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1E1740BA"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262C43">
              <w:t>2</w:t>
            </w:r>
            <w:r w:rsidRPr="009C4728">
              <w:t>.</w:t>
            </w:r>
            <w:bookmarkEnd w:id="3"/>
            <w:r w:rsidRPr="009C4728">
              <w:t xml:space="preserve">0 </w:t>
            </w:r>
            <w:r w:rsidRPr="009C4728">
              <w:rPr>
                <w:sz w:val="32"/>
              </w:rPr>
              <w:t>(</w:t>
            </w:r>
            <w:bookmarkStart w:id="4" w:name="issueDate"/>
            <w:r w:rsidR="00C009B0" w:rsidRPr="009C4728">
              <w:rPr>
                <w:sz w:val="32"/>
              </w:rPr>
              <w:t>202</w:t>
            </w:r>
            <w:r w:rsidR="00C009B0">
              <w:rPr>
                <w:sz w:val="32"/>
              </w:rPr>
              <w:t>1</w:t>
            </w:r>
            <w:r w:rsidRPr="009C4728">
              <w:rPr>
                <w:sz w:val="32"/>
              </w:rPr>
              <w:t>-</w:t>
            </w:r>
            <w:bookmarkEnd w:id="4"/>
            <w:r w:rsidR="00262C43">
              <w:rPr>
                <w:sz w:val="32"/>
              </w:rPr>
              <w:t>06</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6FBFCD0E" w14:textId="1CB5830C" w:rsidR="002A4FF9" w:rsidRDefault="002A4FF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_Toc76502974 \h </w:instrText>
      </w:r>
      <w:r>
        <w:fldChar w:fldCharType="separate"/>
      </w:r>
      <w:r>
        <w:t>6</w:t>
      </w:r>
      <w:r>
        <w:fldChar w:fldCharType="end"/>
      </w:r>
    </w:p>
    <w:p w14:paraId="2C2A7285" w14:textId="17B4C079" w:rsidR="002A4FF9" w:rsidRDefault="002A4F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_Toc76502975 \h </w:instrText>
      </w:r>
      <w:r>
        <w:fldChar w:fldCharType="separate"/>
      </w:r>
      <w:r>
        <w:t>8</w:t>
      </w:r>
      <w:r>
        <w:fldChar w:fldCharType="end"/>
      </w:r>
    </w:p>
    <w:p w14:paraId="73782976" w14:textId="2F9993F6" w:rsidR="002A4FF9" w:rsidRDefault="002A4F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_Toc76502976 \h </w:instrText>
      </w:r>
      <w:r>
        <w:fldChar w:fldCharType="separate"/>
      </w:r>
      <w:r>
        <w:t>8</w:t>
      </w:r>
      <w:r>
        <w:fldChar w:fldCharType="end"/>
      </w:r>
    </w:p>
    <w:p w14:paraId="63DB8934" w14:textId="1097B00A" w:rsidR="002A4FF9" w:rsidRDefault="002A4F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_Toc76502977 \h </w:instrText>
      </w:r>
      <w:r>
        <w:fldChar w:fldCharType="separate"/>
      </w:r>
      <w:r>
        <w:t>9</w:t>
      </w:r>
      <w:r>
        <w:fldChar w:fldCharType="end"/>
      </w:r>
    </w:p>
    <w:p w14:paraId="782B7B1C" w14:textId="762841A2" w:rsidR="002A4FF9" w:rsidRDefault="002A4F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_Toc76502978 \h </w:instrText>
      </w:r>
      <w:r>
        <w:fldChar w:fldCharType="separate"/>
      </w:r>
      <w:r>
        <w:t>9</w:t>
      </w:r>
      <w:r>
        <w:fldChar w:fldCharType="end"/>
      </w:r>
    </w:p>
    <w:p w14:paraId="371EDE9A" w14:textId="02ECB385" w:rsidR="002A4FF9" w:rsidRDefault="002A4FF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_Toc76502979 \h </w:instrText>
      </w:r>
      <w:r>
        <w:fldChar w:fldCharType="separate"/>
      </w:r>
      <w:r>
        <w:t>12</w:t>
      </w:r>
      <w:r>
        <w:fldChar w:fldCharType="end"/>
      </w:r>
    </w:p>
    <w:p w14:paraId="364E967C" w14:textId="76F71149" w:rsidR="002A4FF9" w:rsidRDefault="002A4FF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_Toc76502980 \h </w:instrText>
      </w:r>
      <w:r>
        <w:fldChar w:fldCharType="separate"/>
      </w:r>
      <w:r>
        <w:t>14</w:t>
      </w:r>
      <w:r>
        <w:fldChar w:fldCharType="end"/>
      </w:r>
    </w:p>
    <w:p w14:paraId="7FEFD308" w14:textId="4CEFE169" w:rsidR="002A4FF9" w:rsidRDefault="002A4F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_Toc76502981 \h </w:instrText>
      </w:r>
      <w:r>
        <w:fldChar w:fldCharType="separate"/>
      </w:r>
      <w:r>
        <w:t>16</w:t>
      </w:r>
      <w:r>
        <w:fldChar w:fldCharType="end"/>
      </w:r>
    </w:p>
    <w:p w14:paraId="2E7FDEC1" w14:textId="46740427" w:rsidR="002A4FF9" w:rsidRDefault="002A4FF9">
      <w:pPr>
        <w:pStyle w:val="TOC2"/>
        <w:rPr>
          <w:rFonts w:asciiTheme="minorHAnsi" w:eastAsiaTheme="minorEastAsia" w:hAnsiTheme="minorHAnsi" w:cstheme="minorBidi"/>
          <w:sz w:val="22"/>
          <w:szCs w:val="22"/>
          <w:lang w:eastAsia="en-GB"/>
        </w:rPr>
      </w:pPr>
      <w:r w:rsidRPr="00D77BF6">
        <w:rPr>
          <w:snapToGrid w:val="0"/>
        </w:rPr>
        <w:t>4.1</w:t>
      </w:r>
      <w:r>
        <w:rPr>
          <w:rFonts w:asciiTheme="minorHAnsi" w:eastAsiaTheme="minorEastAsia" w:hAnsiTheme="minorHAnsi" w:cstheme="minorBidi"/>
          <w:sz w:val="22"/>
          <w:szCs w:val="22"/>
          <w:lang w:eastAsia="en-GB"/>
        </w:rPr>
        <w:tab/>
      </w:r>
      <w:r w:rsidRPr="00D77BF6">
        <w:rPr>
          <w:snapToGrid w:val="0"/>
        </w:rPr>
        <w:t>Relation between the MSR specification and the single-RAT specifications</w:t>
      </w:r>
      <w:r>
        <w:tab/>
      </w:r>
      <w:r>
        <w:fldChar w:fldCharType="begin"/>
      </w:r>
      <w:r>
        <w:instrText xml:space="preserve"> PAGEREF _Toc76502982 \h </w:instrText>
      </w:r>
      <w:r>
        <w:fldChar w:fldCharType="separate"/>
      </w:r>
      <w:r>
        <w:t>16</w:t>
      </w:r>
      <w:r>
        <w:fldChar w:fldCharType="end"/>
      </w:r>
    </w:p>
    <w:p w14:paraId="7A916DE6" w14:textId="7886BA7E" w:rsidR="002A4FF9" w:rsidRDefault="002A4FF9">
      <w:pPr>
        <w:pStyle w:val="TOC2"/>
        <w:rPr>
          <w:rFonts w:asciiTheme="minorHAnsi" w:eastAsiaTheme="minorEastAsia" w:hAnsiTheme="minorHAnsi" w:cstheme="minorBidi"/>
          <w:sz w:val="22"/>
          <w:szCs w:val="22"/>
          <w:lang w:eastAsia="en-GB"/>
        </w:rPr>
      </w:pPr>
      <w:r w:rsidRPr="00D77BF6">
        <w:rPr>
          <w:snapToGrid w:val="0"/>
        </w:rPr>
        <w:t>4.2</w:t>
      </w:r>
      <w:r>
        <w:rPr>
          <w:rFonts w:asciiTheme="minorHAnsi" w:eastAsiaTheme="minorEastAsia" w:hAnsiTheme="minorHAnsi" w:cstheme="minorBidi"/>
          <w:sz w:val="22"/>
          <w:szCs w:val="22"/>
          <w:lang w:eastAsia="en-GB"/>
        </w:rPr>
        <w:tab/>
      </w:r>
      <w:r w:rsidRPr="00D77BF6">
        <w:rPr>
          <w:snapToGrid w:val="0"/>
        </w:rPr>
        <w:t>Relationship between minimum requirements and test requirements</w:t>
      </w:r>
      <w:r>
        <w:tab/>
      </w:r>
      <w:r>
        <w:fldChar w:fldCharType="begin"/>
      </w:r>
      <w:r>
        <w:instrText xml:space="preserve"> PAGEREF _Toc76502983 \h </w:instrText>
      </w:r>
      <w:r>
        <w:fldChar w:fldCharType="separate"/>
      </w:r>
      <w:r>
        <w:t>16</w:t>
      </w:r>
      <w:r>
        <w:fldChar w:fldCharType="end"/>
      </w:r>
    </w:p>
    <w:p w14:paraId="3831FDF3" w14:textId="0B5664DE" w:rsidR="002A4FF9" w:rsidRDefault="002A4FF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_Toc76502984 \h </w:instrText>
      </w:r>
      <w:r>
        <w:fldChar w:fldCharType="separate"/>
      </w:r>
      <w:r>
        <w:t>16</w:t>
      </w:r>
      <w:r>
        <w:fldChar w:fldCharType="end"/>
      </w:r>
    </w:p>
    <w:p w14:paraId="70E8349B" w14:textId="2ADAAE7A" w:rsidR="002A4FF9" w:rsidRDefault="002A4FF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_Toc76502985 \h </w:instrText>
      </w:r>
      <w:r>
        <w:fldChar w:fldCharType="separate"/>
      </w:r>
      <w:r>
        <w:t>17</w:t>
      </w:r>
      <w:r>
        <w:fldChar w:fldCharType="end"/>
      </w:r>
    </w:p>
    <w:p w14:paraId="17371CA4" w14:textId="784B0B57" w:rsidR="002A4FF9" w:rsidRDefault="002A4FF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_Toc76502986 \h </w:instrText>
      </w:r>
      <w:r>
        <w:fldChar w:fldCharType="separate"/>
      </w:r>
      <w:r>
        <w:t>18</w:t>
      </w:r>
      <w:r>
        <w:fldChar w:fldCharType="end"/>
      </w:r>
    </w:p>
    <w:p w14:paraId="38527CA5" w14:textId="1687FBCA" w:rsidR="002A4FF9" w:rsidRDefault="002A4FF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_Toc76502987 \h </w:instrText>
      </w:r>
      <w:r>
        <w:fldChar w:fldCharType="separate"/>
      </w:r>
      <w:r>
        <w:t>23</w:t>
      </w:r>
      <w:r>
        <w:fldChar w:fldCharType="end"/>
      </w:r>
    </w:p>
    <w:p w14:paraId="4F84A134" w14:textId="3E85F6AD" w:rsidR="002A4FF9" w:rsidRDefault="002A4FF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_Toc76502988 \h </w:instrText>
      </w:r>
      <w:r>
        <w:fldChar w:fldCharType="separate"/>
      </w:r>
      <w:r>
        <w:t>23</w:t>
      </w:r>
      <w:r>
        <w:fldChar w:fldCharType="end"/>
      </w:r>
    </w:p>
    <w:p w14:paraId="2E292ADF" w14:textId="6F0B8FC1" w:rsidR="002A4FF9" w:rsidRDefault="002A4FF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_Toc76502989 \h </w:instrText>
      </w:r>
      <w:r>
        <w:fldChar w:fldCharType="separate"/>
      </w:r>
      <w:r>
        <w:t>24</w:t>
      </w:r>
      <w:r>
        <w:fldChar w:fldCharType="end"/>
      </w:r>
    </w:p>
    <w:p w14:paraId="7C5E84D3" w14:textId="1A745AD0" w:rsidR="002A4FF9" w:rsidRDefault="002A4FF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_Toc76502990 \h </w:instrText>
      </w:r>
      <w:r>
        <w:fldChar w:fldCharType="separate"/>
      </w:r>
      <w:r>
        <w:t>24</w:t>
      </w:r>
      <w:r>
        <w:fldChar w:fldCharType="end"/>
      </w:r>
    </w:p>
    <w:p w14:paraId="511A8E5C" w14:textId="004EAF35" w:rsidR="002A4FF9" w:rsidRDefault="002A4FF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_Toc76502991 \h </w:instrText>
      </w:r>
      <w:r>
        <w:fldChar w:fldCharType="separate"/>
      </w:r>
      <w:r>
        <w:t>24</w:t>
      </w:r>
      <w:r>
        <w:fldChar w:fldCharType="end"/>
      </w:r>
    </w:p>
    <w:p w14:paraId="02D43512" w14:textId="7B3F7B3F" w:rsidR="002A4FF9" w:rsidRDefault="002A4FF9">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_Toc76502992 \h </w:instrText>
      </w:r>
      <w:r>
        <w:fldChar w:fldCharType="separate"/>
      </w:r>
      <w:r>
        <w:t>25</w:t>
      </w:r>
      <w:r>
        <w:fldChar w:fldCharType="end"/>
      </w:r>
    </w:p>
    <w:p w14:paraId="22049842" w14:textId="7DF2DF9D" w:rsidR="002A4FF9" w:rsidRDefault="002A4FF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_Toc76502993 \h </w:instrText>
      </w:r>
      <w:r>
        <w:fldChar w:fldCharType="separate"/>
      </w:r>
      <w:r>
        <w:t>26</w:t>
      </w:r>
      <w:r>
        <w:fldChar w:fldCharType="end"/>
      </w:r>
    </w:p>
    <w:p w14:paraId="2551CF9B" w14:textId="53957FAA" w:rsidR="002A4FF9" w:rsidRDefault="002A4FF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_Toc76502994 \h </w:instrText>
      </w:r>
      <w:r>
        <w:fldChar w:fldCharType="separate"/>
      </w:r>
      <w:r>
        <w:t>26</w:t>
      </w:r>
      <w:r>
        <w:fldChar w:fldCharType="end"/>
      </w:r>
    </w:p>
    <w:p w14:paraId="4E963D8E" w14:textId="218BD324" w:rsidR="002A4FF9" w:rsidRDefault="002A4FF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_Toc76502995 \h </w:instrText>
      </w:r>
      <w:r>
        <w:fldChar w:fldCharType="separate"/>
      </w:r>
      <w:r>
        <w:t>26</w:t>
      </w:r>
      <w:r>
        <w:fldChar w:fldCharType="end"/>
      </w:r>
    </w:p>
    <w:p w14:paraId="74C45F07" w14:textId="03BE85D8" w:rsidR="002A4FF9" w:rsidRDefault="002A4FF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_Toc76502996 \h </w:instrText>
      </w:r>
      <w:r>
        <w:fldChar w:fldCharType="separate"/>
      </w:r>
      <w:r>
        <w:t>26</w:t>
      </w:r>
      <w:r>
        <w:fldChar w:fldCharType="end"/>
      </w:r>
    </w:p>
    <w:p w14:paraId="2C7E85B5" w14:textId="1F79B02F" w:rsidR="002A4FF9" w:rsidRDefault="002A4F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_Toc76502997 \h </w:instrText>
      </w:r>
      <w:r>
        <w:fldChar w:fldCharType="separate"/>
      </w:r>
      <w:r>
        <w:t>27</w:t>
      </w:r>
      <w:r>
        <w:fldChar w:fldCharType="end"/>
      </w:r>
    </w:p>
    <w:p w14:paraId="0CDC3577" w14:textId="2F978406" w:rsidR="002A4FF9" w:rsidRDefault="002A4F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_Toc76502998 \h </w:instrText>
      </w:r>
      <w:r>
        <w:fldChar w:fldCharType="separate"/>
      </w:r>
      <w:r>
        <w:t>27</w:t>
      </w:r>
      <w:r>
        <w:fldChar w:fldCharType="end"/>
      </w:r>
    </w:p>
    <w:p w14:paraId="76FBDF5C" w14:textId="1942C7EE" w:rsidR="002A4FF9" w:rsidRDefault="002A4F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_Toc76502999 \h </w:instrText>
      </w:r>
      <w:r>
        <w:fldChar w:fldCharType="separate"/>
      </w:r>
      <w:r>
        <w:t>30</w:t>
      </w:r>
      <w:r>
        <w:fldChar w:fldCharType="end"/>
      </w:r>
    </w:p>
    <w:p w14:paraId="37B4B10D" w14:textId="54F25EF8" w:rsidR="002A4FF9" w:rsidRDefault="002A4FF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_Toc76503000 \h </w:instrText>
      </w:r>
      <w:r>
        <w:fldChar w:fldCharType="separate"/>
      </w:r>
      <w:r>
        <w:t>33</w:t>
      </w:r>
      <w:r>
        <w:fldChar w:fldCharType="end"/>
      </w:r>
    </w:p>
    <w:p w14:paraId="29F91777" w14:textId="5A9FC3D7" w:rsidR="002A4FF9" w:rsidRDefault="002A4FF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_Toc76503001 \h </w:instrText>
      </w:r>
      <w:r>
        <w:fldChar w:fldCharType="separate"/>
      </w:r>
      <w:r>
        <w:t>36</w:t>
      </w:r>
      <w:r>
        <w:fldChar w:fldCharType="end"/>
      </w:r>
    </w:p>
    <w:p w14:paraId="5405FE9B" w14:textId="6043E3D6" w:rsidR="002A4FF9" w:rsidRDefault="002A4F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_Toc76503002 \h </w:instrText>
      </w:r>
      <w:r>
        <w:fldChar w:fldCharType="separate"/>
      </w:r>
      <w:r>
        <w:t>36</w:t>
      </w:r>
      <w:r>
        <w:fldChar w:fldCharType="end"/>
      </w:r>
    </w:p>
    <w:p w14:paraId="05055A00" w14:textId="4B21BA98" w:rsidR="002A4FF9" w:rsidRDefault="002A4F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_Toc76503003 \h </w:instrText>
      </w:r>
      <w:r>
        <w:fldChar w:fldCharType="separate"/>
      </w:r>
      <w:r>
        <w:t>36</w:t>
      </w:r>
      <w:r>
        <w:fldChar w:fldCharType="end"/>
      </w:r>
    </w:p>
    <w:p w14:paraId="395A75BC" w14:textId="711A1E33" w:rsidR="002A4FF9" w:rsidRDefault="002A4F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_Toc76503004 \h </w:instrText>
      </w:r>
      <w:r>
        <w:fldChar w:fldCharType="separate"/>
      </w:r>
      <w:r>
        <w:t>37</w:t>
      </w:r>
      <w:r>
        <w:fldChar w:fldCharType="end"/>
      </w:r>
    </w:p>
    <w:p w14:paraId="5E638EED" w14:textId="7DD0893D" w:rsidR="002A4FF9" w:rsidRDefault="002A4FF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_Toc76503005 \h </w:instrText>
      </w:r>
      <w:r>
        <w:fldChar w:fldCharType="separate"/>
      </w:r>
      <w:r>
        <w:t>37</w:t>
      </w:r>
      <w:r>
        <w:fldChar w:fldCharType="end"/>
      </w:r>
    </w:p>
    <w:p w14:paraId="2C6F0DF0" w14:textId="131009F4" w:rsidR="002A4FF9" w:rsidRDefault="002A4FF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_Toc76503006 \h </w:instrText>
      </w:r>
      <w:r>
        <w:fldChar w:fldCharType="separate"/>
      </w:r>
      <w:r>
        <w:t>37</w:t>
      </w:r>
      <w:r>
        <w:fldChar w:fldCharType="end"/>
      </w:r>
    </w:p>
    <w:p w14:paraId="3B7682FC" w14:textId="4C16E958" w:rsidR="002A4FF9" w:rsidRDefault="002A4FF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_Toc76503007 \h </w:instrText>
      </w:r>
      <w:r>
        <w:fldChar w:fldCharType="separate"/>
      </w:r>
      <w:r>
        <w:t>38</w:t>
      </w:r>
      <w:r>
        <w:fldChar w:fldCharType="end"/>
      </w:r>
    </w:p>
    <w:p w14:paraId="4C8BCC5F" w14:textId="53F3B8E1" w:rsidR="002A4FF9" w:rsidRDefault="002A4FF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_Toc76503008 \h </w:instrText>
      </w:r>
      <w:r>
        <w:fldChar w:fldCharType="separate"/>
      </w:r>
      <w:r>
        <w:t>38</w:t>
      </w:r>
      <w:r>
        <w:fldChar w:fldCharType="end"/>
      </w:r>
    </w:p>
    <w:p w14:paraId="2A2C35A6" w14:textId="1A67A375" w:rsidR="002A4FF9" w:rsidRDefault="002A4FF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_Toc76503009 \h </w:instrText>
      </w:r>
      <w:r>
        <w:fldChar w:fldCharType="separate"/>
      </w:r>
      <w:r>
        <w:t>38</w:t>
      </w:r>
      <w:r>
        <w:fldChar w:fldCharType="end"/>
      </w:r>
    </w:p>
    <w:p w14:paraId="7D12F2AC" w14:textId="5ADCA8C6" w:rsidR="002A4FF9" w:rsidRDefault="002A4FF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_Toc76503010 \h </w:instrText>
      </w:r>
      <w:r>
        <w:fldChar w:fldCharType="separate"/>
      </w:r>
      <w:r>
        <w:t>38</w:t>
      </w:r>
      <w:r>
        <w:fldChar w:fldCharType="end"/>
      </w:r>
    </w:p>
    <w:p w14:paraId="5AF4BABA" w14:textId="3D9395A7" w:rsidR="002A4FF9" w:rsidRDefault="002A4FF9">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_Toc76503011 \h </w:instrText>
      </w:r>
      <w:r>
        <w:fldChar w:fldCharType="separate"/>
      </w:r>
      <w:r>
        <w:t>38</w:t>
      </w:r>
      <w:r>
        <w:fldChar w:fldCharType="end"/>
      </w:r>
    </w:p>
    <w:p w14:paraId="79AC505A" w14:textId="179C715C" w:rsidR="002A4FF9" w:rsidRDefault="002A4F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_Toc76503012 \h </w:instrText>
      </w:r>
      <w:r>
        <w:fldChar w:fldCharType="separate"/>
      </w:r>
      <w:r>
        <w:t>38</w:t>
      </w:r>
      <w:r>
        <w:fldChar w:fldCharType="end"/>
      </w:r>
    </w:p>
    <w:p w14:paraId="62938447" w14:textId="2CAD8486" w:rsidR="002A4FF9" w:rsidRDefault="002A4F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_Toc76503013 \h </w:instrText>
      </w:r>
      <w:r>
        <w:fldChar w:fldCharType="separate"/>
      </w:r>
      <w:r>
        <w:t>38</w:t>
      </w:r>
      <w:r>
        <w:fldChar w:fldCharType="end"/>
      </w:r>
    </w:p>
    <w:p w14:paraId="50469419" w14:textId="0066EF92" w:rsidR="002A4FF9" w:rsidRDefault="002A4F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_Toc76503014 \h </w:instrText>
      </w:r>
      <w:r>
        <w:fldChar w:fldCharType="separate"/>
      </w:r>
      <w:r>
        <w:t>39</w:t>
      </w:r>
      <w:r>
        <w:fldChar w:fldCharType="end"/>
      </w:r>
    </w:p>
    <w:p w14:paraId="3EAC6A09" w14:textId="0B96ED2D" w:rsidR="002A4FF9" w:rsidRDefault="002A4F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_Toc76503015 \h </w:instrText>
      </w:r>
      <w:r>
        <w:fldChar w:fldCharType="separate"/>
      </w:r>
      <w:r>
        <w:t>39</w:t>
      </w:r>
      <w:r>
        <w:fldChar w:fldCharType="end"/>
      </w:r>
    </w:p>
    <w:p w14:paraId="776CA4C5" w14:textId="31E21836" w:rsidR="002A4FF9" w:rsidRDefault="002A4F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_Toc76503016 \h </w:instrText>
      </w:r>
      <w:r>
        <w:fldChar w:fldCharType="separate"/>
      </w:r>
      <w:r>
        <w:t>39</w:t>
      </w:r>
      <w:r>
        <w:fldChar w:fldCharType="end"/>
      </w:r>
    </w:p>
    <w:p w14:paraId="1DFA210A" w14:textId="494C7D0D" w:rsidR="002A4FF9" w:rsidRDefault="002A4FF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_Toc76503017 \h </w:instrText>
      </w:r>
      <w:r>
        <w:fldChar w:fldCharType="separate"/>
      </w:r>
      <w:r>
        <w:t>39</w:t>
      </w:r>
      <w:r>
        <w:fldChar w:fldCharType="end"/>
      </w:r>
    </w:p>
    <w:p w14:paraId="1FD23FB2" w14:textId="62F15974" w:rsidR="002A4FF9" w:rsidRDefault="002A4FF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_Toc76503018 \h </w:instrText>
      </w:r>
      <w:r>
        <w:fldChar w:fldCharType="separate"/>
      </w:r>
      <w:r>
        <w:t>39</w:t>
      </w:r>
      <w:r>
        <w:fldChar w:fldCharType="end"/>
      </w:r>
    </w:p>
    <w:p w14:paraId="5FE258F1" w14:textId="2FAF9047" w:rsidR="002A4FF9" w:rsidRDefault="002A4FF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_Toc76503019 \h </w:instrText>
      </w:r>
      <w:r>
        <w:fldChar w:fldCharType="separate"/>
      </w:r>
      <w:r>
        <w:t>39</w:t>
      </w:r>
      <w:r>
        <w:fldChar w:fldCharType="end"/>
      </w:r>
    </w:p>
    <w:p w14:paraId="097B081F" w14:textId="5F7ABAA5" w:rsidR="002A4FF9" w:rsidRDefault="002A4FF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_Toc76503020 \h </w:instrText>
      </w:r>
      <w:r>
        <w:fldChar w:fldCharType="separate"/>
      </w:r>
      <w:r>
        <w:t>39</w:t>
      </w:r>
      <w:r>
        <w:fldChar w:fldCharType="end"/>
      </w:r>
    </w:p>
    <w:p w14:paraId="4FF33652" w14:textId="57E7F747" w:rsidR="002A4FF9" w:rsidRDefault="002A4FF9">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_Toc76503021 \h </w:instrText>
      </w:r>
      <w:r>
        <w:fldChar w:fldCharType="separate"/>
      </w:r>
      <w:r>
        <w:t>39</w:t>
      </w:r>
      <w:r>
        <w:fldChar w:fldCharType="end"/>
      </w:r>
    </w:p>
    <w:p w14:paraId="4077D64F" w14:textId="606A9F50" w:rsidR="002A4FF9" w:rsidRDefault="002A4FF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_Toc76503022 \h </w:instrText>
      </w:r>
      <w:r>
        <w:fldChar w:fldCharType="separate"/>
      </w:r>
      <w:r>
        <w:t>39</w:t>
      </w:r>
      <w:r>
        <w:fldChar w:fldCharType="end"/>
      </w:r>
    </w:p>
    <w:p w14:paraId="50656B77" w14:textId="57CE80C9" w:rsidR="002A4FF9" w:rsidRDefault="002A4FF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_Toc76503023 \h </w:instrText>
      </w:r>
      <w:r>
        <w:fldChar w:fldCharType="separate"/>
      </w:r>
      <w:r>
        <w:t>40</w:t>
      </w:r>
      <w:r>
        <w:fldChar w:fldCharType="end"/>
      </w:r>
    </w:p>
    <w:p w14:paraId="5DD89B1B" w14:textId="1A040D3C" w:rsidR="002A4FF9" w:rsidRDefault="002A4FF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_Toc76503024 \h </w:instrText>
      </w:r>
      <w:r>
        <w:fldChar w:fldCharType="separate"/>
      </w:r>
      <w:r>
        <w:t>41</w:t>
      </w:r>
      <w:r>
        <w:fldChar w:fldCharType="end"/>
      </w:r>
    </w:p>
    <w:p w14:paraId="59C343B5" w14:textId="33CE24D7" w:rsidR="002A4FF9" w:rsidRDefault="002A4FF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_Toc76503025 \h </w:instrText>
      </w:r>
      <w:r>
        <w:fldChar w:fldCharType="separate"/>
      </w:r>
      <w:r>
        <w:t>41</w:t>
      </w:r>
      <w:r>
        <w:fldChar w:fldCharType="end"/>
      </w:r>
    </w:p>
    <w:p w14:paraId="33095BFC" w14:textId="51BA79D2" w:rsidR="002A4FF9" w:rsidRDefault="002A4FF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_Toc76503026 \h </w:instrText>
      </w:r>
      <w:r>
        <w:fldChar w:fldCharType="separate"/>
      </w:r>
      <w:r>
        <w:t>41</w:t>
      </w:r>
      <w:r>
        <w:fldChar w:fldCharType="end"/>
      </w:r>
    </w:p>
    <w:p w14:paraId="091A953D" w14:textId="61841D82" w:rsidR="002A4FF9" w:rsidRDefault="002A4FF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_Toc76503027 \h </w:instrText>
      </w:r>
      <w:r>
        <w:fldChar w:fldCharType="separate"/>
      </w:r>
      <w:r>
        <w:t>41</w:t>
      </w:r>
      <w:r>
        <w:fldChar w:fldCharType="end"/>
      </w:r>
    </w:p>
    <w:p w14:paraId="5BDBEB99" w14:textId="4EC555C6" w:rsidR="002A4FF9" w:rsidRDefault="002A4FF9">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_Toc76503028 \h </w:instrText>
      </w:r>
      <w:r>
        <w:fldChar w:fldCharType="separate"/>
      </w:r>
      <w:r>
        <w:t>41</w:t>
      </w:r>
      <w:r>
        <w:fldChar w:fldCharType="end"/>
      </w:r>
    </w:p>
    <w:p w14:paraId="1EEA2D64" w14:textId="14A1F874" w:rsidR="002A4FF9" w:rsidRDefault="002A4FF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_Toc76503029 \h </w:instrText>
      </w:r>
      <w:r>
        <w:fldChar w:fldCharType="separate"/>
      </w:r>
      <w:r>
        <w:t>41</w:t>
      </w:r>
      <w:r>
        <w:fldChar w:fldCharType="end"/>
      </w:r>
    </w:p>
    <w:p w14:paraId="18DC22E2" w14:textId="1F8CE5B5" w:rsidR="002A4FF9" w:rsidRDefault="002A4FF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_Toc76503030 \h </w:instrText>
      </w:r>
      <w:r>
        <w:fldChar w:fldCharType="separate"/>
      </w:r>
      <w:r>
        <w:t>41</w:t>
      </w:r>
      <w:r>
        <w:fldChar w:fldCharType="end"/>
      </w:r>
    </w:p>
    <w:p w14:paraId="5032EB80" w14:textId="32764A25" w:rsidR="002A4FF9" w:rsidRDefault="002A4FF9">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_Toc76503031 \h </w:instrText>
      </w:r>
      <w:r>
        <w:fldChar w:fldCharType="separate"/>
      </w:r>
      <w:r>
        <w:t>41</w:t>
      </w:r>
      <w:r>
        <w:fldChar w:fldCharType="end"/>
      </w:r>
    </w:p>
    <w:p w14:paraId="4C817E91" w14:textId="700AFA8A" w:rsidR="002A4FF9" w:rsidRDefault="002A4FF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_Toc76503032 \h </w:instrText>
      </w:r>
      <w:r>
        <w:fldChar w:fldCharType="separate"/>
      </w:r>
      <w:r>
        <w:t>41</w:t>
      </w:r>
      <w:r>
        <w:fldChar w:fldCharType="end"/>
      </w:r>
    </w:p>
    <w:p w14:paraId="1EE15E30" w14:textId="14B88F63" w:rsidR="002A4FF9" w:rsidRDefault="002A4FF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_Toc76503033 \h </w:instrText>
      </w:r>
      <w:r>
        <w:fldChar w:fldCharType="separate"/>
      </w:r>
      <w:r>
        <w:t>41</w:t>
      </w:r>
      <w:r>
        <w:fldChar w:fldCharType="end"/>
      </w:r>
    </w:p>
    <w:p w14:paraId="46E7254A" w14:textId="27305747" w:rsidR="002A4FF9" w:rsidRDefault="002A4FF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_Toc76503034 \h </w:instrText>
      </w:r>
      <w:r>
        <w:fldChar w:fldCharType="separate"/>
      </w:r>
      <w:r>
        <w:t>41</w:t>
      </w:r>
      <w:r>
        <w:fldChar w:fldCharType="end"/>
      </w:r>
    </w:p>
    <w:p w14:paraId="2C8E5729" w14:textId="35B21C60" w:rsidR="002A4FF9" w:rsidRDefault="002A4FF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_Toc76503035 \h </w:instrText>
      </w:r>
      <w:r>
        <w:fldChar w:fldCharType="separate"/>
      </w:r>
      <w:r>
        <w:t>42</w:t>
      </w:r>
      <w:r>
        <w:fldChar w:fldCharType="end"/>
      </w:r>
    </w:p>
    <w:p w14:paraId="6BB27A1D" w14:textId="54656A11" w:rsidR="002A4FF9" w:rsidRDefault="002A4FF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_Toc76503036 \h </w:instrText>
      </w:r>
      <w:r>
        <w:fldChar w:fldCharType="separate"/>
      </w:r>
      <w:r>
        <w:t>42</w:t>
      </w:r>
      <w:r>
        <w:fldChar w:fldCharType="end"/>
      </w:r>
    </w:p>
    <w:p w14:paraId="3903898C" w14:textId="7E5ED38C" w:rsidR="002A4FF9" w:rsidRDefault="002A4FF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_Toc76503037 \h </w:instrText>
      </w:r>
      <w:r>
        <w:fldChar w:fldCharType="separate"/>
      </w:r>
      <w:r>
        <w:t>42</w:t>
      </w:r>
      <w:r>
        <w:fldChar w:fldCharType="end"/>
      </w:r>
    </w:p>
    <w:p w14:paraId="57C07F9F" w14:textId="761AC5CD" w:rsidR="002A4FF9" w:rsidRDefault="002A4FF9">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_Toc76503038 \h </w:instrText>
      </w:r>
      <w:r>
        <w:fldChar w:fldCharType="separate"/>
      </w:r>
      <w:r>
        <w:t>42</w:t>
      </w:r>
      <w:r>
        <w:fldChar w:fldCharType="end"/>
      </w:r>
    </w:p>
    <w:p w14:paraId="0EECE6B5" w14:textId="070E5E1E" w:rsidR="002A4FF9" w:rsidRDefault="002A4FF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_Toc76503039 \h </w:instrText>
      </w:r>
      <w:r>
        <w:fldChar w:fldCharType="separate"/>
      </w:r>
      <w:r>
        <w:t>42</w:t>
      </w:r>
      <w:r>
        <w:fldChar w:fldCharType="end"/>
      </w:r>
    </w:p>
    <w:p w14:paraId="315B6F78" w14:textId="55D14248" w:rsidR="002A4FF9" w:rsidRDefault="002A4FF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_Toc76503040 \h </w:instrText>
      </w:r>
      <w:r>
        <w:fldChar w:fldCharType="separate"/>
      </w:r>
      <w:r>
        <w:t>42</w:t>
      </w:r>
      <w:r>
        <w:fldChar w:fldCharType="end"/>
      </w:r>
    </w:p>
    <w:p w14:paraId="1BD00D89" w14:textId="747DFA31" w:rsidR="002A4FF9" w:rsidRDefault="002A4FF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_Toc76503041 \h </w:instrText>
      </w:r>
      <w:r>
        <w:fldChar w:fldCharType="separate"/>
      </w:r>
      <w:r>
        <w:t>42</w:t>
      </w:r>
      <w:r>
        <w:fldChar w:fldCharType="end"/>
      </w:r>
    </w:p>
    <w:p w14:paraId="17A40A6D" w14:textId="541B6108" w:rsidR="002A4FF9" w:rsidRDefault="002A4FF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_Toc76503042 \h </w:instrText>
      </w:r>
      <w:r>
        <w:fldChar w:fldCharType="separate"/>
      </w:r>
      <w:r>
        <w:t>42</w:t>
      </w:r>
      <w:r>
        <w:fldChar w:fldCharType="end"/>
      </w:r>
    </w:p>
    <w:p w14:paraId="0B30C048" w14:textId="7EE39C15" w:rsidR="002A4FF9" w:rsidRDefault="002A4FF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_Toc76503043 \h </w:instrText>
      </w:r>
      <w:r>
        <w:fldChar w:fldCharType="separate"/>
      </w:r>
      <w:r>
        <w:t>42</w:t>
      </w:r>
      <w:r>
        <w:fldChar w:fldCharType="end"/>
      </w:r>
    </w:p>
    <w:p w14:paraId="684D44F9" w14:textId="2ADBF365" w:rsidR="002A4FF9" w:rsidRDefault="002A4FF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_Toc76503044 \h </w:instrText>
      </w:r>
      <w:r>
        <w:fldChar w:fldCharType="separate"/>
      </w:r>
      <w:r>
        <w:t>42</w:t>
      </w:r>
      <w:r>
        <w:fldChar w:fldCharType="end"/>
      </w:r>
    </w:p>
    <w:p w14:paraId="775BF4D9" w14:textId="0BE08775" w:rsidR="002A4FF9" w:rsidRDefault="002A4FF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_Toc76503045 \h </w:instrText>
      </w:r>
      <w:r>
        <w:fldChar w:fldCharType="separate"/>
      </w:r>
      <w:r>
        <w:t>43</w:t>
      </w:r>
      <w:r>
        <w:fldChar w:fldCharType="end"/>
      </w:r>
    </w:p>
    <w:p w14:paraId="1DCD145B" w14:textId="707839E1" w:rsidR="002A4FF9" w:rsidRDefault="002A4FF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_Toc76503046 \h </w:instrText>
      </w:r>
      <w:r>
        <w:fldChar w:fldCharType="separate"/>
      </w:r>
      <w:r>
        <w:t>43</w:t>
      </w:r>
      <w:r>
        <w:fldChar w:fldCharType="end"/>
      </w:r>
    </w:p>
    <w:p w14:paraId="5F92B3B5" w14:textId="1DAADCBC" w:rsidR="002A4FF9" w:rsidRDefault="002A4FF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_Toc76503047 \h </w:instrText>
      </w:r>
      <w:r>
        <w:fldChar w:fldCharType="separate"/>
      </w:r>
      <w:r>
        <w:t>44</w:t>
      </w:r>
      <w:r>
        <w:fldChar w:fldCharType="end"/>
      </w:r>
    </w:p>
    <w:p w14:paraId="1A051FFE" w14:textId="659553AA" w:rsidR="002A4FF9" w:rsidRDefault="002A4FF9">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_Toc76503048 \h </w:instrText>
      </w:r>
      <w:r>
        <w:fldChar w:fldCharType="separate"/>
      </w:r>
      <w:r>
        <w:t>44</w:t>
      </w:r>
      <w:r>
        <w:fldChar w:fldCharType="end"/>
      </w:r>
    </w:p>
    <w:p w14:paraId="51A902B4" w14:textId="6FB1C9BF" w:rsidR="002A4FF9" w:rsidRDefault="002A4FF9">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_Toc76503049 \h </w:instrText>
      </w:r>
      <w:r>
        <w:fldChar w:fldCharType="separate"/>
      </w:r>
      <w:r>
        <w:t>44</w:t>
      </w:r>
      <w:r>
        <w:fldChar w:fldCharType="end"/>
      </w:r>
    </w:p>
    <w:p w14:paraId="5BD98C67" w14:textId="1C18C9EC" w:rsidR="002A4FF9" w:rsidRDefault="002A4FF9">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_Toc76503050 \h </w:instrText>
      </w:r>
      <w:r>
        <w:fldChar w:fldCharType="separate"/>
      </w:r>
      <w:r>
        <w:t>44</w:t>
      </w:r>
      <w:r>
        <w:fldChar w:fldCharType="end"/>
      </w:r>
    </w:p>
    <w:p w14:paraId="43EC4387" w14:textId="1CBE9C61" w:rsidR="002A4FF9" w:rsidRDefault="002A4FF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_Toc76503051 \h </w:instrText>
      </w:r>
      <w:r>
        <w:fldChar w:fldCharType="separate"/>
      </w:r>
      <w:r>
        <w:t>45</w:t>
      </w:r>
      <w:r>
        <w:fldChar w:fldCharType="end"/>
      </w:r>
    </w:p>
    <w:p w14:paraId="59E77266" w14:textId="0D79E1E0" w:rsidR="002A4FF9" w:rsidRDefault="002A4FF9">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_Toc76503052 \h </w:instrText>
      </w:r>
      <w:r>
        <w:fldChar w:fldCharType="separate"/>
      </w:r>
      <w:r>
        <w:t>45</w:t>
      </w:r>
      <w:r>
        <w:fldChar w:fldCharType="end"/>
      </w:r>
    </w:p>
    <w:p w14:paraId="1F1CA386" w14:textId="1FAE618F" w:rsidR="002A4FF9" w:rsidRDefault="002A4FF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_Toc76503053 \h </w:instrText>
      </w:r>
      <w:r>
        <w:fldChar w:fldCharType="separate"/>
      </w:r>
      <w:r>
        <w:t>45</w:t>
      </w:r>
      <w:r>
        <w:fldChar w:fldCharType="end"/>
      </w:r>
    </w:p>
    <w:p w14:paraId="28BA17CF" w14:textId="16963501" w:rsidR="002A4FF9" w:rsidRDefault="002A4FF9">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_Toc76503054 \h </w:instrText>
      </w:r>
      <w:r>
        <w:fldChar w:fldCharType="separate"/>
      </w:r>
      <w:r>
        <w:t>45</w:t>
      </w:r>
      <w:r>
        <w:fldChar w:fldCharType="end"/>
      </w:r>
    </w:p>
    <w:p w14:paraId="063028A9" w14:textId="413B1F4C" w:rsidR="002A4FF9" w:rsidRDefault="002A4FF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_Toc76503055 \h </w:instrText>
      </w:r>
      <w:r>
        <w:fldChar w:fldCharType="separate"/>
      </w:r>
      <w:r>
        <w:t>55</w:t>
      </w:r>
      <w:r>
        <w:fldChar w:fldCharType="end"/>
      </w:r>
    </w:p>
    <w:p w14:paraId="00948150" w14:textId="3F9C402C" w:rsidR="002A4FF9" w:rsidRDefault="002A4FF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_Toc76503056 \h </w:instrText>
      </w:r>
      <w:r>
        <w:fldChar w:fldCharType="separate"/>
      </w:r>
      <w:r>
        <w:t>55</w:t>
      </w:r>
      <w:r>
        <w:fldChar w:fldCharType="end"/>
      </w:r>
    </w:p>
    <w:p w14:paraId="5C318A17" w14:textId="6D2EC77E" w:rsidR="002A4FF9" w:rsidRDefault="002A4FF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_Toc76503057 \h </w:instrText>
      </w:r>
      <w:r>
        <w:fldChar w:fldCharType="separate"/>
      </w:r>
      <w:r>
        <w:t>61</w:t>
      </w:r>
      <w:r>
        <w:fldChar w:fldCharType="end"/>
      </w:r>
    </w:p>
    <w:p w14:paraId="738B7EC1" w14:textId="6DD95ABD" w:rsidR="002A4FF9" w:rsidRDefault="002A4FF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_Toc76503058 \h </w:instrText>
      </w:r>
      <w:r>
        <w:fldChar w:fldCharType="separate"/>
      </w:r>
      <w:r>
        <w:t>61</w:t>
      </w:r>
      <w:r>
        <w:fldChar w:fldCharType="end"/>
      </w:r>
    </w:p>
    <w:p w14:paraId="498A94B8" w14:textId="06CD1CD3" w:rsidR="002A4FF9" w:rsidRDefault="002A4FF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_Toc76503059 \h </w:instrText>
      </w:r>
      <w:r>
        <w:fldChar w:fldCharType="separate"/>
      </w:r>
      <w:r>
        <w:t>69</w:t>
      </w:r>
      <w:r>
        <w:fldChar w:fldCharType="end"/>
      </w:r>
    </w:p>
    <w:p w14:paraId="6478322E" w14:textId="31AD045B" w:rsidR="002A4FF9" w:rsidRDefault="002A4FF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_Toc76503060 \h </w:instrText>
      </w:r>
      <w:r>
        <w:fldChar w:fldCharType="separate"/>
      </w:r>
      <w:r>
        <w:t>77</w:t>
      </w:r>
      <w:r>
        <w:fldChar w:fldCharType="end"/>
      </w:r>
    </w:p>
    <w:p w14:paraId="7229F8A8" w14:textId="10352F39" w:rsidR="002A4FF9" w:rsidRDefault="002A4FF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_Toc76503061 \h </w:instrText>
      </w:r>
      <w:r>
        <w:fldChar w:fldCharType="separate"/>
      </w:r>
      <w:r>
        <w:t>77</w:t>
      </w:r>
      <w:r>
        <w:fldChar w:fldCharType="end"/>
      </w:r>
    </w:p>
    <w:p w14:paraId="4F353F17" w14:textId="6C95DF8D" w:rsidR="002A4FF9" w:rsidRDefault="002A4FF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_Toc76503062 \h </w:instrText>
      </w:r>
      <w:r>
        <w:fldChar w:fldCharType="separate"/>
      </w:r>
      <w:r>
        <w:t>77</w:t>
      </w:r>
      <w:r>
        <w:fldChar w:fldCharType="end"/>
      </w:r>
    </w:p>
    <w:p w14:paraId="48C22B26" w14:textId="50B5730C" w:rsidR="002A4FF9" w:rsidRDefault="002A4FF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_Toc76503063 \h </w:instrText>
      </w:r>
      <w:r>
        <w:fldChar w:fldCharType="separate"/>
      </w:r>
      <w:r>
        <w:t>77</w:t>
      </w:r>
      <w:r>
        <w:fldChar w:fldCharType="end"/>
      </w:r>
    </w:p>
    <w:p w14:paraId="5BFE29D1" w14:textId="049E0F33" w:rsidR="002A4FF9" w:rsidRDefault="002A4FF9">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_Toc76503064 \h </w:instrText>
      </w:r>
      <w:r>
        <w:fldChar w:fldCharType="separate"/>
      </w:r>
      <w:r>
        <w:t>77</w:t>
      </w:r>
      <w:r>
        <w:fldChar w:fldCharType="end"/>
      </w:r>
    </w:p>
    <w:p w14:paraId="40972F09" w14:textId="0E3EF004" w:rsidR="002A4FF9" w:rsidRDefault="002A4FF9">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_Toc76503065 \h </w:instrText>
      </w:r>
      <w:r>
        <w:fldChar w:fldCharType="separate"/>
      </w:r>
      <w:r>
        <w:t>78</w:t>
      </w:r>
      <w:r>
        <w:fldChar w:fldCharType="end"/>
      </w:r>
    </w:p>
    <w:p w14:paraId="02F44CA2" w14:textId="26FC1881" w:rsidR="002A4FF9" w:rsidRDefault="002A4FF9">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_Toc76503066 \h </w:instrText>
      </w:r>
      <w:r>
        <w:fldChar w:fldCharType="separate"/>
      </w:r>
      <w:r>
        <w:t>78</w:t>
      </w:r>
      <w:r>
        <w:fldChar w:fldCharType="end"/>
      </w:r>
    </w:p>
    <w:p w14:paraId="712C8697" w14:textId="1583D8E7" w:rsidR="002A4FF9" w:rsidRDefault="002A4FF9">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_Toc76503067 \h </w:instrText>
      </w:r>
      <w:r>
        <w:fldChar w:fldCharType="separate"/>
      </w:r>
      <w:r>
        <w:t>78</w:t>
      </w:r>
      <w:r>
        <w:fldChar w:fldCharType="end"/>
      </w:r>
    </w:p>
    <w:p w14:paraId="54344159" w14:textId="4C9B08A5" w:rsidR="002A4FF9" w:rsidRDefault="002A4FF9">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_Toc76503068 \h </w:instrText>
      </w:r>
      <w:r>
        <w:fldChar w:fldCharType="separate"/>
      </w:r>
      <w:r>
        <w:t>78</w:t>
      </w:r>
      <w:r>
        <w:fldChar w:fldCharType="end"/>
      </w:r>
    </w:p>
    <w:p w14:paraId="73BBD2DD" w14:textId="268E3C47" w:rsidR="002A4FF9" w:rsidRDefault="002A4FF9">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_Toc76503069 \h </w:instrText>
      </w:r>
      <w:r>
        <w:fldChar w:fldCharType="separate"/>
      </w:r>
      <w:r>
        <w:t>80</w:t>
      </w:r>
      <w:r>
        <w:fldChar w:fldCharType="end"/>
      </w:r>
    </w:p>
    <w:p w14:paraId="079558D5" w14:textId="64988650" w:rsidR="002A4FF9" w:rsidRDefault="002A4FF9">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_Toc76503070 \h </w:instrText>
      </w:r>
      <w:r>
        <w:fldChar w:fldCharType="separate"/>
      </w:r>
      <w:r>
        <w:t>80</w:t>
      </w:r>
      <w:r>
        <w:fldChar w:fldCharType="end"/>
      </w:r>
    </w:p>
    <w:p w14:paraId="077D9044" w14:textId="5B21A453" w:rsidR="002A4FF9" w:rsidRDefault="002A4FF9">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_Toc76503071 \h </w:instrText>
      </w:r>
      <w:r>
        <w:fldChar w:fldCharType="separate"/>
      </w:r>
      <w:r>
        <w:t>80</w:t>
      </w:r>
      <w:r>
        <w:fldChar w:fldCharType="end"/>
      </w:r>
    </w:p>
    <w:p w14:paraId="77142C9C" w14:textId="284A2194" w:rsidR="002A4FF9" w:rsidRDefault="002A4FF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_Toc76503072 \h </w:instrText>
      </w:r>
      <w:r>
        <w:fldChar w:fldCharType="separate"/>
      </w:r>
      <w:r>
        <w:t>81</w:t>
      </w:r>
      <w:r>
        <w:fldChar w:fldCharType="end"/>
      </w:r>
    </w:p>
    <w:p w14:paraId="5C004771" w14:textId="79848BA1" w:rsidR="002A4FF9" w:rsidRDefault="002A4FF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_Toc76503073 \h </w:instrText>
      </w:r>
      <w:r>
        <w:fldChar w:fldCharType="separate"/>
      </w:r>
      <w:r>
        <w:t>81</w:t>
      </w:r>
      <w:r>
        <w:fldChar w:fldCharType="end"/>
      </w:r>
    </w:p>
    <w:p w14:paraId="11C1B41D" w14:textId="07070130" w:rsidR="002A4FF9" w:rsidRDefault="002A4FF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_Toc76503074 \h </w:instrText>
      </w:r>
      <w:r>
        <w:fldChar w:fldCharType="separate"/>
      </w:r>
      <w:r>
        <w:t>81</w:t>
      </w:r>
      <w:r>
        <w:fldChar w:fldCharType="end"/>
      </w:r>
    </w:p>
    <w:p w14:paraId="4F276BE4" w14:textId="025A969A" w:rsidR="002A4FF9" w:rsidRDefault="002A4FF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_Toc76503075 \h </w:instrText>
      </w:r>
      <w:r>
        <w:fldChar w:fldCharType="separate"/>
      </w:r>
      <w:r>
        <w:t>81</w:t>
      </w:r>
      <w:r>
        <w:fldChar w:fldCharType="end"/>
      </w:r>
    </w:p>
    <w:p w14:paraId="3662DBE0" w14:textId="57DD2FA1" w:rsidR="002A4FF9" w:rsidRDefault="002A4FF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_Toc76503076 \h </w:instrText>
      </w:r>
      <w:r>
        <w:fldChar w:fldCharType="separate"/>
      </w:r>
      <w:r>
        <w:t>83</w:t>
      </w:r>
      <w:r>
        <w:fldChar w:fldCharType="end"/>
      </w:r>
    </w:p>
    <w:p w14:paraId="0999F63F" w14:textId="57A1CDAB" w:rsidR="002A4FF9" w:rsidRDefault="002A4FF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_Toc76503077 \h </w:instrText>
      </w:r>
      <w:r>
        <w:fldChar w:fldCharType="separate"/>
      </w:r>
      <w:r>
        <w:t>83</w:t>
      </w:r>
      <w:r>
        <w:fldChar w:fldCharType="end"/>
      </w:r>
    </w:p>
    <w:p w14:paraId="72888881" w14:textId="615B7644" w:rsidR="002A4FF9" w:rsidRDefault="002A4FF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_Toc76503078 \h </w:instrText>
      </w:r>
      <w:r>
        <w:fldChar w:fldCharType="separate"/>
      </w:r>
      <w:r>
        <w:t>83</w:t>
      </w:r>
      <w:r>
        <w:fldChar w:fldCharType="end"/>
      </w:r>
    </w:p>
    <w:p w14:paraId="7AE9B0D9" w14:textId="59428CA6" w:rsidR="002A4FF9" w:rsidRDefault="002A4FF9">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_Toc76503079 \h </w:instrText>
      </w:r>
      <w:r>
        <w:fldChar w:fldCharType="separate"/>
      </w:r>
      <w:r>
        <w:t>85</w:t>
      </w:r>
      <w:r>
        <w:fldChar w:fldCharType="end"/>
      </w:r>
    </w:p>
    <w:p w14:paraId="72327BED" w14:textId="34B96618" w:rsidR="002A4FF9" w:rsidRDefault="002A4FF9">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_Toc76503080 \h </w:instrText>
      </w:r>
      <w:r>
        <w:fldChar w:fldCharType="separate"/>
      </w:r>
      <w:r>
        <w:t>85</w:t>
      </w:r>
      <w:r>
        <w:fldChar w:fldCharType="end"/>
      </w:r>
    </w:p>
    <w:p w14:paraId="15C9201F" w14:textId="6407D4DF" w:rsidR="002A4FF9" w:rsidRDefault="002A4FF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_Toc76503081 \h </w:instrText>
      </w:r>
      <w:r>
        <w:fldChar w:fldCharType="separate"/>
      </w:r>
      <w:r>
        <w:t>87</w:t>
      </w:r>
      <w:r>
        <w:fldChar w:fldCharType="end"/>
      </w:r>
    </w:p>
    <w:p w14:paraId="5FE203D3" w14:textId="7AA48CAE" w:rsidR="002A4FF9" w:rsidRDefault="002A4FF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_Toc76503082 \h </w:instrText>
      </w:r>
      <w:r>
        <w:fldChar w:fldCharType="separate"/>
      </w:r>
      <w:r>
        <w:t>87</w:t>
      </w:r>
      <w:r>
        <w:fldChar w:fldCharType="end"/>
      </w:r>
    </w:p>
    <w:p w14:paraId="7CB9A930" w14:textId="6FE1092A" w:rsidR="002A4FF9" w:rsidRDefault="002A4FF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_Toc76503083 \h </w:instrText>
      </w:r>
      <w:r>
        <w:fldChar w:fldCharType="separate"/>
      </w:r>
      <w:r>
        <w:t>88</w:t>
      </w:r>
      <w:r>
        <w:fldChar w:fldCharType="end"/>
      </w:r>
    </w:p>
    <w:p w14:paraId="799C9A15" w14:textId="4D5E4685" w:rsidR="002A4FF9" w:rsidRDefault="002A4FF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_Toc76503084 \h </w:instrText>
      </w:r>
      <w:r>
        <w:fldChar w:fldCharType="separate"/>
      </w:r>
      <w:r>
        <w:t>88</w:t>
      </w:r>
      <w:r>
        <w:fldChar w:fldCharType="end"/>
      </w:r>
    </w:p>
    <w:p w14:paraId="07D01D61" w14:textId="16AC1515" w:rsidR="002A4FF9" w:rsidRDefault="002A4FF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_Toc76503085 \h </w:instrText>
      </w:r>
      <w:r>
        <w:fldChar w:fldCharType="separate"/>
      </w:r>
      <w:r>
        <w:t>89</w:t>
      </w:r>
      <w:r>
        <w:fldChar w:fldCharType="end"/>
      </w:r>
    </w:p>
    <w:p w14:paraId="5603CE8E" w14:textId="282FC166" w:rsidR="002A4FF9" w:rsidRDefault="002A4F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_Toc76503086 \h </w:instrText>
      </w:r>
      <w:r>
        <w:fldChar w:fldCharType="separate"/>
      </w:r>
      <w:r>
        <w:t>89</w:t>
      </w:r>
      <w:r>
        <w:fldChar w:fldCharType="end"/>
      </w:r>
    </w:p>
    <w:p w14:paraId="6B17FFE4" w14:textId="05B85330" w:rsidR="002A4FF9" w:rsidRDefault="002A4FF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_Toc76503087 \h </w:instrText>
      </w:r>
      <w:r>
        <w:fldChar w:fldCharType="separate"/>
      </w:r>
      <w:r>
        <w:t>89</w:t>
      </w:r>
      <w:r>
        <w:fldChar w:fldCharType="end"/>
      </w:r>
    </w:p>
    <w:p w14:paraId="12C0B3A9" w14:textId="2363A4EB" w:rsidR="002A4FF9" w:rsidRDefault="002A4FF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_Toc76503088 \h </w:instrText>
      </w:r>
      <w:r>
        <w:fldChar w:fldCharType="separate"/>
      </w:r>
      <w:r>
        <w:t>90</w:t>
      </w:r>
      <w:r>
        <w:fldChar w:fldCharType="end"/>
      </w:r>
    </w:p>
    <w:p w14:paraId="05B9082E" w14:textId="4BB525C9" w:rsidR="002A4FF9" w:rsidRDefault="002A4FF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_Toc76503089 \h </w:instrText>
      </w:r>
      <w:r>
        <w:fldChar w:fldCharType="separate"/>
      </w:r>
      <w:r>
        <w:t>90</w:t>
      </w:r>
      <w:r>
        <w:fldChar w:fldCharType="end"/>
      </w:r>
    </w:p>
    <w:p w14:paraId="267B7F84" w14:textId="416DD323" w:rsidR="002A4FF9" w:rsidRDefault="002A4FF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_Toc76503090 \h </w:instrText>
      </w:r>
      <w:r>
        <w:fldChar w:fldCharType="separate"/>
      </w:r>
      <w:r>
        <w:t>90</w:t>
      </w:r>
      <w:r>
        <w:fldChar w:fldCharType="end"/>
      </w:r>
    </w:p>
    <w:p w14:paraId="6AD7A445" w14:textId="510622F9" w:rsidR="002A4FF9" w:rsidRDefault="002A4FF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_Toc76503091 \h </w:instrText>
      </w:r>
      <w:r>
        <w:fldChar w:fldCharType="separate"/>
      </w:r>
      <w:r>
        <w:t>90</w:t>
      </w:r>
      <w:r>
        <w:fldChar w:fldCharType="end"/>
      </w:r>
    </w:p>
    <w:p w14:paraId="6DC5E98B" w14:textId="605BBFD7" w:rsidR="002A4FF9" w:rsidRDefault="002A4FF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_Toc76503092 \h </w:instrText>
      </w:r>
      <w:r>
        <w:fldChar w:fldCharType="separate"/>
      </w:r>
      <w:r>
        <w:t>90</w:t>
      </w:r>
      <w:r>
        <w:fldChar w:fldCharType="end"/>
      </w:r>
    </w:p>
    <w:p w14:paraId="5C9D6AB6" w14:textId="3123DEF4" w:rsidR="002A4FF9" w:rsidRDefault="002A4FF9">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_Toc76503093 \h </w:instrText>
      </w:r>
      <w:r>
        <w:fldChar w:fldCharType="separate"/>
      </w:r>
      <w:r>
        <w:t>90</w:t>
      </w:r>
      <w:r>
        <w:fldChar w:fldCharType="end"/>
      </w:r>
    </w:p>
    <w:p w14:paraId="1E13B3A4" w14:textId="5467CDB3" w:rsidR="002A4FF9" w:rsidRDefault="002A4FF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_Toc76503094 \h </w:instrText>
      </w:r>
      <w:r>
        <w:fldChar w:fldCharType="separate"/>
      </w:r>
      <w:r>
        <w:t>90</w:t>
      </w:r>
      <w:r>
        <w:fldChar w:fldCharType="end"/>
      </w:r>
    </w:p>
    <w:p w14:paraId="74DF6727" w14:textId="0AED8B40" w:rsidR="002A4FF9" w:rsidRDefault="002A4FF9">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_Toc76503095 \h </w:instrText>
      </w:r>
      <w:r>
        <w:fldChar w:fldCharType="separate"/>
      </w:r>
      <w:r>
        <w:t>90</w:t>
      </w:r>
      <w:r>
        <w:fldChar w:fldCharType="end"/>
      </w:r>
    </w:p>
    <w:p w14:paraId="3985356F" w14:textId="5E932E2C" w:rsidR="002A4FF9" w:rsidRDefault="002A4FF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_Toc76503096 \h </w:instrText>
      </w:r>
      <w:r>
        <w:fldChar w:fldCharType="separate"/>
      </w:r>
      <w:r>
        <w:t>90</w:t>
      </w:r>
      <w:r>
        <w:fldChar w:fldCharType="end"/>
      </w:r>
    </w:p>
    <w:p w14:paraId="465FBD50" w14:textId="62B8A8D3" w:rsidR="002A4FF9" w:rsidRDefault="002A4FF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_Toc76503097 \h </w:instrText>
      </w:r>
      <w:r>
        <w:fldChar w:fldCharType="separate"/>
      </w:r>
      <w:r>
        <w:t>90</w:t>
      </w:r>
      <w:r>
        <w:fldChar w:fldCharType="end"/>
      </w:r>
    </w:p>
    <w:p w14:paraId="61EE85AB" w14:textId="7BB1AA29" w:rsidR="002A4FF9" w:rsidRDefault="002A4FF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_Toc76503098 \h </w:instrText>
      </w:r>
      <w:r>
        <w:fldChar w:fldCharType="separate"/>
      </w:r>
      <w:r>
        <w:t>90</w:t>
      </w:r>
      <w:r>
        <w:fldChar w:fldCharType="end"/>
      </w:r>
    </w:p>
    <w:p w14:paraId="168AE8A2" w14:textId="44313D1F" w:rsidR="002A4FF9" w:rsidRDefault="002A4FF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_Toc76503099 \h </w:instrText>
      </w:r>
      <w:r>
        <w:fldChar w:fldCharType="separate"/>
      </w:r>
      <w:r>
        <w:t>91</w:t>
      </w:r>
      <w:r>
        <w:fldChar w:fldCharType="end"/>
      </w:r>
    </w:p>
    <w:p w14:paraId="6A0B5DD3" w14:textId="34773201" w:rsidR="002A4FF9" w:rsidRDefault="002A4FF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_Toc76503100 \h </w:instrText>
      </w:r>
      <w:r>
        <w:fldChar w:fldCharType="separate"/>
      </w:r>
      <w:r>
        <w:t>91</w:t>
      </w:r>
      <w:r>
        <w:fldChar w:fldCharType="end"/>
      </w:r>
    </w:p>
    <w:p w14:paraId="511B52B9" w14:textId="56117A22" w:rsidR="002A4FF9" w:rsidRDefault="002A4FF9">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_Toc76503101 \h </w:instrText>
      </w:r>
      <w:r>
        <w:fldChar w:fldCharType="separate"/>
      </w:r>
      <w:r>
        <w:t>91</w:t>
      </w:r>
      <w:r>
        <w:fldChar w:fldCharType="end"/>
      </w:r>
    </w:p>
    <w:p w14:paraId="204172B4" w14:textId="696CB791" w:rsidR="002A4FF9" w:rsidRDefault="002A4FF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_Toc76503102 \h </w:instrText>
      </w:r>
      <w:r>
        <w:fldChar w:fldCharType="separate"/>
      </w:r>
      <w:r>
        <w:t>91</w:t>
      </w:r>
      <w:r>
        <w:fldChar w:fldCharType="end"/>
      </w:r>
    </w:p>
    <w:p w14:paraId="09DA21A9" w14:textId="44C10204" w:rsidR="002A4FF9" w:rsidRDefault="002A4FF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_Toc76503103 \h </w:instrText>
      </w:r>
      <w:r>
        <w:fldChar w:fldCharType="separate"/>
      </w:r>
      <w:r>
        <w:t>91</w:t>
      </w:r>
      <w:r>
        <w:fldChar w:fldCharType="end"/>
      </w:r>
    </w:p>
    <w:p w14:paraId="104A01B3" w14:textId="3E9B5B24" w:rsidR="002A4FF9" w:rsidRDefault="002A4FF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_Toc76503104 \h </w:instrText>
      </w:r>
      <w:r>
        <w:fldChar w:fldCharType="separate"/>
      </w:r>
      <w:r>
        <w:t>91</w:t>
      </w:r>
      <w:r>
        <w:fldChar w:fldCharType="end"/>
      </w:r>
    </w:p>
    <w:p w14:paraId="022FF770" w14:textId="40A5B138" w:rsidR="002A4FF9" w:rsidRDefault="002A4FF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_Toc76503105 \h </w:instrText>
      </w:r>
      <w:r>
        <w:fldChar w:fldCharType="separate"/>
      </w:r>
      <w:r>
        <w:t>93</w:t>
      </w:r>
      <w:r>
        <w:fldChar w:fldCharType="end"/>
      </w:r>
    </w:p>
    <w:p w14:paraId="05343B23" w14:textId="2D70F9DD" w:rsidR="002A4FF9" w:rsidRDefault="002A4FF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_Toc76503106 \h </w:instrText>
      </w:r>
      <w:r>
        <w:fldChar w:fldCharType="separate"/>
      </w:r>
      <w:r>
        <w:t>94</w:t>
      </w:r>
      <w:r>
        <w:fldChar w:fldCharType="end"/>
      </w:r>
    </w:p>
    <w:p w14:paraId="3FCD7114" w14:textId="00F0886B" w:rsidR="002A4FF9" w:rsidRDefault="002A4FF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_Toc76503107 \h </w:instrText>
      </w:r>
      <w:r>
        <w:fldChar w:fldCharType="separate"/>
      </w:r>
      <w:r>
        <w:t>94</w:t>
      </w:r>
      <w:r>
        <w:fldChar w:fldCharType="end"/>
      </w:r>
    </w:p>
    <w:p w14:paraId="4777E20D" w14:textId="45E7AD53" w:rsidR="002A4FF9" w:rsidRDefault="002A4FF9">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_Toc76503108 \h </w:instrText>
      </w:r>
      <w:r>
        <w:fldChar w:fldCharType="separate"/>
      </w:r>
      <w:r>
        <w:t>94</w:t>
      </w:r>
      <w:r>
        <w:fldChar w:fldCharType="end"/>
      </w:r>
    </w:p>
    <w:p w14:paraId="5D27D673" w14:textId="78867B3E" w:rsidR="002A4FF9" w:rsidRDefault="002A4FF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_Toc76503109 \h </w:instrText>
      </w:r>
      <w:r>
        <w:fldChar w:fldCharType="separate"/>
      </w:r>
      <w:r>
        <w:t>95</w:t>
      </w:r>
      <w:r>
        <w:fldChar w:fldCharType="end"/>
      </w:r>
    </w:p>
    <w:p w14:paraId="5C5AEFCA" w14:textId="7F557B01" w:rsidR="002A4FF9" w:rsidRDefault="002A4FF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_Toc76503110 \h </w:instrText>
      </w:r>
      <w:r>
        <w:fldChar w:fldCharType="separate"/>
      </w:r>
      <w:r>
        <w:t>95</w:t>
      </w:r>
      <w:r>
        <w:fldChar w:fldCharType="end"/>
      </w:r>
    </w:p>
    <w:p w14:paraId="27ADF572" w14:textId="1F7ADE27" w:rsidR="002A4FF9" w:rsidRDefault="002A4FF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_Toc76503111 \h </w:instrText>
      </w:r>
      <w:r>
        <w:fldChar w:fldCharType="separate"/>
      </w:r>
      <w:r>
        <w:t>96</w:t>
      </w:r>
      <w:r>
        <w:fldChar w:fldCharType="end"/>
      </w:r>
    </w:p>
    <w:p w14:paraId="57ADE0D1" w14:textId="57CA9736" w:rsidR="002A4FF9" w:rsidRDefault="002A4FF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_Toc76503112 \h </w:instrText>
      </w:r>
      <w:r>
        <w:fldChar w:fldCharType="separate"/>
      </w:r>
      <w:r>
        <w:t>100</w:t>
      </w:r>
      <w:r>
        <w:fldChar w:fldCharType="end"/>
      </w:r>
    </w:p>
    <w:p w14:paraId="449699ED" w14:textId="7618CA9B" w:rsidR="002A4FF9" w:rsidRDefault="002A4FF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_Toc76503113 \h </w:instrText>
      </w:r>
      <w:r>
        <w:fldChar w:fldCharType="separate"/>
      </w:r>
      <w:r>
        <w:t>101</w:t>
      </w:r>
      <w:r>
        <w:fldChar w:fldCharType="end"/>
      </w:r>
    </w:p>
    <w:p w14:paraId="609BF76E" w14:textId="751C39D7" w:rsidR="002A4FF9" w:rsidRDefault="002A4FF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_Toc76503114 \h </w:instrText>
      </w:r>
      <w:r>
        <w:fldChar w:fldCharType="separate"/>
      </w:r>
      <w:r>
        <w:t>101</w:t>
      </w:r>
      <w:r>
        <w:fldChar w:fldCharType="end"/>
      </w:r>
    </w:p>
    <w:p w14:paraId="5A702B19" w14:textId="7FC9C5FC" w:rsidR="002A4FF9" w:rsidRDefault="002A4FF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_Toc76503115 \h </w:instrText>
      </w:r>
      <w:r>
        <w:fldChar w:fldCharType="separate"/>
      </w:r>
      <w:r>
        <w:t>101</w:t>
      </w:r>
      <w:r>
        <w:fldChar w:fldCharType="end"/>
      </w:r>
    </w:p>
    <w:p w14:paraId="1C324CC1" w14:textId="69C509CC" w:rsidR="002A4FF9" w:rsidRDefault="002A4FF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_Toc76503116 \h </w:instrText>
      </w:r>
      <w:r>
        <w:fldChar w:fldCharType="separate"/>
      </w:r>
      <w:r>
        <w:t>102</w:t>
      </w:r>
      <w:r>
        <w:fldChar w:fldCharType="end"/>
      </w:r>
    </w:p>
    <w:p w14:paraId="50B74674" w14:textId="7ABFC7CA" w:rsidR="002A4FF9" w:rsidRDefault="002A4FF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_Toc76503117 \h </w:instrText>
      </w:r>
      <w:r>
        <w:fldChar w:fldCharType="separate"/>
      </w:r>
      <w:r>
        <w:t>105</w:t>
      </w:r>
      <w:r>
        <w:fldChar w:fldCharType="end"/>
      </w:r>
    </w:p>
    <w:p w14:paraId="2216AEC7" w14:textId="7D1EED04" w:rsidR="002A4FF9" w:rsidRDefault="002A4FF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_Toc76503118 \h </w:instrText>
      </w:r>
      <w:r>
        <w:fldChar w:fldCharType="separate"/>
      </w:r>
      <w:r>
        <w:t>108</w:t>
      </w:r>
      <w:r>
        <w:fldChar w:fldCharType="end"/>
      </w:r>
    </w:p>
    <w:p w14:paraId="5B3BCB94" w14:textId="72500C1D" w:rsidR="002A4FF9" w:rsidRDefault="002A4FF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_Toc76503119 \h </w:instrText>
      </w:r>
      <w:r>
        <w:fldChar w:fldCharType="separate"/>
      </w:r>
      <w:r>
        <w:t>108</w:t>
      </w:r>
      <w:r>
        <w:fldChar w:fldCharType="end"/>
      </w:r>
    </w:p>
    <w:p w14:paraId="1FFDCAF4" w14:textId="5A3A6074" w:rsidR="002A4FF9" w:rsidRDefault="002A4FF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_Toc76503120 \h </w:instrText>
      </w:r>
      <w:r>
        <w:fldChar w:fldCharType="separate"/>
      </w:r>
      <w:r>
        <w:t>108</w:t>
      </w:r>
      <w:r>
        <w:fldChar w:fldCharType="end"/>
      </w:r>
    </w:p>
    <w:p w14:paraId="665FB27A" w14:textId="2203827C" w:rsidR="002A4FF9" w:rsidRDefault="002A4FF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_Toc76503121 \h </w:instrText>
      </w:r>
      <w:r>
        <w:fldChar w:fldCharType="separate"/>
      </w:r>
      <w:r>
        <w:t>108</w:t>
      </w:r>
      <w:r>
        <w:fldChar w:fldCharType="end"/>
      </w:r>
    </w:p>
    <w:p w14:paraId="004EE93C" w14:textId="711EB9FE" w:rsidR="002A4FF9" w:rsidRDefault="002A4FF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_Toc76503122 \h </w:instrText>
      </w:r>
      <w:r>
        <w:fldChar w:fldCharType="separate"/>
      </w:r>
      <w:r>
        <w:t>109</w:t>
      </w:r>
      <w:r>
        <w:fldChar w:fldCharType="end"/>
      </w:r>
    </w:p>
    <w:p w14:paraId="6E566063" w14:textId="4A7B0D32" w:rsidR="002A4FF9" w:rsidRDefault="002A4FF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_Toc76503123 \h </w:instrText>
      </w:r>
      <w:r>
        <w:fldChar w:fldCharType="separate"/>
      </w:r>
      <w:r>
        <w:t>109</w:t>
      </w:r>
      <w:r>
        <w:fldChar w:fldCharType="end"/>
      </w:r>
    </w:p>
    <w:p w14:paraId="02BC9BA6" w14:textId="34EC3FA0" w:rsidR="002A4FF9" w:rsidRDefault="002A4FF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_Toc76503124 \h </w:instrText>
      </w:r>
      <w:r>
        <w:fldChar w:fldCharType="separate"/>
      </w:r>
      <w:r>
        <w:t>109</w:t>
      </w:r>
      <w:r>
        <w:fldChar w:fldCharType="end"/>
      </w:r>
    </w:p>
    <w:p w14:paraId="18ABDD8A" w14:textId="1708B07C" w:rsidR="002A4FF9" w:rsidRDefault="002A4FF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_Toc76503125 \h </w:instrText>
      </w:r>
      <w:r>
        <w:fldChar w:fldCharType="separate"/>
      </w:r>
      <w:r>
        <w:t>109</w:t>
      </w:r>
      <w:r>
        <w:fldChar w:fldCharType="end"/>
      </w:r>
    </w:p>
    <w:p w14:paraId="145EAD63" w14:textId="77A88279" w:rsidR="002A4FF9" w:rsidRDefault="002A4FF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_Toc76503126 \h </w:instrText>
      </w:r>
      <w:r>
        <w:fldChar w:fldCharType="separate"/>
      </w:r>
      <w:r>
        <w:t>109</w:t>
      </w:r>
      <w:r>
        <w:fldChar w:fldCharType="end"/>
      </w:r>
    </w:p>
    <w:p w14:paraId="0F2E6691" w14:textId="57B330D7" w:rsidR="002A4FF9" w:rsidRDefault="002A4FF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_Toc76503127 \h </w:instrText>
      </w:r>
      <w:r>
        <w:fldChar w:fldCharType="separate"/>
      </w:r>
      <w:r>
        <w:t>109</w:t>
      </w:r>
      <w:r>
        <w:fldChar w:fldCharType="end"/>
      </w:r>
    </w:p>
    <w:p w14:paraId="0221739D" w14:textId="74D6D764" w:rsidR="002A4FF9" w:rsidRDefault="002A4FF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_Toc76503128 \h </w:instrText>
      </w:r>
      <w:r>
        <w:fldChar w:fldCharType="separate"/>
      </w:r>
      <w:r>
        <w:t>109</w:t>
      </w:r>
      <w:r>
        <w:fldChar w:fldCharType="end"/>
      </w:r>
    </w:p>
    <w:p w14:paraId="585D0495" w14:textId="67DAF92F" w:rsidR="002A4FF9" w:rsidRDefault="002A4FF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_Toc76503129 \h </w:instrText>
      </w:r>
      <w:r>
        <w:fldChar w:fldCharType="separate"/>
      </w:r>
      <w:r>
        <w:t>110</w:t>
      </w:r>
      <w:r>
        <w:fldChar w:fldCharType="end"/>
      </w:r>
    </w:p>
    <w:p w14:paraId="0385AAF7" w14:textId="61AFF6A8" w:rsidR="002A4FF9" w:rsidRDefault="002A4FF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_Toc76503130 \h </w:instrText>
      </w:r>
      <w:r>
        <w:fldChar w:fldCharType="separate"/>
      </w:r>
      <w:r>
        <w:t>110</w:t>
      </w:r>
      <w:r>
        <w:fldChar w:fldCharType="end"/>
      </w:r>
    </w:p>
    <w:p w14:paraId="39FC8040" w14:textId="00AD012A" w:rsidR="002A4FF9" w:rsidRDefault="002A4FF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_Toc76503131 \h </w:instrText>
      </w:r>
      <w:r>
        <w:fldChar w:fldCharType="separate"/>
      </w:r>
      <w:r>
        <w:t>110</w:t>
      </w:r>
      <w:r>
        <w:fldChar w:fldCharType="end"/>
      </w:r>
    </w:p>
    <w:p w14:paraId="26D0EBC5" w14:textId="4582D4E0" w:rsidR="002A4FF9" w:rsidRDefault="002A4FF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_Toc76503132 \h </w:instrText>
      </w:r>
      <w:r>
        <w:fldChar w:fldCharType="separate"/>
      </w:r>
      <w:r>
        <w:t>110</w:t>
      </w:r>
      <w:r>
        <w:fldChar w:fldCharType="end"/>
      </w:r>
    </w:p>
    <w:p w14:paraId="37F1BA36" w14:textId="33061723" w:rsidR="002A4FF9" w:rsidRDefault="002A4FF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_Toc76503133 \h </w:instrText>
      </w:r>
      <w:r>
        <w:fldChar w:fldCharType="separate"/>
      </w:r>
      <w:r>
        <w:t>111</w:t>
      </w:r>
      <w:r>
        <w:fldChar w:fldCharType="end"/>
      </w:r>
    </w:p>
    <w:p w14:paraId="4F8174B2" w14:textId="687411B6" w:rsidR="002A4FF9" w:rsidRDefault="002A4FF9">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_Toc76503134 \h </w:instrText>
      </w:r>
      <w:r>
        <w:fldChar w:fldCharType="separate"/>
      </w:r>
      <w:r>
        <w:t>112</w:t>
      </w:r>
      <w:r>
        <w:fldChar w:fldCharType="end"/>
      </w:r>
    </w:p>
    <w:p w14:paraId="07D8DA29" w14:textId="3466AAA7" w:rsidR="00080512" w:rsidRPr="009C4728" w:rsidRDefault="002A4FF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p>
    <w:p w14:paraId="07D8DA2B" w14:textId="77777777" w:rsidR="00875760" w:rsidRPr="004D3578" w:rsidRDefault="00875760" w:rsidP="00875760">
      <w:r w:rsidRPr="004D3578">
        <w:t xml:space="preserve">This Technical </w:t>
      </w:r>
      <w:bookmarkStart w:id="25" w:name="spectype3"/>
      <w:r w:rsidRPr="00875760">
        <w:t>Specification</w:t>
      </w:r>
      <w:bookmarkEnd w:id="25"/>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26" w:name="introduction"/>
      <w:bookmarkEnd w:id="26"/>
      <w:r w:rsidRPr="009C4728">
        <w:br w:type="page"/>
      </w:r>
      <w:bookmarkStart w:id="27" w:name="scope"/>
      <w:bookmarkStart w:id="28" w:name="_Toc21093109"/>
      <w:bookmarkStart w:id="29" w:name="_Toc29762638"/>
      <w:bookmarkStart w:id="30" w:name="_Toc36025813"/>
      <w:bookmarkStart w:id="31" w:name="_Toc44584683"/>
      <w:bookmarkStart w:id="32" w:name="_Toc45868976"/>
      <w:bookmarkStart w:id="33" w:name="_Toc52553535"/>
      <w:bookmarkStart w:id="34" w:name="_Toc61111782"/>
      <w:bookmarkStart w:id="35" w:name="_Toc61125864"/>
      <w:bookmarkStart w:id="36" w:name="_Toc61126025"/>
      <w:bookmarkStart w:id="37" w:name="_Toc66804537"/>
      <w:bookmarkStart w:id="38" w:name="_Toc74821111"/>
      <w:bookmarkStart w:id="39" w:name="_Toc76502975"/>
      <w:bookmarkEnd w:id="27"/>
      <w:r w:rsidR="00C53C29" w:rsidRPr="009C4728">
        <w:lastRenderedPageBreak/>
        <w:t>1</w:t>
      </w:r>
      <w:r w:rsidR="00C53C29" w:rsidRPr="009C4728">
        <w:tab/>
        <w:t>Scope</w:t>
      </w:r>
      <w:bookmarkEnd w:id="28"/>
      <w:bookmarkEnd w:id="29"/>
      <w:bookmarkEnd w:id="30"/>
      <w:bookmarkEnd w:id="31"/>
      <w:bookmarkEnd w:id="32"/>
      <w:bookmarkEnd w:id="33"/>
      <w:bookmarkEnd w:id="34"/>
      <w:bookmarkEnd w:id="35"/>
      <w:bookmarkEnd w:id="36"/>
      <w:bookmarkEnd w:id="37"/>
      <w:bookmarkEnd w:id="38"/>
      <w:bookmarkEnd w:id="39"/>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40" w:name="_Toc21093110"/>
      <w:bookmarkStart w:id="41" w:name="_Toc29762639"/>
      <w:bookmarkStart w:id="42" w:name="_Toc36025814"/>
      <w:bookmarkStart w:id="43" w:name="_Toc44584684"/>
      <w:bookmarkStart w:id="44" w:name="_Toc45868977"/>
      <w:bookmarkStart w:id="45" w:name="_Toc52553536"/>
      <w:bookmarkStart w:id="46" w:name="_Toc61111783"/>
      <w:bookmarkStart w:id="47" w:name="_Toc61125865"/>
      <w:bookmarkStart w:id="48" w:name="_Toc61126026"/>
      <w:bookmarkStart w:id="49" w:name="_Toc66804538"/>
      <w:bookmarkStart w:id="50" w:name="_Toc74821112"/>
      <w:bookmarkStart w:id="51" w:name="_Toc76502976"/>
      <w:r w:rsidRPr="009C4728">
        <w:t>2</w:t>
      </w:r>
      <w:r w:rsidRPr="009C4728">
        <w:tab/>
        <w:t>References</w:t>
      </w:r>
      <w:bookmarkEnd w:id="40"/>
      <w:bookmarkEnd w:id="41"/>
      <w:bookmarkEnd w:id="42"/>
      <w:bookmarkEnd w:id="43"/>
      <w:bookmarkEnd w:id="44"/>
      <w:bookmarkEnd w:id="45"/>
      <w:bookmarkEnd w:id="46"/>
      <w:bookmarkEnd w:id="47"/>
      <w:bookmarkEnd w:id="48"/>
      <w:bookmarkEnd w:id="49"/>
      <w:bookmarkEnd w:id="50"/>
      <w:bookmarkEnd w:id="5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2" w:name="_Hlk36026108"/>
      <w:r w:rsidRPr="009C4728">
        <w:t>[18]</w:t>
      </w:r>
      <w:r w:rsidRPr="009C4728">
        <w:tab/>
        <w:t>3GPP TS 36.101: "Evolved Universal Terrestrial Radio Access (E-UTRA); User Equipment (UE) radio transmission and reception".</w:t>
      </w:r>
    </w:p>
    <w:bookmarkEnd w:id="5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3" w:name="_Toc21093111"/>
      <w:bookmarkStart w:id="54" w:name="_Toc29762640"/>
      <w:bookmarkStart w:id="55" w:name="_Toc36025815"/>
      <w:bookmarkStart w:id="56" w:name="_Toc44584685"/>
      <w:bookmarkStart w:id="57" w:name="_Toc45868978"/>
      <w:bookmarkStart w:id="58" w:name="_Toc52553537"/>
      <w:bookmarkStart w:id="59" w:name="_Toc61111784"/>
      <w:bookmarkStart w:id="60" w:name="_Toc61125866"/>
      <w:bookmarkStart w:id="61" w:name="_Toc61126027"/>
      <w:bookmarkStart w:id="62" w:name="_Toc66804539"/>
      <w:bookmarkStart w:id="63" w:name="_Toc74821113"/>
      <w:bookmarkStart w:id="64" w:name="_Toc76502977"/>
      <w:r w:rsidRPr="009C4728">
        <w:t>3</w:t>
      </w:r>
      <w:r w:rsidRPr="009C4728">
        <w:tab/>
        <w:t>Definitions, symbols and abbreviations</w:t>
      </w:r>
      <w:bookmarkEnd w:id="53"/>
      <w:bookmarkEnd w:id="54"/>
      <w:bookmarkEnd w:id="55"/>
      <w:bookmarkEnd w:id="56"/>
      <w:bookmarkEnd w:id="57"/>
      <w:bookmarkEnd w:id="58"/>
      <w:bookmarkEnd w:id="59"/>
      <w:bookmarkEnd w:id="60"/>
      <w:bookmarkEnd w:id="61"/>
      <w:bookmarkEnd w:id="62"/>
      <w:bookmarkEnd w:id="63"/>
      <w:bookmarkEnd w:id="64"/>
    </w:p>
    <w:p w14:paraId="07D8DA66" w14:textId="77777777" w:rsidR="00C53C29" w:rsidRPr="009C4728" w:rsidRDefault="00C53C29" w:rsidP="00C53C29">
      <w:pPr>
        <w:pStyle w:val="Heading2"/>
      </w:pPr>
      <w:bookmarkStart w:id="65" w:name="_Toc21093112"/>
      <w:bookmarkStart w:id="66" w:name="_Toc29762641"/>
      <w:bookmarkStart w:id="67" w:name="_Toc36025816"/>
      <w:bookmarkStart w:id="68" w:name="_Toc44584686"/>
      <w:bookmarkStart w:id="69" w:name="_Toc45868979"/>
      <w:bookmarkStart w:id="70" w:name="_Toc52553538"/>
      <w:bookmarkStart w:id="71" w:name="_Toc61111785"/>
      <w:bookmarkStart w:id="72" w:name="_Toc61125867"/>
      <w:bookmarkStart w:id="73" w:name="_Toc61126028"/>
      <w:bookmarkStart w:id="74" w:name="_Toc66804540"/>
      <w:bookmarkStart w:id="75" w:name="_Toc74821114"/>
      <w:bookmarkStart w:id="76" w:name="_Toc76502978"/>
      <w:r w:rsidRPr="009C4728">
        <w:t>3.1</w:t>
      </w:r>
      <w:r w:rsidRPr="009C4728">
        <w:tab/>
        <w:t>Definitions</w:t>
      </w:r>
      <w:bookmarkEnd w:id="65"/>
      <w:bookmarkEnd w:id="66"/>
      <w:bookmarkEnd w:id="67"/>
      <w:bookmarkEnd w:id="68"/>
      <w:bookmarkEnd w:id="69"/>
      <w:bookmarkEnd w:id="70"/>
      <w:bookmarkEnd w:id="71"/>
      <w:bookmarkEnd w:id="72"/>
      <w:bookmarkEnd w:id="73"/>
      <w:bookmarkEnd w:id="74"/>
      <w:bookmarkEnd w:id="75"/>
      <w:bookmarkEnd w:id="7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77" w:name="OLE_LINK44"/>
      <w:bookmarkStart w:id="78" w:name="OLE_LINK45"/>
      <w:r w:rsidRPr="009C4728">
        <w:t>NOTE:</w:t>
      </w:r>
      <w:r w:rsidRPr="009C4728">
        <w:tab/>
        <w:t>In single carrier operation, the Base Station RF Bandwidth is equal to the channel bandwidth.</w:t>
      </w:r>
      <w:bookmarkEnd w:id="77"/>
      <w:bookmarkEnd w:id="7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79" w:name="_Toc21093113"/>
      <w:bookmarkStart w:id="80" w:name="_Toc29762642"/>
      <w:bookmarkStart w:id="81" w:name="_Toc36025817"/>
      <w:bookmarkStart w:id="82" w:name="_Toc44584687"/>
      <w:bookmarkStart w:id="83" w:name="_Toc45868980"/>
      <w:bookmarkStart w:id="84" w:name="_Toc52553539"/>
      <w:bookmarkStart w:id="85" w:name="_Toc61111786"/>
      <w:bookmarkStart w:id="86" w:name="_Toc61125868"/>
      <w:bookmarkStart w:id="87" w:name="_Toc61126029"/>
      <w:bookmarkStart w:id="88" w:name="_Toc66804541"/>
      <w:bookmarkStart w:id="89" w:name="_Toc74821115"/>
      <w:bookmarkStart w:id="90" w:name="_Toc76502979"/>
      <w:r w:rsidRPr="009C4728">
        <w:t>3.2</w:t>
      </w:r>
      <w:r w:rsidRPr="009C4728">
        <w:tab/>
        <w:t>Symbols</w:t>
      </w:r>
      <w:bookmarkEnd w:id="79"/>
      <w:bookmarkEnd w:id="80"/>
      <w:bookmarkEnd w:id="81"/>
      <w:bookmarkEnd w:id="82"/>
      <w:bookmarkEnd w:id="83"/>
      <w:bookmarkEnd w:id="84"/>
      <w:bookmarkEnd w:id="85"/>
      <w:bookmarkEnd w:id="86"/>
      <w:bookmarkEnd w:id="87"/>
      <w:bookmarkEnd w:id="88"/>
      <w:bookmarkEnd w:id="89"/>
      <w:bookmarkEnd w:id="90"/>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91" w:name="_MON_1326001305"/>
    <w:bookmarkEnd w:id="91"/>
    <w:bookmarkStart w:id="92" w:name="_MON_1334991447"/>
    <w:bookmarkEnd w:id="92"/>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7" o:title=""/>
          </v:shape>
          <o:OLEObject Type="Embed" ProgID="Word.Picture.8" ShapeID="_x0000_i1025" DrawAspect="Content" ObjectID="_1687115763" r:id="rId18"/>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93" w:name="_MON_1351612194"/>
    <w:bookmarkEnd w:id="93"/>
    <w:bookmarkStart w:id="94" w:name="_MON_1351612452"/>
    <w:bookmarkEnd w:id="94"/>
    <w:p w14:paraId="07D8DADB" w14:textId="77777777" w:rsidR="00C53C29" w:rsidRPr="009C4728" w:rsidRDefault="00C53C29" w:rsidP="00C53C29">
      <w:pPr>
        <w:pStyle w:val="TH"/>
      </w:pPr>
      <w:r w:rsidRPr="009C4728">
        <w:object w:dxaOrig="10500" w:dyaOrig="5039" w14:anchorId="07D8FE93">
          <v:shape id="_x0000_i1026" type="#_x0000_t75" style="width:482.4pt;height:230.4pt" o:ole="">
            <v:imagedata r:id="rId19" o:title=""/>
          </v:shape>
          <o:OLEObject Type="Embed" ProgID="Word.Picture.8" ShapeID="_x0000_i1026" DrawAspect="Content" ObjectID="_1687115764" r:id="rId20"/>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95" w:name="_MON_1448782975"/>
    <w:bookmarkEnd w:id="95"/>
    <w:p w14:paraId="07D8DADD" w14:textId="77777777" w:rsidR="00C53C29" w:rsidRPr="009C4728" w:rsidRDefault="00C53C29" w:rsidP="00C53C29">
      <w:pPr>
        <w:pStyle w:val="TH"/>
      </w:pPr>
      <w:r w:rsidRPr="009C4728">
        <w:object w:dxaOrig="10500" w:dyaOrig="5040" w14:anchorId="07D8FE94">
          <v:shape id="_x0000_i1027" type="#_x0000_t75" style="width:482.4pt;height:230.4pt" o:ole="">
            <v:imagedata r:id="rId21" o:title=""/>
          </v:shape>
          <o:OLEObject Type="Embed" ProgID="Word.Picture.8" ShapeID="_x0000_i1027" DrawAspect="Content" ObjectID="_1687115765" r:id="rId22"/>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96" w:name="_Toc21093114"/>
      <w:bookmarkStart w:id="97" w:name="_Toc29762643"/>
      <w:bookmarkStart w:id="98" w:name="_Toc36025818"/>
      <w:bookmarkStart w:id="99" w:name="_Toc44584688"/>
      <w:bookmarkStart w:id="100" w:name="_Toc45868981"/>
      <w:bookmarkStart w:id="101" w:name="_Toc52553540"/>
      <w:bookmarkStart w:id="102" w:name="_Toc61111787"/>
      <w:bookmarkStart w:id="103" w:name="_Toc61125869"/>
      <w:bookmarkStart w:id="104" w:name="_Toc61126030"/>
      <w:bookmarkStart w:id="105" w:name="_Toc66804542"/>
      <w:bookmarkStart w:id="106" w:name="_Toc74821116"/>
      <w:bookmarkStart w:id="107" w:name="_Toc76502980"/>
      <w:r w:rsidRPr="009C4728">
        <w:t>3.3</w:t>
      </w:r>
      <w:r w:rsidRPr="009C4728">
        <w:tab/>
        <w:t>Abbreviations</w:t>
      </w:r>
      <w:bookmarkEnd w:id="96"/>
      <w:bookmarkEnd w:id="97"/>
      <w:bookmarkEnd w:id="98"/>
      <w:bookmarkEnd w:id="99"/>
      <w:bookmarkEnd w:id="100"/>
      <w:bookmarkEnd w:id="101"/>
      <w:bookmarkEnd w:id="102"/>
      <w:bookmarkEnd w:id="103"/>
      <w:bookmarkEnd w:id="104"/>
      <w:bookmarkEnd w:id="105"/>
      <w:bookmarkEnd w:id="106"/>
      <w:bookmarkEnd w:id="107"/>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08"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08"/>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09" w:name="_Toc21093115"/>
      <w:bookmarkStart w:id="110" w:name="_Toc29762644"/>
      <w:bookmarkStart w:id="111" w:name="_Toc36025819"/>
      <w:bookmarkStart w:id="112" w:name="_Toc44584689"/>
      <w:bookmarkStart w:id="113" w:name="_Toc45868982"/>
      <w:bookmarkStart w:id="114" w:name="_Toc52553541"/>
      <w:bookmarkStart w:id="115" w:name="_Toc61111788"/>
      <w:bookmarkStart w:id="116" w:name="_Toc61125870"/>
      <w:bookmarkStart w:id="117" w:name="_Toc61126031"/>
      <w:bookmarkStart w:id="118" w:name="_Toc66804543"/>
      <w:bookmarkStart w:id="119" w:name="_Toc74821117"/>
      <w:bookmarkStart w:id="120" w:name="_Toc76502981"/>
      <w:r w:rsidRPr="009C4728">
        <w:lastRenderedPageBreak/>
        <w:t>4</w:t>
      </w:r>
      <w:r w:rsidRPr="009C4728">
        <w:tab/>
        <w:t>General</w:t>
      </w:r>
      <w:bookmarkEnd w:id="109"/>
      <w:bookmarkEnd w:id="110"/>
      <w:bookmarkEnd w:id="111"/>
      <w:bookmarkEnd w:id="112"/>
      <w:bookmarkEnd w:id="113"/>
      <w:bookmarkEnd w:id="114"/>
      <w:bookmarkEnd w:id="115"/>
      <w:bookmarkEnd w:id="116"/>
      <w:bookmarkEnd w:id="117"/>
      <w:bookmarkEnd w:id="118"/>
      <w:bookmarkEnd w:id="119"/>
      <w:bookmarkEnd w:id="120"/>
    </w:p>
    <w:p w14:paraId="07D8DB1E" w14:textId="77777777" w:rsidR="00C53C29" w:rsidRPr="009C4728" w:rsidRDefault="00C53C29" w:rsidP="00C53C29">
      <w:pPr>
        <w:pStyle w:val="Heading2"/>
        <w:rPr>
          <w:snapToGrid w:val="0"/>
        </w:rPr>
      </w:pPr>
      <w:bookmarkStart w:id="121" w:name="_Toc21093116"/>
      <w:bookmarkStart w:id="122" w:name="_Toc29762645"/>
      <w:bookmarkStart w:id="123" w:name="_Toc36025820"/>
      <w:bookmarkStart w:id="124" w:name="_Toc44584690"/>
      <w:bookmarkStart w:id="125" w:name="_Toc45868983"/>
      <w:bookmarkStart w:id="126" w:name="_Toc52553542"/>
      <w:bookmarkStart w:id="127" w:name="_Toc61111789"/>
      <w:bookmarkStart w:id="128" w:name="_Toc61125871"/>
      <w:bookmarkStart w:id="129" w:name="_Toc61126032"/>
      <w:bookmarkStart w:id="130" w:name="_Toc66804544"/>
      <w:bookmarkStart w:id="131" w:name="_Toc74821118"/>
      <w:bookmarkStart w:id="132" w:name="_Toc76502982"/>
      <w:r w:rsidRPr="009C4728">
        <w:rPr>
          <w:snapToGrid w:val="0"/>
        </w:rPr>
        <w:t>4.1</w:t>
      </w:r>
      <w:r w:rsidRPr="009C4728">
        <w:rPr>
          <w:snapToGrid w:val="0"/>
        </w:rPr>
        <w:tab/>
        <w:t>Relation between the MSR specification and the single-RAT specifications</w:t>
      </w:r>
      <w:bookmarkEnd w:id="121"/>
      <w:bookmarkEnd w:id="122"/>
      <w:bookmarkEnd w:id="123"/>
      <w:bookmarkEnd w:id="124"/>
      <w:bookmarkEnd w:id="125"/>
      <w:bookmarkEnd w:id="126"/>
      <w:bookmarkEnd w:id="127"/>
      <w:bookmarkEnd w:id="128"/>
      <w:bookmarkEnd w:id="129"/>
      <w:bookmarkEnd w:id="130"/>
      <w:bookmarkEnd w:id="131"/>
      <w:bookmarkEnd w:id="13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33" w:name="_Toc21093117"/>
      <w:bookmarkStart w:id="134" w:name="_Toc29762646"/>
      <w:bookmarkStart w:id="135" w:name="_Toc36025821"/>
      <w:bookmarkStart w:id="136" w:name="_Toc44584691"/>
      <w:bookmarkStart w:id="137" w:name="_Toc45868984"/>
      <w:bookmarkStart w:id="138" w:name="_Toc52553543"/>
      <w:bookmarkStart w:id="139" w:name="_Toc61111790"/>
      <w:bookmarkStart w:id="140" w:name="_Toc61125872"/>
      <w:bookmarkStart w:id="141" w:name="_Toc61126033"/>
      <w:bookmarkStart w:id="142" w:name="_Toc66804545"/>
      <w:bookmarkStart w:id="143" w:name="_Toc74821119"/>
      <w:bookmarkStart w:id="144" w:name="_Toc76502983"/>
      <w:r w:rsidRPr="009C4728">
        <w:rPr>
          <w:snapToGrid w:val="0"/>
        </w:rPr>
        <w:t>4.2</w:t>
      </w:r>
      <w:r w:rsidRPr="009C4728">
        <w:rPr>
          <w:snapToGrid w:val="0"/>
        </w:rPr>
        <w:tab/>
        <w:t>Relationship between minimum requirements and test requirements</w:t>
      </w:r>
      <w:bookmarkEnd w:id="133"/>
      <w:bookmarkEnd w:id="134"/>
      <w:bookmarkEnd w:id="135"/>
      <w:bookmarkEnd w:id="136"/>
      <w:bookmarkEnd w:id="137"/>
      <w:bookmarkEnd w:id="138"/>
      <w:bookmarkEnd w:id="139"/>
      <w:bookmarkEnd w:id="140"/>
      <w:bookmarkEnd w:id="141"/>
      <w:bookmarkEnd w:id="142"/>
      <w:bookmarkEnd w:id="143"/>
      <w:bookmarkEnd w:id="144"/>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45" w:name="_Toc21093118"/>
      <w:bookmarkStart w:id="146" w:name="_Toc29762647"/>
      <w:bookmarkStart w:id="147" w:name="_Toc36025822"/>
      <w:bookmarkStart w:id="148" w:name="_Toc44584692"/>
      <w:bookmarkStart w:id="149" w:name="_Toc45868985"/>
      <w:bookmarkStart w:id="150" w:name="_Toc52553544"/>
      <w:bookmarkStart w:id="151" w:name="_Toc61111791"/>
      <w:bookmarkStart w:id="152" w:name="_Toc61125873"/>
      <w:bookmarkStart w:id="153" w:name="_Toc61126034"/>
      <w:bookmarkStart w:id="154" w:name="_Toc66804546"/>
      <w:bookmarkStart w:id="155" w:name="_Toc74821120"/>
      <w:bookmarkStart w:id="156" w:name="_Toc76502984"/>
      <w:r w:rsidRPr="009C4728">
        <w:t>4.3</w:t>
      </w:r>
      <w:r w:rsidRPr="009C4728">
        <w:tab/>
        <w:t>Base station classes</w:t>
      </w:r>
      <w:bookmarkEnd w:id="145"/>
      <w:bookmarkEnd w:id="146"/>
      <w:bookmarkEnd w:id="147"/>
      <w:bookmarkEnd w:id="148"/>
      <w:bookmarkEnd w:id="149"/>
      <w:bookmarkEnd w:id="150"/>
      <w:bookmarkEnd w:id="151"/>
      <w:bookmarkEnd w:id="152"/>
      <w:bookmarkEnd w:id="153"/>
      <w:bookmarkEnd w:id="154"/>
      <w:bookmarkEnd w:id="155"/>
      <w:bookmarkEnd w:id="156"/>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157" w:name="_Toc21093119"/>
      <w:bookmarkStart w:id="158" w:name="_Toc29762648"/>
      <w:bookmarkStart w:id="159" w:name="_Toc36025823"/>
      <w:bookmarkStart w:id="160" w:name="_Toc44584693"/>
      <w:bookmarkStart w:id="161" w:name="_Toc45868986"/>
      <w:bookmarkStart w:id="162" w:name="_Toc52553545"/>
      <w:bookmarkStart w:id="163" w:name="_Toc61111792"/>
      <w:bookmarkStart w:id="164" w:name="_Toc61125874"/>
      <w:bookmarkStart w:id="165" w:name="_Toc61126035"/>
      <w:bookmarkStart w:id="166" w:name="_Toc66804547"/>
      <w:bookmarkStart w:id="167" w:name="_Toc74821121"/>
      <w:bookmarkStart w:id="168" w:name="_Toc76502985"/>
      <w:r w:rsidRPr="009C4728">
        <w:lastRenderedPageBreak/>
        <w:t>4.4</w:t>
      </w:r>
      <w:r w:rsidRPr="009C4728">
        <w:tab/>
        <w:t>Regional requirements</w:t>
      </w:r>
      <w:bookmarkEnd w:id="157"/>
      <w:bookmarkEnd w:id="158"/>
      <w:bookmarkEnd w:id="159"/>
      <w:bookmarkEnd w:id="160"/>
      <w:bookmarkEnd w:id="161"/>
      <w:bookmarkEnd w:id="162"/>
      <w:bookmarkEnd w:id="163"/>
      <w:bookmarkEnd w:id="164"/>
      <w:bookmarkEnd w:id="165"/>
      <w:bookmarkEnd w:id="166"/>
      <w:bookmarkEnd w:id="167"/>
      <w:bookmarkEnd w:id="168"/>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169" w:name="_Toc21093120"/>
      <w:bookmarkStart w:id="170" w:name="_Toc29762649"/>
      <w:bookmarkStart w:id="171" w:name="_Toc36025824"/>
      <w:bookmarkStart w:id="172" w:name="_Toc44584694"/>
      <w:bookmarkStart w:id="173" w:name="_Toc45868987"/>
      <w:bookmarkStart w:id="174" w:name="_Toc52553546"/>
      <w:bookmarkStart w:id="175" w:name="_Toc61111793"/>
      <w:bookmarkStart w:id="176" w:name="_Toc61125875"/>
      <w:bookmarkStart w:id="177" w:name="_Toc61126036"/>
      <w:bookmarkStart w:id="178" w:name="_Toc66804548"/>
      <w:bookmarkStart w:id="179" w:name="_Toc74821122"/>
      <w:bookmarkStart w:id="180" w:name="_Toc76502986"/>
      <w:r w:rsidRPr="009C4728">
        <w:lastRenderedPageBreak/>
        <w:t>4.5</w:t>
      </w:r>
      <w:r w:rsidRPr="009C4728">
        <w:tab/>
        <w:t>Operating bands and Band Categories</w:t>
      </w:r>
      <w:bookmarkEnd w:id="169"/>
      <w:bookmarkEnd w:id="170"/>
      <w:bookmarkEnd w:id="171"/>
      <w:bookmarkEnd w:id="172"/>
      <w:bookmarkEnd w:id="173"/>
      <w:bookmarkEnd w:id="174"/>
      <w:bookmarkEnd w:id="175"/>
      <w:bookmarkEnd w:id="176"/>
      <w:bookmarkEnd w:id="177"/>
      <w:bookmarkEnd w:id="178"/>
      <w:bookmarkEnd w:id="179"/>
      <w:bookmarkEnd w:id="18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7D8DB7A"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14:paraId="07D8DB83" w14:textId="77777777" w:rsidTr="00FE4041">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879" w:type="dxa"/>
            <w:tcBorders>
              <w:top w:val="single" w:sz="4" w:space="0" w:color="auto"/>
              <w:left w:val="single" w:sz="4" w:space="0" w:color="auto"/>
              <w:bottom w:val="single" w:sz="4" w:space="0" w:color="auto"/>
              <w:right w:val="single" w:sz="4" w:space="0" w:color="auto"/>
            </w:tcBorders>
          </w:tcPr>
          <w:p w14:paraId="07D8DB7C" w14:textId="77777777" w:rsidR="00C53C29" w:rsidRPr="009C4728" w:rsidRDefault="00C53C29" w:rsidP="0021138B">
            <w:pPr>
              <w:pStyle w:val="TAH"/>
              <w:rPr>
                <w:rFonts w:cs="Arial"/>
              </w:rPr>
            </w:pPr>
            <w:r w:rsidRPr="009C4728">
              <w:rPr>
                <w:rFonts w:cs="Arial"/>
              </w:rPr>
              <w:t>NR Band number</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07D8DB7E" w14:textId="77777777" w:rsidR="00C53C29" w:rsidRPr="009C4728" w:rsidRDefault="00C53C29" w:rsidP="0021138B">
            <w:pPr>
              <w:pStyle w:val="TAH"/>
              <w:rPr>
                <w:rFonts w:cs="Arial"/>
              </w:rPr>
            </w:pPr>
            <w:r w:rsidRPr="009C4728">
              <w:rPr>
                <w:rFonts w:cs="Arial"/>
              </w:rPr>
              <w:t>GSM/EDGE</w:t>
            </w:r>
          </w:p>
          <w:p w14:paraId="07D8DB7F"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7D8DB80"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4" w:type="dxa"/>
            <w:gridSpan w:val="3"/>
            <w:tcBorders>
              <w:top w:val="single" w:sz="4" w:space="0" w:color="auto"/>
              <w:bottom w:val="single" w:sz="4" w:space="0" w:color="auto"/>
              <w:right w:val="single" w:sz="4" w:space="0" w:color="auto"/>
            </w:tcBorders>
          </w:tcPr>
          <w:p w14:paraId="07D8DB81"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0" w:type="dxa"/>
            <w:tcBorders>
              <w:top w:val="single" w:sz="4" w:space="0" w:color="auto"/>
              <w:left w:val="single" w:sz="4" w:space="0" w:color="auto"/>
              <w:bottom w:val="single" w:sz="4" w:space="0" w:color="auto"/>
              <w:right w:val="single" w:sz="4" w:space="0" w:color="auto"/>
            </w:tcBorders>
          </w:tcPr>
          <w:p w14:paraId="07D8DB82" w14:textId="77777777" w:rsidR="00C53C29" w:rsidRPr="009C4728" w:rsidRDefault="00C53C29" w:rsidP="0021138B">
            <w:pPr>
              <w:pStyle w:val="TAH"/>
              <w:rPr>
                <w:rFonts w:cs="Arial"/>
              </w:rPr>
            </w:pPr>
            <w:r w:rsidRPr="009C4728">
              <w:rPr>
                <w:rFonts w:cs="Arial"/>
              </w:rPr>
              <w:t>Band category</w:t>
            </w:r>
          </w:p>
        </w:tc>
      </w:tr>
      <w:tr w:rsidR="00C53C29" w:rsidRPr="009C4728" w14:paraId="07D8DB8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77777777" w:rsidR="00C53C29" w:rsidRPr="009C4728" w:rsidRDefault="00C53C29" w:rsidP="0021138B">
            <w:pPr>
              <w:pStyle w:val="TAC"/>
              <w:rPr>
                <w:rFonts w:cs="Arial"/>
              </w:rPr>
            </w:pPr>
            <w:r w:rsidRPr="009C4728">
              <w:rPr>
                <w:rFonts w:cs="Arial"/>
              </w:rPr>
              <w:t>1</w:t>
            </w:r>
          </w:p>
        </w:tc>
        <w:tc>
          <w:tcPr>
            <w:tcW w:w="879" w:type="dxa"/>
            <w:tcBorders>
              <w:top w:val="single" w:sz="4" w:space="0" w:color="auto"/>
              <w:left w:val="single" w:sz="4" w:space="0" w:color="auto"/>
              <w:bottom w:val="single" w:sz="4" w:space="0" w:color="auto"/>
              <w:right w:val="single" w:sz="4" w:space="0" w:color="auto"/>
            </w:tcBorders>
          </w:tcPr>
          <w:p w14:paraId="07D8DB85" w14:textId="77777777" w:rsidR="00C53C29" w:rsidRPr="009C4728" w:rsidRDefault="00C53C29" w:rsidP="0021138B">
            <w:pPr>
              <w:pStyle w:val="TAC"/>
              <w:rPr>
                <w:rFonts w:cs="Arial"/>
              </w:rPr>
            </w:pPr>
            <w:r w:rsidRPr="009C4728">
              <w:rPr>
                <w:rFonts w:cs="Arial"/>
              </w:rPr>
              <w:t>n1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07D8DB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88"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B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8A"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7D8DB8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8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8D" w14:textId="77777777" w:rsidR="00C53C29" w:rsidRPr="009C4728" w:rsidRDefault="00C53C29" w:rsidP="0021138B">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07D8DB8E" w14:textId="77777777" w:rsidR="00C53C29" w:rsidRPr="009C4728" w:rsidRDefault="00C53C29" w:rsidP="0021138B">
            <w:pPr>
              <w:pStyle w:val="TAC"/>
              <w:rPr>
                <w:rFonts w:cs="Arial"/>
              </w:rPr>
            </w:pPr>
            <w:r w:rsidRPr="009C4728">
              <w:rPr>
                <w:rFonts w:cs="Arial"/>
              </w:rPr>
              <w:t>1</w:t>
            </w:r>
          </w:p>
        </w:tc>
      </w:tr>
      <w:tr w:rsidR="00C53C29" w:rsidRPr="009C4728" w14:paraId="07D8DB9B"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77777777" w:rsidR="00C53C29" w:rsidRPr="009C4728" w:rsidRDefault="00C53C29" w:rsidP="0021138B">
            <w:pPr>
              <w:pStyle w:val="TAC"/>
              <w:rPr>
                <w:rFonts w:cs="Arial"/>
              </w:rPr>
            </w:pPr>
            <w:r w:rsidRPr="009C4728">
              <w:rPr>
                <w:rFonts w:cs="Arial"/>
              </w:rPr>
              <w:t>2</w:t>
            </w:r>
          </w:p>
        </w:tc>
        <w:tc>
          <w:tcPr>
            <w:tcW w:w="879" w:type="dxa"/>
            <w:tcBorders>
              <w:top w:val="single" w:sz="4" w:space="0" w:color="auto"/>
              <w:left w:val="single" w:sz="4" w:space="0" w:color="auto"/>
              <w:bottom w:val="single" w:sz="4" w:space="0" w:color="auto"/>
              <w:right w:val="single" w:sz="4" w:space="0" w:color="auto"/>
            </w:tcBorders>
          </w:tcPr>
          <w:p w14:paraId="07D8DB91" w14:textId="77777777" w:rsidR="00C53C29" w:rsidRPr="009C4728" w:rsidRDefault="00C53C29" w:rsidP="0021138B">
            <w:pPr>
              <w:pStyle w:val="TAC"/>
              <w:rPr>
                <w:rFonts w:cs="Arial"/>
              </w:rPr>
            </w:pPr>
            <w:r w:rsidRPr="009C4728">
              <w:rPr>
                <w:rFonts w:cs="Arial"/>
              </w:rPr>
              <w:t>n2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07D8DB93"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07D8DB94"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B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96"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7D8DB97"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B9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99" w14:textId="77777777" w:rsidR="00C53C29" w:rsidRPr="009C4728" w:rsidRDefault="00C53C29" w:rsidP="0021138B">
            <w:pPr>
              <w:pStyle w:val="TAL"/>
              <w:jc w:val="center"/>
              <w:rPr>
                <w:rFonts w:cs="Arial"/>
              </w:rPr>
            </w:pPr>
            <w:r w:rsidRPr="009C4728">
              <w:rPr>
                <w:rFonts w:cs="Arial"/>
              </w:rPr>
              <w:t>1990 MHz</w:t>
            </w:r>
          </w:p>
        </w:tc>
        <w:tc>
          <w:tcPr>
            <w:tcW w:w="970" w:type="dxa"/>
            <w:tcBorders>
              <w:top w:val="single" w:sz="4" w:space="0" w:color="auto"/>
              <w:left w:val="single" w:sz="4" w:space="0" w:color="auto"/>
              <w:bottom w:val="single" w:sz="4" w:space="0" w:color="auto"/>
              <w:right w:val="single" w:sz="4" w:space="0" w:color="auto"/>
            </w:tcBorders>
          </w:tcPr>
          <w:p w14:paraId="07D8DB9A" w14:textId="77777777" w:rsidR="00C53C29" w:rsidRPr="009C4728" w:rsidRDefault="00C53C29" w:rsidP="0021138B">
            <w:pPr>
              <w:pStyle w:val="TAC"/>
              <w:rPr>
                <w:rFonts w:cs="Arial"/>
              </w:rPr>
            </w:pPr>
            <w:r w:rsidRPr="009C4728">
              <w:rPr>
                <w:rFonts w:cs="Arial"/>
              </w:rPr>
              <w:t>2</w:t>
            </w:r>
          </w:p>
        </w:tc>
      </w:tr>
      <w:tr w:rsidR="00C53C29" w:rsidRPr="009C4728" w14:paraId="07D8DBA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77777777" w:rsidR="00C53C29" w:rsidRPr="009C4728" w:rsidRDefault="00C53C29" w:rsidP="0021138B">
            <w:pPr>
              <w:pStyle w:val="TAC"/>
              <w:rPr>
                <w:rFonts w:cs="Arial"/>
              </w:rPr>
            </w:pPr>
            <w:r w:rsidRPr="009C4728">
              <w:rPr>
                <w:rFonts w:cs="Arial"/>
              </w:rPr>
              <w:t>3</w:t>
            </w:r>
          </w:p>
        </w:tc>
        <w:tc>
          <w:tcPr>
            <w:tcW w:w="879" w:type="dxa"/>
            <w:tcBorders>
              <w:top w:val="single" w:sz="4" w:space="0" w:color="auto"/>
              <w:left w:val="single" w:sz="4" w:space="0" w:color="auto"/>
              <w:bottom w:val="single" w:sz="4" w:space="0" w:color="auto"/>
              <w:right w:val="single" w:sz="4" w:space="0" w:color="auto"/>
            </w:tcBorders>
          </w:tcPr>
          <w:p w14:paraId="07D8DB9D" w14:textId="77777777" w:rsidR="00C53C29" w:rsidRPr="009C4728" w:rsidRDefault="00C53C29" w:rsidP="0021138B">
            <w:pPr>
              <w:pStyle w:val="TAC"/>
              <w:rPr>
                <w:rFonts w:cs="Arial"/>
              </w:rPr>
            </w:pPr>
            <w:r w:rsidRPr="009C4728">
              <w:rPr>
                <w:rFonts w:cs="Arial"/>
              </w:rPr>
              <w:t>n3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07D8DB9F"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7D8DBA0"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2"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07D8DBA3"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07D8DBA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A5" w14:textId="77777777" w:rsidR="00C53C29" w:rsidRPr="009C4728" w:rsidRDefault="00C53C29" w:rsidP="0021138B">
            <w:pPr>
              <w:pStyle w:val="TAL"/>
              <w:jc w:val="center"/>
              <w:rPr>
                <w:rFonts w:cs="Arial"/>
              </w:rPr>
            </w:pPr>
            <w:r w:rsidRPr="009C4728">
              <w:rPr>
                <w:rFonts w:cs="Arial"/>
              </w:rPr>
              <w:t>1880 MHz</w:t>
            </w:r>
          </w:p>
        </w:tc>
        <w:tc>
          <w:tcPr>
            <w:tcW w:w="970" w:type="dxa"/>
            <w:tcBorders>
              <w:top w:val="single" w:sz="4" w:space="0" w:color="auto"/>
              <w:left w:val="single" w:sz="4" w:space="0" w:color="auto"/>
              <w:bottom w:val="single" w:sz="4" w:space="0" w:color="auto"/>
              <w:right w:val="single" w:sz="4" w:space="0" w:color="auto"/>
            </w:tcBorders>
          </w:tcPr>
          <w:p w14:paraId="07D8DBA6" w14:textId="77777777" w:rsidR="00C53C29" w:rsidRPr="009C4728" w:rsidRDefault="00C53C29" w:rsidP="0021138B">
            <w:pPr>
              <w:pStyle w:val="TAC"/>
              <w:rPr>
                <w:rFonts w:cs="Arial"/>
              </w:rPr>
            </w:pPr>
            <w:r w:rsidRPr="009C4728">
              <w:rPr>
                <w:rFonts w:cs="Arial"/>
              </w:rPr>
              <w:t>2</w:t>
            </w:r>
          </w:p>
        </w:tc>
      </w:tr>
      <w:tr w:rsidR="00C53C29" w:rsidRPr="009C4728" w14:paraId="07D8DBB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77777777" w:rsidR="00C53C29" w:rsidRPr="009C4728" w:rsidRDefault="00C53C29" w:rsidP="0021138B">
            <w:pPr>
              <w:pStyle w:val="TAC"/>
              <w:rPr>
                <w:rFonts w:cs="Arial"/>
              </w:rPr>
            </w:pPr>
            <w:r w:rsidRPr="009C4728">
              <w:rPr>
                <w:rFonts w:cs="Arial"/>
              </w:rPr>
              <w:t>4</w:t>
            </w:r>
          </w:p>
        </w:tc>
        <w:tc>
          <w:tcPr>
            <w:tcW w:w="879" w:type="dxa"/>
            <w:tcBorders>
              <w:top w:val="single" w:sz="4" w:space="0" w:color="auto"/>
              <w:left w:val="single" w:sz="4" w:space="0" w:color="auto"/>
              <w:bottom w:val="single" w:sz="4" w:space="0" w:color="auto"/>
              <w:right w:val="single" w:sz="4" w:space="0" w:color="auto"/>
            </w:tcBorders>
          </w:tcPr>
          <w:p w14:paraId="07D8DBA9"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07D8DBA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A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E"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07D8DBA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B0"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B1" w14:textId="77777777" w:rsidR="00C53C29" w:rsidRPr="009C4728" w:rsidRDefault="00C53C29" w:rsidP="0021138B">
            <w:pPr>
              <w:pStyle w:val="TAL"/>
              <w:jc w:val="center"/>
              <w:rPr>
                <w:rFonts w:cs="Arial"/>
              </w:rPr>
            </w:pPr>
            <w:r w:rsidRPr="009C4728">
              <w:rPr>
                <w:rFonts w:cs="Arial"/>
              </w:rPr>
              <w:t>2155 MHz</w:t>
            </w:r>
          </w:p>
        </w:tc>
        <w:tc>
          <w:tcPr>
            <w:tcW w:w="970" w:type="dxa"/>
            <w:tcBorders>
              <w:top w:val="single" w:sz="4" w:space="0" w:color="auto"/>
              <w:left w:val="single" w:sz="4" w:space="0" w:color="auto"/>
              <w:bottom w:val="single" w:sz="4" w:space="0" w:color="auto"/>
              <w:right w:val="single" w:sz="4" w:space="0" w:color="auto"/>
            </w:tcBorders>
          </w:tcPr>
          <w:p w14:paraId="07D8DBB2" w14:textId="77777777" w:rsidR="00C53C29" w:rsidRPr="009C4728" w:rsidRDefault="00C53C29" w:rsidP="0021138B">
            <w:pPr>
              <w:pStyle w:val="TAC"/>
            </w:pPr>
            <w:r w:rsidRPr="009C4728">
              <w:t>1</w:t>
            </w:r>
          </w:p>
        </w:tc>
      </w:tr>
      <w:tr w:rsidR="00C53C29" w:rsidRPr="009C4728" w14:paraId="07D8DBB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77777777" w:rsidR="00C53C29" w:rsidRPr="009C4728" w:rsidRDefault="00C53C29" w:rsidP="0021138B">
            <w:pPr>
              <w:pStyle w:val="TAC"/>
              <w:rPr>
                <w:rFonts w:cs="Arial"/>
              </w:rPr>
            </w:pPr>
            <w:r w:rsidRPr="009C4728">
              <w:rPr>
                <w:rFonts w:cs="Arial"/>
              </w:rPr>
              <w:t>5</w:t>
            </w:r>
          </w:p>
        </w:tc>
        <w:tc>
          <w:tcPr>
            <w:tcW w:w="879" w:type="dxa"/>
            <w:tcBorders>
              <w:top w:val="single" w:sz="4" w:space="0" w:color="auto"/>
              <w:left w:val="single" w:sz="4" w:space="0" w:color="auto"/>
              <w:bottom w:val="single" w:sz="4" w:space="0" w:color="auto"/>
              <w:right w:val="single" w:sz="4" w:space="0" w:color="auto"/>
            </w:tcBorders>
          </w:tcPr>
          <w:p w14:paraId="07D8DBB5" w14:textId="77777777" w:rsidR="00C53C29" w:rsidRPr="009C4728" w:rsidRDefault="00C53C29" w:rsidP="0021138B">
            <w:pPr>
              <w:pStyle w:val="TAC"/>
              <w:rPr>
                <w:rFonts w:cs="Arial"/>
              </w:rPr>
            </w:pPr>
            <w:r w:rsidRPr="009C4728">
              <w:rPr>
                <w:rFonts w:cs="Arial"/>
              </w:rPr>
              <w:t>n5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07D8DBB7"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07D8DBB8"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07D8DB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BA"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BBB"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07D8DBB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BD" w14:textId="77777777" w:rsidR="00C53C29" w:rsidRPr="009C4728" w:rsidRDefault="00C53C29" w:rsidP="0021138B">
            <w:pPr>
              <w:pStyle w:val="TAL"/>
              <w:jc w:val="center"/>
              <w:rPr>
                <w:rFonts w:cs="Arial"/>
              </w:rPr>
            </w:pPr>
            <w:r w:rsidRPr="009C4728">
              <w:rPr>
                <w:rFonts w:cs="Arial"/>
              </w:rPr>
              <w:t>894MHz</w:t>
            </w:r>
          </w:p>
        </w:tc>
        <w:tc>
          <w:tcPr>
            <w:tcW w:w="970" w:type="dxa"/>
            <w:tcBorders>
              <w:top w:val="single" w:sz="4" w:space="0" w:color="auto"/>
              <w:left w:val="single" w:sz="4" w:space="0" w:color="auto"/>
              <w:bottom w:val="single" w:sz="4" w:space="0" w:color="auto"/>
              <w:right w:val="single" w:sz="4" w:space="0" w:color="auto"/>
            </w:tcBorders>
          </w:tcPr>
          <w:p w14:paraId="07D8DBBE" w14:textId="77777777" w:rsidR="00C53C29" w:rsidRPr="009C4728" w:rsidRDefault="00C53C29" w:rsidP="0021138B">
            <w:pPr>
              <w:pStyle w:val="TAC"/>
              <w:rPr>
                <w:rFonts w:cs="Arial"/>
              </w:rPr>
            </w:pPr>
            <w:r w:rsidRPr="009C4728">
              <w:rPr>
                <w:rFonts w:cs="Arial"/>
              </w:rPr>
              <w:t>2</w:t>
            </w:r>
          </w:p>
        </w:tc>
      </w:tr>
      <w:tr w:rsidR="00C53C29" w:rsidRPr="009C4728" w14:paraId="07D8DBCD"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77777777" w:rsidR="00C53C29" w:rsidRPr="009C4728" w:rsidRDefault="00C53C29" w:rsidP="0021138B">
            <w:pPr>
              <w:pStyle w:val="TAC"/>
              <w:rPr>
                <w:rFonts w:cs="Arial"/>
                <w:vertAlign w:val="superscript"/>
              </w:rPr>
            </w:pPr>
            <w:r w:rsidRPr="009C4728">
              <w:rPr>
                <w:rFonts w:cs="Arial"/>
              </w:rPr>
              <w:t>6</w:t>
            </w:r>
          </w:p>
          <w:p w14:paraId="07D8DBC1" w14:textId="77777777" w:rsidR="00C53C29" w:rsidRPr="009C4728" w:rsidRDefault="00C53C29" w:rsidP="0021138B">
            <w:pPr>
              <w:pStyle w:val="TAC"/>
              <w:rPr>
                <w:rFonts w:cs="Arial"/>
              </w:rPr>
            </w:pPr>
            <w:r w:rsidRPr="009C4728">
              <w:rPr>
                <w:rFonts w:cs="Arial"/>
              </w:rPr>
              <w:t>(NOTE 1)</w:t>
            </w:r>
          </w:p>
        </w:tc>
        <w:tc>
          <w:tcPr>
            <w:tcW w:w="879" w:type="dxa"/>
            <w:tcBorders>
              <w:top w:val="single" w:sz="4" w:space="0" w:color="auto"/>
              <w:left w:val="single" w:sz="4" w:space="0" w:color="auto"/>
              <w:bottom w:val="single" w:sz="4" w:space="0" w:color="auto"/>
              <w:right w:val="single" w:sz="4" w:space="0" w:color="auto"/>
            </w:tcBorders>
          </w:tcPr>
          <w:p w14:paraId="07D8DBC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07D8DB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C5"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B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C7"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07D8DBC8"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BC9"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CA" w14:textId="77777777" w:rsidR="00C53C29" w:rsidRPr="009C4728" w:rsidRDefault="00C53C29" w:rsidP="0021138B">
            <w:pPr>
              <w:pStyle w:val="TAL"/>
              <w:jc w:val="center"/>
              <w:rPr>
                <w:rFonts w:cs="Arial"/>
              </w:rPr>
            </w:pPr>
            <w:r w:rsidRPr="009C4728">
              <w:rPr>
                <w:rFonts w:cs="Arial"/>
              </w:rPr>
              <w:t>885 MHz</w:t>
            </w:r>
          </w:p>
        </w:tc>
        <w:tc>
          <w:tcPr>
            <w:tcW w:w="970" w:type="dxa"/>
            <w:tcBorders>
              <w:top w:val="single" w:sz="4" w:space="0" w:color="auto"/>
              <w:left w:val="single" w:sz="4" w:space="0" w:color="auto"/>
              <w:bottom w:val="single" w:sz="4" w:space="0" w:color="auto"/>
              <w:right w:val="single" w:sz="4" w:space="0" w:color="auto"/>
            </w:tcBorders>
          </w:tcPr>
          <w:p w14:paraId="07D8DBCB" w14:textId="77777777" w:rsidR="00C53C29" w:rsidRPr="009C4728" w:rsidRDefault="00C53C29" w:rsidP="0021138B">
            <w:pPr>
              <w:pStyle w:val="TAC"/>
              <w:rPr>
                <w:rFonts w:cs="Arial"/>
                <w:vertAlign w:val="superscript"/>
              </w:rPr>
            </w:pPr>
            <w:r w:rsidRPr="009C4728">
              <w:rPr>
                <w:rFonts w:cs="Arial"/>
              </w:rPr>
              <w:t>1</w:t>
            </w:r>
          </w:p>
          <w:p w14:paraId="07D8DBCC" w14:textId="77777777" w:rsidR="00C53C29" w:rsidRPr="009C4728" w:rsidRDefault="00C53C29" w:rsidP="0021138B">
            <w:pPr>
              <w:pStyle w:val="TAC"/>
              <w:rPr>
                <w:rFonts w:cs="Arial"/>
              </w:rPr>
            </w:pPr>
            <w:r w:rsidRPr="009C4728">
              <w:rPr>
                <w:rFonts w:cs="Arial"/>
              </w:rPr>
              <w:t>(NOTE 1)</w:t>
            </w:r>
          </w:p>
        </w:tc>
      </w:tr>
      <w:tr w:rsidR="00C53C29" w:rsidRPr="009C4728" w14:paraId="07D8DBD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77777777" w:rsidR="00C53C29" w:rsidRPr="009C4728" w:rsidRDefault="00C53C29" w:rsidP="0021138B">
            <w:pPr>
              <w:pStyle w:val="TAC"/>
              <w:rPr>
                <w:rFonts w:cs="Arial"/>
              </w:rPr>
            </w:pPr>
            <w:r w:rsidRPr="009C4728">
              <w:rPr>
                <w:rFonts w:cs="Arial"/>
              </w:rPr>
              <w:t>7</w:t>
            </w:r>
          </w:p>
        </w:tc>
        <w:tc>
          <w:tcPr>
            <w:tcW w:w="879" w:type="dxa"/>
            <w:tcBorders>
              <w:top w:val="single" w:sz="4" w:space="0" w:color="auto"/>
              <w:left w:val="single" w:sz="4" w:space="0" w:color="auto"/>
              <w:bottom w:val="single" w:sz="4" w:space="0" w:color="auto"/>
              <w:right w:val="single" w:sz="4" w:space="0" w:color="auto"/>
            </w:tcBorders>
          </w:tcPr>
          <w:p w14:paraId="07D8DBCF" w14:textId="77777777" w:rsidR="00C53C29" w:rsidRPr="009C4728" w:rsidRDefault="00C53C29" w:rsidP="0021138B">
            <w:pPr>
              <w:pStyle w:val="TAC"/>
              <w:rPr>
                <w:rFonts w:cs="Arial"/>
              </w:rPr>
            </w:pPr>
            <w:r w:rsidRPr="009C4728">
              <w:rPr>
                <w:rFonts w:cs="Arial"/>
              </w:rPr>
              <w:t>n7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07D8DBD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D2"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07D8DBD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D4"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07D8DBD5"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7D8DBD6"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D7" w14:textId="77777777" w:rsidR="00C53C29" w:rsidRPr="009C4728" w:rsidRDefault="00C53C29" w:rsidP="0021138B">
            <w:pPr>
              <w:pStyle w:val="TAL"/>
              <w:jc w:val="center"/>
              <w:rPr>
                <w:rFonts w:cs="Arial"/>
              </w:rPr>
            </w:pPr>
            <w:r w:rsidRPr="009C4728">
              <w:rPr>
                <w:rFonts w:cs="Arial"/>
              </w:rPr>
              <w:t>2690 MHz</w:t>
            </w:r>
          </w:p>
        </w:tc>
        <w:tc>
          <w:tcPr>
            <w:tcW w:w="970" w:type="dxa"/>
            <w:tcBorders>
              <w:top w:val="single" w:sz="4" w:space="0" w:color="auto"/>
              <w:left w:val="single" w:sz="4" w:space="0" w:color="auto"/>
              <w:bottom w:val="single" w:sz="4" w:space="0" w:color="auto"/>
              <w:right w:val="single" w:sz="4" w:space="0" w:color="auto"/>
            </w:tcBorders>
          </w:tcPr>
          <w:p w14:paraId="07D8DBD8" w14:textId="77777777" w:rsidR="00C53C29" w:rsidRPr="009C4728" w:rsidRDefault="00C53C29" w:rsidP="0021138B">
            <w:pPr>
              <w:pStyle w:val="TAC"/>
              <w:rPr>
                <w:vertAlign w:val="superscript"/>
              </w:rPr>
            </w:pPr>
            <w:r w:rsidRPr="009C4728">
              <w:t>1</w:t>
            </w:r>
          </w:p>
          <w:p w14:paraId="07D8DBD9" w14:textId="77777777" w:rsidR="00C53C29" w:rsidRPr="009C4728" w:rsidRDefault="00C53C29" w:rsidP="0021138B">
            <w:pPr>
              <w:pStyle w:val="TAC"/>
            </w:pPr>
          </w:p>
        </w:tc>
      </w:tr>
      <w:tr w:rsidR="00C53C29" w:rsidRPr="009C4728" w14:paraId="07D8DBE6" w14:textId="77777777" w:rsidTr="00FE4041">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77777777" w:rsidR="00C53C29" w:rsidRPr="009C4728" w:rsidRDefault="00C53C29" w:rsidP="0021138B">
            <w:pPr>
              <w:pStyle w:val="TAC"/>
              <w:rPr>
                <w:rFonts w:cs="Arial"/>
              </w:rPr>
            </w:pPr>
            <w:r w:rsidRPr="009C4728">
              <w:rPr>
                <w:rFonts w:cs="Arial"/>
              </w:rPr>
              <w:t>8</w:t>
            </w:r>
          </w:p>
        </w:tc>
        <w:tc>
          <w:tcPr>
            <w:tcW w:w="879" w:type="dxa"/>
            <w:tcBorders>
              <w:top w:val="single" w:sz="4" w:space="0" w:color="auto"/>
              <w:left w:val="single" w:sz="4" w:space="0" w:color="auto"/>
              <w:bottom w:val="single" w:sz="4" w:space="0" w:color="auto"/>
              <w:right w:val="single" w:sz="4" w:space="0" w:color="auto"/>
            </w:tcBorders>
          </w:tcPr>
          <w:p w14:paraId="07D8DBDC" w14:textId="77777777" w:rsidR="00C53C29" w:rsidRPr="009C4728" w:rsidRDefault="00C53C29" w:rsidP="0021138B">
            <w:pPr>
              <w:pStyle w:val="TAC"/>
              <w:rPr>
                <w:rFonts w:cs="Arial"/>
              </w:rPr>
            </w:pPr>
            <w:r w:rsidRPr="009C4728">
              <w:rPr>
                <w:rFonts w:cs="Arial"/>
              </w:rPr>
              <w:t>n8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07D8DBDE"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07D8DBDF"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07D8DBE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1"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07D8DBE2"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07D8DBE3"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E4" w14:textId="77777777" w:rsidR="00C53C29" w:rsidRPr="009C4728" w:rsidRDefault="00C53C29" w:rsidP="0021138B">
            <w:pPr>
              <w:pStyle w:val="TAL"/>
              <w:jc w:val="center"/>
              <w:rPr>
                <w:rFonts w:cs="Arial"/>
              </w:rPr>
            </w:pPr>
            <w:r w:rsidRPr="009C4728">
              <w:rPr>
                <w:rFonts w:cs="Arial"/>
              </w:rPr>
              <w:t>960 MHz</w:t>
            </w:r>
          </w:p>
        </w:tc>
        <w:tc>
          <w:tcPr>
            <w:tcW w:w="970" w:type="dxa"/>
            <w:tcBorders>
              <w:top w:val="single" w:sz="4" w:space="0" w:color="auto"/>
              <w:left w:val="single" w:sz="4" w:space="0" w:color="auto"/>
              <w:bottom w:val="single" w:sz="4" w:space="0" w:color="auto"/>
              <w:right w:val="single" w:sz="4" w:space="0" w:color="auto"/>
            </w:tcBorders>
          </w:tcPr>
          <w:p w14:paraId="07D8DBE5" w14:textId="77777777" w:rsidR="00C53C29" w:rsidRPr="009C4728" w:rsidRDefault="00C53C29" w:rsidP="0021138B">
            <w:pPr>
              <w:pStyle w:val="TAC"/>
            </w:pPr>
            <w:r w:rsidRPr="009C4728">
              <w:t>2</w:t>
            </w:r>
          </w:p>
        </w:tc>
      </w:tr>
      <w:tr w:rsidR="00ED5AC9" w:rsidRPr="009C4728" w14:paraId="07D8DBF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1A4C6937" w:rsidR="00ED5AC9" w:rsidRPr="009C4728" w:rsidRDefault="00ED5AC9" w:rsidP="00ED5AC9">
            <w:pPr>
              <w:pStyle w:val="TAC"/>
              <w:rPr>
                <w:rFonts w:cs="Arial"/>
              </w:rPr>
            </w:pPr>
            <w:r w:rsidRPr="009C4728">
              <w:rPr>
                <w:rFonts w:cs="Arial"/>
              </w:rPr>
              <w:t>9</w:t>
            </w:r>
          </w:p>
        </w:tc>
        <w:tc>
          <w:tcPr>
            <w:tcW w:w="879" w:type="dxa"/>
            <w:tcBorders>
              <w:top w:val="single" w:sz="4" w:space="0" w:color="auto"/>
              <w:left w:val="single" w:sz="4" w:space="0" w:color="auto"/>
              <w:bottom w:val="single" w:sz="4" w:space="0" w:color="auto"/>
              <w:right w:val="single" w:sz="4" w:space="0" w:color="auto"/>
            </w:tcBorders>
          </w:tcPr>
          <w:p w14:paraId="07D8DBE8"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76030127" w:rsidR="00ED5AC9" w:rsidRPr="009C4728" w:rsidRDefault="00ED5AC9" w:rsidP="00ED5AC9">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07D8DBEA" w14:textId="5B58E39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EB" w14:textId="731D2D97" w:rsidR="00ED5AC9" w:rsidRPr="009C4728" w:rsidRDefault="00ED5AC9" w:rsidP="00ED5AC9">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07D8DBEC" w14:textId="3BE612C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D" w14:textId="2F8FF52B" w:rsidR="00ED5AC9" w:rsidRPr="009C4728" w:rsidRDefault="00ED5AC9" w:rsidP="00ED5AC9">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07D8DBEE" w14:textId="35DB22B1" w:rsidR="00ED5AC9" w:rsidRPr="009C4728" w:rsidRDefault="00ED5AC9" w:rsidP="00ED5AC9">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7D8DBEF" w14:textId="3DED7E1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F0" w14:textId="511F4CD9" w:rsidR="00ED5AC9" w:rsidRPr="009C4728" w:rsidRDefault="00ED5AC9" w:rsidP="00ED5AC9">
            <w:pPr>
              <w:pStyle w:val="TAL"/>
              <w:jc w:val="center"/>
              <w:rPr>
                <w:rFonts w:cs="Arial"/>
              </w:rPr>
            </w:pPr>
            <w:r w:rsidRPr="009C4728">
              <w:rPr>
                <w:rFonts w:cs="Arial"/>
              </w:rPr>
              <w:t>1879.9 MHz</w:t>
            </w:r>
          </w:p>
        </w:tc>
        <w:tc>
          <w:tcPr>
            <w:tcW w:w="970" w:type="dxa"/>
            <w:tcBorders>
              <w:top w:val="single" w:sz="4" w:space="0" w:color="auto"/>
              <w:left w:val="single" w:sz="4" w:space="0" w:color="auto"/>
              <w:bottom w:val="single" w:sz="4" w:space="0" w:color="auto"/>
              <w:right w:val="single" w:sz="4" w:space="0" w:color="auto"/>
            </w:tcBorders>
          </w:tcPr>
          <w:p w14:paraId="35FF98C5" w14:textId="77777777" w:rsidR="00ED5AC9" w:rsidRPr="009C4728" w:rsidRDefault="00ED5AC9" w:rsidP="00ED5AC9">
            <w:pPr>
              <w:pStyle w:val="TAC"/>
              <w:rPr>
                <w:vertAlign w:val="superscript"/>
              </w:rPr>
            </w:pPr>
            <w:r w:rsidRPr="009C4728">
              <w:t>1</w:t>
            </w:r>
          </w:p>
          <w:p w14:paraId="07D8DBF2" w14:textId="38282B7D" w:rsidR="00ED5AC9" w:rsidRPr="009C4728" w:rsidRDefault="00ED5AC9" w:rsidP="00ED5AC9">
            <w:pPr>
              <w:pStyle w:val="TAC"/>
            </w:pPr>
            <w:r w:rsidRPr="009C4728">
              <w:t xml:space="preserve">(NOTE </w:t>
            </w:r>
            <w:r>
              <w:rPr>
                <w:rFonts w:eastAsia="MS Mincho"/>
                <w:lang w:eastAsia="ja-JP"/>
              </w:rPr>
              <w:t>12</w:t>
            </w:r>
            <w:r w:rsidRPr="009C4728">
              <w:t>)</w:t>
            </w:r>
          </w:p>
        </w:tc>
      </w:tr>
      <w:tr w:rsidR="00ED5AC9" w:rsidRPr="009C4728" w14:paraId="07D8DC0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2DC0186D" w:rsidR="00ED5AC9" w:rsidRPr="009C4728" w:rsidRDefault="00ED5AC9" w:rsidP="00ED5AC9">
            <w:pPr>
              <w:pStyle w:val="TAC"/>
              <w:rPr>
                <w:rFonts w:cs="Arial"/>
              </w:rPr>
            </w:pPr>
            <w:r w:rsidRPr="009C4728">
              <w:rPr>
                <w:rFonts w:cs="Arial"/>
              </w:rPr>
              <w:t>10</w:t>
            </w:r>
          </w:p>
        </w:tc>
        <w:tc>
          <w:tcPr>
            <w:tcW w:w="879" w:type="dxa"/>
            <w:tcBorders>
              <w:top w:val="single" w:sz="4" w:space="0" w:color="auto"/>
              <w:left w:val="single" w:sz="4" w:space="0" w:color="auto"/>
              <w:bottom w:val="single" w:sz="4" w:space="0" w:color="auto"/>
              <w:right w:val="single" w:sz="4" w:space="0" w:color="auto"/>
            </w:tcBorders>
          </w:tcPr>
          <w:p w14:paraId="07D8DBF5"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6B657196" w:rsidR="00ED5AC9" w:rsidRPr="009C4728" w:rsidRDefault="00ED5AC9" w:rsidP="00ED5AC9">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07D8DBF7" w14:textId="3FA71B8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F8" w14:textId="4D427F94" w:rsidR="00ED5AC9" w:rsidRPr="009C4728" w:rsidRDefault="00ED5AC9" w:rsidP="00ED5AC9">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F9" w14:textId="2EB78D43"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FA" w14:textId="3B5C6BEE" w:rsidR="00ED5AC9" w:rsidRPr="009C4728" w:rsidRDefault="00ED5AC9" w:rsidP="00ED5AC9">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7D8DBFB" w14:textId="577859D4"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FC" w14:textId="0B2066AB"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FD" w14:textId="6CB23EA3" w:rsidR="00ED5AC9" w:rsidRPr="009C4728" w:rsidRDefault="00ED5AC9" w:rsidP="00ED5AC9">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341B49F8" w14:textId="77777777" w:rsidR="00ED5AC9" w:rsidRPr="009C4728" w:rsidRDefault="00ED5AC9" w:rsidP="00ED5AC9">
            <w:pPr>
              <w:pStyle w:val="TAC"/>
              <w:rPr>
                <w:vertAlign w:val="superscript"/>
              </w:rPr>
            </w:pPr>
            <w:r w:rsidRPr="009C4728">
              <w:t>1</w:t>
            </w:r>
          </w:p>
          <w:p w14:paraId="07D8DBFF" w14:textId="78192F60" w:rsidR="00ED5AC9" w:rsidRPr="009C4728" w:rsidRDefault="00ED5AC9" w:rsidP="00ED5AC9">
            <w:pPr>
              <w:pStyle w:val="TAC"/>
            </w:pPr>
            <w:r w:rsidRPr="009C4728">
              <w:t xml:space="preserve">(NOTE </w:t>
            </w:r>
            <w:r>
              <w:rPr>
                <w:rFonts w:eastAsia="MS Mincho"/>
                <w:lang w:eastAsia="ja-JP"/>
              </w:rPr>
              <w:t>12</w:t>
            </w:r>
            <w:r w:rsidRPr="009C4728">
              <w:t>)</w:t>
            </w:r>
          </w:p>
        </w:tc>
      </w:tr>
      <w:tr w:rsidR="00C53C29" w:rsidRPr="009C4728" w14:paraId="07D8DC0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77777777" w:rsidR="00C53C29" w:rsidRPr="009C4728" w:rsidRDefault="00C53C29" w:rsidP="0021138B">
            <w:pPr>
              <w:pStyle w:val="TAC"/>
              <w:rPr>
                <w:rFonts w:cs="Arial"/>
              </w:rPr>
            </w:pPr>
            <w:r w:rsidRPr="009C4728">
              <w:rPr>
                <w:rFonts w:cs="Arial"/>
              </w:rPr>
              <w:t>11</w:t>
            </w:r>
          </w:p>
        </w:tc>
        <w:tc>
          <w:tcPr>
            <w:tcW w:w="879" w:type="dxa"/>
            <w:tcBorders>
              <w:top w:val="single" w:sz="4" w:space="0" w:color="auto"/>
              <w:left w:val="single" w:sz="4" w:space="0" w:color="auto"/>
              <w:bottom w:val="single" w:sz="4" w:space="0" w:color="auto"/>
              <w:right w:val="single" w:sz="4" w:space="0" w:color="auto"/>
            </w:tcBorders>
          </w:tcPr>
          <w:p w14:paraId="07D8DC0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07D8DC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05"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07D8DC0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07"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07D8DC08"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07D8DC09"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0A" w14:textId="77777777" w:rsidR="00C53C29" w:rsidRPr="009C4728" w:rsidRDefault="00C53C29" w:rsidP="0021138B">
            <w:pPr>
              <w:pStyle w:val="TAL"/>
              <w:jc w:val="center"/>
              <w:rPr>
                <w:rFonts w:cs="Arial"/>
              </w:rPr>
            </w:pPr>
            <w:r w:rsidRPr="009C4728">
              <w:rPr>
                <w:rFonts w:cs="Arial"/>
              </w:rPr>
              <w:t>1495.9 MHz</w:t>
            </w:r>
          </w:p>
        </w:tc>
        <w:tc>
          <w:tcPr>
            <w:tcW w:w="970" w:type="dxa"/>
            <w:tcBorders>
              <w:top w:val="single" w:sz="4" w:space="0" w:color="auto"/>
              <w:left w:val="single" w:sz="4" w:space="0" w:color="auto"/>
              <w:bottom w:val="single" w:sz="4" w:space="0" w:color="auto"/>
              <w:right w:val="single" w:sz="4" w:space="0" w:color="auto"/>
            </w:tcBorders>
          </w:tcPr>
          <w:p w14:paraId="07D8DC0B" w14:textId="77777777" w:rsidR="00C53C29" w:rsidRPr="009C4728" w:rsidRDefault="00C53C29" w:rsidP="0021138B">
            <w:pPr>
              <w:pStyle w:val="TAC"/>
            </w:pPr>
            <w:r w:rsidRPr="009C4728">
              <w:t>1</w:t>
            </w:r>
          </w:p>
        </w:tc>
      </w:tr>
      <w:tr w:rsidR="00C53C29" w:rsidRPr="009C4728" w14:paraId="07D8DC18"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77777777" w:rsidR="00C53C29" w:rsidRPr="009C4728" w:rsidRDefault="00C53C29" w:rsidP="0021138B">
            <w:pPr>
              <w:pStyle w:val="TAC"/>
              <w:rPr>
                <w:rFonts w:cs="Arial"/>
              </w:rPr>
            </w:pPr>
            <w:r w:rsidRPr="009C4728">
              <w:rPr>
                <w:rFonts w:cs="Arial"/>
              </w:rPr>
              <w:t>12</w:t>
            </w:r>
          </w:p>
        </w:tc>
        <w:tc>
          <w:tcPr>
            <w:tcW w:w="879" w:type="dxa"/>
            <w:tcBorders>
              <w:top w:val="single" w:sz="4" w:space="0" w:color="auto"/>
              <w:left w:val="single" w:sz="4" w:space="0" w:color="auto"/>
              <w:bottom w:val="single" w:sz="4" w:space="0" w:color="auto"/>
              <w:right w:val="single" w:sz="4" w:space="0" w:color="auto"/>
            </w:tcBorders>
          </w:tcPr>
          <w:p w14:paraId="07D8DC0E" w14:textId="77777777" w:rsidR="00C53C29" w:rsidRPr="009C4728" w:rsidRDefault="00C53C29" w:rsidP="0021138B">
            <w:pPr>
              <w:pStyle w:val="TAC"/>
              <w:rPr>
                <w:rFonts w:cs="Arial"/>
              </w:rPr>
            </w:pPr>
            <w:r w:rsidRPr="009C4728">
              <w:rPr>
                <w:rFonts w:cs="Arial"/>
              </w:rPr>
              <w:t>n12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7D8DC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1"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07D8DC1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3"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14"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07D8DC15"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16" w14:textId="77777777" w:rsidR="00C53C29" w:rsidRPr="009C4728" w:rsidRDefault="00C53C29" w:rsidP="0021138B">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07D8DC17" w14:textId="77777777" w:rsidR="00C53C29" w:rsidRPr="009C4728" w:rsidRDefault="00C53C29" w:rsidP="0021138B">
            <w:pPr>
              <w:pStyle w:val="TAC"/>
            </w:pPr>
            <w:r w:rsidRPr="009C4728">
              <w:t>1</w:t>
            </w:r>
          </w:p>
        </w:tc>
      </w:tr>
      <w:tr w:rsidR="00C53C29" w:rsidRPr="009C4728" w14:paraId="07D8DC2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77777777" w:rsidR="00C53C29" w:rsidRPr="009C4728" w:rsidRDefault="00C53C29" w:rsidP="0021138B">
            <w:pPr>
              <w:pStyle w:val="TAC"/>
              <w:rPr>
                <w:rFonts w:cs="Arial"/>
              </w:rPr>
            </w:pPr>
            <w:r w:rsidRPr="009C4728">
              <w:rPr>
                <w:rFonts w:cs="Arial"/>
              </w:rPr>
              <w:t>13</w:t>
            </w:r>
          </w:p>
        </w:tc>
        <w:tc>
          <w:tcPr>
            <w:tcW w:w="879" w:type="dxa"/>
            <w:tcBorders>
              <w:top w:val="single" w:sz="4" w:space="0" w:color="auto"/>
              <w:left w:val="single" w:sz="4" w:space="0" w:color="auto"/>
              <w:bottom w:val="single" w:sz="4" w:space="0" w:color="auto"/>
              <w:right w:val="single" w:sz="4" w:space="0" w:color="auto"/>
            </w:tcBorders>
          </w:tcPr>
          <w:p w14:paraId="07D8DC1A" w14:textId="5904BA1F" w:rsidR="00C53C29" w:rsidRPr="009C4728" w:rsidRDefault="00BF5A24" w:rsidP="0021138B">
            <w:pPr>
              <w:pStyle w:val="TAC"/>
              <w:rPr>
                <w:rFonts w:cs="Arial"/>
              </w:rPr>
            </w:pPr>
            <w:r>
              <w:rPr>
                <w:rFonts w:cs="Arial"/>
              </w:rPr>
              <w:t>n13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07D8DC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D"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07D8DC1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F"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07D8DC20"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07D8DC21"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22" w14:textId="77777777" w:rsidR="00C53C29" w:rsidRPr="009C4728" w:rsidRDefault="00C53C29" w:rsidP="0021138B">
            <w:pPr>
              <w:pStyle w:val="TAL"/>
              <w:jc w:val="center"/>
              <w:rPr>
                <w:rFonts w:cs="Arial"/>
              </w:rPr>
            </w:pPr>
            <w:r w:rsidRPr="009C4728">
              <w:rPr>
                <w:rFonts w:cs="Arial"/>
              </w:rPr>
              <w:t>756 MHz</w:t>
            </w:r>
          </w:p>
        </w:tc>
        <w:tc>
          <w:tcPr>
            <w:tcW w:w="970" w:type="dxa"/>
            <w:tcBorders>
              <w:top w:val="single" w:sz="4" w:space="0" w:color="auto"/>
              <w:left w:val="single" w:sz="4" w:space="0" w:color="auto"/>
              <w:bottom w:val="single" w:sz="4" w:space="0" w:color="auto"/>
              <w:right w:val="single" w:sz="4" w:space="0" w:color="auto"/>
            </w:tcBorders>
          </w:tcPr>
          <w:p w14:paraId="07D8DC23" w14:textId="77777777" w:rsidR="00C53C29" w:rsidRPr="009C4728" w:rsidRDefault="00C53C29" w:rsidP="0021138B">
            <w:pPr>
              <w:pStyle w:val="TAC"/>
            </w:pPr>
            <w:r w:rsidRPr="009C4728">
              <w:t>1</w:t>
            </w:r>
          </w:p>
        </w:tc>
      </w:tr>
      <w:tr w:rsidR="00C53C29" w:rsidRPr="009C4728" w14:paraId="07D8DC3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77777777" w:rsidR="00C53C29" w:rsidRPr="009C4728" w:rsidRDefault="00C53C29" w:rsidP="0021138B">
            <w:pPr>
              <w:pStyle w:val="TAC"/>
              <w:rPr>
                <w:rFonts w:cs="Arial"/>
              </w:rPr>
            </w:pPr>
            <w:r w:rsidRPr="009C4728">
              <w:rPr>
                <w:rFonts w:cs="Arial"/>
              </w:rPr>
              <w:t>14</w:t>
            </w:r>
          </w:p>
        </w:tc>
        <w:tc>
          <w:tcPr>
            <w:tcW w:w="879" w:type="dxa"/>
            <w:tcBorders>
              <w:top w:val="single" w:sz="4" w:space="0" w:color="auto"/>
              <w:left w:val="single" w:sz="4" w:space="0" w:color="auto"/>
              <w:bottom w:val="single" w:sz="4" w:space="0" w:color="auto"/>
              <w:right w:val="single" w:sz="4" w:space="0" w:color="auto"/>
            </w:tcBorders>
          </w:tcPr>
          <w:p w14:paraId="07D8DC26" w14:textId="77777777" w:rsidR="00C53C29" w:rsidRPr="009C4728" w:rsidRDefault="00C53C29" w:rsidP="0021138B">
            <w:pPr>
              <w:pStyle w:val="TAC"/>
              <w:rPr>
                <w:rFonts w:cs="Arial"/>
              </w:rPr>
            </w:pPr>
            <w:r w:rsidRPr="009C4728">
              <w:rPr>
                <w:rFonts w:cs="Arial"/>
              </w:rPr>
              <w:t>n14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07D8DC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29"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07D8DC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2B"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07D8DC2C"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2D"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2E" w14:textId="77777777" w:rsidR="00C53C29" w:rsidRPr="009C4728" w:rsidRDefault="00C53C29" w:rsidP="0021138B">
            <w:pPr>
              <w:pStyle w:val="TAL"/>
              <w:jc w:val="center"/>
              <w:rPr>
                <w:rFonts w:cs="Arial"/>
              </w:rPr>
            </w:pPr>
            <w:r w:rsidRPr="009C4728">
              <w:rPr>
                <w:rFonts w:cs="Arial"/>
              </w:rPr>
              <w:t>768 MHz</w:t>
            </w:r>
          </w:p>
        </w:tc>
        <w:tc>
          <w:tcPr>
            <w:tcW w:w="970" w:type="dxa"/>
            <w:tcBorders>
              <w:top w:val="single" w:sz="4" w:space="0" w:color="auto"/>
              <w:left w:val="single" w:sz="4" w:space="0" w:color="auto"/>
              <w:bottom w:val="single" w:sz="4" w:space="0" w:color="auto"/>
              <w:right w:val="single" w:sz="4" w:space="0" w:color="auto"/>
            </w:tcBorders>
          </w:tcPr>
          <w:p w14:paraId="07D8DC2F" w14:textId="77777777" w:rsidR="00C53C29" w:rsidRPr="009C4728" w:rsidRDefault="00C53C29" w:rsidP="0021138B">
            <w:pPr>
              <w:pStyle w:val="TAC"/>
            </w:pPr>
            <w:r w:rsidRPr="009C4728">
              <w:t>1</w:t>
            </w:r>
          </w:p>
        </w:tc>
      </w:tr>
      <w:tr w:rsidR="00C53C29" w:rsidRPr="009C4728" w14:paraId="07D8DC3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77777777" w:rsidR="00C53C29" w:rsidRPr="009C4728" w:rsidRDefault="00C53C29" w:rsidP="0021138B">
            <w:pPr>
              <w:pStyle w:val="TAC"/>
              <w:rPr>
                <w:rFonts w:cs="Arial"/>
              </w:rPr>
            </w:pPr>
            <w:r w:rsidRPr="009C4728">
              <w:rPr>
                <w:rFonts w:cs="Arial"/>
              </w:rPr>
              <w:t>15</w:t>
            </w:r>
          </w:p>
        </w:tc>
        <w:tc>
          <w:tcPr>
            <w:tcW w:w="879" w:type="dxa"/>
            <w:tcBorders>
              <w:top w:val="single" w:sz="4" w:space="0" w:color="auto"/>
              <w:left w:val="single" w:sz="4" w:space="0" w:color="auto"/>
              <w:bottom w:val="single" w:sz="4" w:space="0" w:color="auto"/>
              <w:right w:val="single" w:sz="4" w:space="0" w:color="auto"/>
            </w:tcBorders>
          </w:tcPr>
          <w:p w14:paraId="07D8DC3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07D8DC3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35"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6"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37"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38"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9" w14:textId="77777777" w:rsidR="00C53C29" w:rsidRPr="009C4728" w:rsidRDefault="00C53C29" w:rsidP="0021138B">
            <w:pPr>
              <w:pStyle w:val="TAC"/>
              <w:rPr>
                <w:rFonts w:cs="Arial"/>
              </w:rPr>
            </w:pPr>
          </w:p>
        </w:tc>
        <w:tc>
          <w:tcPr>
            <w:tcW w:w="1190" w:type="dxa"/>
            <w:tcBorders>
              <w:top w:val="single" w:sz="4" w:space="0" w:color="auto"/>
              <w:bottom w:val="single" w:sz="4" w:space="0" w:color="auto"/>
              <w:right w:val="single" w:sz="4" w:space="0" w:color="auto"/>
            </w:tcBorders>
          </w:tcPr>
          <w:p w14:paraId="07D8DC3A" w14:textId="77777777" w:rsidR="00C53C29" w:rsidRPr="009C4728" w:rsidRDefault="00C53C29" w:rsidP="0021138B">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07D8DC3B" w14:textId="77777777" w:rsidR="00C53C29" w:rsidRPr="009C4728" w:rsidRDefault="00C53C29" w:rsidP="0021138B">
            <w:pPr>
              <w:pStyle w:val="TAC"/>
              <w:rPr>
                <w:rFonts w:cs="Arial"/>
              </w:rPr>
            </w:pPr>
          </w:p>
        </w:tc>
      </w:tr>
      <w:tr w:rsidR="00C53C29" w:rsidRPr="009C4728" w14:paraId="07D8DC48"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77777777" w:rsidR="00C53C29" w:rsidRPr="009C4728" w:rsidRDefault="00C53C29" w:rsidP="0021138B">
            <w:pPr>
              <w:pStyle w:val="TAC"/>
              <w:rPr>
                <w:rFonts w:cs="Arial"/>
              </w:rPr>
            </w:pPr>
            <w:r w:rsidRPr="009C4728">
              <w:rPr>
                <w:rFonts w:cs="Arial"/>
              </w:rPr>
              <w:t>16</w:t>
            </w:r>
          </w:p>
        </w:tc>
        <w:tc>
          <w:tcPr>
            <w:tcW w:w="879" w:type="dxa"/>
            <w:tcBorders>
              <w:top w:val="single" w:sz="4" w:space="0" w:color="auto"/>
              <w:left w:val="single" w:sz="4" w:space="0" w:color="auto"/>
              <w:bottom w:val="single" w:sz="4" w:space="0" w:color="auto"/>
              <w:right w:val="single" w:sz="4" w:space="0" w:color="auto"/>
            </w:tcBorders>
          </w:tcPr>
          <w:p w14:paraId="07D8DC3E"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07D8DC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4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4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5" w14:textId="77777777" w:rsidR="00C53C29" w:rsidRPr="009C4728" w:rsidRDefault="00C53C29" w:rsidP="0021138B">
            <w:pPr>
              <w:pStyle w:val="TAC"/>
              <w:rPr>
                <w:rFonts w:cs="Arial"/>
              </w:rPr>
            </w:pPr>
          </w:p>
        </w:tc>
        <w:tc>
          <w:tcPr>
            <w:tcW w:w="1190" w:type="dxa"/>
            <w:tcBorders>
              <w:top w:val="single" w:sz="4" w:space="0" w:color="auto"/>
              <w:bottom w:val="single" w:sz="4" w:space="0" w:color="auto"/>
              <w:right w:val="single" w:sz="4" w:space="0" w:color="auto"/>
            </w:tcBorders>
          </w:tcPr>
          <w:p w14:paraId="07D8DC46" w14:textId="77777777" w:rsidR="00C53C29" w:rsidRPr="009C4728" w:rsidRDefault="00C53C29" w:rsidP="0021138B">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07D8DC47" w14:textId="77777777" w:rsidR="00C53C29" w:rsidRPr="009C4728" w:rsidRDefault="00C53C29" w:rsidP="0021138B">
            <w:pPr>
              <w:pStyle w:val="TAC"/>
              <w:rPr>
                <w:rFonts w:cs="Arial"/>
              </w:rPr>
            </w:pPr>
          </w:p>
        </w:tc>
      </w:tr>
      <w:tr w:rsidR="00ED5AC9" w:rsidRPr="009C4728" w14:paraId="07D8DC55"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59F1D59B" w:rsidR="00ED5AC9" w:rsidRPr="009C4728" w:rsidRDefault="00ED5AC9" w:rsidP="00ED5AC9">
            <w:pPr>
              <w:pStyle w:val="TAC"/>
              <w:rPr>
                <w:rFonts w:cs="Arial"/>
              </w:rPr>
            </w:pPr>
            <w:r w:rsidRPr="009C4728">
              <w:rPr>
                <w:rFonts w:cs="Arial"/>
              </w:rPr>
              <w:t>17</w:t>
            </w:r>
          </w:p>
        </w:tc>
        <w:tc>
          <w:tcPr>
            <w:tcW w:w="879" w:type="dxa"/>
            <w:tcBorders>
              <w:top w:val="single" w:sz="4" w:space="0" w:color="auto"/>
              <w:left w:val="single" w:sz="4" w:space="0" w:color="auto"/>
              <w:bottom w:val="single" w:sz="4" w:space="0" w:color="auto"/>
              <w:right w:val="single" w:sz="4" w:space="0" w:color="auto"/>
            </w:tcBorders>
          </w:tcPr>
          <w:p w14:paraId="07D8DC4A"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69B69CE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4C" w14:textId="3D4B136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D" w14:textId="4D4C4A8E" w:rsidR="00ED5AC9" w:rsidRPr="009C4728" w:rsidRDefault="00ED5AC9" w:rsidP="00ED5AC9">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07D8DC4E" w14:textId="41A935FE"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4F" w14:textId="10EE98B6" w:rsidR="00ED5AC9" w:rsidRPr="009C4728" w:rsidRDefault="00ED5AC9" w:rsidP="00ED5AC9">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50" w14:textId="442BE35C" w:rsidR="00ED5AC9" w:rsidRPr="009C4728" w:rsidRDefault="00ED5AC9" w:rsidP="00ED5AC9">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07D8DC51" w14:textId="33C599B5"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52" w14:textId="176E46BF" w:rsidR="00ED5AC9" w:rsidRPr="009C4728" w:rsidRDefault="00ED5AC9" w:rsidP="00ED5AC9">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25E48158" w14:textId="77777777" w:rsidR="00ED5AC9" w:rsidRPr="009C4728" w:rsidRDefault="00ED5AC9" w:rsidP="00ED5AC9">
            <w:pPr>
              <w:pStyle w:val="TAC"/>
              <w:rPr>
                <w:rFonts w:cs="Arial"/>
                <w:vertAlign w:val="superscript"/>
              </w:rPr>
            </w:pPr>
            <w:r w:rsidRPr="009C4728">
              <w:rPr>
                <w:rFonts w:cs="Arial"/>
              </w:rPr>
              <w:t>1</w:t>
            </w:r>
          </w:p>
          <w:p w14:paraId="07D8DC54" w14:textId="793B7553" w:rsidR="00ED5AC9" w:rsidRPr="009C4728" w:rsidRDefault="00ED5AC9" w:rsidP="00ED5AC9">
            <w:pPr>
              <w:pStyle w:val="TAC"/>
              <w:rPr>
                <w:rFonts w:cs="Arial"/>
              </w:rPr>
            </w:pPr>
            <w:r w:rsidRPr="009C4728">
              <w:rPr>
                <w:rFonts w:cs="Arial"/>
              </w:rPr>
              <w:t xml:space="preserve">(NOTE </w:t>
            </w:r>
            <w:r>
              <w:rPr>
                <w:rFonts w:eastAsia="MS Mincho" w:cs="Arial"/>
                <w:iCs/>
                <w:lang w:eastAsia="ja-JP"/>
              </w:rPr>
              <w:t>13</w:t>
            </w:r>
            <w:r w:rsidRPr="009C4728">
              <w:rPr>
                <w:rFonts w:cs="Arial"/>
              </w:rPr>
              <w:t>)</w:t>
            </w:r>
          </w:p>
        </w:tc>
      </w:tr>
      <w:tr w:rsidR="00ED5AC9" w:rsidRPr="009C4728" w14:paraId="07D8DC6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0B4C28B7" w:rsidR="00ED5AC9" w:rsidRPr="009C4728" w:rsidRDefault="00ED5AC9" w:rsidP="00ED5AC9">
            <w:pPr>
              <w:pStyle w:val="TAC"/>
              <w:rPr>
                <w:rFonts w:cs="Arial"/>
              </w:rPr>
            </w:pPr>
            <w:r w:rsidRPr="009C4728">
              <w:rPr>
                <w:rFonts w:cs="Arial"/>
              </w:rPr>
              <w:t>18</w:t>
            </w:r>
          </w:p>
        </w:tc>
        <w:tc>
          <w:tcPr>
            <w:tcW w:w="879" w:type="dxa"/>
            <w:tcBorders>
              <w:top w:val="single" w:sz="4" w:space="0" w:color="auto"/>
              <w:left w:val="single" w:sz="4" w:space="0" w:color="auto"/>
              <w:bottom w:val="single" w:sz="4" w:space="0" w:color="auto"/>
              <w:right w:val="single" w:sz="4" w:space="0" w:color="auto"/>
            </w:tcBorders>
          </w:tcPr>
          <w:p w14:paraId="07D8DC57" w14:textId="5D702DA4" w:rsidR="00ED5AC9" w:rsidRPr="009C4728" w:rsidRDefault="00ED5AC9" w:rsidP="00ED5AC9">
            <w:pPr>
              <w:pStyle w:val="TAC"/>
              <w:rPr>
                <w:rFonts w:cs="Arial"/>
              </w:rPr>
            </w:pPr>
            <w:r w:rsidRPr="009C4728">
              <w:rPr>
                <w:rFonts w:eastAsia="DengXian" w:cs="Arial"/>
                <w:lang w:eastAsia="zh-CN"/>
              </w:rPr>
              <w:t>n18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4BEDE5EE"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59" w14:textId="48165492"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5A" w14:textId="5F28040E" w:rsidR="00ED5AC9" w:rsidRPr="009C4728" w:rsidRDefault="00ED5AC9" w:rsidP="00ED5AC9">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07D8DC5B" w14:textId="673F48DE"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5C" w14:textId="57E09067" w:rsidR="00ED5AC9" w:rsidRPr="009C4728" w:rsidRDefault="00ED5AC9" w:rsidP="00ED5AC9">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07D8DC5D" w14:textId="63EDBDF5" w:rsidR="00ED5AC9" w:rsidRPr="009C4728" w:rsidRDefault="00ED5AC9" w:rsidP="00ED5AC9">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07D8DC5E" w14:textId="55593E49"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5F" w14:textId="2444B791" w:rsidR="00ED5AC9" w:rsidRPr="009C4728" w:rsidRDefault="00ED5AC9" w:rsidP="00ED5AC9">
            <w:pPr>
              <w:pStyle w:val="TAL"/>
              <w:jc w:val="center"/>
              <w:rPr>
                <w:rFonts w:cs="Arial"/>
              </w:rPr>
            </w:pPr>
            <w:r w:rsidRPr="009C4728">
              <w:rPr>
                <w:rFonts w:cs="Arial"/>
              </w:rPr>
              <w:t>875 MHz</w:t>
            </w:r>
          </w:p>
        </w:tc>
        <w:tc>
          <w:tcPr>
            <w:tcW w:w="970" w:type="dxa"/>
            <w:tcBorders>
              <w:top w:val="single" w:sz="4" w:space="0" w:color="auto"/>
              <w:left w:val="single" w:sz="4" w:space="0" w:color="auto"/>
              <w:bottom w:val="single" w:sz="4" w:space="0" w:color="auto"/>
              <w:right w:val="single" w:sz="4" w:space="0" w:color="auto"/>
            </w:tcBorders>
          </w:tcPr>
          <w:p w14:paraId="5560FC04" w14:textId="77777777" w:rsidR="00ED5AC9" w:rsidRPr="009C4728" w:rsidRDefault="00ED5AC9" w:rsidP="00ED5AC9">
            <w:pPr>
              <w:pStyle w:val="TAC"/>
              <w:rPr>
                <w:rFonts w:cs="Arial"/>
                <w:vertAlign w:val="superscript"/>
              </w:rPr>
            </w:pPr>
            <w:r w:rsidRPr="009C4728">
              <w:rPr>
                <w:rFonts w:cs="Arial"/>
              </w:rPr>
              <w:t>1</w:t>
            </w:r>
          </w:p>
          <w:p w14:paraId="07D8DC61" w14:textId="04B0F69B" w:rsidR="00ED5AC9" w:rsidRPr="009C4728" w:rsidRDefault="00ED5AC9" w:rsidP="00ED5AC9">
            <w:pPr>
              <w:pStyle w:val="TAC"/>
              <w:rPr>
                <w:rFonts w:cs="Arial"/>
              </w:rPr>
            </w:pPr>
            <w:r w:rsidRPr="009C4728">
              <w:rPr>
                <w:rFonts w:cs="Arial"/>
              </w:rPr>
              <w:t>(NOTE 4)</w:t>
            </w:r>
          </w:p>
        </w:tc>
      </w:tr>
      <w:tr w:rsidR="00ED5AC9" w:rsidRPr="009C4728" w14:paraId="07D8DC6E"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29546272" w:rsidR="00ED5AC9" w:rsidRPr="009C4728" w:rsidRDefault="00ED5AC9" w:rsidP="00ED5AC9">
            <w:pPr>
              <w:pStyle w:val="TAC"/>
              <w:rPr>
                <w:rFonts w:cs="Arial"/>
              </w:rPr>
            </w:pPr>
            <w:r w:rsidRPr="009C4728">
              <w:rPr>
                <w:rFonts w:cs="Arial"/>
              </w:rPr>
              <w:t>19</w:t>
            </w:r>
          </w:p>
        </w:tc>
        <w:tc>
          <w:tcPr>
            <w:tcW w:w="879" w:type="dxa"/>
            <w:tcBorders>
              <w:top w:val="single" w:sz="4" w:space="0" w:color="auto"/>
              <w:left w:val="single" w:sz="4" w:space="0" w:color="auto"/>
              <w:bottom w:val="single" w:sz="4" w:space="0" w:color="auto"/>
              <w:right w:val="single" w:sz="4" w:space="0" w:color="auto"/>
            </w:tcBorders>
          </w:tcPr>
          <w:p w14:paraId="07D8DC6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418A5120" w:rsidR="00ED5AC9" w:rsidRPr="009C4728" w:rsidRDefault="00ED5AC9" w:rsidP="00ED5AC9">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07D8DC66" w14:textId="1118D4A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67" w14:textId="04C059EB" w:rsidR="00ED5AC9" w:rsidRPr="009C4728" w:rsidRDefault="00ED5AC9" w:rsidP="00ED5AC9">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C68" w14:textId="3D203896"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69" w14:textId="443C13DD" w:rsidR="00ED5AC9" w:rsidRPr="009C4728" w:rsidRDefault="00ED5AC9" w:rsidP="00ED5AC9">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07D8DC6A" w14:textId="662E72A9" w:rsidR="00ED5AC9" w:rsidRPr="009C4728" w:rsidRDefault="00ED5AC9" w:rsidP="00ED5AC9">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C6B" w14:textId="36A81A6F"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6C" w14:textId="3E76E8EA" w:rsidR="00ED5AC9" w:rsidRPr="009C4728" w:rsidRDefault="00ED5AC9" w:rsidP="00ED5AC9">
            <w:pPr>
              <w:pStyle w:val="TAL"/>
              <w:jc w:val="center"/>
              <w:rPr>
                <w:rFonts w:cs="Arial"/>
              </w:rPr>
            </w:pPr>
            <w:r w:rsidRPr="009C4728">
              <w:rPr>
                <w:rFonts w:cs="Arial"/>
              </w:rPr>
              <w:t>890 MHz</w:t>
            </w:r>
          </w:p>
        </w:tc>
        <w:tc>
          <w:tcPr>
            <w:tcW w:w="970" w:type="dxa"/>
            <w:tcBorders>
              <w:top w:val="single" w:sz="4" w:space="0" w:color="auto"/>
              <w:left w:val="single" w:sz="4" w:space="0" w:color="auto"/>
              <w:bottom w:val="single" w:sz="4" w:space="0" w:color="auto"/>
              <w:right w:val="single" w:sz="4" w:space="0" w:color="auto"/>
            </w:tcBorders>
          </w:tcPr>
          <w:p w14:paraId="07D8DC6D" w14:textId="06656FF4" w:rsidR="00ED5AC9" w:rsidRPr="009C4728" w:rsidRDefault="00ED5AC9" w:rsidP="00ED5AC9">
            <w:pPr>
              <w:pStyle w:val="TAC"/>
              <w:rPr>
                <w:rFonts w:cs="Arial"/>
              </w:rPr>
            </w:pPr>
            <w:r w:rsidRPr="009C4728">
              <w:rPr>
                <w:rFonts w:cs="Arial"/>
              </w:rPr>
              <w:t>1</w:t>
            </w:r>
          </w:p>
        </w:tc>
      </w:tr>
      <w:tr w:rsidR="00ED5AC9" w:rsidRPr="009C4728" w14:paraId="07D8DC7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070A9B8A" w:rsidR="00ED5AC9" w:rsidRPr="009C4728" w:rsidRDefault="00ED5AC9" w:rsidP="00ED5AC9">
            <w:pPr>
              <w:pStyle w:val="TAC"/>
              <w:rPr>
                <w:rFonts w:cs="Arial"/>
              </w:rPr>
            </w:pPr>
            <w:r w:rsidRPr="009C4728">
              <w:rPr>
                <w:rFonts w:cs="Arial"/>
              </w:rPr>
              <w:t>20</w:t>
            </w:r>
          </w:p>
        </w:tc>
        <w:tc>
          <w:tcPr>
            <w:tcW w:w="879" w:type="dxa"/>
            <w:tcBorders>
              <w:top w:val="single" w:sz="4" w:space="0" w:color="auto"/>
              <w:left w:val="single" w:sz="4" w:space="0" w:color="auto"/>
              <w:bottom w:val="single" w:sz="4" w:space="0" w:color="auto"/>
              <w:right w:val="single" w:sz="4" w:space="0" w:color="auto"/>
            </w:tcBorders>
          </w:tcPr>
          <w:p w14:paraId="07D8DC70" w14:textId="698A3811" w:rsidR="00ED5AC9" w:rsidRPr="009C4728" w:rsidRDefault="00ED5AC9" w:rsidP="00ED5AC9">
            <w:pPr>
              <w:pStyle w:val="TAC"/>
              <w:rPr>
                <w:rFonts w:cs="Arial"/>
              </w:rPr>
            </w:pPr>
            <w:r w:rsidRPr="009C4728">
              <w:rPr>
                <w:rFonts w:cs="Arial"/>
              </w:rPr>
              <w:t>n20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6F9AEC94" w:rsidR="00ED5AC9" w:rsidRPr="009C4728" w:rsidRDefault="00ED5AC9" w:rsidP="00ED5AC9">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07D8DC72" w14:textId="44D71D3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3" w14:textId="1A3CBD04" w:rsidR="00ED5AC9" w:rsidRPr="009C4728" w:rsidRDefault="00ED5AC9" w:rsidP="00ED5AC9">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07D8DC74" w14:textId="5CF0D859"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75" w14:textId="475C90C0" w:rsidR="00ED5AC9" w:rsidRPr="009C4728" w:rsidRDefault="00ED5AC9" w:rsidP="00ED5AC9">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07D8DC76" w14:textId="763515E0" w:rsidR="00ED5AC9" w:rsidRPr="009C4728" w:rsidRDefault="00ED5AC9" w:rsidP="00ED5AC9">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7D8DC77" w14:textId="0FB3CA3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78" w14:textId="75A8FB20" w:rsidR="00ED5AC9" w:rsidRPr="009C4728" w:rsidRDefault="00ED5AC9" w:rsidP="00ED5AC9">
            <w:pPr>
              <w:pStyle w:val="TAL"/>
              <w:jc w:val="center"/>
              <w:rPr>
                <w:rFonts w:cs="Arial"/>
              </w:rPr>
            </w:pPr>
            <w:r w:rsidRPr="009C4728">
              <w:rPr>
                <w:rFonts w:cs="Arial"/>
              </w:rPr>
              <w:t>821 MHz</w:t>
            </w:r>
          </w:p>
        </w:tc>
        <w:tc>
          <w:tcPr>
            <w:tcW w:w="970" w:type="dxa"/>
            <w:tcBorders>
              <w:top w:val="single" w:sz="4" w:space="0" w:color="auto"/>
              <w:left w:val="single" w:sz="4" w:space="0" w:color="auto"/>
              <w:bottom w:val="single" w:sz="4" w:space="0" w:color="auto"/>
              <w:right w:val="single" w:sz="4" w:space="0" w:color="auto"/>
            </w:tcBorders>
          </w:tcPr>
          <w:p w14:paraId="07D8DC79" w14:textId="7CCCE83E" w:rsidR="00ED5AC9" w:rsidRPr="009C4728" w:rsidRDefault="00ED5AC9" w:rsidP="00ED5AC9">
            <w:pPr>
              <w:pStyle w:val="TAC"/>
              <w:rPr>
                <w:rFonts w:cs="Arial"/>
              </w:rPr>
            </w:pPr>
            <w:r w:rsidRPr="009C4728">
              <w:rPr>
                <w:rFonts w:cs="Arial"/>
              </w:rPr>
              <w:t>1</w:t>
            </w:r>
          </w:p>
        </w:tc>
      </w:tr>
      <w:tr w:rsidR="00ED5AC9" w:rsidRPr="009C4728" w14:paraId="07D8DC86"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1BEC4C64" w:rsidR="00ED5AC9" w:rsidRPr="009C4728" w:rsidRDefault="00ED5AC9" w:rsidP="00ED5AC9">
            <w:pPr>
              <w:pStyle w:val="TAC"/>
              <w:rPr>
                <w:rFonts w:cs="Arial"/>
              </w:rPr>
            </w:pPr>
            <w:r w:rsidRPr="009C4728">
              <w:rPr>
                <w:rFonts w:cs="Arial"/>
              </w:rPr>
              <w:t>21</w:t>
            </w:r>
          </w:p>
        </w:tc>
        <w:tc>
          <w:tcPr>
            <w:tcW w:w="879" w:type="dxa"/>
            <w:tcBorders>
              <w:top w:val="single" w:sz="4" w:space="0" w:color="auto"/>
              <w:left w:val="single" w:sz="4" w:space="0" w:color="auto"/>
              <w:bottom w:val="single" w:sz="4" w:space="0" w:color="auto"/>
              <w:right w:val="single" w:sz="4" w:space="0" w:color="auto"/>
            </w:tcBorders>
          </w:tcPr>
          <w:p w14:paraId="07D8DC7C"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26DA785C" w:rsidR="00ED5AC9" w:rsidRPr="009C4728" w:rsidRDefault="00ED5AC9" w:rsidP="00ED5AC9">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07D8DC7E" w14:textId="3AB4BAEB"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F" w14:textId="6A7132F7" w:rsidR="00ED5AC9" w:rsidRPr="009C4728" w:rsidRDefault="00ED5AC9" w:rsidP="00ED5AC9">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07D8DC80" w14:textId="5B27E08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1" w14:textId="141EA15D" w:rsidR="00ED5AC9" w:rsidRPr="009C4728" w:rsidRDefault="00ED5AC9" w:rsidP="00ED5AC9">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07D8DC82" w14:textId="7118CDEA" w:rsidR="00ED5AC9" w:rsidRPr="009C4728" w:rsidRDefault="00ED5AC9" w:rsidP="00ED5AC9">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07D8DC83" w14:textId="28C13AF5"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84" w14:textId="435F3DED" w:rsidR="00ED5AC9" w:rsidRPr="009C4728" w:rsidRDefault="00ED5AC9" w:rsidP="00ED5AC9">
            <w:pPr>
              <w:pStyle w:val="TAL"/>
              <w:jc w:val="center"/>
              <w:rPr>
                <w:rFonts w:cs="Arial"/>
              </w:rPr>
            </w:pPr>
            <w:r w:rsidRPr="009C4728">
              <w:rPr>
                <w:rFonts w:cs="Arial"/>
              </w:rPr>
              <w:t>1510.9 MHz</w:t>
            </w:r>
          </w:p>
        </w:tc>
        <w:tc>
          <w:tcPr>
            <w:tcW w:w="970" w:type="dxa"/>
            <w:tcBorders>
              <w:top w:val="single" w:sz="4" w:space="0" w:color="auto"/>
              <w:left w:val="single" w:sz="4" w:space="0" w:color="auto"/>
              <w:bottom w:val="single" w:sz="4" w:space="0" w:color="auto"/>
              <w:right w:val="single" w:sz="4" w:space="0" w:color="auto"/>
            </w:tcBorders>
          </w:tcPr>
          <w:p w14:paraId="07D8DC85" w14:textId="64D03ACB" w:rsidR="00ED5AC9" w:rsidRPr="009C4728" w:rsidRDefault="00ED5AC9" w:rsidP="00ED5AC9">
            <w:pPr>
              <w:pStyle w:val="TAC"/>
            </w:pPr>
            <w:r w:rsidRPr="009C4728">
              <w:t>1</w:t>
            </w:r>
          </w:p>
        </w:tc>
      </w:tr>
      <w:tr w:rsidR="00ED5AC9" w:rsidRPr="009C4728" w14:paraId="07D8DC9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124E5A4B" w:rsidR="00ED5AC9" w:rsidRPr="009C4728" w:rsidRDefault="00ED5AC9" w:rsidP="00ED5AC9">
            <w:pPr>
              <w:pStyle w:val="TAC"/>
              <w:rPr>
                <w:rFonts w:cs="Arial"/>
              </w:rPr>
            </w:pPr>
            <w:r w:rsidRPr="009C4728">
              <w:rPr>
                <w:rFonts w:cs="Arial"/>
              </w:rPr>
              <w:t>22</w:t>
            </w:r>
          </w:p>
        </w:tc>
        <w:tc>
          <w:tcPr>
            <w:tcW w:w="879" w:type="dxa"/>
            <w:tcBorders>
              <w:top w:val="single" w:sz="4" w:space="0" w:color="auto"/>
              <w:left w:val="single" w:sz="4" w:space="0" w:color="auto"/>
              <w:bottom w:val="single" w:sz="4" w:space="0" w:color="auto"/>
              <w:right w:val="single" w:sz="4" w:space="0" w:color="auto"/>
            </w:tcBorders>
          </w:tcPr>
          <w:p w14:paraId="07D8DC88"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5CCAD7E3" w:rsidR="00ED5AC9" w:rsidRPr="009C4728" w:rsidRDefault="00ED5AC9" w:rsidP="00ED5AC9">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07D8DC8A" w14:textId="798BE36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8B" w14:textId="401CEAF9" w:rsidR="00ED5AC9" w:rsidRPr="009C4728" w:rsidRDefault="00ED5AC9" w:rsidP="00ED5AC9">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07D8DC8C" w14:textId="34790BFB"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D" w14:textId="3CD15166" w:rsidR="00ED5AC9" w:rsidRPr="009C4728" w:rsidRDefault="00ED5AC9" w:rsidP="00ED5AC9">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07D8DC8E" w14:textId="58D87E87" w:rsidR="00ED5AC9" w:rsidRPr="009C4728" w:rsidRDefault="00ED5AC9" w:rsidP="00ED5AC9">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07D8DC8F" w14:textId="793CF57C"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90" w14:textId="212BD547" w:rsidR="00ED5AC9" w:rsidRPr="009C4728" w:rsidRDefault="00ED5AC9" w:rsidP="00ED5AC9">
            <w:pPr>
              <w:pStyle w:val="TAL"/>
              <w:jc w:val="center"/>
              <w:rPr>
                <w:rFonts w:cs="Arial"/>
              </w:rPr>
            </w:pPr>
            <w:r w:rsidRPr="009C4728">
              <w:rPr>
                <w:rFonts w:cs="Arial"/>
              </w:rPr>
              <w:t>3590 MHz</w:t>
            </w:r>
          </w:p>
        </w:tc>
        <w:tc>
          <w:tcPr>
            <w:tcW w:w="970" w:type="dxa"/>
            <w:tcBorders>
              <w:top w:val="single" w:sz="4" w:space="0" w:color="auto"/>
              <w:left w:val="single" w:sz="4" w:space="0" w:color="auto"/>
              <w:bottom w:val="single" w:sz="4" w:space="0" w:color="auto"/>
              <w:right w:val="single" w:sz="4" w:space="0" w:color="auto"/>
            </w:tcBorders>
          </w:tcPr>
          <w:p w14:paraId="41656458" w14:textId="77777777" w:rsidR="00ED5AC9" w:rsidRPr="009C4728" w:rsidRDefault="00ED5AC9" w:rsidP="00ED5AC9">
            <w:pPr>
              <w:pStyle w:val="TAC"/>
              <w:rPr>
                <w:vertAlign w:val="superscript"/>
              </w:rPr>
            </w:pPr>
            <w:r w:rsidRPr="009C4728">
              <w:t>1</w:t>
            </w:r>
          </w:p>
          <w:p w14:paraId="07D8DC92" w14:textId="7910F04D" w:rsidR="00ED5AC9" w:rsidRPr="009C4728" w:rsidRDefault="00ED5AC9" w:rsidP="00ED5AC9">
            <w:pPr>
              <w:pStyle w:val="TAC"/>
            </w:pPr>
            <w:r w:rsidRPr="009C4728">
              <w:t xml:space="preserve">(NOTE </w:t>
            </w:r>
            <w:r>
              <w:rPr>
                <w:rFonts w:eastAsia="MS Mincho"/>
                <w:lang w:eastAsia="ja-JP"/>
              </w:rPr>
              <w:t>12</w:t>
            </w:r>
            <w:r w:rsidRPr="009C4728">
              <w:t>)</w:t>
            </w:r>
          </w:p>
        </w:tc>
      </w:tr>
      <w:tr w:rsidR="00ED5AC9" w:rsidRPr="009C4728" w14:paraId="07D8DCA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041FFE5A" w:rsidR="00ED5AC9" w:rsidRPr="009C4728" w:rsidRDefault="00ED5AC9" w:rsidP="00ED5AC9">
            <w:pPr>
              <w:pStyle w:val="TAC"/>
              <w:rPr>
                <w:rFonts w:cs="Arial"/>
              </w:rPr>
            </w:pPr>
            <w:r w:rsidRPr="009C4728">
              <w:rPr>
                <w:rFonts w:cs="Arial"/>
              </w:rPr>
              <w:t>23</w:t>
            </w:r>
            <w:r w:rsidRPr="009C4728">
              <w:rPr>
                <w:rFonts w:cs="Arial"/>
                <w:vertAlign w:val="superscript"/>
              </w:rPr>
              <w:t>8</w:t>
            </w:r>
          </w:p>
        </w:tc>
        <w:tc>
          <w:tcPr>
            <w:tcW w:w="879" w:type="dxa"/>
            <w:tcBorders>
              <w:top w:val="single" w:sz="4" w:space="0" w:color="auto"/>
              <w:left w:val="single" w:sz="4" w:space="0" w:color="auto"/>
              <w:bottom w:val="single" w:sz="4" w:space="0" w:color="auto"/>
              <w:right w:val="single" w:sz="4" w:space="0" w:color="auto"/>
            </w:tcBorders>
          </w:tcPr>
          <w:p w14:paraId="07D8DC95"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3269FE0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97" w14:textId="5A54B761"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98" w14:textId="084774EE" w:rsidR="00ED5AC9" w:rsidRPr="009C4728" w:rsidRDefault="00ED5AC9" w:rsidP="00ED5AC9">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07D8DC99" w14:textId="74CD7730"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9A" w14:textId="1C624A32" w:rsidR="00ED5AC9" w:rsidRPr="009C4728" w:rsidRDefault="00ED5AC9" w:rsidP="00ED5AC9">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07D8DC9B" w14:textId="0138E4A0" w:rsidR="00ED5AC9" w:rsidRPr="009C4728" w:rsidRDefault="00ED5AC9" w:rsidP="00ED5AC9">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07D8DC9C" w14:textId="792150C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9D" w14:textId="1E1C1EE3"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3597F52D" w14:textId="77777777" w:rsidR="00ED5AC9" w:rsidRPr="009C4728" w:rsidRDefault="00ED5AC9" w:rsidP="00ED5AC9">
            <w:pPr>
              <w:pStyle w:val="TAC"/>
              <w:rPr>
                <w:rFonts w:cs="Arial"/>
                <w:vertAlign w:val="superscript"/>
              </w:rPr>
            </w:pPr>
            <w:r w:rsidRPr="009C4728">
              <w:rPr>
                <w:rFonts w:cs="Arial"/>
              </w:rPr>
              <w:t>1</w:t>
            </w:r>
          </w:p>
          <w:p w14:paraId="07D8DC9F" w14:textId="19DFC39E" w:rsidR="00ED5AC9" w:rsidRPr="009C4728" w:rsidRDefault="00ED5AC9" w:rsidP="00ED5AC9">
            <w:pPr>
              <w:pStyle w:val="TAC"/>
              <w:rPr>
                <w:rFonts w:cs="Arial"/>
              </w:rPr>
            </w:pPr>
            <w:r w:rsidRPr="009C4728">
              <w:rPr>
                <w:rFonts w:cs="Arial"/>
              </w:rPr>
              <w:t xml:space="preserve">(NOTE </w:t>
            </w:r>
            <w:r>
              <w:rPr>
                <w:rFonts w:cs="Arial"/>
              </w:rPr>
              <w:t>11</w:t>
            </w:r>
            <w:r w:rsidRPr="009C4728">
              <w:rPr>
                <w:rFonts w:cs="Arial"/>
              </w:rPr>
              <w:t>)</w:t>
            </w:r>
          </w:p>
        </w:tc>
      </w:tr>
      <w:tr w:rsidR="00ED5AC9" w:rsidRPr="009C4728" w14:paraId="07D8DCAD"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A6E3474" w14:textId="77777777" w:rsidR="00ED5AC9" w:rsidRDefault="00ED5AC9" w:rsidP="00ED5AC9">
            <w:pPr>
              <w:pStyle w:val="TAC"/>
              <w:rPr>
                <w:rFonts w:cs="Arial"/>
              </w:rPr>
            </w:pPr>
            <w:r w:rsidRPr="009C4728">
              <w:rPr>
                <w:rFonts w:cs="Arial"/>
              </w:rPr>
              <w:t>24</w:t>
            </w:r>
          </w:p>
          <w:p w14:paraId="07D8DCA1" w14:textId="10DEFCC4" w:rsidR="00ED5AC9" w:rsidRPr="009C4728" w:rsidRDefault="00ED5AC9" w:rsidP="00ED5AC9">
            <w:pPr>
              <w:pStyle w:val="TAC"/>
              <w:rPr>
                <w:rFonts w:cs="Arial"/>
              </w:rPr>
            </w:pPr>
            <w:r>
              <w:rPr>
                <w:rFonts w:cs="Arial"/>
                <w:lang w:eastAsia="en-GB"/>
              </w:rPr>
              <w:t>(NOTE 10)</w:t>
            </w:r>
          </w:p>
        </w:tc>
        <w:tc>
          <w:tcPr>
            <w:tcW w:w="879" w:type="dxa"/>
            <w:tcBorders>
              <w:top w:val="single" w:sz="4" w:space="0" w:color="auto"/>
              <w:left w:val="single" w:sz="4" w:space="0" w:color="auto"/>
              <w:bottom w:val="single" w:sz="4" w:space="0" w:color="auto"/>
              <w:right w:val="single" w:sz="4" w:space="0" w:color="auto"/>
            </w:tcBorders>
          </w:tcPr>
          <w:p w14:paraId="07D8DCA2" w14:textId="1D9F8F57" w:rsidR="00ED5AC9" w:rsidRPr="009C4728" w:rsidRDefault="00ED5AC9" w:rsidP="00ED5AC9">
            <w:pPr>
              <w:pStyle w:val="TAC"/>
              <w:rPr>
                <w:rFonts w:cs="Arial"/>
              </w:rPr>
            </w:pPr>
            <w:r>
              <w:rPr>
                <w:rFonts w:cs="Arial"/>
                <w:lang w:eastAsia="en-GB"/>
              </w:rPr>
              <w:t>n24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05F00031"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A4" w14:textId="44E74F2A"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A5" w14:textId="160EC44E" w:rsidR="00ED5AC9" w:rsidRPr="009C4728" w:rsidRDefault="00ED5AC9" w:rsidP="00ED5AC9">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07D8DCA6" w14:textId="054820C6"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A7" w14:textId="094F0549" w:rsidR="00ED5AC9" w:rsidRPr="009C4728" w:rsidRDefault="00ED5AC9" w:rsidP="00ED5AC9">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07D8DCA8" w14:textId="53F100BE" w:rsidR="00ED5AC9" w:rsidRPr="009C4728" w:rsidRDefault="00ED5AC9" w:rsidP="00ED5AC9">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07D8DCA9" w14:textId="705C3C8A"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AA" w14:textId="0BAA3DF1" w:rsidR="00ED5AC9" w:rsidRPr="009C4728" w:rsidRDefault="00ED5AC9" w:rsidP="00ED5AC9">
            <w:pPr>
              <w:pStyle w:val="TAL"/>
              <w:jc w:val="center"/>
              <w:rPr>
                <w:rFonts w:cs="Arial"/>
              </w:rPr>
            </w:pPr>
            <w:r w:rsidRPr="009C4728">
              <w:rPr>
                <w:rFonts w:cs="Arial"/>
              </w:rPr>
              <w:t>1559 MHz</w:t>
            </w:r>
          </w:p>
        </w:tc>
        <w:tc>
          <w:tcPr>
            <w:tcW w:w="970" w:type="dxa"/>
            <w:tcBorders>
              <w:top w:val="single" w:sz="4" w:space="0" w:color="auto"/>
              <w:left w:val="single" w:sz="4" w:space="0" w:color="auto"/>
              <w:bottom w:val="single" w:sz="4" w:space="0" w:color="auto"/>
              <w:right w:val="single" w:sz="4" w:space="0" w:color="auto"/>
            </w:tcBorders>
          </w:tcPr>
          <w:p w14:paraId="1380275E" w14:textId="77777777" w:rsidR="00ED5AC9" w:rsidRDefault="00ED5AC9" w:rsidP="00ED5AC9">
            <w:pPr>
              <w:pStyle w:val="TAC"/>
              <w:rPr>
                <w:rFonts w:cs="Arial"/>
                <w:vertAlign w:val="superscript"/>
              </w:rPr>
            </w:pPr>
            <w:r>
              <w:rPr>
                <w:rFonts w:cs="Arial"/>
              </w:rPr>
              <w:t>1</w:t>
            </w:r>
          </w:p>
          <w:p w14:paraId="07D8DCAC" w14:textId="386051CD" w:rsidR="00ED5AC9" w:rsidRPr="009C4728" w:rsidRDefault="00ED5AC9" w:rsidP="00ED5AC9">
            <w:pPr>
              <w:pStyle w:val="TAC"/>
              <w:rPr>
                <w:rFonts w:cs="Arial"/>
              </w:rPr>
            </w:pPr>
            <w:r>
              <w:rPr>
                <w:rFonts w:cs="Arial"/>
              </w:rPr>
              <w:t>(NOTE 2)</w:t>
            </w:r>
          </w:p>
        </w:tc>
      </w:tr>
      <w:tr w:rsidR="00ED5AC9" w:rsidRPr="009C4728" w14:paraId="07D8DCB9"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6898A85C" w:rsidR="00ED5AC9" w:rsidRPr="009C4728" w:rsidRDefault="00ED5AC9" w:rsidP="00ED5AC9">
            <w:pPr>
              <w:pStyle w:val="TAC"/>
              <w:rPr>
                <w:rFonts w:cs="Arial"/>
              </w:rPr>
            </w:pPr>
            <w:r w:rsidRPr="009C4728">
              <w:rPr>
                <w:rFonts w:cs="Arial"/>
              </w:rPr>
              <w:t>25</w:t>
            </w:r>
          </w:p>
        </w:tc>
        <w:tc>
          <w:tcPr>
            <w:tcW w:w="879" w:type="dxa"/>
            <w:tcBorders>
              <w:top w:val="single" w:sz="4" w:space="0" w:color="auto"/>
              <w:left w:val="single" w:sz="4" w:space="0" w:color="auto"/>
              <w:bottom w:val="single" w:sz="4" w:space="0" w:color="auto"/>
              <w:right w:val="single" w:sz="4" w:space="0" w:color="auto"/>
            </w:tcBorders>
          </w:tcPr>
          <w:p w14:paraId="07D8DCAF" w14:textId="1857C749" w:rsidR="00ED5AC9" w:rsidRPr="009C4728" w:rsidRDefault="00ED5AC9" w:rsidP="00ED5AC9">
            <w:pPr>
              <w:pStyle w:val="TAC"/>
              <w:rPr>
                <w:rFonts w:cs="Arial"/>
              </w:rPr>
            </w:pPr>
            <w:r w:rsidRPr="009C4728">
              <w:rPr>
                <w:rFonts w:cs="Arial"/>
              </w:rPr>
              <w:t>n25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58EE3D04" w:rsidR="00ED5AC9" w:rsidRPr="009C4728" w:rsidRDefault="00ED5AC9" w:rsidP="00ED5AC9">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07D8DCB1" w14:textId="26A5409C"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2" w14:textId="6E411824" w:rsidR="00ED5AC9" w:rsidRPr="009C4728" w:rsidRDefault="00ED5AC9" w:rsidP="00ED5AC9">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CB3" w14:textId="31B53AA2"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B4" w14:textId="0EFFD5D6" w:rsidR="00ED5AC9" w:rsidRPr="009C4728" w:rsidRDefault="00ED5AC9" w:rsidP="00ED5AC9">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07D8DCB5" w14:textId="3214DFC0" w:rsidR="00ED5AC9" w:rsidRPr="009C4728" w:rsidRDefault="00ED5AC9" w:rsidP="00ED5AC9">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CB6" w14:textId="3FAF116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B7" w14:textId="7CEE16C2" w:rsidR="00ED5AC9" w:rsidRPr="009C4728" w:rsidRDefault="00ED5AC9" w:rsidP="00ED5AC9">
            <w:pPr>
              <w:pStyle w:val="TAL"/>
              <w:jc w:val="center"/>
              <w:rPr>
                <w:rFonts w:cs="Arial"/>
              </w:rPr>
            </w:pPr>
            <w:r w:rsidRPr="009C4728">
              <w:rPr>
                <w:rFonts w:cs="Arial"/>
              </w:rPr>
              <w:t>1995 MHz</w:t>
            </w:r>
          </w:p>
        </w:tc>
        <w:tc>
          <w:tcPr>
            <w:tcW w:w="970" w:type="dxa"/>
            <w:tcBorders>
              <w:top w:val="single" w:sz="4" w:space="0" w:color="auto"/>
              <w:left w:val="single" w:sz="4" w:space="0" w:color="auto"/>
              <w:bottom w:val="single" w:sz="4" w:space="0" w:color="auto"/>
              <w:right w:val="single" w:sz="4" w:space="0" w:color="auto"/>
            </w:tcBorders>
          </w:tcPr>
          <w:p w14:paraId="07D8DCB8" w14:textId="7E1AE29C" w:rsidR="00ED5AC9" w:rsidRPr="009C4728" w:rsidRDefault="00ED5AC9" w:rsidP="00ED5AC9">
            <w:pPr>
              <w:pStyle w:val="TAC"/>
            </w:pPr>
            <w:r w:rsidRPr="009C4728">
              <w:t>1</w:t>
            </w:r>
          </w:p>
        </w:tc>
      </w:tr>
      <w:tr w:rsidR="00ED5AC9" w:rsidRPr="009C4728" w14:paraId="07D8DCC5"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557B6DA3" w:rsidR="00ED5AC9" w:rsidRPr="009C4728" w:rsidRDefault="00ED5AC9" w:rsidP="00ED5AC9">
            <w:pPr>
              <w:pStyle w:val="TAC"/>
              <w:rPr>
                <w:rFonts w:cs="Arial"/>
              </w:rPr>
            </w:pPr>
            <w:r w:rsidRPr="009C4728">
              <w:rPr>
                <w:rFonts w:cs="Arial"/>
              </w:rPr>
              <w:t>26</w:t>
            </w:r>
          </w:p>
        </w:tc>
        <w:tc>
          <w:tcPr>
            <w:tcW w:w="879" w:type="dxa"/>
            <w:tcBorders>
              <w:top w:val="single" w:sz="4" w:space="0" w:color="auto"/>
              <w:left w:val="single" w:sz="4" w:space="0" w:color="auto"/>
              <w:bottom w:val="single" w:sz="4" w:space="0" w:color="auto"/>
              <w:right w:val="single" w:sz="4" w:space="0" w:color="auto"/>
            </w:tcBorders>
          </w:tcPr>
          <w:p w14:paraId="07D8DCBB" w14:textId="14483F70" w:rsidR="00ED5AC9" w:rsidRPr="009C4728" w:rsidRDefault="00ED5AC9" w:rsidP="00ED5AC9">
            <w:pPr>
              <w:pStyle w:val="TAC"/>
              <w:rPr>
                <w:rFonts w:cs="Arial"/>
              </w:rPr>
            </w:pPr>
            <w:r w:rsidRPr="009C4728">
              <w:rPr>
                <w:rFonts w:cs="Arial"/>
                <w:lang w:eastAsia="en-GB"/>
              </w:rPr>
              <w:t>n26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19735FAC" w:rsidR="00ED5AC9" w:rsidRPr="009C4728" w:rsidRDefault="00ED5AC9" w:rsidP="00ED5AC9">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07D8DCBD" w14:textId="3C4C87D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E" w14:textId="27732C72" w:rsidR="00ED5AC9" w:rsidRPr="009C4728" w:rsidRDefault="00ED5AC9" w:rsidP="00ED5AC9">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07D8DCBF" w14:textId="35FBEC1B"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0" w14:textId="627DDAF2" w:rsidR="00ED5AC9" w:rsidRPr="009C4728" w:rsidRDefault="00ED5AC9" w:rsidP="00ED5AC9">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CC1" w14:textId="2E028EE7" w:rsidR="00ED5AC9" w:rsidRPr="009C4728" w:rsidRDefault="00ED5AC9" w:rsidP="00ED5AC9">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07D8DCC2" w14:textId="7B03A77E"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C3" w14:textId="0FEF003F" w:rsidR="00ED5AC9" w:rsidRPr="009C4728" w:rsidRDefault="00ED5AC9" w:rsidP="00ED5AC9">
            <w:pPr>
              <w:pStyle w:val="TAL"/>
              <w:jc w:val="center"/>
              <w:rPr>
                <w:rFonts w:cs="Arial"/>
              </w:rPr>
            </w:pPr>
            <w:r w:rsidRPr="009C4728">
              <w:rPr>
                <w:rFonts w:cs="Arial"/>
              </w:rPr>
              <w:t>894 MHz</w:t>
            </w:r>
          </w:p>
        </w:tc>
        <w:tc>
          <w:tcPr>
            <w:tcW w:w="970" w:type="dxa"/>
            <w:tcBorders>
              <w:top w:val="single" w:sz="4" w:space="0" w:color="auto"/>
              <w:left w:val="single" w:sz="4" w:space="0" w:color="auto"/>
              <w:bottom w:val="single" w:sz="4" w:space="0" w:color="auto"/>
              <w:right w:val="single" w:sz="4" w:space="0" w:color="auto"/>
            </w:tcBorders>
          </w:tcPr>
          <w:p w14:paraId="07D8DCC4" w14:textId="320DAAFC" w:rsidR="00ED5AC9" w:rsidRPr="009C4728" w:rsidRDefault="00ED5AC9" w:rsidP="00ED5AC9">
            <w:pPr>
              <w:pStyle w:val="TAC"/>
              <w:rPr>
                <w:rFonts w:cs="Arial"/>
              </w:rPr>
            </w:pPr>
            <w:r w:rsidRPr="009C4728">
              <w:rPr>
                <w:rFonts w:cs="Arial"/>
              </w:rPr>
              <w:t>1</w:t>
            </w:r>
          </w:p>
        </w:tc>
      </w:tr>
      <w:tr w:rsidR="00ED5AC9" w:rsidRPr="009C4728" w14:paraId="07D8DCD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34EFF9D7" w:rsidR="00ED5AC9" w:rsidRPr="009C4728" w:rsidRDefault="00ED5AC9" w:rsidP="00ED5AC9">
            <w:pPr>
              <w:pStyle w:val="TAC"/>
              <w:rPr>
                <w:rFonts w:cs="Arial"/>
              </w:rPr>
            </w:pPr>
            <w:r w:rsidRPr="009C4728">
              <w:rPr>
                <w:rFonts w:cs="Arial"/>
              </w:rPr>
              <w:t>27</w:t>
            </w:r>
          </w:p>
        </w:tc>
        <w:tc>
          <w:tcPr>
            <w:tcW w:w="879" w:type="dxa"/>
            <w:tcBorders>
              <w:top w:val="single" w:sz="4" w:space="0" w:color="auto"/>
              <w:left w:val="single" w:sz="4" w:space="0" w:color="auto"/>
              <w:bottom w:val="single" w:sz="4" w:space="0" w:color="auto"/>
              <w:right w:val="single" w:sz="4" w:space="0" w:color="auto"/>
            </w:tcBorders>
          </w:tcPr>
          <w:p w14:paraId="07D8DCC7"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2E78168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C9" w14:textId="68C172AD"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CA" w14:textId="5A2350CC" w:rsidR="00ED5AC9" w:rsidRPr="009C4728" w:rsidRDefault="00ED5AC9" w:rsidP="00ED5AC9">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07D8DCCB" w14:textId="73C56965"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C" w14:textId="1B3D41DB" w:rsidR="00ED5AC9" w:rsidRPr="009C4728" w:rsidRDefault="00ED5AC9" w:rsidP="00ED5AC9">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07D8DCCD" w14:textId="5B86959B" w:rsidR="00ED5AC9" w:rsidRPr="009C4728" w:rsidRDefault="00ED5AC9" w:rsidP="00ED5AC9">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07D8DCCE" w14:textId="39AE97F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CF" w14:textId="5E4FBB18" w:rsidR="00ED5AC9" w:rsidRPr="009C4728" w:rsidRDefault="00ED5AC9" w:rsidP="00ED5AC9">
            <w:pPr>
              <w:pStyle w:val="TAL"/>
              <w:jc w:val="center"/>
              <w:rPr>
                <w:rFonts w:cs="Arial"/>
              </w:rPr>
            </w:pPr>
            <w:r w:rsidRPr="009C4728">
              <w:rPr>
                <w:rFonts w:cs="Arial"/>
              </w:rPr>
              <w:t>869 MHz</w:t>
            </w:r>
          </w:p>
        </w:tc>
        <w:tc>
          <w:tcPr>
            <w:tcW w:w="970" w:type="dxa"/>
            <w:tcBorders>
              <w:top w:val="single" w:sz="4" w:space="0" w:color="auto"/>
              <w:left w:val="single" w:sz="4" w:space="0" w:color="auto"/>
              <w:bottom w:val="single" w:sz="4" w:space="0" w:color="auto"/>
              <w:right w:val="single" w:sz="4" w:space="0" w:color="auto"/>
            </w:tcBorders>
          </w:tcPr>
          <w:p w14:paraId="5000F900" w14:textId="77777777" w:rsidR="00ED5AC9" w:rsidRPr="009C4728" w:rsidRDefault="00ED5AC9" w:rsidP="00ED5AC9">
            <w:pPr>
              <w:pStyle w:val="TAC"/>
              <w:rPr>
                <w:rFonts w:cs="Arial"/>
                <w:vertAlign w:val="superscript"/>
              </w:rPr>
            </w:pPr>
            <w:r w:rsidRPr="009C4728">
              <w:rPr>
                <w:rFonts w:cs="Arial"/>
              </w:rPr>
              <w:t>1</w:t>
            </w:r>
          </w:p>
          <w:p w14:paraId="07D8DCD1" w14:textId="622EF14C" w:rsidR="00ED5AC9" w:rsidRPr="009C4728" w:rsidRDefault="00ED5AC9" w:rsidP="00ED5AC9">
            <w:pPr>
              <w:pStyle w:val="TAC"/>
              <w:rPr>
                <w:rFonts w:cs="Arial"/>
              </w:rPr>
            </w:pPr>
            <w:r w:rsidRPr="009C4728">
              <w:rPr>
                <w:rFonts w:cs="Arial"/>
              </w:rPr>
              <w:t xml:space="preserve">(NOTE </w:t>
            </w:r>
            <w:r>
              <w:rPr>
                <w:rFonts w:cs="Arial"/>
              </w:rPr>
              <w:t>11</w:t>
            </w:r>
            <w:r w:rsidRPr="009C4728">
              <w:rPr>
                <w:rFonts w:cs="Arial"/>
              </w:rPr>
              <w:t>)</w:t>
            </w:r>
          </w:p>
        </w:tc>
      </w:tr>
      <w:tr w:rsidR="00ED5AC9" w:rsidRPr="009C4728" w14:paraId="07D8DCD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08F50BC8" w:rsidR="00ED5AC9" w:rsidRPr="009C4728" w:rsidRDefault="00ED5AC9" w:rsidP="00ED5AC9">
            <w:pPr>
              <w:pStyle w:val="TAC"/>
              <w:rPr>
                <w:rFonts w:cs="Arial"/>
              </w:rPr>
            </w:pPr>
            <w:r w:rsidRPr="009C4728">
              <w:rPr>
                <w:rFonts w:cs="Arial"/>
              </w:rPr>
              <w:t>28</w:t>
            </w:r>
          </w:p>
        </w:tc>
        <w:tc>
          <w:tcPr>
            <w:tcW w:w="879" w:type="dxa"/>
            <w:tcBorders>
              <w:top w:val="single" w:sz="4" w:space="0" w:color="auto"/>
              <w:left w:val="single" w:sz="4" w:space="0" w:color="auto"/>
              <w:bottom w:val="single" w:sz="4" w:space="0" w:color="auto"/>
              <w:right w:val="single" w:sz="4" w:space="0" w:color="auto"/>
            </w:tcBorders>
          </w:tcPr>
          <w:p w14:paraId="07D8DCD4" w14:textId="7351C388" w:rsidR="00ED5AC9" w:rsidRPr="009C4728" w:rsidRDefault="00ED5AC9" w:rsidP="00ED5AC9">
            <w:pPr>
              <w:pStyle w:val="TAC"/>
              <w:rPr>
                <w:rFonts w:cs="Arial"/>
              </w:rPr>
            </w:pPr>
            <w:r w:rsidRPr="009C4728">
              <w:rPr>
                <w:rFonts w:cs="Arial"/>
              </w:rPr>
              <w:t>n28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4FE1E9B2"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D6" w14:textId="315CC7A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D7" w14:textId="5D653BF5" w:rsidR="00ED5AC9" w:rsidRPr="009C4728" w:rsidRDefault="00ED5AC9" w:rsidP="00ED5AC9">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7D8DCD8" w14:textId="700E56D1"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D9" w14:textId="4600973A" w:rsidR="00ED5AC9" w:rsidRPr="009C4728" w:rsidRDefault="00ED5AC9" w:rsidP="00ED5AC9">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7D8DCDA" w14:textId="30BE8C5B" w:rsidR="00ED5AC9" w:rsidRPr="009C4728" w:rsidRDefault="00ED5AC9" w:rsidP="00ED5AC9">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DB" w14:textId="47DB107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DC" w14:textId="398EB02B" w:rsidR="00ED5AC9" w:rsidRPr="009C4728" w:rsidRDefault="00ED5AC9" w:rsidP="00ED5AC9">
            <w:pPr>
              <w:pStyle w:val="TAL"/>
              <w:jc w:val="center"/>
              <w:rPr>
                <w:rFonts w:cs="Arial"/>
              </w:rPr>
            </w:pPr>
            <w:r w:rsidRPr="009C4728">
              <w:rPr>
                <w:rFonts w:cs="Arial"/>
              </w:rPr>
              <w:t>803 MHz</w:t>
            </w:r>
          </w:p>
        </w:tc>
        <w:tc>
          <w:tcPr>
            <w:tcW w:w="970" w:type="dxa"/>
            <w:tcBorders>
              <w:top w:val="single" w:sz="4" w:space="0" w:color="auto"/>
              <w:left w:val="single" w:sz="4" w:space="0" w:color="auto"/>
              <w:bottom w:val="single" w:sz="4" w:space="0" w:color="auto"/>
              <w:right w:val="single" w:sz="4" w:space="0" w:color="auto"/>
            </w:tcBorders>
          </w:tcPr>
          <w:p w14:paraId="242752FA" w14:textId="77777777" w:rsidR="00ED5AC9" w:rsidRPr="009C4728" w:rsidRDefault="00ED5AC9" w:rsidP="00ED5AC9">
            <w:pPr>
              <w:pStyle w:val="TAC"/>
              <w:rPr>
                <w:rFonts w:cs="Arial"/>
                <w:vertAlign w:val="superscript"/>
              </w:rPr>
            </w:pPr>
            <w:r w:rsidRPr="009C4728">
              <w:rPr>
                <w:rFonts w:cs="Arial"/>
              </w:rPr>
              <w:t>1</w:t>
            </w:r>
          </w:p>
          <w:p w14:paraId="07D8DCDE" w14:textId="13A7047C" w:rsidR="00ED5AC9" w:rsidRPr="009C4728" w:rsidRDefault="00ED5AC9" w:rsidP="00ED5AC9">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ED5AC9" w:rsidRPr="009C4728" w14:paraId="07D8DCE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5263D0EE" w:rsidR="00ED5AC9" w:rsidRPr="009C4728" w:rsidRDefault="00ED5AC9" w:rsidP="00ED5AC9">
            <w:pPr>
              <w:pStyle w:val="TAC"/>
              <w:rPr>
                <w:rFonts w:cs="Arial"/>
              </w:rPr>
            </w:pPr>
            <w:r w:rsidRPr="009C4728">
              <w:rPr>
                <w:rFonts w:cs="Arial"/>
              </w:rPr>
              <w:t>29</w:t>
            </w:r>
          </w:p>
        </w:tc>
        <w:tc>
          <w:tcPr>
            <w:tcW w:w="879" w:type="dxa"/>
            <w:tcBorders>
              <w:top w:val="single" w:sz="4" w:space="0" w:color="auto"/>
              <w:left w:val="single" w:sz="4" w:space="0" w:color="auto"/>
              <w:bottom w:val="single" w:sz="4" w:space="0" w:color="auto"/>
              <w:right w:val="single" w:sz="4" w:space="0" w:color="auto"/>
            </w:tcBorders>
          </w:tcPr>
          <w:p w14:paraId="07D8DCE1" w14:textId="3F220C73" w:rsidR="00ED5AC9" w:rsidRPr="009C4728" w:rsidRDefault="00ED5AC9" w:rsidP="00ED5AC9">
            <w:pPr>
              <w:pStyle w:val="TAC"/>
              <w:rPr>
                <w:rFonts w:cs="Arial"/>
              </w:rPr>
            </w:pPr>
            <w:r w:rsidRPr="009C4728">
              <w:rPr>
                <w:rFonts w:cs="Arial"/>
              </w:rPr>
              <w:t>n29</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129CC50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3" w14:textId="58F86C8D" w:rsidR="00ED5AC9" w:rsidRPr="009C4728" w:rsidRDefault="00ED5AC9" w:rsidP="00ED5AC9">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07D8DCE4" w14:textId="5A74BB55"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07D8DCE5" w14:textId="7CCBE334" w:rsidR="00ED5AC9" w:rsidRPr="009C4728" w:rsidRDefault="00ED5AC9" w:rsidP="00ED5AC9">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07D8DCE6" w14:textId="68947738"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E7" w14:textId="1C125EBD" w:rsidR="00ED5AC9" w:rsidRPr="009C4728" w:rsidRDefault="00ED5AC9" w:rsidP="00ED5AC9">
            <w:pPr>
              <w:pStyle w:val="TAL"/>
              <w:jc w:val="center"/>
              <w:rPr>
                <w:rFonts w:cs="Arial"/>
              </w:rPr>
            </w:pPr>
            <w:r w:rsidRPr="009C4728">
              <w:rPr>
                <w:rFonts w:cs="Arial"/>
                <w:lang w:eastAsia="zh-CN"/>
              </w:rPr>
              <w:t>728 MHz</w:t>
            </w:r>
          </w:p>
        </w:tc>
        <w:tc>
          <w:tcPr>
            <w:tcW w:w="970" w:type="dxa"/>
            <w:tcBorders>
              <w:top w:val="single" w:sz="4" w:space="0" w:color="auto"/>
              <w:left w:val="single" w:sz="4" w:space="0" w:color="auto"/>
              <w:bottom w:val="single" w:sz="4" w:space="0" w:color="auto"/>
              <w:right w:val="single" w:sz="4" w:space="0" w:color="auto"/>
            </w:tcBorders>
          </w:tcPr>
          <w:p w14:paraId="4CD15F53" w14:textId="77777777" w:rsidR="00ED5AC9" w:rsidRPr="009C4728" w:rsidRDefault="00ED5AC9" w:rsidP="00ED5AC9">
            <w:pPr>
              <w:pStyle w:val="TAC"/>
              <w:rPr>
                <w:rFonts w:cs="Arial"/>
              </w:rPr>
            </w:pPr>
            <w:r w:rsidRPr="009C4728">
              <w:rPr>
                <w:rFonts w:cs="Arial"/>
              </w:rPr>
              <w:t>1</w:t>
            </w:r>
          </w:p>
          <w:p w14:paraId="07D8DCE9" w14:textId="1742D250" w:rsidR="00ED5AC9" w:rsidRPr="009C4728" w:rsidRDefault="00ED5AC9" w:rsidP="00ED5AC9">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ED5AC9" w:rsidRPr="009C4728" w14:paraId="07D8DCF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67A8648A" w:rsidR="00ED5AC9" w:rsidRPr="009C4728" w:rsidRDefault="00ED5AC9" w:rsidP="00ED5AC9">
            <w:pPr>
              <w:pStyle w:val="TAC"/>
              <w:rPr>
                <w:rFonts w:cs="Arial"/>
              </w:rPr>
            </w:pPr>
            <w:r w:rsidRPr="009C4728">
              <w:rPr>
                <w:rFonts w:cs="Arial"/>
              </w:rPr>
              <w:t>30</w:t>
            </w:r>
          </w:p>
        </w:tc>
        <w:tc>
          <w:tcPr>
            <w:tcW w:w="879" w:type="dxa"/>
            <w:tcBorders>
              <w:top w:val="single" w:sz="4" w:space="0" w:color="auto"/>
              <w:left w:val="single" w:sz="4" w:space="0" w:color="auto"/>
              <w:bottom w:val="single" w:sz="4" w:space="0" w:color="auto"/>
              <w:right w:val="single" w:sz="4" w:space="0" w:color="auto"/>
            </w:tcBorders>
          </w:tcPr>
          <w:p w14:paraId="07D8DCEC" w14:textId="43B39744" w:rsidR="00ED5AC9" w:rsidRPr="009C4728" w:rsidRDefault="00ED5AC9" w:rsidP="00ED5AC9">
            <w:pPr>
              <w:pStyle w:val="TAC"/>
              <w:rPr>
                <w:rFonts w:cs="Arial"/>
              </w:rPr>
            </w:pPr>
            <w:r w:rsidRPr="009C4728">
              <w:rPr>
                <w:rFonts w:cs="Arial"/>
              </w:rPr>
              <w:t>n30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429EB80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E" w14:textId="3415BBD0"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EF" w14:textId="77AC2873" w:rsidR="00ED5AC9" w:rsidRPr="009C4728" w:rsidRDefault="00ED5AC9" w:rsidP="00ED5AC9">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07D8DCF0" w14:textId="5861546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1" w14:textId="25097AAF" w:rsidR="00ED5AC9" w:rsidRPr="009C4728" w:rsidRDefault="00ED5AC9" w:rsidP="00ED5AC9">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07D8DCF2" w14:textId="5E334A39" w:rsidR="00ED5AC9" w:rsidRPr="009C4728" w:rsidRDefault="00ED5AC9" w:rsidP="00ED5AC9">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07D8DCF3" w14:textId="29AEAEA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F4" w14:textId="7DA18EBA" w:rsidR="00ED5AC9" w:rsidRPr="009C4728" w:rsidRDefault="00ED5AC9" w:rsidP="00ED5AC9">
            <w:pPr>
              <w:pStyle w:val="TAL"/>
              <w:jc w:val="center"/>
              <w:rPr>
                <w:rFonts w:cs="Arial"/>
              </w:rPr>
            </w:pPr>
            <w:r w:rsidRPr="009C4728">
              <w:rPr>
                <w:rFonts w:cs="Arial"/>
              </w:rPr>
              <w:t>2360 MHz</w:t>
            </w:r>
          </w:p>
        </w:tc>
        <w:tc>
          <w:tcPr>
            <w:tcW w:w="970" w:type="dxa"/>
            <w:tcBorders>
              <w:top w:val="single" w:sz="4" w:space="0" w:color="auto"/>
              <w:left w:val="single" w:sz="4" w:space="0" w:color="auto"/>
              <w:bottom w:val="single" w:sz="4" w:space="0" w:color="auto"/>
              <w:right w:val="single" w:sz="4" w:space="0" w:color="auto"/>
            </w:tcBorders>
          </w:tcPr>
          <w:p w14:paraId="65A3C07C" w14:textId="77777777" w:rsidR="00ED5AC9" w:rsidRPr="009C4728" w:rsidRDefault="00ED5AC9" w:rsidP="00ED5AC9">
            <w:pPr>
              <w:pStyle w:val="TAC"/>
              <w:rPr>
                <w:rFonts w:cs="Arial"/>
                <w:vertAlign w:val="superscript"/>
              </w:rPr>
            </w:pPr>
            <w:r w:rsidRPr="009C4728">
              <w:rPr>
                <w:rFonts w:cs="Arial"/>
              </w:rPr>
              <w:t>1</w:t>
            </w:r>
          </w:p>
          <w:p w14:paraId="07D8DCF6" w14:textId="561C48BC" w:rsidR="00ED5AC9" w:rsidRPr="009C4728" w:rsidRDefault="00ED5AC9" w:rsidP="00ED5AC9">
            <w:pPr>
              <w:pStyle w:val="TAC"/>
              <w:rPr>
                <w:rFonts w:cs="Arial"/>
              </w:rPr>
            </w:pPr>
            <w:r w:rsidRPr="009C4728">
              <w:rPr>
                <w:rFonts w:cs="Arial"/>
              </w:rPr>
              <w:t>(NOTE 2)</w:t>
            </w:r>
          </w:p>
        </w:tc>
      </w:tr>
      <w:tr w:rsidR="00ED5AC9" w:rsidRPr="009C4728" w14:paraId="07D8DD0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47D4A862" w:rsidR="00ED5AC9" w:rsidRPr="009C4728" w:rsidRDefault="00ED5AC9" w:rsidP="00ED5AC9">
            <w:pPr>
              <w:pStyle w:val="TAC"/>
              <w:rPr>
                <w:rFonts w:cs="Arial"/>
              </w:rPr>
            </w:pPr>
            <w:r w:rsidRPr="009C4728">
              <w:rPr>
                <w:rFonts w:cs="Arial"/>
              </w:rPr>
              <w:t>31</w:t>
            </w:r>
          </w:p>
        </w:tc>
        <w:tc>
          <w:tcPr>
            <w:tcW w:w="879" w:type="dxa"/>
            <w:tcBorders>
              <w:top w:val="single" w:sz="4" w:space="0" w:color="auto"/>
              <w:left w:val="single" w:sz="4" w:space="0" w:color="auto"/>
              <w:bottom w:val="single" w:sz="4" w:space="0" w:color="auto"/>
              <w:right w:val="single" w:sz="4" w:space="0" w:color="auto"/>
            </w:tcBorders>
          </w:tcPr>
          <w:p w14:paraId="07D8DCF9"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48D62953"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FB" w14:textId="199201B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FC" w14:textId="7C70796F" w:rsidR="00ED5AC9" w:rsidRPr="009C4728" w:rsidRDefault="00ED5AC9" w:rsidP="00ED5AC9">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07D8DCFD" w14:textId="5EAEF222"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E" w14:textId="2CEF19E9" w:rsidR="00ED5AC9" w:rsidRPr="009C4728" w:rsidRDefault="00ED5AC9" w:rsidP="00ED5AC9">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07D8DCFF" w14:textId="05514C47" w:rsidR="00ED5AC9" w:rsidRPr="009C4728" w:rsidRDefault="00ED5AC9" w:rsidP="00ED5AC9">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7D8DD00" w14:textId="4DF100CF"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01" w14:textId="1D48892F" w:rsidR="00ED5AC9" w:rsidRPr="009C4728" w:rsidRDefault="00ED5AC9" w:rsidP="00ED5AC9">
            <w:pPr>
              <w:pStyle w:val="TAL"/>
              <w:jc w:val="center"/>
              <w:rPr>
                <w:rFonts w:cs="Arial"/>
              </w:rPr>
            </w:pPr>
            <w:r w:rsidRPr="009C4728">
              <w:rPr>
                <w:rFonts w:cs="Arial"/>
              </w:rPr>
              <w:t>467.5 MHz</w:t>
            </w:r>
          </w:p>
        </w:tc>
        <w:tc>
          <w:tcPr>
            <w:tcW w:w="970" w:type="dxa"/>
            <w:tcBorders>
              <w:top w:val="single" w:sz="4" w:space="0" w:color="auto"/>
              <w:left w:val="single" w:sz="4" w:space="0" w:color="auto"/>
              <w:bottom w:val="single" w:sz="4" w:space="0" w:color="auto"/>
              <w:right w:val="single" w:sz="4" w:space="0" w:color="auto"/>
            </w:tcBorders>
          </w:tcPr>
          <w:p w14:paraId="25EA583C" w14:textId="77777777" w:rsidR="00ED5AC9" w:rsidRPr="009C4728" w:rsidRDefault="00ED5AC9" w:rsidP="00ED5AC9">
            <w:pPr>
              <w:pStyle w:val="TAC"/>
              <w:rPr>
                <w:rFonts w:cs="Arial"/>
                <w:vertAlign w:val="superscript"/>
              </w:rPr>
            </w:pPr>
            <w:r w:rsidRPr="009C4728">
              <w:rPr>
                <w:rFonts w:cs="Arial"/>
              </w:rPr>
              <w:t>1</w:t>
            </w:r>
          </w:p>
          <w:p w14:paraId="07D8DD03" w14:textId="3DEBE9EB" w:rsidR="00ED5AC9" w:rsidRPr="009C4728" w:rsidRDefault="00ED5AC9" w:rsidP="00ED5AC9">
            <w:pPr>
              <w:pStyle w:val="TAC"/>
              <w:rPr>
                <w:rFonts w:cs="Arial"/>
              </w:rPr>
            </w:pPr>
            <w:r w:rsidRPr="009C4728">
              <w:rPr>
                <w:rFonts w:cs="Arial"/>
              </w:rPr>
              <w:t xml:space="preserve">(NOTE </w:t>
            </w:r>
            <w:r>
              <w:rPr>
                <w:rFonts w:cs="Arial"/>
              </w:rPr>
              <w:t>13</w:t>
            </w:r>
            <w:r w:rsidRPr="009C4728">
              <w:rPr>
                <w:rFonts w:cs="Arial"/>
              </w:rPr>
              <w:t>)</w:t>
            </w:r>
          </w:p>
        </w:tc>
      </w:tr>
      <w:tr w:rsidR="00ED5AC9" w:rsidRPr="009C4728" w14:paraId="07D8DD1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0B5F5CD" w14:textId="77777777" w:rsidR="00ED5AC9" w:rsidRPr="009C4728" w:rsidRDefault="00ED5AC9" w:rsidP="00ED5AC9">
            <w:pPr>
              <w:pStyle w:val="TAC"/>
              <w:rPr>
                <w:rFonts w:cs="Arial"/>
              </w:rPr>
            </w:pPr>
            <w:r w:rsidRPr="009C4728">
              <w:rPr>
                <w:rFonts w:cs="Arial"/>
              </w:rPr>
              <w:t>32</w:t>
            </w:r>
          </w:p>
          <w:p w14:paraId="07D8DD06" w14:textId="0FA3A30D"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07"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4F7B0398" w:rsidR="00ED5AC9" w:rsidRPr="009C4728" w:rsidRDefault="00ED5AC9" w:rsidP="00ED5AC9">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09" w14:textId="3A61BEB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0A"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0B" w14:textId="22794E6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0C"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0D" w14:textId="764A1833" w:rsidR="00ED5AC9" w:rsidRPr="009C4728" w:rsidRDefault="00ED5AC9" w:rsidP="00ED5AC9">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07D8DD0E" w14:textId="7F0A767C"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0F" w14:textId="293B81D4" w:rsidR="00ED5AC9" w:rsidRPr="009C4728" w:rsidRDefault="00ED5AC9" w:rsidP="00ED5AC9">
            <w:pPr>
              <w:pStyle w:val="TAL"/>
              <w:jc w:val="center"/>
              <w:rPr>
                <w:rFonts w:cs="Arial"/>
              </w:rPr>
            </w:pPr>
            <w:r w:rsidRPr="009C4728">
              <w:rPr>
                <w:rFonts w:cs="Arial"/>
              </w:rPr>
              <w:t>1496 MHz</w:t>
            </w:r>
          </w:p>
        </w:tc>
        <w:tc>
          <w:tcPr>
            <w:tcW w:w="970" w:type="dxa"/>
            <w:tcBorders>
              <w:top w:val="single" w:sz="4" w:space="0" w:color="auto"/>
              <w:left w:val="single" w:sz="4" w:space="0" w:color="auto"/>
              <w:bottom w:val="single" w:sz="4" w:space="0" w:color="auto"/>
              <w:right w:val="single" w:sz="4" w:space="0" w:color="auto"/>
            </w:tcBorders>
          </w:tcPr>
          <w:p w14:paraId="22A7A1F4" w14:textId="77777777" w:rsidR="00ED5AC9" w:rsidRPr="009C4728" w:rsidRDefault="00ED5AC9" w:rsidP="00ED5AC9">
            <w:pPr>
              <w:pStyle w:val="TAC"/>
              <w:rPr>
                <w:vertAlign w:val="superscript"/>
              </w:rPr>
            </w:pPr>
            <w:r w:rsidRPr="009C4728">
              <w:t>1</w:t>
            </w:r>
          </w:p>
          <w:p w14:paraId="07D8DD11" w14:textId="1E79B922" w:rsidR="00ED5AC9" w:rsidRPr="009C4728" w:rsidRDefault="00ED5AC9" w:rsidP="00ED5AC9">
            <w:pPr>
              <w:pStyle w:val="TAC"/>
            </w:pPr>
            <w:r w:rsidRPr="009C4728">
              <w:t xml:space="preserve">(NOTE </w:t>
            </w:r>
            <w:r>
              <w:rPr>
                <w:rFonts w:eastAsia="MS Mincho"/>
                <w:lang w:eastAsia="ja-JP"/>
              </w:rPr>
              <w:t>12</w:t>
            </w:r>
            <w:r w:rsidRPr="009C4728">
              <w:t>)</w:t>
            </w:r>
          </w:p>
        </w:tc>
      </w:tr>
      <w:tr w:rsidR="00ED5AC9" w:rsidRPr="009C4728" w14:paraId="07D8DD19"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01CE843A" w:rsidR="00ED5AC9" w:rsidRPr="009C4728" w:rsidRDefault="00ED5AC9" w:rsidP="00ED5AC9">
            <w:pPr>
              <w:pStyle w:val="TAC"/>
              <w:rPr>
                <w:rFonts w:cs="Arial"/>
              </w:rPr>
            </w:pPr>
            <w:r w:rsidRPr="009C4728">
              <w:rPr>
                <w:rFonts w:cs="Arial"/>
              </w:rPr>
              <w:lastRenderedPageBreak/>
              <w:t>64</w:t>
            </w:r>
          </w:p>
        </w:tc>
        <w:tc>
          <w:tcPr>
            <w:tcW w:w="879" w:type="dxa"/>
            <w:tcBorders>
              <w:top w:val="single" w:sz="4" w:space="0" w:color="auto"/>
              <w:left w:val="single" w:sz="4" w:space="0" w:color="auto"/>
              <w:bottom w:val="single" w:sz="4" w:space="0" w:color="auto"/>
              <w:right w:val="single" w:sz="4" w:space="0" w:color="auto"/>
            </w:tcBorders>
          </w:tcPr>
          <w:p w14:paraId="07D8DD1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77777777" w:rsidR="00ED5AC9" w:rsidRPr="009C4728" w:rsidRDefault="00ED5AC9" w:rsidP="00ED5AC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77777777" w:rsidR="00ED5AC9" w:rsidRPr="009C4728" w:rsidRDefault="00ED5AC9" w:rsidP="00ED5AC9">
            <w:pPr>
              <w:pStyle w:val="TAC"/>
              <w:rPr>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07D8DD17" w14:textId="7C6FEF01" w:rsidR="00ED5AC9" w:rsidRPr="009C4728" w:rsidRDefault="00ED5AC9" w:rsidP="00ED5AC9">
            <w:pPr>
              <w:pStyle w:val="TAL"/>
              <w:jc w:val="center"/>
              <w:rPr>
                <w:rFonts w:cs="Arial"/>
              </w:rPr>
            </w:pPr>
            <w:r w:rsidRPr="009C4728">
              <w:rPr>
                <w:rFonts w:cs="Arial"/>
              </w:rPr>
              <w:t>Reserved</w:t>
            </w:r>
          </w:p>
        </w:tc>
        <w:tc>
          <w:tcPr>
            <w:tcW w:w="970" w:type="dxa"/>
            <w:tcBorders>
              <w:top w:val="single" w:sz="4" w:space="0" w:color="auto"/>
              <w:left w:val="single" w:sz="4" w:space="0" w:color="auto"/>
              <w:bottom w:val="single" w:sz="4" w:space="0" w:color="auto"/>
              <w:right w:val="single" w:sz="4" w:space="0" w:color="auto"/>
            </w:tcBorders>
          </w:tcPr>
          <w:p w14:paraId="07D8DD18" w14:textId="77777777" w:rsidR="00ED5AC9" w:rsidRPr="009C4728" w:rsidRDefault="00ED5AC9" w:rsidP="00ED5AC9">
            <w:pPr>
              <w:pStyle w:val="TAC"/>
              <w:rPr>
                <w:rFonts w:cs="Arial"/>
              </w:rPr>
            </w:pPr>
          </w:p>
        </w:tc>
      </w:tr>
      <w:tr w:rsidR="00ED5AC9" w:rsidRPr="009C4728" w14:paraId="07D8DD26"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0C8C6E49" w:rsidR="00ED5AC9" w:rsidRPr="009C4728" w:rsidRDefault="00ED5AC9" w:rsidP="00ED5AC9">
            <w:pPr>
              <w:pStyle w:val="TAC"/>
              <w:rPr>
                <w:rFonts w:cs="Arial"/>
              </w:rPr>
            </w:pPr>
            <w:r w:rsidRPr="009C4728">
              <w:rPr>
                <w:rFonts w:cs="Arial"/>
              </w:rPr>
              <w:t>65</w:t>
            </w:r>
          </w:p>
        </w:tc>
        <w:tc>
          <w:tcPr>
            <w:tcW w:w="879" w:type="dxa"/>
            <w:tcBorders>
              <w:top w:val="single" w:sz="4" w:space="0" w:color="auto"/>
              <w:left w:val="single" w:sz="4" w:space="0" w:color="auto"/>
              <w:bottom w:val="single" w:sz="4" w:space="0" w:color="auto"/>
              <w:right w:val="single" w:sz="4" w:space="0" w:color="auto"/>
            </w:tcBorders>
          </w:tcPr>
          <w:p w14:paraId="07D8DD1B" w14:textId="10060B35" w:rsidR="00ED5AC9" w:rsidRPr="009C4728" w:rsidRDefault="00ED5AC9" w:rsidP="00ED5AC9">
            <w:pPr>
              <w:pStyle w:val="TAC"/>
              <w:rPr>
                <w:rFonts w:cs="Arial"/>
              </w:rPr>
            </w:pPr>
            <w:r w:rsidRPr="009C4728">
              <w:rPr>
                <w:rFonts w:cs="Arial"/>
              </w:rPr>
              <w:t>n65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419368F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1D" w14:textId="54745D6A"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1E" w14:textId="539257D7" w:rsidR="00ED5AC9" w:rsidRPr="009C4728" w:rsidRDefault="00ED5AC9" w:rsidP="00ED5AC9">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D1F" w14:textId="3C57302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20" w14:textId="564B1E8E" w:rsidR="00ED5AC9" w:rsidRPr="009C4728" w:rsidRDefault="00ED5AC9" w:rsidP="00ED5AC9">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07D8DD21" w14:textId="232188E3"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22" w14:textId="3C95C99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23" w14:textId="7D2082F9"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2FB393D1" w14:textId="77777777" w:rsidR="00ED5AC9" w:rsidRPr="009C4728" w:rsidRDefault="00ED5AC9" w:rsidP="00ED5AC9">
            <w:pPr>
              <w:pStyle w:val="TAC"/>
              <w:rPr>
                <w:rFonts w:cs="Arial"/>
              </w:rPr>
            </w:pPr>
            <w:r w:rsidRPr="009C4728">
              <w:rPr>
                <w:rFonts w:cs="Arial"/>
              </w:rPr>
              <w:t>1</w:t>
            </w:r>
          </w:p>
          <w:p w14:paraId="07D8DD25" w14:textId="173A8727" w:rsidR="00ED5AC9" w:rsidRPr="009C4728" w:rsidRDefault="00ED5AC9" w:rsidP="00ED5AC9">
            <w:pPr>
              <w:pStyle w:val="TAC"/>
              <w:rPr>
                <w:rFonts w:cs="Arial"/>
              </w:rPr>
            </w:pPr>
            <w:r w:rsidRPr="009C4728">
              <w:rPr>
                <w:rFonts w:cs="Arial"/>
              </w:rPr>
              <w:t>(NOTE 4)</w:t>
            </w:r>
          </w:p>
        </w:tc>
      </w:tr>
      <w:tr w:rsidR="00ED5AC9" w:rsidRPr="009C4728" w14:paraId="07D8DD3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0C65FB6" w14:textId="77777777" w:rsidR="00ED5AC9" w:rsidRPr="009C4728" w:rsidRDefault="00ED5AC9" w:rsidP="00ED5AC9">
            <w:pPr>
              <w:pStyle w:val="TAC"/>
              <w:rPr>
                <w:rFonts w:cs="Arial"/>
              </w:rPr>
            </w:pPr>
            <w:r w:rsidRPr="009C4728">
              <w:rPr>
                <w:rFonts w:cs="Arial"/>
              </w:rPr>
              <w:t>66</w:t>
            </w:r>
          </w:p>
          <w:p w14:paraId="07D8DD28" w14:textId="3552AA00"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29" w14:textId="11AB41F6" w:rsidR="00ED5AC9" w:rsidRPr="009C4728" w:rsidRDefault="00ED5AC9" w:rsidP="00ED5AC9">
            <w:pPr>
              <w:pStyle w:val="TAC"/>
              <w:rPr>
                <w:rFonts w:cs="Arial"/>
              </w:rPr>
            </w:pPr>
            <w:r w:rsidRPr="009C4728">
              <w:rPr>
                <w:rFonts w:cs="Arial"/>
              </w:rPr>
              <w:t>n66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288B006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2B" w14:textId="1C367090"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2C" w14:textId="7817A9B4" w:rsidR="00ED5AC9" w:rsidRPr="009C4728" w:rsidRDefault="00ED5AC9" w:rsidP="00ED5AC9">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D2D" w14:textId="3DF561A0" w:rsidR="00ED5AC9" w:rsidRPr="009C4728" w:rsidRDefault="00ED5AC9" w:rsidP="00ED5AC9">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2E" w14:textId="1BEE481F" w:rsidR="00ED5AC9" w:rsidRPr="009C4728" w:rsidRDefault="00ED5AC9" w:rsidP="00ED5AC9">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07D8DD2F" w14:textId="162BF42B"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30" w14:textId="336290A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31" w14:textId="0DBF9B49"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C817F4C" w14:textId="77777777" w:rsidR="00ED5AC9" w:rsidRPr="009C4728" w:rsidRDefault="00ED5AC9" w:rsidP="00ED5AC9">
            <w:pPr>
              <w:pStyle w:val="TAC"/>
              <w:rPr>
                <w:rFonts w:cs="Arial"/>
                <w:vertAlign w:val="superscript"/>
              </w:rPr>
            </w:pPr>
            <w:r w:rsidRPr="009C4728">
              <w:rPr>
                <w:rFonts w:cs="Arial"/>
              </w:rPr>
              <w:t>1</w:t>
            </w:r>
          </w:p>
          <w:p w14:paraId="07D8DD33" w14:textId="6EFD6803" w:rsidR="00ED5AC9" w:rsidRPr="009C4728" w:rsidRDefault="00ED5AC9" w:rsidP="00ED5AC9">
            <w:pPr>
              <w:pStyle w:val="TAC"/>
              <w:rPr>
                <w:rFonts w:cs="Arial"/>
              </w:rPr>
            </w:pPr>
            <w:r w:rsidRPr="009C4728">
              <w:rPr>
                <w:rFonts w:cs="Arial"/>
              </w:rPr>
              <w:t>(NOTE 4)</w:t>
            </w:r>
          </w:p>
        </w:tc>
      </w:tr>
      <w:tr w:rsidR="00ED5AC9" w:rsidRPr="009C4728" w14:paraId="07D8DD4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F8B8195" w14:textId="77777777" w:rsidR="00ED5AC9" w:rsidRPr="009C4728" w:rsidRDefault="00ED5AC9" w:rsidP="00ED5AC9">
            <w:pPr>
              <w:pStyle w:val="TAC"/>
              <w:rPr>
                <w:rFonts w:cs="Arial"/>
              </w:rPr>
            </w:pPr>
            <w:r w:rsidRPr="009C4728">
              <w:rPr>
                <w:rFonts w:cs="Arial"/>
              </w:rPr>
              <w:t>67</w:t>
            </w:r>
          </w:p>
          <w:p w14:paraId="07D8DD36" w14:textId="25F72D36"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37" w14:textId="168E42AB" w:rsidR="00ED5AC9" w:rsidRPr="009C4728" w:rsidRDefault="00ED5AC9" w:rsidP="00ED5AC9">
            <w:pPr>
              <w:pStyle w:val="TAC"/>
              <w:rPr>
                <w:rFonts w:cs="Arial"/>
              </w:rPr>
            </w:pPr>
            <w:r>
              <w:rPr>
                <w:rFonts w:cs="Arial"/>
              </w:rPr>
              <w:t>n67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39"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3A"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3B" w14:textId="7777777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3C"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3D" w14:textId="77777777" w:rsidR="00ED5AC9" w:rsidRPr="009C4728" w:rsidRDefault="00ED5AC9" w:rsidP="00ED5AC9">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07D8DD3E"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3F" w14:textId="77777777" w:rsidR="00ED5AC9" w:rsidRPr="009C4728" w:rsidRDefault="00ED5AC9" w:rsidP="00ED5AC9">
            <w:pPr>
              <w:pStyle w:val="TAL"/>
              <w:jc w:val="center"/>
              <w:rPr>
                <w:rFonts w:cs="Arial"/>
              </w:rPr>
            </w:pPr>
            <w:r w:rsidRPr="009C4728">
              <w:rPr>
                <w:rFonts w:cs="Arial"/>
              </w:rPr>
              <w:t>758 MHz</w:t>
            </w:r>
          </w:p>
        </w:tc>
        <w:tc>
          <w:tcPr>
            <w:tcW w:w="970" w:type="dxa"/>
            <w:tcBorders>
              <w:top w:val="single" w:sz="4" w:space="0" w:color="auto"/>
              <w:left w:val="single" w:sz="4" w:space="0" w:color="auto"/>
              <w:bottom w:val="single" w:sz="4" w:space="0" w:color="auto"/>
              <w:right w:val="single" w:sz="4" w:space="0" w:color="auto"/>
            </w:tcBorders>
          </w:tcPr>
          <w:p w14:paraId="1233AC0B" w14:textId="77777777" w:rsidR="00ED5AC9" w:rsidRPr="009C4728" w:rsidRDefault="00ED5AC9" w:rsidP="00ED5AC9">
            <w:pPr>
              <w:pStyle w:val="TAC"/>
              <w:rPr>
                <w:rFonts w:cs="Arial"/>
              </w:rPr>
            </w:pPr>
            <w:r w:rsidRPr="009C4728">
              <w:rPr>
                <w:rFonts w:cs="Arial"/>
              </w:rPr>
              <w:t>1</w:t>
            </w:r>
          </w:p>
          <w:p w14:paraId="07D8DD41" w14:textId="3EC0223F" w:rsidR="00ED5AC9" w:rsidRPr="009C4728" w:rsidRDefault="00ED5AC9" w:rsidP="00ED5AC9">
            <w:pPr>
              <w:pStyle w:val="TAC"/>
              <w:rPr>
                <w:rFonts w:cs="Arial"/>
              </w:rPr>
            </w:pPr>
            <w:r w:rsidRPr="009C4728">
              <w:rPr>
                <w:rFonts w:cs="Arial"/>
              </w:rPr>
              <w:t xml:space="preserve">(NOTE </w:t>
            </w:r>
            <w:r>
              <w:rPr>
                <w:rFonts w:cs="Arial"/>
              </w:rPr>
              <w:t>11</w:t>
            </w:r>
            <w:r w:rsidRPr="009C4728">
              <w:rPr>
                <w:rFonts w:cs="Arial"/>
              </w:rPr>
              <w:t>)</w:t>
            </w:r>
          </w:p>
        </w:tc>
      </w:tr>
      <w:tr w:rsidR="00ED5AC9" w:rsidRPr="009C4728" w14:paraId="07D8DD4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77777777" w:rsidR="00ED5AC9" w:rsidRPr="009C4728" w:rsidRDefault="00ED5AC9" w:rsidP="00ED5AC9">
            <w:pPr>
              <w:pStyle w:val="TAC"/>
              <w:rPr>
                <w:rFonts w:cs="Arial"/>
              </w:rPr>
            </w:pPr>
            <w:r w:rsidRPr="009C4728">
              <w:rPr>
                <w:rFonts w:cs="Arial"/>
              </w:rPr>
              <w:t>68</w:t>
            </w:r>
          </w:p>
        </w:tc>
        <w:tc>
          <w:tcPr>
            <w:tcW w:w="879" w:type="dxa"/>
            <w:tcBorders>
              <w:top w:val="single" w:sz="4" w:space="0" w:color="auto"/>
              <w:left w:val="single" w:sz="4" w:space="0" w:color="auto"/>
              <w:bottom w:val="single" w:sz="4" w:space="0" w:color="auto"/>
              <w:right w:val="single" w:sz="4" w:space="0" w:color="auto"/>
            </w:tcBorders>
          </w:tcPr>
          <w:p w14:paraId="07D8DD4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46"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47" w14:textId="77777777" w:rsidR="00ED5AC9" w:rsidRPr="009C4728" w:rsidRDefault="00ED5AC9" w:rsidP="00ED5AC9">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07D8DD48" w14:textId="77777777" w:rsidR="00ED5AC9" w:rsidRPr="009C4728" w:rsidRDefault="00ED5AC9" w:rsidP="00ED5AC9">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49" w14:textId="77777777" w:rsidR="00ED5AC9" w:rsidRPr="009C4728" w:rsidRDefault="00ED5AC9" w:rsidP="00ED5AC9">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07D8DD4A" w14:textId="77777777" w:rsidR="00ED5AC9" w:rsidRPr="009C4728" w:rsidRDefault="00ED5AC9" w:rsidP="00ED5AC9">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07D8DD4B"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4C" w14:textId="77777777" w:rsidR="00ED5AC9" w:rsidRPr="009C4728" w:rsidRDefault="00ED5AC9" w:rsidP="00ED5AC9">
            <w:pPr>
              <w:pStyle w:val="TAL"/>
              <w:jc w:val="center"/>
              <w:rPr>
                <w:rFonts w:cs="Arial"/>
              </w:rPr>
            </w:pPr>
            <w:r w:rsidRPr="009C4728">
              <w:rPr>
                <w:rFonts w:cs="Arial"/>
              </w:rPr>
              <w:t>783 MHz</w:t>
            </w:r>
          </w:p>
        </w:tc>
        <w:tc>
          <w:tcPr>
            <w:tcW w:w="970" w:type="dxa"/>
            <w:tcBorders>
              <w:top w:val="single" w:sz="4" w:space="0" w:color="auto"/>
              <w:left w:val="single" w:sz="4" w:space="0" w:color="auto"/>
              <w:bottom w:val="single" w:sz="4" w:space="0" w:color="auto"/>
              <w:right w:val="single" w:sz="4" w:space="0" w:color="auto"/>
            </w:tcBorders>
          </w:tcPr>
          <w:p w14:paraId="0E789C1B" w14:textId="77777777" w:rsidR="00ED5AC9" w:rsidRPr="009C4728" w:rsidRDefault="00ED5AC9" w:rsidP="00ED5AC9">
            <w:pPr>
              <w:pStyle w:val="TAC"/>
              <w:rPr>
                <w:rFonts w:cs="Arial"/>
                <w:vertAlign w:val="superscript"/>
              </w:rPr>
            </w:pPr>
            <w:r w:rsidRPr="009C4728">
              <w:rPr>
                <w:rFonts w:cs="Arial"/>
              </w:rPr>
              <w:t>1</w:t>
            </w:r>
          </w:p>
          <w:p w14:paraId="07D8DD4E" w14:textId="6BEE9D01" w:rsidR="00ED5AC9" w:rsidRPr="009C4728" w:rsidRDefault="00ED5AC9" w:rsidP="00ED5AC9">
            <w:pPr>
              <w:pStyle w:val="TAC"/>
              <w:rPr>
                <w:rFonts w:cs="Arial"/>
              </w:rPr>
            </w:pPr>
            <w:r w:rsidRPr="009C4728">
              <w:rPr>
                <w:rFonts w:cs="Arial"/>
              </w:rPr>
              <w:t xml:space="preserve">(NOTE </w:t>
            </w:r>
            <w:r>
              <w:rPr>
                <w:rFonts w:cs="Arial"/>
              </w:rPr>
              <w:t>11</w:t>
            </w:r>
            <w:r w:rsidRPr="009C4728">
              <w:rPr>
                <w:rFonts w:cs="Arial"/>
              </w:rPr>
              <w:t>)</w:t>
            </w:r>
          </w:p>
        </w:tc>
      </w:tr>
      <w:tr w:rsidR="00ED5AC9" w:rsidRPr="009C4728" w14:paraId="07D8DD5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77777777" w:rsidR="00ED5AC9" w:rsidRPr="009C4728" w:rsidRDefault="00ED5AC9" w:rsidP="00ED5AC9">
            <w:pPr>
              <w:pStyle w:val="TAC"/>
              <w:rPr>
                <w:rFonts w:cs="Arial"/>
              </w:rPr>
            </w:pPr>
            <w:r w:rsidRPr="009C4728">
              <w:rPr>
                <w:rFonts w:cs="Arial"/>
              </w:rPr>
              <w:t>69</w:t>
            </w:r>
          </w:p>
        </w:tc>
        <w:tc>
          <w:tcPr>
            <w:tcW w:w="879" w:type="dxa"/>
            <w:tcBorders>
              <w:top w:val="single" w:sz="4" w:space="0" w:color="auto"/>
              <w:left w:val="single" w:sz="4" w:space="0" w:color="auto"/>
              <w:bottom w:val="single" w:sz="4" w:space="0" w:color="auto"/>
              <w:right w:val="single" w:sz="4" w:space="0" w:color="auto"/>
            </w:tcBorders>
          </w:tcPr>
          <w:p w14:paraId="07D8DD51"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53"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54"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55" w14:textId="7777777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56"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57" w14:textId="77777777" w:rsidR="00ED5AC9" w:rsidRPr="009C4728" w:rsidRDefault="00ED5AC9" w:rsidP="00ED5AC9">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07D8DD58"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59" w14:textId="77777777" w:rsidR="00ED5AC9" w:rsidRPr="009C4728" w:rsidRDefault="00ED5AC9" w:rsidP="00ED5AC9">
            <w:pPr>
              <w:pStyle w:val="TAL"/>
              <w:jc w:val="center"/>
              <w:rPr>
                <w:rFonts w:cs="Arial"/>
              </w:rPr>
            </w:pPr>
            <w:r w:rsidRPr="009C4728">
              <w:rPr>
                <w:rFonts w:cs="Arial"/>
                <w:lang w:eastAsia="zh-CN"/>
              </w:rPr>
              <w:t>2620 MHz</w:t>
            </w:r>
          </w:p>
        </w:tc>
        <w:tc>
          <w:tcPr>
            <w:tcW w:w="970" w:type="dxa"/>
            <w:tcBorders>
              <w:top w:val="single" w:sz="4" w:space="0" w:color="auto"/>
              <w:left w:val="single" w:sz="4" w:space="0" w:color="auto"/>
              <w:bottom w:val="single" w:sz="4" w:space="0" w:color="auto"/>
              <w:right w:val="single" w:sz="4" w:space="0" w:color="auto"/>
            </w:tcBorders>
          </w:tcPr>
          <w:p w14:paraId="3DB8603C" w14:textId="77777777" w:rsidR="00ED5AC9" w:rsidRPr="009C4728" w:rsidRDefault="00ED5AC9" w:rsidP="00ED5AC9">
            <w:pPr>
              <w:pStyle w:val="TAC"/>
              <w:rPr>
                <w:rFonts w:cs="Arial"/>
              </w:rPr>
            </w:pPr>
            <w:r w:rsidRPr="009C4728">
              <w:rPr>
                <w:rFonts w:cs="Arial"/>
              </w:rPr>
              <w:t>1</w:t>
            </w:r>
          </w:p>
          <w:p w14:paraId="07D8DD5B" w14:textId="3C0A3290" w:rsidR="00ED5AC9" w:rsidRPr="009C4728" w:rsidRDefault="00ED5AC9" w:rsidP="00ED5AC9">
            <w:pPr>
              <w:pStyle w:val="TAC"/>
              <w:rPr>
                <w:rFonts w:cs="Arial"/>
              </w:rPr>
            </w:pPr>
            <w:r w:rsidRPr="009C4728">
              <w:rPr>
                <w:rFonts w:cs="Arial"/>
              </w:rPr>
              <w:t xml:space="preserve">(NOTE 2, NOTE </w:t>
            </w:r>
            <w:r>
              <w:rPr>
                <w:rFonts w:cs="Arial"/>
              </w:rPr>
              <w:t>11</w:t>
            </w:r>
            <w:r w:rsidRPr="009C4728">
              <w:rPr>
                <w:rFonts w:cs="Arial"/>
              </w:rPr>
              <w:t>)</w:t>
            </w:r>
          </w:p>
        </w:tc>
      </w:tr>
      <w:tr w:rsidR="00C53C29" w:rsidRPr="009C4728" w14:paraId="07D8DD6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77777777" w:rsidR="00C53C29" w:rsidRPr="009C4728" w:rsidRDefault="00C53C29" w:rsidP="0021138B">
            <w:pPr>
              <w:pStyle w:val="TAC"/>
              <w:rPr>
                <w:rFonts w:cs="Arial"/>
              </w:rPr>
            </w:pPr>
            <w:r w:rsidRPr="009C4728">
              <w:rPr>
                <w:rFonts w:cs="Arial"/>
              </w:rPr>
              <w:t>70</w:t>
            </w:r>
          </w:p>
          <w:p w14:paraId="07D8DD5E" w14:textId="77777777" w:rsidR="00C53C29" w:rsidRPr="009C4728" w:rsidRDefault="00C53C29" w:rsidP="0021138B">
            <w:pPr>
              <w:pStyle w:val="TAC"/>
              <w:rPr>
                <w:rFonts w:cs="Arial"/>
              </w:rPr>
            </w:pPr>
            <w:r w:rsidRPr="009C4728">
              <w:rPr>
                <w:rFonts w:cs="Arial"/>
              </w:rPr>
              <w:t>(NOTE 9)</w:t>
            </w:r>
          </w:p>
        </w:tc>
        <w:tc>
          <w:tcPr>
            <w:tcW w:w="879" w:type="dxa"/>
            <w:tcBorders>
              <w:top w:val="single" w:sz="4" w:space="0" w:color="auto"/>
              <w:left w:val="single" w:sz="4" w:space="0" w:color="auto"/>
              <w:bottom w:val="single" w:sz="4" w:space="0" w:color="auto"/>
              <w:right w:val="single" w:sz="4" w:space="0" w:color="auto"/>
            </w:tcBorders>
          </w:tcPr>
          <w:p w14:paraId="07D8DD5F" w14:textId="77777777" w:rsidR="00C53C29" w:rsidRPr="009C4728" w:rsidRDefault="00C53C29" w:rsidP="0021138B">
            <w:pPr>
              <w:pStyle w:val="TAC"/>
              <w:rPr>
                <w:rFonts w:cs="Arial"/>
              </w:rPr>
            </w:pPr>
            <w:r w:rsidRPr="009C4728">
              <w:rPr>
                <w:rFonts w:cs="Arial"/>
              </w:rPr>
              <w:t>n70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2"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07D8DD6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64"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07D8DD65"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07D8DD66"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67" w14:textId="77777777" w:rsidR="00C53C29" w:rsidRPr="009C4728" w:rsidRDefault="00C53C29" w:rsidP="0021138B">
            <w:pPr>
              <w:pStyle w:val="TAL"/>
              <w:jc w:val="center"/>
              <w:rPr>
                <w:rFonts w:cs="Arial"/>
              </w:rPr>
            </w:pPr>
            <w:r w:rsidRPr="009C4728">
              <w:rPr>
                <w:rFonts w:cs="Arial"/>
              </w:rPr>
              <w:t>2020 MHz</w:t>
            </w:r>
          </w:p>
        </w:tc>
        <w:tc>
          <w:tcPr>
            <w:tcW w:w="970" w:type="dxa"/>
            <w:tcBorders>
              <w:top w:val="single" w:sz="4" w:space="0" w:color="auto"/>
              <w:left w:val="single" w:sz="4" w:space="0" w:color="auto"/>
              <w:bottom w:val="single" w:sz="4" w:space="0" w:color="auto"/>
              <w:right w:val="single" w:sz="4" w:space="0" w:color="auto"/>
            </w:tcBorders>
          </w:tcPr>
          <w:p w14:paraId="07D8DD68" w14:textId="77777777" w:rsidR="00C53C29" w:rsidRPr="009C4728" w:rsidRDefault="00C53C29" w:rsidP="0021138B">
            <w:pPr>
              <w:pStyle w:val="TAC"/>
              <w:rPr>
                <w:rFonts w:cs="Arial"/>
                <w:vertAlign w:val="superscript"/>
              </w:rPr>
            </w:pPr>
            <w:r w:rsidRPr="009C4728">
              <w:rPr>
                <w:rFonts w:cs="Arial"/>
              </w:rPr>
              <w:t>1</w:t>
            </w:r>
          </w:p>
          <w:p w14:paraId="07D8DD69" w14:textId="77777777" w:rsidR="00C53C29" w:rsidRPr="009C4728" w:rsidRDefault="00C53C29" w:rsidP="0021138B">
            <w:pPr>
              <w:pStyle w:val="TAC"/>
              <w:rPr>
                <w:rFonts w:cs="Arial"/>
              </w:rPr>
            </w:pPr>
            <w:r w:rsidRPr="009C4728">
              <w:rPr>
                <w:rFonts w:cs="Arial"/>
              </w:rPr>
              <w:t>(NOTE 4)</w:t>
            </w:r>
          </w:p>
        </w:tc>
      </w:tr>
      <w:tr w:rsidR="00C53C29" w:rsidRPr="009C4728" w14:paraId="07D8DD7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77777777" w:rsidR="00C53C29" w:rsidRPr="009C4728" w:rsidRDefault="00C53C29" w:rsidP="0021138B">
            <w:pPr>
              <w:pStyle w:val="TAC"/>
              <w:rPr>
                <w:rFonts w:cs="Arial"/>
              </w:rPr>
            </w:pPr>
            <w:r w:rsidRPr="009C4728">
              <w:rPr>
                <w:rFonts w:cs="Arial"/>
              </w:rPr>
              <w:t>71</w:t>
            </w:r>
          </w:p>
        </w:tc>
        <w:tc>
          <w:tcPr>
            <w:tcW w:w="879" w:type="dxa"/>
            <w:tcBorders>
              <w:top w:val="single" w:sz="4" w:space="0" w:color="auto"/>
              <w:left w:val="single" w:sz="4" w:space="0" w:color="auto"/>
              <w:bottom w:val="single" w:sz="4" w:space="0" w:color="auto"/>
              <w:right w:val="single" w:sz="4" w:space="0" w:color="auto"/>
            </w:tcBorders>
          </w:tcPr>
          <w:p w14:paraId="07D8DD6C" w14:textId="77777777" w:rsidR="00C53C29" w:rsidRPr="009C4728" w:rsidRDefault="00C53C29" w:rsidP="0021138B">
            <w:pPr>
              <w:pStyle w:val="TAC"/>
              <w:rPr>
                <w:rFonts w:cs="Arial"/>
              </w:rPr>
            </w:pPr>
            <w:r w:rsidRPr="009C4728">
              <w:rPr>
                <w:rFonts w:cs="Arial"/>
              </w:rPr>
              <w:t>n71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F"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07D8DD7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1"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07D8DD72"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07D8DD73"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74" w14:textId="77777777" w:rsidR="00C53C29" w:rsidRPr="009C4728" w:rsidRDefault="00C53C29" w:rsidP="0021138B">
            <w:pPr>
              <w:pStyle w:val="TAL"/>
              <w:jc w:val="center"/>
              <w:rPr>
                <w:rFonts w:cs="Arial"/>
              </w:rPr>
            </w:pPr>
            <w:r w:rsidRPr="009C4728">
              <w:rPr>
                <w:rFonts w:cs="Arial"/>
              </w:rPr>
              <w:t>652 MHz</w:t>
            </w:r>
          </w:p>
        </w:tc>
        <w:tc>
          <w:tcPr>
            <w:tcW w:w="970" w:type="dxa"/>
            <w:tcBorders>
              <w:top w:val="single" w:sz="4" w:space="0" w:color="auto"/>
              <w:left w:val="single" w:sz="4" w:space="0" w:color="auto"/>
              <w:bottom w:val="single" w:sz="4" w:space="0" w:color="auto"/>
              <w:right w:val="single" w:sz="4" w:space="0" w:color="auto"/>
            </w:tcBorders>
          </w:tcPr>
          <w:p w14:paraId="07D8DD75" w14:textId="77777777" w:rsidR="00C53C29" w:rsidRPr="009C4728" w:rsidRDefault="00C53C29" w:rsidP="0021138B">
            <w:pPr>
              <w:pStyle w:val="TAC"/>
              <w:rPr>
                <w:rFonts w:cs="Arial"/>
                <w:vertAlign w:val="superscript"/>
              </w:rPr>
            </w:pPr>
            <w:r w:rsidRPr="009C4728">
              <w:rPr>
                <w:rFonts w:cs="Arial"/>
              </w:rPr>
              <w:t>1</w:t>
            </w:r>
          </w:p>
          <w:p w14:paraId="07D8DD76" w14:textId="77777777" w:rsidR="00C53C29" w:rsidRPr="009C4728" w:rsidRDefault="00C53C29" w:rsidP="0021138B">
            <w:pPr>
              <w:pStyle w:val="TAC"/>
              <w:rPr>
                <w:rFonts w:cs="Arial"/>
              </w:rPr>
            </w:pPr>
            <w:r w:rsidRPr="009C4728">
              <w:rPr>
                <w:rFonts w:cs="Arial"/>
              </w:rPr>
              <w:t>(NOTE 4)</w:t>
            </w:r>
          </w:p>
        </w:tc>
      </w:tr>
      <w:tr w:rsidR="004327DB" w:rsidRPr="009C4728" w14:paraId="07D8DD8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77777777" w:rsidR="004327DB" w:rsidRPr="009C4728" w:rsidRDefault="004327DB" w:rsidP="004327DB">
            <w:pPr>
              <w:pStyle w:val="TAC"/>
              <w:rPr>
                <w:rFonts w:cs="Arial"/>
              </w:rPr>
            </w:pPr>
            <w:r w:rsidRPr="009C4728">
              <w:rPr>
                <w:rFonts w:cs="Arial"/>
              </w:rPr>
              <w:t>72</w:t>
            </w:r>
          </w:p>
        </w:tc>
        <w:tc>
          <w:tcPr>
            <w:tcW w:w="879" w:type="dxa"/>
            <w:tcBorders>
              <w:top w:val="single" w:sz="4" w:space="0" w:color="auto"/>
              <w:left w:val="single" w:sz="4" w:space="0" w:color="auto"/>
              <w:bottom w:val="single" w:sz="4" w:space="0" w:color="auto"/>
              <w:right w:val="single" w:sz="4" w:space="0" w:color="auto"/>
            </w:tcBorders>
          </w:tcPr>
          <w:p w14:paraId="07D8DD79" w14:textId="77777777" w:rsidR="004327DB" w:rsidRPr="009C4728" w:rsidRDefault="004327DB" w:rsidP="004327D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7B"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7C" w14:textId="77777777" w:rsidR="004327DB" w:rsidRPr="009C4728" w:rsidRDefault="004327DB" w:rsidP="004327D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7D8DD7D"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E" w14:textId="77777777" w:rsidR="004327DB" w:rsidRPr="009C4728" w:rsidRDefault="004327DB" w:rsidP="004327D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07D8DD7F" w14:textId="77777777" w:rsidR="004327DB" w:rsidRPr="009C4728" w:rsidRDefault="004327DB" w:rsidP="004327D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07D8DD80"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81" w14:textId="77777777" w:rsidR="004327DB" w:rsidRPr="009C4728" w:rsidRDefault="004327DB" w:rsidP="004327DB">
            <w:pPr>
              <w:pStyle w:val="TAL"/>
              <w:jc w:val="center"/>
              <w:rPr>
                <w:rFonts w:cs="Arial"/>
              </w:rPr>
            </w:pPr>
            <w:r w:rsidRPr="009C4728">
              <w:rPr>
                <w:rFonts w:cs="Arial"/>
              </w:rPr>
              <w:t>466 MHz</w:t>
            </w:r>
          </w:p>
        </w:tc>
        <w:tc>
          <w:tcPr>
            <w:tcW w:w="970" w:type="dxa"/>
            <w:tcBorders>
              <w:top w:val="single" w:sz="4" w:space="0" w:color="auto"/>
              <w:left w:val="single" w:sz="4" w:space="0" w:color="auto"/>
              <w:bottom w:val="single" w:sz="4" w:space="0" w:color="auto"/>
              <w:right w:val="single" w:sz="4" w:space="0" w:color="auto"/>
            </w:tcBorders>
          </w:tcPr>
          <w:p w14:paraId="7E414C81" w14:textId="77777777" w:rsidR="004327DB" w:rsidRPr="009C4728" w:rsidRDefault="004327DB" w:rsidP="004327DB">
            <w:pPr>
              <w:pStyle w:val="TAC"/>
              <w:rPr>
                <w:rFonts w:cs="Arial"/>
                <w:vertAlign w:val="superscript"/>
              </w:rPr>
            </w:pPr>
            <w:r w:rsidRPr="009C4728">
              <w:rPr>
                <w:rFonts w:cs="Arial"/>
              </w:rPr>
              <w:t>1</w:t>
            </w:r>
          </w:p>
          <w:p w14:paraId="07D8DD83" w14:textId="6E429A3F" w:rsidR="004327DB" w:rsidRPr="009C4728" w:rsidRDefault="004327DB" w:rsidP="004327DB">
            <w:pPr>
              <w:pStyle w:val="TAC"/>
              <w:rPr>
                <w:rFonts w:cs="Arial"/>
              </w:rPr>
            </w:pPr>
            <w:r w:rsidRPr="009C4728">
              <w:rPr>
                <w:rFonts w:cs="Arial"/>
              </w:rPr>
              <w:t xml:space="preserve">(NOTE </w:t>
            </w:r>
            <w:r>
              <w:rPr>
                <w:rFonts w:cs="Arial"/>
              </w:rPr>
              <w:t>13</w:t>
            </w:r>
            <w:r w:rsidRPr="009C4728">
              <w:rPr>
                <w:rFonts w:cs="Arial"/>
              </w:rPr>
              <w:t>)</w:t>
            </w:r>
          </w:p>
        </w:tc>
      </w:tr>
      <w:tr w:rsidR="004327DB" w:rsidRPr="009C4728" w14:paraId="07D8DD91"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77777777" w:rsidR="004327DB" w:rsidRPr="009C4728" w:rsidRDefault="004327DB" w:rsidP="004327DB">
            <w:pPr>
              <w:pStyle w:val="TAC"/>
              <w:rPr>
                <w:rFonts w:cs="Arial"/>
                <w:lang w:eastAsia="zh-CN"/>
              </w:rPr>
            </w:pPr>
            <w:r w:rsidRPr="009C4728">
              <w:rPr>
                <w:rFonts w:cs="Arial"/>
              </w:rPr>
              <w:t>7</w:t>
            </w:r>
            <w:r w:rsidRPr="009C4728">
              <w:rPr>
                <w:rFonts w:cs="Arial"/>
                <w:lang w:eastAsia="zh-CN"/>
              </w:rPr>
              <w:t>3</w:t>
            </w:r>
          </w:p>
        </w:tc>
        <w:tc>
          <w:tcPr>
            <w:tcW w:w="879" w:type="dxa"/>
            <w:tcBorders>
              <w:top w:val="single" w:sz="4" w:space="0" w:color="auto"/>
              <w:left w:val="single" w:sz="4" w:space="0" w:color="auto"/>
              <w:bottom w:val="single" w:sz="4" w:space="0" w:color="auto"/>
              <w:right w:val="single" w:sz="4" w:space="0" w:color="auto"/>
            </w:tcBorders>
          </w:tcPr>
          <w:p w14:paraId="07D8DD86" w14:textId="77777777" w:rsidR="004327DB" w:rsidRPr="009C4728" w:rsidRDefault="004327DB" w:rsidP="004327D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88"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89" w14:textId="77777777" w:rsidR="004327DB" w:rsidRPr="009C4728" w:rsidRDefault="004327DB" w:rsidP="004327D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A"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8B" w14:textId="77777777" w:rsidR="004327DB" w:rsidRPr="009C4728" w:rsidRDefault="004327DB" w:rsidP="004327D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07D8DD8C" w14:textId="77777777" w:rsidR="004327DB" w:rsidRPr="009C4728" w:rsidRDefault="004327DB" w:rsidP="004327D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D"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8E" w14:textId="77777777" w:rsidR="004327DB" w:rsidRPr="009C4728" w:rsidRDefault="004327DB" w:rsidP="004327D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0" w:type="dxa"/>
            <w:tcBorders>
              <w:top w:val="single" w:sz="4" w:space="0" w:color="auto"/>
              <w:left w:val="single" w:sz="4" w:space="0" w:color="auto"/>
              <w:bottom w:val="single" w:sz="4" w:space="0" w:color="auto"/>
              <w:right w:val="single" w:sz="4" w:space="0" w:color="auto"/>
            </w:tcBorders>
          </w:tcPr>
          <w:p w14:paraId="68130389" w14:textId="77777777" w:rsidR="004327DB" w:rsidRPr="009C4728" w:rsidRDefault="004327DB" w:rsidP="004327DB">
            <w:pPr>
              <w:pStyle w:val="TAC"/>
              <w:rPr>
                <w:rFonts w:cs="Arial"/>
                <w:vertAlign w:val="superscript"/>
              </w:rPr>
            </w:pPr>
            <w:r w:rsidRPr="009C4728">
              <w:rPr>
                <w:rFonts w:cs="Arial"/>
              </w:rPr>
              <w:t>1</w:t>
            </w:r>
          </w:p>
          <w:p w14:paraId="07D8DD90" w14:textId="0C245E39" w:rsidR="004327DB" w:rsidRPr="009C4728" w:rsidRDefault="004327DB" w:rsidP="004327DB">
            <w:pPr>
              <w:pStyle w:val="TAC"/>
              <w:rPr>
                <w:rFonts w:cs="Arial"/>
              </w:rPr>
            </w:pPr>
            <w:r w:rsidRPr="009C4728">
              <w:rPr>
                <w:rFonts w:cs="Arial"/>
              </w:rPr>
              <w:t xml:space="preserve">(NOTE </w:t>
            </w:r>
            <w:r>
              <w:rPr>
                <w:rFonts w:cs="Arial"/>
              </w:rPr>
              <w:t>13</w:t>
            </w:r>
            <w:r w:rsidRPr="009C4728">
              <w:rPr>
                <w:rFonts w:cs="Arial"/>
              </w:rPr>
              <w:t>)</w:t>
            </w:r>
          </w:p>
        </w:tc>
      </w:tr>
      <w:tr w:rsidR="004327DB" w:rsidRPr="009C4728" w14:paraId="07D8DD9E"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74</w:t>
            </w:r>
          </w:p>
        </w:tc>
        <w:tc>
          <w:tcPr>
            <w:tcW w:w="879" w:type="dxa"/>
            <w:tcBorders>
              <w:top w:val="single" w:sz="4" w:space="0" w:color="auto"/>
              <w:left w:val="single" w:sz="4" w:space="0" w:color="auto"/>
              <w:bottom w:val="single" w:sz="4" w:space="0" w:color="auto"/>
              <w:right w:val="single" w:sz="4" w:space="0" w:color="auto"/>
            </w:tcBorders>
          </w:tcPr>
          <w:p w14:paraId="07D8DD93" w14:textId="77777777" w:rsidR="004327DB" w:rsidRPr="009C4728" w:rsidRDefault="004327DB" w:rsidP="004327D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8DD95"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7D8DD96"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07D8DD97"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07D8DD98"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07D8DD99"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07D8DD9A"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rPr>
              <w:t>–</w:t>
            </w:r>
          </w:p>
        </w:tc>
        <w:tc>
          <w:tcPr>
            <w:tcW w:w="1190" w:type="dxa"/>
            <w:tcBorders>
              <w:top w:val="single" w:sz="4" w:space="0" w:color="auto"/>
              <w:bottom w:val="single" w:sz="4" w:space="0" w:color="auto"/>
              <w:right w:val="single" w:sz="4" w:space="0" w:color="auto"/>
            </w:tcBorders>
          </w:tcPr>
          <w:p w14:paraId="07D8DD9B"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1518 MHz</w:t>
            </w:r>
          </w:p>
        </w:tc>
        <w:tc>
          <w:tcPr>
            <w:tcW w:w="970" w:type="dxa"/>
            <w:tcBorders>
              <w:top w:val="single" w:sz="4" w:space="0" w:color="auto"/>
              <w:left w:val="single" w:sz="4" w:space="0" w:color="auto"/>
              <w:bottom w:val="single" w:sz="4" w:space="0" w:color="auto"/>
              <w:right w:val="single" w:sz="4" w:space="0" w:color="auto"/>
            </w:tcBorders>
          </w:tcPr>
          <w:p w14:paraId="6B2B9785" w14:textId="77777777" w:rsidR="004327DB" w:rsidRPr="009C4728" w:rsidRDefault="004327DB" w:rsidP="004327DB">
            <w:pPr>
              <w:keepNext/>
              <w:keepLines/>
              <w:spacing w:after="0"/>
              <w:jc w:val="center"/>
              <w:rPr>
                <w:rFonts w:ascii="Arial" w:hAnsi="Arial" w:cs="Arial"/>
                <w:sz w:val="18"/>
                <w:lang w:eastAsia="ja-JP"/>
              </w:rPr>
            </w:pPr>
            <w:r w:rsidRPr="009C4728">
              <w:rPr>
                <w:rFonts w:ascii="Arial" w:hAnsi="Arial" w:cs="Arial"/>
                <w:sz w:val="18"/>
                <w:lang w:eastAsia="ja-JP"/>
              </w:rPr>
              <w:t>1</w:t>
            </w:r>
          </w:p>
          <w:p w14:paraId="07D8DD9D" w14:textId="0260C2DB"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(NOTE 4)</w:t>
            </w:r>
          </w:p>
        </w:tc>
      </w:tr>
      <w:tr w:rsidR="004327DB" w:rsidRPr="009C4728" w14:paraId="07D8DDA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77777777" w:rsidR="004327DB" w:rsidRPr="009C4728" w:rsidRDefault="004327DB" w:rsidP="004327DB">
            <w:pPr>
              <w:pStyle w:val="TAC"/>
              <w:rPr>
                <w:rFonts w:cs="Arial"/>
              </w:rPr>
            </w:pPr>
            <w:r w:rsidRPr="009C4728">
              <w:rPr>
                <w:rFonts w:cs="Arial"/>
              </w:rPr>
              <w:t>75</w:t>
            </w:r>
          </w:p>
          <w:p w14:paraId="07D8DDA0" w14:textId="77777777" w:rsidR="004327DB" w:rsidRPr="009C4728" w:rsidRDefault="004327DB" w:rsidP="004327D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A1" w14:textId="77777777" w:rsidR="004327DB" w:rsidRPr="009C4728" w:rsidRDefault="004327DB" w:rsidP="004327DB">
            <w:pPr>
              <w:pStyle w:val="TAC"/>
              <w:rPr>
                <w:rFonts w:cs="Arial"/>
              </w:rPr>
            </w:pPr>
            <w:r w:rsidRPr="009C4728">
              <w:rPr>
                <w:rFonts w:cs="Arial"/>
              </w:rPr>
              <w:t>n75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A3"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A4" w14:textId="77777777" w:rsidR="004327DB" w:rsidRPr="009C4728" w:rsidRDefault="004327DB" w:rsidP="004327DB">
            <w:pPr>
              <w:pStyle w:val="TAR"/>
              <w:jc w:val="center"/>
              <w:rPr>
                <w:rFonts w:cs="Arial"/>
              </w:rPr>
            </w:pPr>
          </w:p>
        </w:tc>
        <w:tc>
          <w:tcPr>
            <w:tcW w:w="0" w:type="auto"/>
            <w:tcBorders>
              <w:top w:val="single" w:sz="4" w:space="0" w:color="auto"/>
              <w:bottom w:val="single" w:sz="4" w:space="0" w:color="auto"/>
            </w:tcBorders>
          </w:tcPr>
          <w:p w14:paraId="07D8DDA5" w14:textId="77777777" w:rsidR="004327DB" w:rsidRPr="009C4728" w:rsidRDefault="004327DB" w:rsidP="004327D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A6" w14:textId="77777777" w:rsidR="004327DB" w:rsidRPr="009C4728" w:rsidRDefault="004327DB" w:rsidP="004327DB">
            <w:pPr>
              <w:pStyle w:val="TAL"/>
              <w:jc w:val="center"/>
              <w:rPr>
                <w:rFonts w:cs="Arial"/>
              </w:rPr>
            </w:pPr>
          </w:p>
        </w:tc>
        <w:tc>
          <w:tcPr>
            <w:tcW w:w="0" w:type="auto"/>
            <w:tcBorders>
              <w:top w:val="single" w:sz="4" w:space="0" w:color="auto"/>
              <w:bottom w:val="single" w:sz="4" w:space="0" w:color="auto"/>
            </w:tcBorders>
          </w:tcPr>
          <w:p w14:paraId="07D8DDA7" w14:textId="77777777" w:rsidR="004327DB" w:rsidRPr="009C4728" w:rsidRDefault="004327DB" w:rsidP="004327D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07D8DDA8"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A9" w14:textId="77777777" w:rsidR="004327DB" w:rsidRPr="009C4728" w:rsidRDefault="004327DB" w:rsidP="004327DB">
            <w:pPr>
              <w:pStyle w:val="TAL"/>
              <w:jc w:val="center"/>
              <w:rPr>
                <w:rFonts w:cs="Arial"/>
              </w:rPr>
            </w:pPr>
            <w:r w:rsidRPr="009C4728">
              <w:rPr>
                <w:rFonts w:cs="Arial"/>
              </w:rPr>
              <w:t>1517 MHz</w:t>
            </w:r>
          </w:p>
        </w:tc>
        <w:tc>
          <w:tcPr>
            <w:tcW w:w="970" w:type="dxa"/>
            <w:tcBorders>
              <w:top w:val="single" w:sz="4" w:space="0" w:color="auto"/>
              <w:left w:val="single" w:sz="4" w:space="0" w:color="auto"/>
              <w:bottom w:val="single" w:sz="4" w:space="0" w:color="auto"/>
              <w:right w:val="single" w:sz="4" w:space="0" w:color="auto"/>
            </w:tcBorders>
          </w:tcPr>
          <w:p w14:paraId="455FE6C6" w14:textId="77777777" w:rsidR="004327DB" w:rsidRPr="009C4728" w:rsidRDefault="004327DB" w:rsidP="004327DB">
            <w:pPr>
              <w:pStyle w:val="TAC"/>
              <w:rPr>
                <w:rFonts w:cs="Arial"/>
                <w:vertAlign w:val="superscript"/>
              </w:rPr>
            </w:pPr>
            <w:r w:rsidRPr="009C4728">
              <w:rPr>
                <w:rFonts w:cs="Arial"/>
              </w:rPr>
              <w:t>1</w:t>
            </w:r>
          </w:p>
          <w:p w14:paraId="07D8DDAB" w14:textId="0B251BF0" w:rsidR="004327DB" w:rsidRPr="009C4728" w:rsidRDefault="004327DB" w:rsidP="004327DB">
            <w:pPr>
              <w:pStyle w:val="TAC"/>
              <w:rPr>
                <w:rFonts w:cs="Arial"/>
              </w:rPr>
            </w:pPr>
            <w:r w:rsidRPr="009C4728">
              <w:rPr>
                <w:rFonts w:cs="Arial"/>
              </w:rPr>
              <w:t>(NOTE 2)</w:t>
            </w:r>
          </w:p>
        </w:tc>
      </w:tr>
      <w:tr w:rsidR="004327DB" w:rsidRPr="009C4728" w14:paraId="07D8DDB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77777777" w:rsidR="004327DB" w:rsidRPr="009C4728" w:rsidRDefault="004327DB" w:rsidP="004327DB">
            <w:pPr>
              <w:pStyle w:val="TAC"/>
              <w:rPr>
                <w:rFonts w:cs="Arial"/>
              </w:rPr>
            </w:pPr>
            <w:r w:rsidRPr="009C4728">
              <w:rPr>
                <w:rFonts w:cs="Arial"/>
              </w:rPr>
              <w:t>76</w:t>
            </w:r>
          </w:p>
          <w:p w14:paraId="07D8DDAE" w14:textId="77777777" w:rsidR="004327DB" w:rsidRPr="009C4728" w:rsidRDefault="004327DB" w:rsidP="004327D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AF" w14:textId="77777777" w:rsidR="004327DB" w:rsidRPr="009C4728" w:rsidRDefault="004327DB" w:rsidP="004327DB">
            <w:pPr>
              <w:pStyle w:val="TAC"/>
              <w:rPr>
                <w:rFonts w:cs="Arial"/>
              </w:rPr>
            </w:pPr>
            <w:r w:rsidRPr="009C4728">
              <w:rPr>
                <w:rFonts w:cs="Arial"/>
              </w:rPr>
              <w:t>n76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B1"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B2" w14:textId="77777777" w:rsidR="004327DB" w:rsidRPr="009C4728" w:rsidRDefault="004327DB" w:rsidP="004327DB">
            <w:pPr>
              <w:pStyle w:val="TAR"/>
              <w:jc w:val="center"/>
              <w:rPr>
                <w:rFonts w:cs="Arial"/>
              </w:rPr>
            </w:pPr>
          </w:p>
        </w:tc>
        <w:tc>
          <w:tcPr>
            <w:tcW w:w="0" w:type="auto"/>
            <w:tcBorders>
              <w:top w:val="single" w:sz="4" w:space="0" w:color="auto"/>
              <w:bottom w:val="single" w:sz="4" w:space="0" w:color="auto"/>
            </w:tcBorders>
          </w:tcPr>
          <w:p w14:paraId="07D8DDB3" w14:textId="77777777" w:rsidR="004327DB" w:rsidRPr="009C4728" w:rsidRDefault="004327DB" w:rsidP="004327D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B4" w14:textId="77777777" w:rsidR="004327DB" w:rsidRPr="009C4728" w:rsidRDefault="004327DB" w:rsidP="004327DB">
            <w:pPr>
              <w:pStyle w:val="TAL"/>
              <w:jc w:val="center"/>
              <w:rPr>
                <w:rFonts w:cs="Arial"/>
              </w:rPr>
            </w:pPr>
          </w:p>
        </w:tc>
        <w:tc>
          <w:tcPr>
            <w:tcW w:w="0" w:type="auto"/>
            <w:tcBorders>
              <w:top w:val="single" w:sz="4" w:space="0" w:color="auto"/>
              <w:bottom w:val="single" w:sz="4" w:space="0" w:color="auto"/>
            </w:tcBorders>
          </w:tcPr>
          <w:p w14:paraId="07D8DDB5" w14:textId="77777777" w:rsidR="004327DB" w:rsidRPr="009C4728" w:rsidRDefault="004327DB" w:rsidP="004327D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7D8DDB6"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B7" w14:textId="77777777" w:rsidR="004327DB" w:rsidRPr="009C4728" w:rsidRDefault="004327DB" w:rsidP="004327DB">
            <w:pPr>
              <w:pStyle w:val="TAL"/>
              <w:jc w:val="center"/>
              <w:rPr>
                <w:rFonts w:cs="Arial"/>
              </w:rPr>
            </w:pPr>
            <w:r w:rsidRPr="009C4728">
              <w:rPr>
                <w:rFonts w:cs="Arial"/>
              </w:rPr>
              <w:t>1432 MHz</w:t>
            </w:r>
          </w:p>
        </w:tc>
        <w:tc>
          <w:tcPr>
            <w:tcW w:w="970" w:type="dxa"/>
            <w:tcBorders>
              <w:top w:val="single" w:sz="4" w:space="0" w:color="auto"/>
              <w:left w:val="single" w:sz="4" w:space="0" w:color="auto"/>
              <w:bottom w:val="single" w:sz="4" w:space="0" w:color="auto"/>
              <w:right w:val="single" w:sz="4" w:space="0" w:color="auto"/>
            </w:tcBorders>
          </w:tcPr>
          <w:p w14:paraId="027F99A3" w14:textId="77777777" w:rsidR="004327DB" w:rsidRPr="009C4728" w:rsidRDefault="004327DB" w:rsidP="004327DB">
            <w:pPr>
              <w:pStyle w:val="TAC"/>
              <w:rPr>
                <w:rFonts w:cs="Arial"/>
                <w:vertAlign w:val="superscript"/>
              </w:rPr>
            </w:pPr>
            <w:r w:rsidRPr="009C4728">
              <w:rPr>
                <w:rFonts w:cs="Arial"/>
              </w:rPr>
              <w:t>1</w:t>
            </w:r>
          </w:p>
          <w:p w14:paraId="07D8DDB9" w14:textId="7435AC8C" w:rsidR="004327DB" w:rsidRPr="009C4728" w:rsidRDefault="004327DB" w:rsidP="004327DB">
            <w:pPr>
              <w:pStyle w:val="TAC"/>
              <w:rPr>
                <w:rFonts w:cs="Arial"/>
              </w:rPr>
            </w:pPr>
            <w:r w:rsidRPr="009C4728">
              <w:rPr>
                <w:rFonts w:cs="Arial"/>
              </w:rPr>
              <w:t>(NOTE 2)</w:t>
            </w:r>
          </w:p>
        </w:tc>
      </w:tr>
      <w:tr w:rsidR="004327DB" w:rsidRPr="009C4728" w14:paraId="07D8DDC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31553BD8" w:rsidR="004327DB" w:rsidRPr="009C4728" w:rsidRDefault="004327DB" w:rsidP="004327DB">
            <w:pPr>
              <w:pStyle w:val="TAC"/>
              <w:rPr>
                <w:lang w:eastAsia="ja-JP"/>
              </w:rPr>
            </w:pPr>
            <w:r w:rsidRPr="009C4728">
              <w:t>85</w:t>
            </w:r>
          </w:p>
        </w:tc>
        <w:tc>
          <w:tcPr>
            <w:tcW w:w="879" w:type="dxa"/>
            <w:tcBorders>
              <w:top w:val="single" w:sz="4" w:space="0" w:color="auto"/>
              <w:left w:val="single" w:sz="4" w:space="0" w:color="auto"/>
              <w:bottom w:val="single" w:sz="4" w:space="0" w:color="auto"/>
              <w:right w:val="single" w:sz="4" w:space="0" w:color="auto"/>
            </w:tcBorders>
          </w:tcPr>
          <w:p w14:paraId="07D8DDBC" w14:textId="2DE5A583" w:rsidR="004327DB" w:rsidRPr="009C4728" w:rsidRDefault="004327DB" w:rsidP="004327DB">
            <w:pPr>
              <w:pStyle w:val="TAC"/>
            </w:pPr>
            <w:r>
              <w:t>n85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77777777" w:rsidR="004327DB" w:rsidRPr="009C4728" w:rsidRDefault="004327DB" w:rsidP="004327D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BE" w14:textId="77777777" w:rsidR="004327DB" w:rsidRPr="009C4728" w:rsidRDefault="004327DB" w:rsidP="004327D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07D8DDBF" w14:textId="77777777" w:rsidR="004327DB" w:rsidRPr="009C4728" w:rsidRDefault="004327DB" w:rsidP="004327DB">
            <w:pPr>
              <w:pStyle w:val="TAC"/>
              <w:rPr>
                <w:lang w:eastAsia="ja-JP"/>
              </w:rPr>
            </w:pPr>
            <w:r w:rsidRPr="009C4728">
              <w:t>698 MHz</w:t>
            </w:r>
          </w:p>
        </w:tc>
        <w:tc>
          <w:tcPr>
            <w:tcW w:w="0" w:type="auto"/>
            <w:tcBorders>
              <w:top w:val="single" w:sz="4" w:space="0" w:color="auto"/>
              <w:bottom w:val="single" w:sz="4" w:space="0" w:color="auto"/>
            </w:tcBorders>
          </w:tcPr>
          <w:p w14:paraId="07D8DDC0"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C1" w14:textId="77777777" w:rsidR="004327DB" w:rsidRPr="009C4728" w:rsidRDefault="004327DB" w:rsidP="004327DB">
            <w:pPr>
              <w:pStyle w:val="TAC"/>
              <w:rPr>
                <w:lang w:eastAsia="ja-JP"/>
              </w:rPr>
            </w:pPr>
            <w:r w:rsidRPr="009C4728">
              <w:t>716 MHz</w:t>
            </w:r>
          </w:p>
        </w:tc>
        <w:tc>
          <w:tcPr>
            <w:tcW w:w="0" w:type="auto"/>
            <w:tcBorders>
              <w:top w:val="single" w:sz="4" w:space="0" w:color="auto"/>
              <w:bottom w:val="single" w:sz="4" w:space="0" w:color="auto"/>
            </w:tcBorders>
          </w:tcPr>
          <w:p w14:paraId="07D8DDC2" w14:textId="77777777" w:rsidR="004327DB" w:rsidRPr="009C4728" w:rsidRDefault="004327DB" w:rsidP="004327DB">
            <w:pPr>
              <w:pStyle w:val="TAC"/>
              <w:rPr>
                <w:lang w:eastAsia="ja-JP"/>
              </w:rPr>
            </w:pPr>
            <w:r w:rsidRPr="009C4728">
              <w:t>728 MHz</w:t>
            </w:r>
          </w:p>
        </w:tc>
        <w:tc>
          <w:tcPr>
            <w:tcW w:w="0" w:type="auto"/>
            <w:tcBorders>
              <w:top w:val="single" w:sz="4" w:space="0" w:color="auto"/>
              <w:bottom w:val="single" w:sz="4" w:space="0" w:color="auto"/>
            </w:tcBorders>
          </w:tcPr>
          <w:p w14:paraId="07D8DDC3"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C4" w14:textId="77777777" w:rsidR="004327DB" w:rsidRPr="009C4728" w:rsidRDefault="004327DB" w:rsidP="004327DB">
            <w:pPr>
              <w:pStyle w:val="TAC"/>
              <w:rPr>
                <w:lang w:eastAsia="ja-JP"/>
              </w:rPr>
            </w:pPr>
            <w:r w:rsidRPr="009C4728">
              <w:t>746 MHz</w:t>
            </w:r>
          </w:p>
        </w:tc>
        <w:tc>
          <w:tcPr>
            <w:tcW w:w="970" w:type="dxa"/>
            <w:tcBorders>
              <w:top w:val="single" w:sz="4" w:space="0" w:color="auto"/>
              <w:left w:val="single" w:sz="4" w:space="0" w:color="auto"/>
              <w:bottom w:val="single" w:sz="4" w:space="0" w:color="auto"/>
              <w:right w:val="single" w:sz="4" w:space="0" w:color="auto"/>
            </w:tcBorders>
          </w:tcPr>
          <w:p w14:paraId="31A48244" w14:textId="77777777" w:rsidR="004327DB" w:rsidRPr="009C4728" w:rsidRDefault="004327DB" w:rsidP="004327DB">
            <w:pPr>
              <w:pStyle w:val="TAC"/>
              <w:rPr>
                <w:lang w:eastAsia="ja-JP"/>
              </w:rPr>
            </w:pPr>
            <w:r w:rsidRPr="009C4728">
              <w:rPr>
                <w:lang w:eastAsia="ja-JP"/>
              </w:rPr>
              <w:t>1</w:t>
            </w:r>
          </w:p>
          <w:p w14:paraId="07D8DDC6" w14:textId="6A3F6395" w:rsidR="004327DB" w:rsidRPr="009C4728" w:rsidRDefault="004327DB" w:rsidP="004327DB">
            <w:pPr>
              <w:pStyle w:val="TAC"/>
              <w:rPr>
                <w:lang w:eastAsia="ja-JP"/>
              </w:rPr>
            </w:pPr>
            <w:r w:rsidRPr="009C4728">
              <w:rPr>
                <w:lang w:eastAsia="ja-JP"/>
              </w:rPr>
              <w:t xml:space="preserve">(NOTE </w:t>
            </w:r>
            <w:r>
              <w:rPr>
                <w:lang w:eastAsia="ja-JP"/>
              </w:rPr>
              <w:t>13</w:t>
            </w:r>
            <w:r w:rsidRPr="009C4728">
              <w:rPr>
                <w:lang w:eastAsia="ja-JP"/>
              </w:rPr>
              <w:t>)</w:t>
            </w:r>
          </w:p>
        </w:tc>
      </w:tr>
      <w:tr w:rsidR="004327DB" w:rsidRPr="009C4728" w14:paraId="07D8DDD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77777777" w:rsidR="004327DB" w:rsidRPr="009C4728" w:rsidRDefault="004327DB" w:rsidP="004327DB">
            <w:pPr>
              <w:pStyle w:val="TAC"/>
            </w:pPr>
            <w:r w:rsidRPr="009C4728">
              <w:t>87</w:t>
            </w:r>
          </w:p>
        </w:tc>
        <w:tc>
          <w:tcPr>
            <w:tcW w:w="879" w:type="dxa"/>
            <w:tcBorders>
              <w:top w:val="single" w:sz="4" w:space="0" w:color="auto"/>
              <w:left w:val="single" w:sz="4" w:space="0" w:color="auto"/>
              <w:bottom w:val="single" w:sz="4" w:space="0" w:color="auto"/>
              <w:right w:val="single" w:sz="4" w:space="0" w:color="auto"/>
            </w:tcBorders>
          </w:tcPr>
          <w:p w14:paraId="07D8DDC9" w14:textId="77777777" w:rsidR="004327DB" w:rsidRPr="009C4728" w:rsidRDefault="004327DB" w:rsidP="004327DB">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CB"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tcBorders>
          </w:tcPr>
          <w:p w14:paraId="07D8DDCC" w14:textId="77777777" w:rsidR="004327DB" w:rsidRPr="009C4728" w:rsidRDefault="004327DB" w:rsidP="004327DB">
            <w:pPr>
              <w:pStyle w:val="TAC"/>
            </w:pPr>
            <w:r w:rsidRPr="009C4728">
              <w:t>410 MHz</w:t>
            </w:r>
          </w:p>
        </w:tc>
        <w:tc>
          <w:tcPr>
            <w:tcW w:w="0" w:type="auto"/>
            <w:tcBorders>
              <w:top w:val="single" w:sz="4" w:space="0" w:color="auto"/>
              <w:bottom w:val="single" w:sz="4" w:space="0" w:color="auto"/>
            </w:tcBorders>
          </w:tcPr>
          <w:p w14:paraId="07D8DDCD"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CE" w14:textId="77777777" w:rsidR="004327DB" w:rsidRPr="009C4728" w:rsidRDefault="004327DB" w:rsidP="004327DB">
            <w:pPr>
              <w:pStyle w:val="TAC"/>
            </w:pPr>
            <w:r w:rsidRPr="009C4728">
              <w:t>415 MHz</w:t>
            </w:r>
          </w:p>
        </w:tc>
        <w:tc>
          <w:tcPr>
            <w:tcW w:w="0" w:type="auto"/>
            <w:tcBorders>
              <w:top w:val="single" w:sz="4" w:space="0" w:color="auto"/>
              <w:bottom w:val="single" w:sz="4" w:space="0" w:color="auto"/>
            </w:tcBorders>
          </w:tcPr>
          <w:p w14:paraId="07D8DDCF" w14:textId="77777777" w:rsidR="004327DB" w:rsidRPr="009C4728" w:rsidRDefault="004327DB" w:rsidP="004327DB">
            <w:pPr>
              <w:pStyle w:val="TAC"/>
            </w:pPr>
            <w:r w:rsidRPr="009C4728">
              <w:t>420 MHz</w:t>
            </w:r>
          </w:p>
        </w:tc>
        <w:tc>
          <w:tcPr>
            <w:tcW w:w="0" w:type="auto"/>
            <w:tcBorders>
              <w:top w:val="single" w:sz="4" w:space="0" w:color="auto"/>
              <w:bottom w:val="single" w:sz="4" w:space="0" w:color="auto"/>
            </w:tcBorders>
          </w:tcPr>
          <w:p w14:paraId="07D8DDD0"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D1" w14:textId="77777777" w:rsidR="004327DB" w:rsidRPr="009C4728" w:rsidRDefault="004327DB" w:rsidP="004327DB">
            <w:pPr>
              <w:pStyle w:val="TAC"/>
            </w:pPr>
            <w:r w:rsidRPr="009C4728">
              <w:t>425 MHz</w:t>
            </w:r>
          </w:p>
        </w:tc>
        <w:tc>
          <w:tcPr>
            <w:tcW w:w="970" w:type="dxa"/>
            <w:tcBorders>
              <w:top w:val="single" w:sz="4" w:space="0" w:color="auto"/>
              <w:left w:val="single" w:sz="4" w:space="0" w:color="auto"/>
              <w:bottom w:val="single" w:sz="4" w:space="0" w:color="auto"/>
              <w:right w:val="single" w:sz="4" w:space="0" w:color="auto"/>
            </w:tcBorders>
          </w:tcPr>
          <w:p w14:paraId="4AE5C1BC" w14:textId="77777777" w:rsidR="004327DB" w:rsidRPr="009C4728" w:rsidRDefault="004327DB" w:rsidP="004327DB">
            <w:pPr>
              <w:pStyle w:val="TAC"/>
              <w:rPr>
                <w:lang w:eastAsia="ja-JP"/>
              </w:rPr>
            </w:pPr>
            <w:r w:rsidRPr="009C4728">
              <w:rPr>
                <w:lang w:eastAsia="ja-JP"/>
              </w:rPr>
              <w:t>1</w:t>
            </w:r>
          </w:p>
          <w:p w14:paraId="07D8DDD3" w14:textId="1CDC31C8" w:rsidR="004327DB" w:rsidRPr="009C4728" w:rsidRDefault="004327DB" w:rsidP="004327DB">
            <w:pPr>
              <w:pStyle w:val="TAC"/>
              <w:rPr>
                <w:lang w:eastAsia="ja-JP"/>
              </w:rPr>
            </w:pPr>
            <w:r w:rsidRPr="009C4728">
              <w:rPr>
                <w:lang w:eastAsia="ja-JP"/>
              </w:rPr>
              <w:t xml:space="preserve">(NOTE </w:t>
            </w:r>
            <w:r>
              <w:rPr>
                <w:lang w:eastAsia="ja-JP"/>
              </w:rPr>
              <w:t>13</w:t>
            </w:r>
            <w:r w:rsidRPr="009C4728">
              <w:rPr>
                <w:lang w:eastAsia="ja-JP"/>
              </w:rPr>
              <w:t>)</w:t>
            </w:r>
          </w:p>
        </w:tc>
      </w:tr>
      <w:tr w:rsidR="004327DB" w:rsidRPr="009C4728" w14:paraId="07D8DDE1"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77777777" w:rsidR="004327DB" w:rsidRPr="009C4728" w:rsidRDefault="004327DB" w:rsidP="004327DB">
            <w:pPr>
              <w:pStyle w:val="TAC"/>
            </w:pPr>
            <w:r w:rsidRPr="009C4728">
              <w:t>88</w:t>
            </w:r>
          </w:p>
        </w:tc>
        <w:tc>
          <w:tcPr>
            <w:tcW w:w="879" w:type="dxa"/>
            <w:tcBorders>
              <w:top w:val="single" w:sz="4" w:space="0" w:color="auto"/>
              <w:left w:val="single" w:sz="4" w:space="0" w:color="auto"/>
              <w:bottom w:val="single" w:sz="4" w:space="0" w:color="auto"/>
              <w:right w:val="single" w:sz="4" w:space="0" w:color="auto"/>
            </w:tcBorders>
          </w:tcPr>
          <w:p w14:paraId="07D8DDD6" w14:textId="77777777" w:rsidR="004327DB" w:rsidRPr="009C4728" w:rsidRDefault="004327DB" w:rsidP="004327DB">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D8"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tcBorders>
          </w:tcPr>
          <w:p w14:paraId="07D8DDD9" w14:textId="77777777" w:rsidR="004327DB" w:rsidRPr="009C4728" w:rsidRDefault="004327DB" w:rsidP="004327DB">
            <w:pPr>
              <w:pStyle w:val="TAC"/>
            </w:pPr>
            <w:r w:rsidRPr="009C4728">
              <w:t>412 MHz</w:t>
            </w:r>
          </w:p>
        </w:tc>
        <w:tc>
          <w:tcPr>
            <w:tcW w:w="0" w:type="auto"/>
            <w:tcBorders>
              <w:top w:val="single" w:sz="4" w:space="0" w:color="auto"/>
              <w:bottom w:val="single" w:sz="4" w:space="0" w:color="auto"/>
            </w:tcBorders>
          </w:tcPr>
          <w:p w14:paraId="07D8DDDA"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DB" w14:textId="77777777" w:rsidR="004327DB" w:rsidRPr="009C4728" w:rsidRDefault="004327DB" w:rsidP="004327DB">
            <w:pPr>
              <w:pStyle w:val="TAC"/>
            </w:pPr>
            <w:r w:rsidRPr="009C4728">
              <w:t>417 MHz</w:t>
            </w:r>
          </w:p>
        </w:tc>
        <w:tc>
          <w:tcPr>
            <w:tcW w:w="0" w:type="auto"/>
            <w:tcBorders>
              <w:top w:val="single" w:sz="4" w:space="0" w:color="auto"/>
              <w:bottom w:val="single" w:sz="4" w:space="0" w:color="auto"/>
            </w:tcBorders>
          </w:tcPr>
          <w:p w14:paraId="07D8DDDC" w14:textId="77777777" w:rsidR="004327DB" w:rsidRPr="009C4728" w:rsidRDefault="004327DB" w:rsidP="004327DB">
            <w:pPr>
              <w:pStyle w:val="TAC"/>
            </w:pPr>
            <w:r w:rsidRPr="009C4728">
              <w:t>422 MHz</w:t>
            </w:r>
          </w:p>
        </w:tc>
        <w:tc>
          <w:tcPr>
            <w:tcW w:w="0" w:type="auto"/>
            <w:tcBorders>
              <w:top w:val="single" w:sz="4" w:space="0" w:color="auto"/>
              <w:bottom w:val="single" w:sz="4" w:space="0" w:color="auto"/>
            </w:tcBorders>
          </w:tcPr>
          <w:p w14:paraId="07D8DDDD"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DE" w14:textId="77777777" w:rsidR="004327DB" w:rsidRPr="009C4728" w:rsidRDefault="004327DB" w:rsidP="004327DB">
            <w:pPr>
              <w:pStyle w:val="TAC"/>
            </w:pPr>
            <w:r w:rsidRPr="009C4728">
              <w:t>427 MHz</w:t>
            </w:r>
          </w:p>
        </w:tc>
        <w:tc>
          <w:tcPr>
            <w:tcW w:w="970" w:type="dxa"/>
            <w:tcBorders>
              <w:top w:val="single" w:sz="4" w:space="0" w:color="auto"/>
              <w:left w:val="single" w:sz="4" w:space="0" w:color="auto"/>
              <w:bottom w:val="single" w:sz="4" w:space="0" w:color="auto"/>
              <w:right w:val="single" w:sz="4" w:space="0" w:color="auto"/>
            </w:tcBorders>
          </w:tcPr>
          <w:p w14:paraId="675A0D20" w14:textId="77777777" w:rsidR="004327DB" w:rsidRPr="009C4728" w:rsidRDefault="004327DB" w:rsidP="004327DB">
            <w:pPr>
              <w:pStyle w:val="TAC"/>
              <w:rPr>
                <w:lang w:eastAsia="ja-JP"/>
              </w:rPr>
            </w:pPr>
            <w:r w:rsidRPr="009C4728">
              <w:rPr>
                <w:lang w:eastAsia="ja-JP"/>
              </w:rPr>
              <w:t>1</w:t>
            </w:r>
          </w:p>
          <w:p w14:paraId="07D8DDE0" w14:textId="466E99A7" w:rsidR="004327DB" w:rsidRPr="009C4728" w:rsidRDefault="004327DB" w:rsidP="004327DB">
            <w:pPr>
              <w:pStyle w:val="TAC"/>
              <w:rPr>
                <w:lang w:eastAsia="ja-JP"/>
              </w:rPr>
            </w:pPr>
            <w:r w:rsidRPr="009C4728">
              <w:rPr>
                <w:lang w:eastAsia="ja-JP"/>
              </w:rPr>
              <w:t xml:space="preserve">(NOTE </w:t>
            </w:r>
            <w:r>
              <w:rPr>
                <w:lang w:eastAsia="ja-JP"/>
              </w:rPr>
              <w:t>13</w:t>
            </w:r>
            <w:r w:rsidRPr="009C4728">
              <w:rPr>
                <w:lang w:eastAsia="ja-JP"/>
              </w:rPr>
              <w:t>)</w:t>
            </w:r>
          </w:p>
        </w:tc>
      </w:tr>
      <w:tr w:rsidR="00C53C29" w:rsidRPr="009C4728" w14:paraId="07D8DDEB"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07D8DDE2"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07D8DDE3"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07D8DDE4"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07D8DDE5"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7D8DDE6"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7D8DDE7"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07D8DDE8"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07D8DDE9"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6C191B6F"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2222429F" w14:textId="77777777" w:rsidR="00904448" w:rsidRDefault="00904448" w:rsidP="00904448">
            <w:pPr>
              <w:pStyle w:val="TAN"/>
              <w:rPr>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176284E9" w14:textId="77777777" w:rsidR="00904448" w:rsidRDefault="00904448" w:rsidP="00904448">
            <w:pPr>
              <w:pStyle w:val="TAN"/>
              <w:rPr>
                <w:rFonts w:cs="Arial"/>
              </w:rPr>
            </w:pPr>
            <w:r>
              <w:rPr>
                <w:rFonts w:cs="Arial"/>
              </w:rPr>
              <w:t>NOTE 11:</w:t>
            </w:r>
            <w:r>
              <w:rPr>
                <w:rFonts w:cs="Arial"/>
              </w:rPr>
              <w:tab/>
              <w:t>The band is for E-UTRA only.</w:t>
            </w:r>
          </w:p>
          <w:p w14:paraId="3991AC7F" w14:textId="77777777" w:rsidR="00904448" w:rsidRDefault="00904448" w:rsidP="00904448">
            <w:pPr>
              <w:pStyle w:val="TAN"/>
              <w:rPr>
                <w:rFonts w:cs="Arial"/>
              </w:rPr>
            </w:pPr>
            <w:r>
              <w:rPr>
                <w:rFonts w:cs="Arial"/>
              </w:rPr>
              <w:t>NOTE 12:</w:t>
            </w:r>
            <w:r>
              <w:rPr>
                <w:rFonts w:cs="Arial"/>
              </w:rPr>
              <w:tab/>
              <w:t xml:space="preserve">The band is for E-UTRA </w:t>
            </w:r>
            <w:r>
              <w:rPr>
                <w:rFonts w:eastAsia="MS Mincho" w:cs="Arial"/>
                <w:lang w:eastAsia="ja-JP"/>
              </w:rPr>
              <w:t xml:space="preserve">and/or UTRA </w:t>
            </w:r>
            <w:r>
              <w:rPr>
                <w:rFonts w:cs="Arial"/>
              </w:rPr>
              <w:t>only.</w:t>
            </w:r>
          </w:p>
          <w:p w14:paraId="07D8DDEA" w14:textId="2493536A" w:rsidR="00BF5A24" w:rsidRPr="009C4728" w:rsidRDefault="00904448" w:rsidP="00904448">
            <w:pPr>
              <w:pStyle w:val="TAN"/>
              <w:rPr>
                <w:rFonts w:cs="Arial"/>
              </w:rPr>
            </w:pPr>
            <w:r>
              <w:rPr>
                <w:rFonts w:cs="Arial"/>
              </w:rPr>
              <w:t>NOTE 13:</w:t>
            </w:r>
            <w:r>
              <w:rPr>
                <w:rFonts w:cs="Arial"/>
              </w:rPr>
              <w:tab/>
              <w:t>The band is for E-UTRA</w:t>
            </w:r>
            <w:r>
              <w:rPr>
                <w:rFonts w:eastAsia="MS Mincho" w:cs="Arial"/>
                <w:lang w:eastAsia="ja-JP"/>
              </w:rPr>
              <w:t xml:space="preserve"> and/or NB-IoT </w:t>
            </w:r>
            <w:r>
              <w:rPr>
                <w:rFonts w:cs="Arial"/>
              </w:rPr>
              <w:t>only.</w:t>
            </w:r>
          </w:p>
        </w:tc>
      </w:tr>
    </w:tbl>
    <w:p w14:paraId="07D8DDEC" w14:textId="77777777" w:rsidR="00C53C29" w:rsidRPr="009C4728" w:rsidRDefault="00C53C2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07D8DD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DF0"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7D8DDF1"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07D8DDF2"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7D8DDF3"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7D8DDF4"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07D8DDF5" w14:textId="77777777" w:rsidR="00C53C29" w:rsidRPr="009C4728" w:rsidRDefault="00C53C29" w:rsidP="0021138B">
            <w:pPr>
              <w:pStyle w:val="TAH"/>
              <w:rPr>
                <w:rFonts w:cs="Arial"/>
              </w:rPr>
            </w:pPr>
            <w:r w:rsidRPr="009C4728">
              <w:rPr>
                <w:rFonts w:cs="Arial"/>
              </w:rPr>
              <w:t>Band category</w:t>
            </w:r>
          </w:p>
        </w:tc>
      </w:tr>
      <w:tr w:rsidR="00C53C29" w:rsidRPr="009C4728" w14:paraId="07D8DE01"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07D8DD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DFA"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DFC"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DFD"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DFF"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00" w14:textId="77777777" w:rsidR="00C53C29" w:rsidRPr="009C4728" w:rsidRDefault="00C53C29" w:rsidP="0021138B">
            <w:pPr>
              <w:pStyle w:val="TAC"/>
              <w:rPr>
                <w:rFonts w:cs="Arial"/>
              </w:rPr>
            </w:pPr>
            <w:r w:rsidRPr="009C4728">
              <w:rPr>
                <w:rFonts w:cs="Arial"/>
              </w:rPr>
              <w:t>3</w:t>
            </w:r>
          </w:p>
        </w:tc>
      </w:tr>
      <w:tr w:rsidR="00C53C29" w:rsidRPr="009C4728" w14:paraId="07D8DE0C"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07D8DE03"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E05"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07D8DE06"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07"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07D8DE08"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07D8DE09"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0A"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7D8DE0B" w14:textId="77777777" w:rsidR="00C53C29" w:rsidRPr="009C4728" w:rsidRDefault="00C53C29" w:rsidP="0021138B">
            <w:pPr>
              <w:pStyle w:val="TAC"/>
              <w:rPr>
                <w:rFonts w:cs="Arial"/>
              </w:rPr>
            </w:pPr>
            <w:r w:rsidRPr="009C4728">
              <w:rPr>
                <w:rFonts w:cs="Arial"/>
              </w:rPr>
              <w:t>3</w:t>
            </w:r>
          </w:p>
        </w:tc>
      </w:tr>
      <w:tr w:rsidR="00C53C29" w:rsidRPr="009C4728" w14:paraId="07D8DE1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7D8DE0E"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0"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1"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2"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07D8DE13"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4"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15"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7D8DE16" w14:textId="77777777" w:rsidR="00C53C29" w:rsidRPr="009C4728" w:rsidRDefault="00C53C29" w:rsidP="0021138B">
            <w:pPr>
              <w:pStyle w:val="TAC"/>
              <w:rPr>
                <w:rFonts w:cs="Arial"/>
              </w:rPr>
            </w:pPr>
            <w:r w:rsidRPr="009C4728">
              <w:rPr>
                <w:rFonts w:cs="Arial"/>
              </w:rPr>
              <w:t>3</w:t>
            </w:r>
          </w:p>
        </w:tc>
      </w:tr>
      <w:tr w:rsidR="00C53C29" w:rsidRPr="009C4728" w14:paraId="07D8DE2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7D8DE19"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B"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C"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D"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07D8DE1E"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F"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0"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07D8DE21" w14:textId="77777777" w:rsidR="00C53C29" w:rsidRPr="009C4728" w:rsidRDefault="00C53C29" w:rsidP="0021138B">
            <w:pPr>
              <w:pStyle w:val="TAC"/>
              <w:rPr>
                <w:rFonts w:cs="Arial"/>
              </w:rPr>
            </w:pPr>
            <w:r w:rsidRPr="009C4728">
              <w:rPr>
                <w:rFonts w:cs="Arial"/>
              </w:rPr>
              <w:t>3</w:t>
            </w:r>
          </w:p>
        </w:tc>
      </w:tr>
      <w:tr w:rsidR="00C53C29" w:rsidRPr="009C4728" w14:paraId="07D8DE2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07D8DE2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07D8DE26"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28"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07D8DE29"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B"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7D8DE2C" w14:textId="77777777" w:rsidR="00C53C29" w:rsidRPr="009C4728" w:rsidRDefault="00C53C29" w:rsidP="0021138B">
            <w:pPr>
              <w:pStyle w:val="TAC"/>
              <w:rPr>
                <w:rFonts w:cs="Arial"/>
              </w:rPr>
            </w:pPr>
            <w:r w:rsidRPr="009C4728">
              <w:rPr>
                <w:rFonts w:cs="Arial"/>
              </w:rPr>
              <w:t>3</w:t>
            </w:r>
          </w:p>
        </w:tc>
      </w:tr>
      <w:tr w:rsidR="00C53C29" w:rsidRPr="009C4728" w14:paraId="07D8DE3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7D8DE2F"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7D8DE31"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3"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07D8DE34"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36"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07D8DE37" w14:textId="77777777" w:rsidR="00C53C29" w:rsidRPr="009C4728" w:rsidRDefault="00C53C29" w:rsidP="0021138B">
            <w:pPr>
              <w:pStyle w:val="TAC"/>
              <w:rPr>
                <w:rFonts w:cs="Arial"/>
              </w:rPr>
            </w:pPr>
            <w:r w:rsidRPr="009C4728">
              <w:rPr>
                <w:rFonts w:cs="Arial"/>
              </w:rPr>
              <w:t>3</w:t>
            </w:r>
          </w:p>
        </w:tc>
      </w:tr>
      <w:tr w:rsidR="00C53C29" w:rsidRPr="009C4728" w14:paraId="07D8DE4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39"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7D8DE3A"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7D8DE3B"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07D8DE3C"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3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E"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E3F"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4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1"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42" w14:textId="77777777" w:rsidR="00C53C29" w:rsidRPr="009C4728" w:rsidRDefault="00C53C29" w:rsidP="0021138B">
            <w:pPr>
              <w:pStyle w:val="TAC"/>
              <w:rPr>
                <w:rFonts w:cs="Arial"/>
              </w:rPr>
            </w:pPr>
            <w:r w:rsidRPr="009C4728">
              <w:rPr>
                <w:rFonts w:cs="Arial"/>
              </w:rPr>
              <w:t>3</w:t>
            </w:r>
          </w:p>
        </w:tc>
      </w:tr>
      <w:tr w:rsidR="00C53C29" w:rsidRPr="009C4728" w14:paraId="07D8DE4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4"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7D8DE45"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7D8DE46"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07D8DE47"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49"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07D8DE4A"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C"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7D8DE4D" w14:textId="77777777" w:rsidR="00C53C29" w:rsidRPr="009C4728" w:rsidRDefault="00C53C29" w:rsidP="0021138B">
            <w:pPr>
              <w:pStyle w:val="TAC"/>
              <w:rPr>
                <w:rFonts w:cs="Arial"/>
              </w:rPr>
            </w:pPr>
            <w:r w:rsidRPr="009C4728">
              <w:rPr>
                <w:rFonts w:cs="Arial"/>
              </w:rPr>
              <w:t>3</w:t>
            </w:r>
          </w:p>
        </w:tc>
      </w:tr>
      <w:tr w:rsidR="00C53C29" w:rsidRPr="009C4728" w14:paraId="07D8DE5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F"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7D8DE50"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07D8DE5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2"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54"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07D8DE55"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57"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7D8DE58" w14:textId="77777777" w:rsidR="00C53C29" w:rsidRPr="009C4728" w:rsidRDefault="00C53C29" w:rsidP="0021138B">
            <w:pPr>
              <w:pStyle w:val="TAC"/>
              <w:rPr>
                <w:rFonts w:cs="Arial"/>
              </w:rPr>
            </w:pPr>
            <w:r w:rsidRPr="009C4728">
              <w:rPr>
                <w:rFonts w:cs="Arial"/>
              </w:rPr>
              <w:t>3</w:t>
            </w:r>
          </w:p>
          <w:p w14:paraId="07D8DE59" w14:textId="77777777" w:rsidR="00C53C29" w:rsidRPr="009C4728" w:rsidRDefault="00C53C29" w:rsidP="0021138B">
            <w:pPr>
              <w:pStyle w:val="TAC"/>
              <w:rPr>
                <w:rFonts w:cs="Arial"/>
              </w:rPr>
            </w:pPr>
            <w:r w:rsidRPr="009C4728">
              <w:rPr>
                <w:rFonts w:cs="Arial"/>
              </w:rPr>
              <w:t>(NOTE 1)</w:t>
            </w:r>
          </w:p>
        </w:tc>
      </w:tr>
      <w:tr w:rsidR="00C53C29" w:rsidRPr="009C4728" w14:paraId="07D8DE6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5B"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7D8DE5C"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E"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5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0"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07D8DE61"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6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3"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07D8DE64" w14:textId="77777777" w:rsidR="00C53C29" w:rsidRPr="009C4728" w:rsidRDefault="00C53C29" w:rsidP="0021138B">
            <w:pPr>
              <w:pStyle w:val="TAC"/>
              <w:rPr>
                <w:rFonts w:cs="Arial"/>
              </w:rPr>
            </w:pPr>
            <w:r w:rsidRPr="009C4728">
              <w:rPr>
                <w:rFonts w:cs="Arial"/>
              </w:rPr>
              <w:t>3</w:t>
            </w:r>
          </w:p>
          <w:p w14:paraId="07D8DE65" w14:textId="77777777" w:rsidR="00C53C29" w:rsidRPr="009C4728" w:rsidRDefault="00C53C29" w:rsidP="0021138B">
            <w:pPr>
              <w:pStyle w:val="TAC"/>
              <w:rPr>
                <w:rFonts w:cs="Arial"/>
              </w:rPr>
            </w:pPr>
            <w:r w:rsidRPr="009C4728">
              <w:rPr>
                <w:rFonts w:cs="Arial"/>
              </w:rPr>
              <w:t>(NOTE 1)</w:t>
            </w:r>
          </w:p>
        </w:tc>
      </w:tr>
      <w:tr w:rsidR="00C53C29" w:rsidRPr="009C4728" w14:paraId="07D8DE7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67"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7D8DE6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6A"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C"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07D8DE6D"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F"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7D8DE70" w14:textId="77777777" w:rsidR="00C53C29" w:rsidRPr="009C4728" w:rsidRDefault="00C53C29" w:rsidP="0021138B">
            <w:pPr>
              <w:pStyle w:val="TAC"/>
              <w:rPr>
                <w:rFonts w:cs="Arial"/>
              </w:rPr>
            </w:pPr>
            <w:r w:rsidRPr="009C4728">
              <w:rPr>
                <w:rFonts w:cs="Arial"/>
              </w:rPr>
              <w:t>3</w:t>
            </w:r>
          </w:p>
          <w:p w14:paraId="07D8DE71" w14:textId="77777777" w:rsidR="00C53C29" w:rsidRPr="009C4728" w:rsidRDefault="00C53C29" w:rsidP="0021138B">
            <w:pPr>
              <w:pStyle w:val="TAC"/>
              <w:rPr>
                <w:rFonts w:cs="Arial"/>
              </w:rPr>
            </w:pPr>
            <w:r w:rsidRPr="009C4728">
              <w:rPr>
                <w:rFonts w:cs="Arial"/>
              </w:rPr>
              <w:t>(NOTE 1)</w:t>
            </w:r>
          </w:p>
        </w:tc>
      </w:tr>
      <w:tr w:rsidR="00C53C29" w:rsidRPr="009C4728" w14:paraId="07D8DE7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3"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7D8DE7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76"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78"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07D8DE79"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7B"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7D8DE7C" w14:textId="77777777" w:rsidR="00C53C29" w:rsidRPr="009C4728" w:rsidRDefault="00C53C29" w:rsidP="0021138B">
            <w:pPr>
              <w:pStyle w:val="TAC"/>
              <w:rPr>
                <w:rFonts w:cs="Arial"/>
              </w:rPr>
            </w:pPr>
            <w:r w:rsidRPr="009C4728">
              <w:rPr>
                <w:rFonts w:cs="Arial"/>
              </w:rPr>
              <w:t>3</w:t>
            </w:r>
          </w:p>
        </w:tc>
      </w:tr>
      <w:tr w:rsidR="00C53C29" w:rsidRPr="009C4728" w14:paraId="07D8DE8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E"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7D8DE7F"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1"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2"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3"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07D8DE84"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5"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86"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7D8DE87" w14:textId="77777777" w:rsidR="00C53C29" w:rsidRPr="009C4728" w:rsidRDefault="00C53C29" w:rsidP="0021138B">
            <w:pPr>
              <w:pStyle w:val="TAC"/>
              <w:rPr>
                <w:lang w:eastAsia="ja-JP"/>
              </w:rPr>
            </w:pPr>
            <w:r w:rsidRPr="009C4728">
              <w:rPr>
                <w:lang w:eastAsia="ja-JP"/>
              </w:rPr>
              <w:t>3</w:t>
            </w:r>
          </w:p>
        </w:tc>
      </w:tr>
      <w:tr w:rsidR="00C53C29" w:rsidRPr="009C4728" w14:paraId="07D8DE9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89"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7D8DE8A"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7D8DE8B"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C"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8D"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E"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07D8DE8F"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90"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91"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7D8DE92" w14:textId="77777777" w:rsidR="00C53C29" w:rsidRPr="009C4728" w:rsidRDefault="00C53C29" w:rsidP="0021138B">
            <w:pPr>
              <w:pStyle w:val="TAC"/>
              <w:rPr>
                <w:lang w:eastAsia="ja-JP"/>
              </w:rPr>
            </w:pPr>
            <w:r w:rsidRPr="009C4728">
              <w:rPr>
                <w:lang w:eastAsia="ja-JP"/>
              </w:rPr>
              <w:t>3</w:t>
            </w:r>
          </w:p>
        </w:tc>
      </w:tr>
      <w:tr w:rsidR="00C53C29" w:rsidRPr="009C4728" w14:paraId="07D8DE9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4"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7D8DE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7D8DE9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97"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99"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07D8DE9A"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B"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9C"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7D8DE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A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F"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7D8DE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07D8DE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A2"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3"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A4"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07D8DEA5"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A7"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7D8DEA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B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AA"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07D8DEAB"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07D8DEAC"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07D8DEAD"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AE"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07D8DEAF"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07D8DEB0"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B1"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07D8DEB2"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07D8DEB3" w14:textId="77777777" w:rsidR="00C53C29" w:rsidRPr="009C4728" w:rsidRDefault="00C53C29" w:rsidP="0021138B">
            <w:pPr>
              <w:pStyle w:val="TAC"/>
              <w:rPr>
                <w:lang w:eastAsia="ja-JP"/>
              </w:rPr>
            </w:pPr>
            <w:r w:rsidRPr="009C4728">
              <w:t>3</w:t>
            </w:r>
          </w:p>
        </w:tc>
      </w:tr>
      <w:tr w:rsidR="00C53C29" w:rsidRPr="009C4728" w14:paraId="07D8DEB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B5"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07D8DEB6"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07D8DEB7"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B8"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9"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07D8DEBA"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07D8DEBB"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C"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07D8DEBD"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07D8DEBE" w14:textId="77777777" w:rsidR="00C53C29" w:rsidRPr="009C4728" w:rsidRDefault="00C53C29" w:rsidP="0021138B">
            <w:pPr>
              <w:pStyle w:val="TAC"/>
            </w:pPr>
            <w:r w:rsidRPr="009C4728">
              <w:t>3</w:t>
            </w:r>
          </w:p>
        </w:tc>
      </w:tr>
      <w:tr w:rsidR="00C53C29" w:rsidRPr="009C4728" w14:paraId="07D8DEC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0"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07D8DEC1"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07D8DEC2"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3"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4"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C5"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07D8DEC6"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7"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C8"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07D8DEC9" w14:textId="77777777" w:rsidR="00C53C29" w:rsidRPr="009C4728" w:rsidRDefault="00C53C29" w:rsidP="0021138B">
            <w:pPr>
              <w:pStyle w:val="TAC"/>
              <w:rPr>
                <w:lang w:eastAsia="ja-JP"/>
              </w:rPr>
            </w:pPr>
            <w:r w:rsidRPr="009C4728">
              <w:rPr>
                <w:lang w:eastAsia="ja-JP"/>
              </w:rPr>
              <w:t>3</w:t>
            </w:r>
          </w:p>
          <w:p w14:paraId="07D8DECA" w14:textId="77777777" w:rsidR="00C53C29" w:rsidRPr="009C4728" w:rsidRDefault="00C53C29" w:rsidP="0021138B">
            <w:pPr>
              <w:pStyle w:val="TAC"/>
            </w:pPr>
            <w:r w:rsidRPr="009C4728">
              <w:rPr>
                <w:lang w:eastAsia="ja-JP"/>
              </w:rPr>
              <w:t>(NOTE 2)</w:t>
            </w:r>
          </w:p>
        </w:tc>
      </w:tr>
      <w:tr w:rsidR="00C53C29" w:rsidRPr="009C4728" w14:paraId="07D8DED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C"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7D8DECD"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07D8DEC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D1"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07D8DED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D4"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7D8DED5" w14:textId="77777777" w:rsidR="00C53C29" w:rsidRPr="009C4728" w:rsidRDefault="00C53C29" w:rsidP="0021138B">
            <w:pPr>
              <w:pStyle w:val="TAC"/>
              <w:rPr>
                <w:lang w:eastAsia="ja-JP"/>
              </w:rPr>
            </w:pPr>
            <w:r w:rsidRPr="009C4728">
              <w:rPr>
                <w:lang w:eastAsia="ja-JP"/>
              </w:rPr>
              <w:t>3</w:t>
            </w:r>
          </w:p>
          <w:p w14:paraId="07D8DED6" w14:textId="77777777" w:rsidR="00C53C29" w:rsidRPr="009C4728" w:rsidRDefault="00C53C29" w:rsidP="0021138B">
            <w:pPr>
              <w:pStyle w:val="TAC"/>
            </w:pPr>
            <w:r w:rsidRPr="009C4728">
              <w:rPr>
                <w:lang w:eastAsia="ja-JP"/>
              </w:rPr>
              <w:t>(NOTE 2)</w:t>
            </w:r>
          </w:p>
        </w:tc>
      </w:tr>
      <w:tr w:rsidR="00C53C29" w:rsidRPr="009C4728" w14:paraId="07D8DEDA"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7D8DED8"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07D8DED9"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07D8DEDB" w14:textId="77777777" w:rsidR="00C53C29" w:rsidRPr="009C4728" w:rsidRDefault="00C53C2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181" w:name="_Toc21093121"/>
      <w:bookmarkStart w:id="182" w:name="_Toc29762650"/>
      <w:bookmarkStart w:id="183" w:name="_Toc36025825"/>
      <w:bookmarkStart w:id="184" w:name="_Toc44584695"/>
      <w:bookmarkStart w:id="185" w:name="_Toc45868988"/>
      <w:bookmarkStart w:id="186" w:name="_Toc52553547"/>
      <w:bookmarkStart w:id="187" w:name="_Toc61111794"/>
      <w:bookmarkStart w:id="188" w:name="_Toc61125876"/>
      <w:bookmarkStart w:id="189" w:name="_Toc61126037"/>
      <w:bookmarkStart w:id="190" w:name="_Toc66804549"/>
      <w:bookmarkStart w:id="191" w:name="_Toc74821123"/>
      <w:bookmarkStart w:id="192" w:name="_Toc76502987"/>
      <w:r w:rsidRPr="009C4728">
        <w:t>4.5.1</w:t>
      </w:r>
      <w:r w:rsidRPr="009C4728">
        <w:tab/>
        <w:t>Band category 1 aspects (BC1)</w:t>
      </w:r>
      <w:bookmarkEnd w:id="181"/>
      <w:bookmarkEnd w:id="182"/>
      <w:bookmarkEnd w:id="183"/>
      <w:bookmarkEnd w:id="184"/>
      <w:bookmarkEnd w:id="185"/>
      <w:bookmarkEnd w:id="186"/>
      <w:bookmarkEnd w:id="187"/>
      <w:bookmarkEnd w:id="188"/>
      <w:bookmarkEnd w:id="189"/>
      <w:bookmarkEnd w:id="190"/>
      <w:bookmarkEnd w:id="191"/>
      <w:bookmarkEnd w:id="19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193" w:name="_Toc21093122"/>
      <w:bookmarkStart w:id="194" w:name="_Toc29762651"/>
      <w:bookmarkStart w:id="195" w:name="_Toc36025826"/>
      <w:bookmarkStart w:id="196" w:name="_Toc44584696"/>
      <w:bookmarkStart w:id="197" w:name="_Toc45868989"/>
      <w:bookmarkStart w:id="198" w:name="_Toc52553548"/>
      <w:bookmarkStart w:id="199" w:name="_Toc61111795"/>
      <w:bookmarkStart w:id="200" w:name="_Toc61125877"/>
      <w:bookmarkStart w:id="201" w:name="_Toc61126038"/>
      <w:bookmarkStart w:id="202" w:name="_Toc66804550"/>
      <w:bookmarkStart w:id="203" w:name="_Toc74821124"/>
      <w:bookmarkStart w:id="204" w:name="_Toc76502988"/>
      <w:r w:rsidRPr="009C4728">
        <w:t>4.5.2</w:t>
      </w:r>
      <w:r w:rsidRPr="009C4728">
        <w:tab/>
        <w:t>Band category 2 aspects (BC2)</w:t>
      </w:r>
      <w:bookmarkEnd w:id="193"/>
      <w:bookmarkEnd w:id="194"/>
      <w:bookmarkEnd w:id="195"/>
      <w:bookmarkEnd w:id="196"/>
      <w:bookmarkEnd w:id="197"/>
      <w:bookmarkEnd w:id="198"/>
      <w:bookmarkEnd w:id="199"/>
      <w:bookmarkEnd w:id="200"/>
      <w:bookmarkEnd w:id="201"/>
      <w:bookmarkEnd w:id="202"/>
      <w:bookmarkEnd w:id="203"/>
      <w:bookmarkEnd w:id="20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05" w:name="_Toc21093123"/>
      <w:bookmarkStart w:id="206" w:name="_Toc29762652"/>
      <w:bookmarkStart w:id="207" w:name="_Toc36025827"/>
      <w:bookmarkStart w:id="208" w:name="_Toc44584697"/>
      <w:bookmarkStart w:id="209" w:name="_Toc45868990"/>
      <w:bookmarkStart w:id="210" w:name="_Toc52553549"/>
      <w:bookmarkStart w:id="211" w:name="_Toc61111796"/>
      <w:bookmarkStart w:id="212" w:name="_Toc61125878"/>
      <w:bookmarkStart w:id="213" w:name="_Toc61126039"/>
      <w:bookmarkStart w:id="214" w:name="_Toc66804551"/>
      <w:bookmarkStart w:id="215" w:name="_Toc74821125"/>
      <w:bookmarkStart w:id="216" w:name="_Toc76502989"/>
      <w:r w:rsidRPr="009C4728">
        <w:t>4.5.3</w:t>
      </w:r>
      <w:r w:rsidRPr="009C4728">
        <w:tab/>
        <w:t>Band category 3 aspects (BC3)</w:t>
      </w:r>
      <w:bookmarkEnd w:id="205"/>
      <w:bookmarkEnd w:id="206"/>
      <w:bookmarkEnd w:id="207"/>
      <w:bookmarkEnd w:id="208"/>
      <w:bookmarkEnd w:id="209"/>
      <w:bookmarkEnd w:id="210"/>
      <w:bookmarkEnd w:id="211"/>
      <w:bookmarkEnd w:id="212"/>
      <w:bookmarkEnd w:id="213"/>
      <w:bookmarkEnd w:id="214"/>
      <w:bookmarkEnd w:id="215"/>
      <w:bookmarkEnd w:id="216"/>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17" w:name="_Toc21093124"/>
      <w:bookmarkStart w:id="218" w:name="_Toc29762653"/>
      <w:bookmarkStart w:id="219" w:name="_Toc36025828"/>
      <w:bookmarkStart w:id="220" w:name="_Toc44584698"/>
      <w:bookmarkStart w:id="221" w:name="_Toc45868991"/>
      <w:bookmarkStart w:id="222" w:name="_Toc52553550"/>
      <w:bookmarkStart w:id="223" w:name="_Toc61111797"/>
      <w:bookmarkStart w:id="224" w:name="_Toc61125879"/>
      <w:bookmarkStart w:id="225" w:name="_Toc61126040"/>
      <w:bookmarkStart w:id="226" w:name="_Toc66804552"/>
      <w:bookmarkStart w:id="227" w:name="_Toc74821126"/>
      <w:bookmarkStart w:id="228" w:name="_Toc76502990"/>
      <w:r w:rsidRPr="009C4728">
        <w:t>4.6</w:t>
      </w:r>
      <w:r w:rsidRPr="009C4728">
        <w:tab/>
        <w:t>Channel arrangement</w:t>
      </w:r>
      <w:bookmarkEnd w:id="217"/>
      <w:bookmarkEnd w:id="218"/>
      <w:bookmarkEnd w:id="219"/>
      <w:bookmarkEnd w:id="220"/>
      <w:bookmarkEnd w:id="221"/>
      <w:bookmarkEnd w:id="222"/>
      <w:bookmarkEnd w:id="223"/>
      <w:bookmarkEnd w:id="224"/>
      <w:bookmarkEnd w:id="225"/>
      <w:bookmarkEnd w:id="226"/>
      <w:bookmarkEnd w:id="227"/>
      <w:bookmarkEnd w:id="228"/>
    </w:p>
    <w:p w14:paraId="07D8DF19" w14:textId="77777777" w:rsidR="00C53C29" w:rsidRPr="009C4728" w:rsidRDefault="00C53C29" w:rsidP="00C53C29">
      <w:pPr>
        <w:pStyle w:val="Heading3"/>
      </w:pPr>
      <w:bookmarkStart w:id="229" w:name="_Toc21093125"/>
      <w:bookmarkStart w:id="230" w:name="_Toc29762654"/>
      <w:bookmarkStart w:id="231" w:name="_Toc36025829"/>
      <w:bookmarkStart w:id="232" w:name="_Toc44584699"/>
      <w:bookmarkStart w:id="233" w:name="_Toc45868992"/>
      <w:bookmarkStart w:id="234" w:name="_Toc52553551"/>
      <w:bookmarkStart w:id="235" w:name="_Toc61111798"/>
      <w:bookmarkStart w:id="236" w:name="_Toc61125880"/>
      <w:bookmarkStart w:id="237" w:name="_Toc61126041"/>
      <w:bookmarkStart w:id="238" w:name="_Toc66804553"/>
      <w:bookmarkStart w:id="239" w:name="_Toc74821127"/>
      <w:bookmarkStart w:id="240" w:name="_Toc76502991"/>
      <w:r w:rsidRPr="009C4728">
        <w:t>4.6.1</w:t>
      </w:r>
      <w:r w:rsidRPr="009C4728">
        <w:tab/>
        <w:t>Channel spacing</w:t>
      </w:r>
      <w:bookmarkEnd w:id="229"/>
      <w:bookmarkEnd w:id="230"/>
      <w:bookmarkEnd w:id="231"/>
      <w:bookmarkEnd w:id="232"/>
      <w:bookmarkEnd w:id="233"/>
      <w:bookmarkEnd w:id="234"/>
      <w:bookmarkEnd w:id="235"/>
      <w:bookmarkEnd w:id="236"/>
      <w:bookmarkEnd w:id="237"/>
      <w:bookmarkEnd w:id="238"/>
      <w:bookmarkEnd w:id="239"/>
      <w:bookmarkEnd w:id="240"/>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241" w:name="_Toc21093126"/>
      <w:bookmarkStart w:id="24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243" w:name="_Toc36025830"/>
      <w:bookmarkStart w:id="244" w:name="_Toc44584700"/>
      <w:bookmarkStart w:id="245" w:name="_Toc45868993"/>
      <w:bookmarkStart w:id="246" w:name="_Toc52553552"/>
      <w:bookmarkStart w:id="247" w:name="_Toc61111799"/>
      <w:bookmarkStart w:id="248" w:name="_Toc61125881"/>
      <w:bookmarkStart w:id="249" w:name="_Toc61126042"/>
      <w:bookmarkStart w:id="250" w:name="_Toc66804554"/>
      <w:bookmarkStart w:id="251" w:name="_Toc74821128"/>
      <w:bookmarkStart w:id="252" w:name="_Toc76502992"/>
      <w:r w:rsidRPr="009C4728">
        <w:t>4.6.1A</w:t>
      </w:r>
      <w:r w:rsidRPr="009C4728">
        <w:tab/>
        <w:t>CA Channel spacing</w:t>
      </w:r>
      <w:bookmarkEnd w:id="241"/>
      <w:bookmarkEnd w:id="242"/>
      <w:bookmarkEnd w:id="243"/>
      <w:bookmarkEnd w:id="244"/>
      <w:bookmarkEnd w:id="245"/>
      <w:bookmarkEnd w:id="246"/>
      <w:bookmarkEnd w:id="247"/>
      <w:bookmarkEnd w:id="248"/>
      <w:bookmarkEnd w:id="249"/>
      <w:bookmarkEnd w:id="250"/>
      <w:bookmarkEnd w:id="251"/>
      <w:bookmarkEnd w:id="25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pt;height:43.75pt" o:ole="">
            <v:imagedata r:id="rId23" o:title=""/>
          </v:shape>
          <o:OLEObject Type="Embed" ProgID="Equation.3" ShapeID="_x0000_i1028" DrawAspect="Content" ObjectID="_1687115766" r:id="rId24"/>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6pt;mso-position-horizontal-relative:page;mso-position-vertical-relative:page" o:ole="">
            <v:imagedata r:id="rId25" o:title=""/>
          </v:shape>
          <o:OLEObject Type="Embed" ProgID="Equation.3" ShapeID="对象 5" DrawAspect="Content" ObjectID="_1687115767" r:id="rId26">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85pt;height:36pt;mso-position-horizontal-relative:page;mso-position-vertical-relative:page" o:ole="">
            <v:imagedata r:id="rId27" o:title=""/>
          </v:shape>
          <o:OLEObject Type="Embed" ProgID="Equation.3" ShapeID="对象 6" DrawAspect="Content" ObjectID="_1687115768" r:id="rId28">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9" o:title=""/>
          </v:shape>
          <o:OLEObject Type="Embed" ProgID="Equation.3" ShapeID="对象 22" DrawAspect="Content" ObjectID="_1687115769" r:id="rId30">
            <o:FieldCodes>\* MERGEFORMAT</o:FieldCodes>
          </o:OLEObject>
        </w:object>
      </w:r>
    </w:p>
    <w:p w14:paraId="07D8DF3E"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253" w:name="_Toc21093127"/>
      <w:bookmarkStart w:id="254" w:name="_Toc29762656"/>
      <w:bookmarkStart w:id="255" w:name="_Toc36025831"/>
      <w:bookmarkStart w:id="256" w:name="_Toc44584701"/>
      <w:bookmarkStart w:id="257" w:name="_Toc45868994"/>
      <w:bookmarkStart w:id="258" w:name="_Toc52553553"/>
      <w:bookmarkStart w:id="259" w:name="_Toc61111800"/>
      <w:bookmarkStart w:id="260" w:name="_Toc61125882"/>
      <w:bookmarkStart w:id="261" w:name="_Toc61126043"/>
      <w:bookmarkStart w:id="262" w:name="_Toc66804555"/>
      <w:bookmarkStart w:id="263" w:name="_Toc74821129"/>
      <w:bookmarkStart w:id="264" w:name="_Toc76502993"/>
      <w:r w:rsidRPr="009C4728">
        <w:t>4.6.2</w:t>
      </w:r>
      <w:r w:rsidRPr="009C4728">
        <w:tab/>
        <w:t>Channel raster</w:t>
      </w:r>
      <w:bookmarkEnd w:id="253"/>
      <w:bookmarkEnd w:id="254"/>
      <w:bookmarkEnd w:id="255"/>
      <w:bookmarkEnd w:id="256"/>
      <w:bookmarkEnd w:id="257"/>
      <w:bookmarkEnd w:id="258"/>
      <w:bookmarkEnd w:id="259"/>
      <w:bookmarkEnd w:id="260"/>
      <w:bookmarkEnd w:id="261"/>
      <w:bookmarkEnd w:id="262"/>
      <w:bookmarkEnd w:id="263"/>
      <w:bookmarkEnd w:id="26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265" w:name="_Toc21093128"/>
      <w:bookmarkStart w:id="266" w:name="_Toc29762657"/>
      <w:bookmarkStart w:id="267" w:name="_Toc36025832"/>
      <w:bookmarkStart w:id="268" w:name="_Toc44584702"/>
      <w:bookmarkStart w:id="269" w:name="_Toc45868995"/>
      <w:bookmarkStart w:id="270" w:name="_Toc52553554"/>
      <w:bookmarkStart w:id="271" w:name="_Toc61111801"/>
      <w:bookmarkStart w:id="272" w:name="_Toc61125883"/>
      <w:bookmarkStart w:id="273" w:name="_Toc61126044"/>
      <w:bookmarkStart w:id="274" w:name="_Toc66804556"/>
      <w:bookmarkStart w:id="275" w:name="_Toc74821130"/>
      <w:bookmarkStart w:id="276" w:name="_Toc76502994"/>
      <w:r w:rsidRPr="009C4728">
        <w:t>4.6.3</w:t>
      </w:r>
      <w:r w:rsidRPr="009C4728">
        <w:tab/>
        <w:t>Carrier frequencies and numbering</w:t>
      </w:r>
      <w:bookmarkEnd w:id="265"/>
      <w:bookmarkEnd w:id="266"/>
      <w:bookmarkEnd w:id="267"/>
      <w:bookmarkEnd w:id="268"/>
      <w:bookmarkEnd w:id="269"/>
      <w:bookmarkEnd w:id="270"/>
      <w:bookmarkEnd w:id="271"/>
      <w:bookmarkEnd w:id="272"/>
      <w:bookmarkEnd w:id="273"/>
      <w:bookmarkEnd w:id="274"/>
      <w:bookmarkEnd w:id="275"/>
      <w:bookmarkEnd w:id="276"/>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277" w:name="_Toc21093129"/>
      <w:bookmarkStart w:id="278" w:name="_Toc29762658"/>
      <w:bookmarkStart w:id="279" w:name="_Toc36025833"/>
      <w:bookmarkStart w:id="280" w:name="_Toc44584703"/>
      <w:bookmarkStart w:id="281" w:name="_Toc45868996"/>
      <w:bookmarkStart w:id="282" w:name="_Toc52553555"/>
      <w:bookmarkStart w:id="283" w:name="_Toc61111802"/>
      <w:bookmarkStart w:id="284" w:name="_Toc61125884"/>
      <w:bookmarkStart w:id="285" w:name="_Toc61126045"/>
      <w:bookmarkStart w:id="286" w:name="_Toc66804557"/>
      <w:bookmarkStart w:id="287" w:name="_Toc74821131"/>
      <w:bookmarkStart w:id="288" w:name="_Toc76502995"/>
      <w:r w:rsidRPr="009C4728">
        <w:t>4.7</w:t>
      </w:r>
      <w:r w:rsidRPr="009C4728">
        <w:tab/>
        <w:t>Requirements for contiguous and non-contiguous spectrum</w:t>
      </w:r>
      <w:bookmarkEnd w:id="277"/>
      <w:bookmarkEnd w:id="278"/>
      <w:bookmarkEnd w:id="279"/>
      <w:bookmarkEnd w:id="280"/>
      <w:bookmarkEnd w:id="281"/>
      <w:bookmarkEnd w:id="282"/>
      <w:bookmarkEnd w:id="283"/>
      <w:bookmarkEnd w:id="284"/>
      <w:bookmarkEnd w:id="285"/>
      <w:bookmarkEnd w:id="286"/>
      <w:bookmarkEnd w:id="287"/>
      <w:bookmarkEnd w:id="28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289" w:name="_Toc21093130"/>
      <w:bookmarkStart w:id="290" w:name="_Toc29762659"/>
      <w:bookmarkStart w:id="291" w:name="_Toc36025834"/>
      <w:bookmarkStart w:id="292" w:name="_Toc44584704"/>
      <w:bookmarkStart w:id="293" w:name="_Toc45868997"/>
      <w:bookmarkStart w:id="294" w:name="_Toc52553556"/>
      <w:bookmarkStart w:id="295" w:name="_Toc61111803"/>
      <w:bookmarkStart w:id="296" w:name="_Toc61125885"/>
      <w:bookmarkStart w:id="297" w:name="_Toc61126046"/>
      <w:bookmarkStart w:id="298" w:name="_Toc66804558"/>
      <w:bookmarkStart w:id="299" w:name="_Toc74821132"/>
      <w:bookmarkStart w:id="300" w:name="_Toc76502996"/>
      <w:r w:rsidRPr="009C4728">
        <w:t>4.8</w:t>
      </w:r>
      <w:r w:rsidRPr="009C4728">
        <w:tab/>
        <w:t>Requirements for BS capable of multi-band operation</w:t>
      </w:r>
      <w:bookmarkEnd w:id="289"/>
      <w:bookmarkEnd w:id="290"/>
      <w:bookmarkEnd w:id="291"/>
      <w:bookmarkEnd w:id="292"/>
      <w:bookmarkEnd w:id="293"/>
      <w:bookmarkEnd w:id="294"/>
      <w:bookmarkEnd w:id="295"/>
      <w:bookmarkEnd w:id="296"/>
      <w:bookmarkEnd w:id="297"/>
      <w:bookmarkEnd w:id="298"/>
      <w:bookmarkEnd w:id="299"/>
      <w:bookmarkEnd w:id="300"/>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01" w:name="_Toc21093131"/>
      <w:bookmarkStart w:id="302" w:name="_Toc29762660"/>
      <w:bookmarkStart w:id="303" w:name="_Toc36025835"/>
      <w:bookmarkStart w:id="304" w:name="_Toc44584705"/>
      <w:bookmarkStart w:id="305" w:name="_Toc45868998"/>
      <w:bookmarkStart w:id="306" w:name="_Toc52553557"/>
      <w:bookmarkStart w:id="307" w:name="_Toc61111804"/>
      <w:bookmarkStart w:id="308" w:name="_Toc61125886"/>
      <w:bookmarkStart w:id="309" w:name="_Toc61126047"/>
      <w:bookmarkStart w:id="310" w:name="_Toc66804559"/>
      <w:bookmarkStart w:id="311" w:name="_Toc74821133"/>
      <w:bookmarkStart w:id="312" w:name="_Toc76502997"/>
      <w:r w:rsidRPr="009C4728">
        <w:t>5</w:t>
      </w:r>
      <w:r w:rsidRPr="009C4728">
        <w:tab/>
        <w:t>Applicability of requirements</w:t>
      </w:r>
      <w:bookmarkEnd w:id="301"/>
      <w:bookmarkEnd w:id="302"/>
      <w:bookmarkEnd w:id="303"/>
      <w:bookmarkEnd w:id="304"/>
      <w:bookmarkEnd w:id="305"/>
      <w:bookmarkEnd w:id="306"/>
      <w:bookmarkEnd w:id="307"/>
      <w:bookmarkEnd w:id="308"/>
      <w:bookmarkEnd w:id="309"/>
      <w:bookmarkEnd w:id="310"/>
      <w:bookmarkEnd w:id="311"/>
      <w:bookmarkEnd w:id="312"/>
    </w:p>
    <w:p w14:paraId="07D8DF5B" w14:textId="77777777" w:rsidR="00C53C29" w:rsidRPr="009C4728" w:rsidRDefault="00C53C29" w:rsidP="00C53C29">
      <w:pPr>
        <w:pStyle w:val="Heading2"/>
      </w:pPr>
      <w:bookmarkStart w:id="313" w:name="_Toc21093132"/>
      <w:bookmarkStart w:id="314" w:name="_Toc29762661"/>
      <w:bookmarkStart w:id="315" w:name="_Toc36025836"/>
      <w:bookmarkStart w:id="316" w:name="_Toc44584706"/>
      <w:bookmarkStart w:id="317" w:name="_Toc45868999"/>
      <w:bookmarkStart w:id="318" w:name="_Toc52553558"/>
      <w:bookmarkStart w:id="319" w:name="_Toc61111805"/>
      <w:bookmarkStart w:id="320" w:name="_Toc61125887"/>
      <w:bookmarkStart w:id="321" w:name="_Toc61126048"/>
      <w:bookmarkStart w:id="322" w:name="_Toc66804560"/>
      <w:bookmarkStart w:id="323" w:name="_Toc74821134"/>
      <w:bookmarkStart w:id="324" w:name="_Toc76502998"/>
      <w:r w:rsidRPr="009C4728">
        <w:t>5.1</w:t>
      </w:r>
      <w:r w:rsidRPr="009C4728">
        <w:tab/>
        <w:t>Band category 1</w:t>
      </w:r>
      <w:bookmarkEnd w:id="313"/>
      <w:bookmarkEnd w:id="314"/>
      <w:bookmarkEnd w:id="315"/>
      <w:bookmarkEnd w:id="316"/>
      <w:bookmarkEnd w:id="317"/>
      <w:bookmarkEnd w:id="318"/>
      <w:bookmarkEnd w:id="319"/>
      <w:bookmarkEnd w:id="320"/>
      <w:bookmarkEnd w:id="321"/>
      <w:bookmarkEnd w:id="322"/>
      <w:bookmarkEnd w:id="323"/>
      <w:bookmarkEnd w:id="3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325" w:name="_Toc21093133"/>
      <w:bookmarkStart w:id="326" w:name="_Toc29762662"/>
      <w:bookmarkStart w:id="327" w:name="_Toc36025837"/>
      <w:bookmarkStart w:id="328" w:name="_Toc44584707"/>
      <w:bookmarkStart w:id="329" w:name="_Toc45869000"/>
      <w:bookmarkStart w:id="330" w:name="_Toc52553559"/>
      <w:bookmarkStart w:id="331" w:name="_Toc61111806"/>
      <w:bookmarkStart w:id="332" w:name="_Toc61125888"/>
      <w:bookmarkStart w:id="333" w:name="_Toc61126049"/>
      <w:bookmarkStart w:id="334" w:name="_Toc66804561"/>
      <w:bookmarkStart w:id="335" w:name="_Toc74821135"/>
      <w:bookmarkStart w:id="336" w:name="_Toc76502999"/>
      <w:r w:rsidRPr="009C4728">
        <w:t>5.2</w:t>
      </w:r>
      <w:r w:rsidRPr="009C4728">
        <w:tab/>
        <w:t>Band category 2</w:t>
      </w:r>
      <w:bookmarkEnd w:id="325"/>
      <w:bookmarkEnd w:id="326"/>
      <w:bookmarkEnd w:id="327"/>
      <w:bookmarkEnd w:id="328"/>
      <w:bookmarkEnd w:id="329"/>
      <w:bookmarkEnd w:id="330"/>
      <w:bookmarkEnd w:id="331"/>
      <w:bookmarkEnd w:id="332"/>
      <w:bookmarkEnd w:id="333"/>
      <w:bookmarkEnd w:id="334"/>
      <w:bookmarkEnd w:id="335"/>
      <w:bookmarkEnd w:id="336"/>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337" w:name="_Toc21093134"/>
      <w:bookmarkStart w:id="338" w:name="_Toc29762663"/>
      <w:bookmarkStart w:id="339" w:name="_Toc36025838"/>
      <w:bookmarkStart w:id="340" w:name="_Toc44584708"/>
      <w:bookmarkStart w:id="341" w:name="_Toc45869001"/>
      <w:bookmarkStart w:id="342" w:name="_Toc52553560"/>
      <w:bookmarkStart w:id="343" w:name="_Toc61111807"/>
      <w:bookmarkStart w:id="344" w:name="_Toc61125889"/>
      <w:bookmarkStart w:id="345" w:name="_Toc61126050"/>
      <w:bookmarkStart w:id="346" w:name="_Toc66804562"/>
      <w:bookmarkStart w:id="347" w:name="_Toc74821136"/>
      <w:bookmarkStart w:id="348" w:name="_Toc76503000"/>
      <w:r w:rsidRPr="009C4728">
        <w:t>5.3</w:t>
      </w:r>
      <w:r w:rsidRPr="009C4728">
        <w:tab/>
        <w:t>Band category 3</w:t>
      </w:r>
      <w:bookmarkEnd w:id="337"/>
      <w:bookmarkEnd w:id="338"/>
      <w:bookmarkEnd w:id="339"/>
      <w:bookmarkEnd w:id="340"/>
      <w:bookmarkEnd w:id="341"/>
      <w:bookmarkEnd w:id="342"/>
      <w:bookmarkEnd w:id="343"/>
      <w:bookmarkEnd w:id="344"/>
      <w:bookmarkEnd w:id="345"/>
      <w:bookmarkEnd w:id="346"/>
      <w:bookmarkEnd w:id="347"/>
      <w:bookmarkEnd w:id="34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349" w:name="_Toc21093135"/>
      <w:bookmarkStart w:id="350" w:name="_Toc29762664"/>
      <w:bookmarkStart w:id="351" w:name="_Toc36025839"/>
      <w:bookmarkStart w:id="352" w:name="_Toc44584709"/>
      <w:bookmarkStart w:id="353" w:name="_Toc45869002"/>
      <w:bookmarkStart w:id="354" w:name="_Toc52553561"/>
      <w:bookmarkStart w:id="355" w:name="_Toc61111808"/>
      <w:bookmarkStart w:id="356" w:name="_Toc61125890"/>
      <w:bookmarkStart w:id="357" w:name="_Toc61126051"/>
      <w:bookmarkStart w:id="358" w:name="_Toc66804563"/>
      <w:bookmarkStart w:id="359" w:name="_Toc74821137"/>
      <w:bookmarkStart w:id="360" w:name="_Toc76503001"/>
      <w:r w:rsidRPr="009C4728">
        <w:t>5.4</w:t>
      </w:r>
      <w:r w:rsidRPr="009C4728">
        <w:tab/>
        <w:t>Inclusion of requirements by reference</w:t>
      </w:r>
      <w:bookmarkEnd w:id="349"/>
      <w:bookmarkEnd w:id="350"/>
      <w:bookmarkEnd w:id="351"/>
      <w:bookmarkEnd w:id="352"/>
      <w:bookmarkEnd w:id="353"/>
      <w:bookmarkEnd w:id="354"/>
      <w:bookmarkEnd w:id="355"/>
      <w:bookmarkEnd w:id="356"/>
      <w:bookmarkEnd w:id="357"/>
      <w:bookmarkEnd w:id="358"/>
      <w:bookmarkEnd w:id="359"/>
      <w:bookmarkEnd w:id="360"/>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361" w:name="_Toc21093136"/>
      <w:bookmarkStart w:id="362" w:name="_Toc29762665"/>
      <w:bookmarkStart w:id="363" w:name="_Toc36025840"/>
      <w:bookmarkStart w:id="364" w:name="_Toc44584710"/>
      <w:bookmarkStart w:id="365" w:name="_Toc45869003"/>
      <w:bookmarkStart w:id="366" w:name="_Toc52553562"/>
      <w:bookmarkStart w:id="367" w:name="_Toc61111809"/>
      <w:bookmarkStart w:id="368" w:name="_Toc61125891"/>
      <w:bookmarkStart w:id="369" w:name="_Toc61126052"/>
      <w:bookmarkStart w:id="370" w:name="_Toc66804564"/>
      <w:bookmarkStart w:id="371" w:name="_Toc74821138"/>
      <w:bookmarkStart w:id="372" w:name="_Toc76503002"/>
      <w:r w:rsidRPr="009C4728">
        <w:t>6</w:t>
      </w:r>
      <w:r w:rsidRPr="009C4728">
        <w:tab/>
        <w:t>Transmitter characteristics</w:t>
      </w:r>
      <w:bookmarkEnd w:id="361"/>
      <w:bookmarkEnd w:id="362"/>
      <w:bookmarkEnd w:id="363"/>
      <w:bookmarkEnd w:id="364"/>
      <w:bookmarkEnd w:id="365"/>
      <w:bookmarkEnd w:id="366"/>
      <w:bookmarkEnd w:id="367"/>
      <w:bookmarkEnd w:id="368"/>
      <w:bookmarkEnd w:id="369"/>
      <w:bookmarkEnd w:id="370"/>
      <w:bookmarkEnd w:id="371"/>
      <w:bookmarkEnd w:id="372"/>
    </w:p>
    <w:p w14:paraId="07D8E260" w14:textId="77777777" w:rsidR="00C53C29" w:rsidRPr="009C4728" w:rsidRDefault="00C53C29" w:rsidP="00C53C29">
      <w:pPr>
        <w:pStyle w:val="Heading2"/>
      </w:pPr>
      <w:bookmarkStart w:id="373" w:name="_Toc21093137"/>
      <w:bookmarkStart w:id="374" w:name="_Toc29762666"/>
      <w:bookmarkStart w:id="375" w:name="_Toc36025841"/>
      <w:bookmarkStart w:id="376" w:name="_Toc44584711"/>
      <w:bookmarkStart w:id="377" w:name="_Toc45869004"/>
      <w:bookmarkStart w:id="378" w:name="_Toc52553563"/>
      <w:bookmarkStart w:id="379" w:name="_Toc61111810"/>
      <w:bookmarkStart w:id="380" w:name="_Toc61125892"/>
      <w:bookmarkStart w:id="381" w:name="_Toc61126053"/>
      <w:bookmarkStart w:id="382" w:name="_Toc66804565"/>
      <w:bookmarkStart w:id="383" w:name="_Toc74821139"/>
      <w:bookmarkStart w:id="384" w:name="_Toc76503003"/>
      <w:r w:rsidRPr="009C4728">
        <w:t>6.1</w:t>
      </w:r>
      <w:r w:rsidRPr="009C4728">
        <w:tab/>
        <w:t>General</w:t>
      </w:r>
      <w:bookmarkEnd w:id="373"/>
      <w:bookmarkEnd w:id="374"/>
      <w:bookmarkEnd w:id="375"/>
      <w:bookmarkEnd w:id="376"/>
      <w:bookmarkEnd w:id="377"/>
      <w:bookmarkEnd w:id="378"/>
      <w:bookmarkEnd w:id="379"/>
      <w:bookmarkEnd w:id="380"/>
      <w:bookmarkEnd w:id="381"/>
      <w:bookmarkEnd w:id="382"/>
      <w:bookmarkEnd w:id="383"/>
      <w:bookmarkEnd w:id="38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385" w:name="_Toc21093138"/>
      <w:bookmarkStart w:id="386" w:name="_Toc29762667"/>
      <w:bookmarkStart w:id="387" w:name="_Toc36025842"/>
      <w:bookmarkStart w:id="388" w:name="_Toc44584712"/>
      <w:bookmarkStart w:id="389" w:name="_Toc45869005"/>
      <w:bookmarkStart w:id="390" w:name="_Toc52553564"/>
      <w:bookmarkStart w:id="391" w:name="_Toc61111811"/>
      <w:bookmarkStart w:id="392" w:name="_Toc61125893"/>
      <w:bookmarkStart w:id="393" w:name="_Toc61126054"/>
      <w:bookmarkStart w:id="394" w:name="_Toc66804566"/>
      <w:bookmarkStart w:id="395" w:name="_Toc74821140"/>
      <w:bookmarkStart w:id="396" w:name="_Toc76503004"/>
      <w:r w:rsidRPr="009C4728">
        <w:t>6.2</w:t>
      </w:r>
      <w:r w:rsidRPr="009C4728">
        <w:tab/>
        <w:t>Base station output power</w:t>
      </w:r>
      <w:bookmarkEnd w:id="385"/>
      <w:bookmarkEnd w:id="386"/>
      <w:bookmarkEnd w:id="387"/>
      <w:bookmarkEnd w:id="388"/>
      <w:bookmarkEnd w:id="389"/>
      <w:bookmarkEnd w:id="390"/>
      <w:bookmarkEnd w:id="391"/>
      <w:bookmarkEnd w:id="392"/>
      <w:bookmarkEnd w:id="393"/>
      <w:bookmarkEnd w:id="394"/>
      <w:bookmarkEnd w:id="395"/>
      <w:bookmarkEnd w:id="396"/>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39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97"/>
    </w:p>
    <w:p w14:paraId="07D8E283" w14:textId="77777777" w:rsidR="00C53C29" w:rsidRPr="009C4728" w:rsidRDefault="00C53C29" w:rsidP="00C53C29">
      <w:pPr>
        <w:pStyle w:val="Heading3"/>
      </w:pPr>
      <w:bookmarkStart w:id="398" w:name="_Toc21093139"/>
      <w:bookmarkStart w:id="399" w:name="_Toc29762668"/>
      <w:bookmarkStart w:id="400" w:name="_Toc36025843"/>
      <w:bookmarkStart w:id="401" w:name="_Toc44584713"/>
      <w:bookmarkStart w:id="402" w:name="_Toc45869006"/>
      <w:bookmarkStart w:id="403" w:name="_Toc52553565"/>
      <w:bookmarkStart w:id="404" w:name="_Toc61111812"/>
      <w:bookmarkStart w:id="405" w:name="_Toc61125894"/>
      <w:bookmarkStart w:id="406" w:name="_Toc61126055"/>
      <w:bookmarkStart w:id="407" w:name="_Toc66804567"/>
      <w:bookmarkStart w:id="408" w:name="_Toc74821141"/>
      <w:bookmarkStart w:id="409" w:name="_Toc76503005"/>
      <w:r w:rsidRPr="009C4728">
        <w:t>6.2.1</w:t>
      </w:r>
      <w:r w:rsidRPr="009C4728">
        <w:tab/>
        <w:t>Minimum requirement</w:t>
      </w:r>
      <w:bookmarkEnd w:id="398"/>
      <w:bookmarkEnd w:id="399"/>
      <w:bookmarkEnd w:id="400"/>
      <w:bookmarkEnd w:id="401"/>
      <w:bookmarkEnd w:id="402"/>
      <w:bookmarkEnd w:id="403"/>
      <w:bookmarkEnd w:id="404"/>
      <w:bookmarkEnd w:id="405"/>
      <w:bookmarkEnd w:id="406"/>
      <w:bookmarkEnd w:id="407"/>
      <w:bookmarkEnd w:id="408"/>
      <w:bookmarkEnd w:id="409"/>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410" w:name="_Toc21093140"/>
      <w:bookmarkStart w:id="411" w:name="_Toc29762669"/>
      <w:bookmarkStart w:id="412" w:name="_Toc36025844"/>
      <w:bookmarkStart w:id="413" w:name="_Toc44584714"/>
      <w:bookmarkStart w:id="414" w:name="_Toc45869007"/>
      <w:bookmarkStart w:id="415" w:name="_Toc52553566"/>
      <w:bookmarkStart w:id="416" w:name="_Toc61111813"/>
      <w:bookmarkStart w:id="417" w:name="_Toc61125895"/>
      <w:bookmarkStart w:id="418" w:name="_Toc61126056"/>
      <w:bookmarkStart w:id="419" w:name="_Toc66804568"/>
      <w:bookmarkStart w:id="420" w:name="_Toc74821142"/>
      <w:bookmarkStart w:id="421" w:name="_Toc76503006"/>
      <w:r w:rsidRPr="009C4728">
        <w:t>6.2.2</w:t>
      </w:r>
      <w:r w:rsidRPr="009C4728">
        <w:tab/>
        <w:t>Additional requirement (regional)</w:t>
      </w:r>
      <w:bookmarkEnd w:id="410"/>
      <w:bookmarkEnd w:id="411"/>
      <w:bookmarkEnd w:id="412"/>
      <w:bookmarkEnd w:id="413"/>
      <w:bookmarkEnd w:id="414"/>
      <w:bookmarkEnd w:id="415"/>
      <w:bookmarkEnd w:id="416"/>
      <w:bookmarkEnd w:id="417"/>
      <w:bookmarkEnd w:id="418"/>
      <w:bookmarkEnd w:id="419"/>
      <w:bookmarkEnd w:id="420"/>
      <w:bookmarkEnd w:id="42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422" w:name="_Toc21093141"/>
      <w:bookmarkStart w:id="423" w:name="_Toc29762670"/>
      <w:bookmarkStart w:id="424" w:name="_Toc36025845"/>
      <w:bookmarkStart w:id="425" w:name="_Toc44584715"/>
      <w:bookmarkStart w:id="426" w:name="_Toc45869008"/>
      <w:bookmarkStart w:id="427" w:name="_Toc52553567"/>
      <w:bookmarkStart w:id="428" w:name="_Toc61111814"/>
      <w:bookmarkStart w:id="429" w:name="_Toc61125896"/>
      <w:bookmarkStart w:id="430" w:name="_Toc61126057"/>
      <w:bookmarkStart w:id="431" w:name="_Toc66804569"/>
      <w:bookmarkStart w:id="432" w:name="_Toc74821143"/>
      <w:bookmarkStart w:id="433" w:name="_Toc76503007"/>
      <w:r w:rsidRPr="009C4728">
        <w:t>6.2.3</w:t>
      </w:r>
      <w:r w:rsidRPr="009C4728">
        <w:tab/>
        <w:t>E-UTRA minimum requirement for DL RS power</w:t>
      </w:r>
      <w:bookmarkEnd w:id="422"/>
      <w:bookmarkEnd w:id="423"/>
      <w:bookmarkEnd w:id="424"/>
      <w:bookmarkEnd w:id="425"/>
      <w:bookmarkEnd w:id="426"/>
      <w:bookmarkEnd w:id="427"/>
      <w:bookmarkEnd w:id="428"/>
      <w:bookmarkEnd w:id="429"/>
      <w:bookmarkEnd w:id="430"/>
      <w:bookmarkEnd w:id="431"/>
      <w:bookmarkEnd w:id="432"/>
      <w:bookmarkEnd w:id="43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434" w:name="_Toc21093142"/>
      <w:bookmarkStart w:id="435" w:name="_Toc29762671"/>
      <w:bookmarkStart w:id="436" w:name="_Toc36025846"/>
      <w:bookmarkStart w:id="437" w:name="_Toc44584716"/>
      <w:bookmarkStart w:id="438" w:name="_Toc45869009"/>
      <w:bookmarkStart w:id="439" w:name="_Toc52553568"/>
      <w:bookmarkStart w:id="440" w:name="_Toc61111815"/>
      <w:bookmarkStart w:id="441" w:name="_Toc61125897"/>
      <w:bookmarkStart w:id="442" w:name="_Toc61126058"/>
      <w:bookmarkStart w:id="443" w:name="_Toc66804570"/>
      <w:bookmarkStart w:id="444" w:name="_Toc74821144"/>
      <w:bookmarkStart w:id="445" w:name="_Toc76503008"/>
      <w:r w:rsidRPr="009C4728">
        <w:t>6.2.4</w:t>
      </w:r>
      <w:r w:rsidRPr="009C4728">
        <w:tab/>
        <w:t>UTRA FDD minimum requirement for primary CPICH power</w:t>
      </w:r>
      <w:bookmarkEnd w:id="434"/>
      <w:bookmarkEnd w:id="435"/>
      <w:bookmarkEnd w:id="436"/>
      <w:bookmarkEnd w:id="437"/>
      <w:bookmarkEnd w:id="438"/>
      <w:bookmarkEnd w:id="439"/>
      <w:bookmarkEnd w:id="440"/>
      <w:bookmarkEnd w:id="441"/>
      <w:bookmarkEnd w:id="442"/>
      <w:bookmarkEnd w:id="443"/>
      <w:bookmarkEnd w:id="444"/>
      <w:bookmarkEnd w:id="44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446" w:name="_Toc21093143"/>
      <w:bookmarkStart w:id="447" w:name="_Toc29762672"/>
      <w:bookmarkStart w:id="448" w:name="_Toc36025847"/>
      <w:bookmarkStart w:id="449" w:name="_Toc44584717"/>
      <w:bookmarkStart w:id="450" w:name="_Toc45869010"/>
      <w:bookmarkStart w:id="451" w:name="_Toc52553569"/>
      <w:bookmarkStart w:id="452" w:name="_Toc61111816"/>
      <w:bookmarkStart w:id="453" w:name="_Toc61125898"/>
      <w:bookmarkStart w:id="454" w:name="_Toc61126059"/>
      <w:bookmarkStart w:id="455" w:name="_Toc66804571"/>
      <w:bookmarkStart w:id="456" w:name="_Toc74821145"/>
      <w:bookmarkStart w:id="457" w:name="_Toc76503009"/>
      <w:r w:rsidRPr="009C4728">
        <w:t>6.2.4A</w:t>
      </w:r>
      <w:r w:rsidRPr="009C4728">
        <w:tab/>
        <w:t>UTRA FDD minimum requirement for secondary CPICH power</w:t>
      </w:r>
      <w:bookmarkEnd w:id="446"/>
      <w:bookmarkEnd w:id="447"/>
      <w:bookmarkEnd w:id="448"/>
      <w:bookmarkEnd w:id="449"/>
      <w:bookmarkEnd w:id="450"/>
      <w:bookmarkEnd w:id="451"/>
      <w:bookmarkEnd w:id="452"/>
      <w:bookmarkEnd w:id="453"/>
      <w:bookmarkEnd w:id="454"/>
      <w:bookmarkEnd w:id="455"/>
      <w:bookmarkEnd w:id="456"/>
      <w:bookmarkEnd w:id="457"/>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458" w:name="_Toc21093144"/>
      <w:bookmarkStart w:id="459" w:name="_Toc29762673"/>
      <w:bookmarkStart w:id="460" w:name="_Toc36025848"/>
      <w:bookmarkStart w:id="461" w:name="_Toc44584718"/>
      <w:bookmarkStart w:id="462" w:name="_Toc45869011"/>
      <w:bookmarkStart w:id="463" w:name="_Toc52553570"/>
      <w:bookmarkStart w:id="464" w:name="_Toc61111817"/>
      <w:bookmarkStart w:id="465" w:name="_Toc61125899"/>
      <w:bookmarkStart w:id="466" w:name="_Toc61126060"/>
      <w:bookmarkStart w:id="467" w:name="_Toc66804572"/>
      <w:bookmarkStart w:id="468" w:name="_Toc74821146"/>
      <w:bookmarkStart w:id="469" w:name="_Toc76503010"/>
      <w:r w:rsidRPr="009C4728">
        <w:t>6.2.5</w:t>
      </w:r>
      <w:r w:rsidRPr="009C4728">
        <w:tab/>
        <w:t>UTRA TDD minimum requirement for primary CCPCH power</w:t>
      </w:r>
      <w:bookmarkEnd w:id="458"/>
      <w:bookmarkEnd w:id="459"/>
      <w:bookmarkEnd w:id="460"/>
      <w:bookmarkEnd w:id="461"/>
      <w:bookmarkEnd w:id="462"/>
      <w:bookmarkEnd w:id="463"/>
      <w:bookmarkEnd w:id="464"/>
      <w:bookmarkEnd w:id="465"/>
      <w:bookmarkEnd w:id="466"/>
      <w:bookmarkEnd w:id="467"/>
      <w:bookmarkEnd w:id="468"/>
      <w:bookmarkEnd w:id="469"/>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470" w:name="_Toc21093145"/>
      <w:bookmarkStart w:id="471" w:name="_Toc29762674"/>
      <w:bookmarkStart w:id="472" w:name="_Toc36025849"/>
      <w:bookmarkStart w:id="473" w:name="_Toc44584719"/>
      <w:bookmarkStart w:id="474" w:name="_Toc45869012"/>
      <w:bookmarkStart w:id="475" w:name="_Toc52553571"/>
      <w:bookmarkStart w:id="476" w:name="_Toc61111818"/>
      <w:bookmarkStart w:id="477" w:name="_Toc61125900"/>
      <w:bookmarkStart w:id="478" w:name="_Toc61126061"/>
      <w:bookmarkStart w:id="479" w:name="_Toc66804573"/>
      <w:bookmarkStart w:id="480" w:name="_Toc74821147"/>
      <w:bookmarkStart w:id="481" w:name="_Toc765030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470"/>
      <w:bookmarkEnd w:id="471"/>
      <w:bookmarkEnd w:id="472"/>
      <w:bookmarkEnd w:id="473"/>
      <w:bookmarkEnd w:id="474"/>
      <w:bookmarkEnd w:id="475"/>
      <w:bookmarkEnd w:id="476"/>
      <w:bookmarkEnd w:id="477"/>
      <w:bookmarkEnd w:id="478"/>
      <w:bookmarkEnd w:id="479"/>
      <w:bookmarkEnd w:id="480"/>
      <w:bookmarkEnd w:id="481"/>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482" w:name="_Toc21093146"/>
      <w:bookmarkStart w:id="483" w:name="_Toc29762675"/>
      <w:bookmarkStart w:id="484" w:name="_Toc36025850"/>
      <w:bookmarkStart w:id="485" w:name="_Toc44584720"/>
      <w:bookmarkStart w:id="486" w:name="_Toc45869013"/>
      <w:bookmarkStart w:id="487" w:name="_Toc52553572"/>
      <w:bookmarkStart w:id="488" w:name="_Toc61111819"/>
      <w:bookmarkStart w:id="489" w:name="_Toc61125901"/>
      <w:bookmarkStart w:id="490" w:name="_Toc61126062"/>
      <w:bookmarkStart w:id="491" w:name="_Toc66804574"/>
      <w:bookmarkStart w:id="492" w:name="_Toc74821148"/>
      <w:bookmarkStart w:id="493" w:name="_Toc76503012"/>
      <w:r w:rsidRPr="009C4728">
        <w:t>6.3</w:t>
      </w:r>
      <w:r w:rsidRPr="009C4728">
        <w:tab/>
        <w:t>Output power dynamics</w:t>
      </w:r>
      <w:bookmarkEnd w:id="482"/>
      <w:bookmarkEnd w:id="483"/>
      <w:bookmarkEnd w:id="484"/>
      <w:bookmarkEnd w:id="485"/>
      <w:bookmarkEnd w:id="486"/>
      <w:bookmarkEnd w:id="487"/>
      <w:bookmarkEnd w:id="488"/>
      <w:bookmarkEnd w:id="489"/>
      <w:bookmarkEnd w:id="490"/>
      <w:bookmarkEnd w:id="491"/>
      <w:bookmarkEnd w:id="492"/>
      <w:bookmarkEnd w:id="49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494" w:name="_Toc21093147"/>
      <w:bookmarkStart w:id="495" w:name="_Toc29762676"/>
      <w:bookmarkStart w:id="496" w:name="_Toc36025851"/>
      <w:bookmarkStart w:id="497" w:name="_Toc44584721"/>
      <w:bookmarkStart w:id="498" w:name="_Toc45869014"/>
      <w:bookmarkStart w:id="499" w:name="_Toc52553573"/>
      <w:bookmarkStart w:id="500" w:name="_Toc61111820"/>
      <w:bookmarkStart w:id="501" w:name="_Toc61125902"/>
      <w:bookmarkStart w:id="502" w:name="_Toc61126063"/>
      <w:bookmarkStart w:id="503" w:name="_Toc66804575"/>
      <w:bookmarkStart w:id="504" w:name="_Toc74821149"/>
      <w:bookmarkStart w:id="505" w:name="_Toc76503013"/>
      <w:r w:rsidRPr="009C4728">
        <w:t>6.3.1</w:t>
      </w:r>
      <w:r w:rsidRPr="009C4728">
        <w:tab/>
        <w:t>E-UTRA minimum requirement</w:t>
      </w:r>
      <w:bookmarkEnd w:id="494"/>
      <w:bookmarkEnd w:id="495"/>
      <w:bookmarkEnd w:id="496"/>
      <w:bookmarkEnd w:id="497"/>
      <w:bookmarkEnd w:id="498"/>
      <w:bookmarkEnd w:id="499"/>
      <w:bookmarkEnd w:id="500"/>
      <w:bookmarkEnd w:id="501"/>
      <w:bookmarkEnd w:id="502"/>
      <w:bookmarkEnd w:id="503"/>
      <w:bookmarkEnd w:id="504"/>
      <w:bookmarkEnd w:id="50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506" w:name="_Toc21093148"/>
      <w:bookmarkStart w:id="507" w:name="_Toc29762677"/>
      <w:bookmarkStart w:id="508" w:name="_Toc36025852"/>
      <w:bookmarkStart w:id="509" w:name="_Toc44584722"/>
      <w:bookmarkStart w:id="510" w:name="_Toc45869015"/>
      <w:bookmarkStart w:id="511" w:name="_Toc52553574"/>
      <w:bookmarkStart w:id="512" w:name="_Toc61111821"/>
      <w:bookmarkStart w:id="513" w:name="_Toc61125903"/>
      <w:bookmarkStart w:id="514" w:name="_Toc61126064"/>
      <w:bookmarkStart w:id="515" w:name="_Toc66804576"/>
      <w:bookmarkStart w:id="516" w:name="_Toc74821150"/>
      <w:bookmarkStart w:id="517" w:name="_Toc76503014"/>
      <w:r w:rsidRPr="009C4728">
        <w:lastRenderedPageBreak/>
        <w:t>6.3.2</w:t>
      </w:r>
      <w:r w:rsidRPr="009C4728">
        <w:tab/>
        <w:t>UTRA FDD minimum requirement</w:t>
      </w:r>
      <w:bookmarkEnd w:id="506"/>
      <w:bookmarkEnd w:id="507"/>
      <w:bookmarkEnd w:id="508"/>
      <w:bookmarkEnd w:id="509"/>
      <w:bookmarkEnd w:id="510"/>
      <w:bookmarkEnd w:id="511"/>
      <w:bookmarkEnd w:id="512"/>
      <w:bookmarkEnd w:id="513"/>
      <w:bookmarkEnd w:id="514"/>
      <w:bookmarkEnd w:id="515"/>
      <w:bookmarkEnd w:id="516"/>
      <w:bookmarkEnd w:id="517"/>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518" w:name="_Toc21093149"/>
      <w:bookmarkStart w:id="519" w:name="_Toc29762678"/>
      <w:bookmarkStart w:id="520" w:name="_Toc36025853"/>
      <w:bookmarkStart w:id="521" w:name="_Toc44584723"/>
      <w:bookmarkStart w:id="522" w:name="_Toc45869016"/>
      <w:bookmarkStart w:id="523" w:name="_Toc52553575"/>
      <w:bookmarkStart w:id="524" w:name="_Toc61111822"/>
      <w:bookmarkStart w:id="525" w:name="_Toc61125904"/>
      <w:bookmarkStart w:id="526" w:name="_Toc61126065"/>
      <w:bookmarkStart w:id="527" w:name="_Toc66804577"/>
      <w:bookmarkStart w:id="528" w:name="_Toc74821151"/>
      <w:bookmarkStart w:id="529" w:name="_Toc76503015"/>
      <w:r w:rsidRPr="009C4728">
        <w:t>6.3.3</w:t>
      </w:r>
      <w:r w:rsidRPr="009C4728">
        <w:tab/>
        <w:t>UTRA TDD minimum requirement</w:t>
      </w:r>
      <w:bookmarkEnd w:id="518"/>
      <w:bookmarkEnd w:id="519"/>
      <w:bookmarkEnd w:id="520"/>
      <w:bookmarkEnd w:id="521"/>
      <w:bookmarkEnd w:id="522"/>
      <w:bookmarkEnd w:id="523"/>
      <w:bookmarkEnd w:id="524"/>
      <w:bookmarkEnd w:id="525"/>
      <w:bookmarkEnd w:id="526"/>
      <w:bookmarkEnd w:id="527"/>
      <w:bookmarkEnd w:id="528"/>
      <w:bookmarkEnd w:id="529"/>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530" w:name="_Toc21093150"/>
      <w:bookmarkStart w:id="531" w:name="_Toc29762679"/>
      <w:bookmarkStart w:id="532" w:name="_Toc36025854"/>
      <w:bookmarkStart w:id="533" w:name="_Toc44584724"/>
      <w:bookmarkStart w:id="534" w:name="_Toc45869017"/>
      <w:bookmarkStart w:id="535" w:name="_Toc52553576"/>
      <w:bookmarkStart w:id="536" w:name="_Toc61111823"/>
      <w:bookmarkStart w:id="537" w:name="_Toc61125905"/>
      <w:bookmarkStart w:id="538" w:name="_Toc61126066"/>
      <w:bookmarkStart w:id="539" w:name="_Toc66804578"/>
      <w:bookmarkStart w:id="540" w:name="_Toc74821152"/>
      <w:bookmarkStart w:id="541" w:name="_Toc76503016"/>
      <w:r w:rsidRPr="009C4728">
        <w:t>6.3.4</w:t>
      </w:r>
      <w:r w:rsidRPr="009C4728">
        <w:tab/>
        <w:t>GSM/EDGE minimum requirement</w:t>
      </w:r>
      <w:bookmarkEnd w:id="530"/>
      <w:bookmarkEnd w:id="531"/>
      <w:bookmarkEnd w:id="532"/>
      <w:bookmarkEnd w:id="533"/>
      <w:bookmarkEnd w:id="534"/>
      <w:bookmarkEnd w:id="535"/>
      <w:bookmarkEnd w:id="536"/>
      <w:bookmarkEnd w:id="537"/>
      <w:bookmarkEnd w:id="538"/>
      <w:bookmarkEnd w:id="539"/>
      <w:bookmarkEnd w:id="540"/>
      <w:bookmarkEnd w:id="54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542" w:name="_Toc21093151"/>
      <w:bookmarkStart w:id="543" w:name="_Toc29762680"/>
      <w:bookmarkStart w:id="544" w:name="_Toc36025855"/>
      <w:bookmarkStart w:id="545" w:name="_Toc44584725"/>
      <w:bookmarkStart w:id="546" w:name="_Toc45869018"/>
      <w:bookmarkStart w:id="547" w:name="_Toc52553577"/>
      <w:bookmarkStart w:id="548" w:name="_Toc61111824"/>
      <w:bookmarkStart w:id="549" w:name="_Toc61125906"/>
      <w:bookmarkStart w:id="550" w:name="_Toc61126067"/>
      <w:bookmarkStart w:id="551" w:name="_Toc66804579"/>
      <w:bookmarkStart w:id="552" w:name="_Toc74821153"/>
      <w:bookmarkStart w:id="553" w:name="_Toc76503017"/>
      <w:r w:rsidRPr="009C4728">
        <w:t>6.3.5</w:t>
      </w:r>
      <w:r w:rsidRPr="009C4728">
        <w:tab/>
        <w:t>NB-IoT minimum requirement</w:t>
      </w:r>
      <w:bookmarkEnd w:id="542"/>
      <w:bookmarkEnd w:id="543"/>
      <w:bookmarkEnd w:id="544"/>
      <w:bookmarkEnd w:id="545"/>
      <w:bookmarkEnd w:id="546"/>
      <w:bookmarkEnd w:id="547"/>
      <w:bookmarkEnd w:id="548"/>
      <w:bookmarkEnd w:id="549"/>
      <w:bookmarkEnd w:id="550"/>
      <w:bookmarkEnd w:id="551"/>
      <w:bookmarkEnd w:id="552"/>
      <w:bookmarkEnd w:id="55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554" w:name="_Toc21093152"/>
      <w:bookmarkStart w:id="555" w:name="_Toc29762681"/>
      <w:bookmarkStart w:id="556" w:name="_Toc36025856"/>
      <w:bookmarkStart w:id="557" w:name="_Toc44584726"/>
      <w:bookmarkStart w:id="558" w:name="_Toc45869019"/>
      <w:bookmarkStart w:id="559" w:name="_Toc52553578"/>
      <w:bookmarkStart w:id="560" w:name="_Toc61111825"/>
      <w:bookmarkStart w:id="561" w:name="_Toc61125907"/>
      <w:bookmarkStart w:id="562" w:name="_Toc61126068"/>
      <w:bookmarkStart w:id="563" w:name="_Toc66804580"/>
      <w:bookmarkStart w:id="564" w:name="_Toc74821154"/>
      <w:bookmarkStart w:id="565" w:name="_Toc76503018"/>
      <w:r w:rsidRPr="009C4728">
        <w:t>6.3.6</w:t>
      </w:r>
      <w:r w:rsidRPr="009C4728">
        <w:tab/>
        <w:t>NR minimum requirement</w:t>
      </w:r>
      <w:bookmarkEnd w:id="554"/>
      <w:bookmarkEnd w:id="555"/>
      <w:bookmarkEnd w:id="556"/>
      <w:bookmarkEnd w:id="557"/>
      <w:bookmarkEnd w:id="558"/>
      <w:bookmarkEnd w:id="559"/>
      <w:bookmarkEnd w:id="560"/>
      <w:bookmarkEnd w:id="561"/>
      <w:bookmarkEnd w:id="562"/>
      <w:bookmarkEnd w:id="563"/>
      <w:bookmarkEnd w:id="564"/>
      <w:bookmarkEnd w:id="56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566" w:name="_Toc21093153"/>
      <w:bookmarkStart w:id="567" w:name="_Toc29762682"/>
      <w:bookmarkStart w:id="568" w:name="_Toc36025857"/>
      <w:bookmarkStart w:id="569" w:name="_Toc44584727"/>
      <w:bookmarkStart w:id="570" w:name="_Toc45869020"/>
      <w:bookmarkStart w:id="571" w:name="_Toc52553579"/>
      <w:bookmarkStart w:id="572" w:name="_Toc61111826"/>
      <w:bookmarkStart w:id="573" w:name="_Toc61125908"/>
      <w:bookmarkStart w:id="574" w:name="_Toc61126069"/>
      <w:bookmarkStart w:id="575" w:name="_Toc66804581"/>
      <w:bookmarkStart w:id="576" w:name="_Toc74821155"/>
      <w:bookmarkStart w:id="577" w:name="_Toc76503019"/>
      <w:r w:rsidRPr="009C4728">
        <w:t>6.4</w:t>
      </w:r>
      <w:r w:rsidRPr="009C4728">
        <w:tab/>
        <w:t>Transmit ON/OFF power</w:t>
      </w:r>
      <w:bookmarkEnd w:id="566"/>
      <w:bookmarkEnd w:id="567"/>
      <w:bookmarkEnd w:id="568"/>
      <w:bookmarkEnd w:id="569"/>
      <w:bookmarkEnd w:id="570"/>
      <w:bookmarkEnd w:id="571"/>
      <w:bookmarkEnd w:id="572"/>
      <w:bookmarkEnd w:id="573"/>
      <w:bookmarkEnd w:id="574"/>
      <w:bookmarkEnd w:id="575"/>
      <w:bookmarkEnd w:id="576"/>
      <w:bookmarkEnd w:id="577"/>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578" w:name="_Toc21093154"/>
      <w:bookmarkStart w:id="579" w:name="_Toc29762683"/>
      <w:bookmarkStart w:id="580" w:name="_Toc36025858"/>
      <w:bookmarkStart w:id="581" w:name="_Toc44584728"/>
      <w:bookmarkStart w:id="582" w:name="_Toc45869021"/>
      <w:bookmarkStart w:id="583" w:name="_Toc52553580"/>
      <w:bookmarkStart w:id="584" w:name="_Toc61111827"/>
      <w:bookmarkStart w:id="585" w:name="_Toc61125909"/>
      <w:bookmarkStart w:id="586" w:name="_Toc61126070"/>
      <w:bookmarkStart w:id="587" w:name="_Toc66804582"/>
      <w:bookmarkStart w:id="588" w:name="_Toc74821156"/>
      <w:bookmarkStart w:id="589" w:name="_Toc76503020"/>
      <w:r w:rsidRPr="009C4728">
        <w:t>6.4.1</w:t>
      </w:r>
      <w:r w:rsidRPr="009C4728">
        <w:tab/>
        <w:t>Transmitter OFF power</w:t>
      </w:r>
      <w:bookmarkEnd w:id="578"/>
      <w:bookmarkEnd w:id="579"/>
      <w:bookmarkEnd w:id="580"/>
      <w:bookmarkEnd w:id="581"/>
      <w:bookmarkEnd w:id="582"/>
      <w:bookmarkEnd w:id="583"/>
      <w:bookmarkEnd w:id="584"/>
      <w:bookmarkEnd w:id="585"/>
      <w:bookmarkEnd w:id="586"/>
      <w:bookmarkEnd w:id="587"/>
      <w:bookmarkEnd w:id="588"/>
      <w:bookmarkEnd w:id="589"/>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590" w:name="_Toc21093155"/>
      <w:bookmarkStart w:id="591" w:name="_Toc29762684"/>
      <w:bookmarkStart w:id="592" w:name="_Toc36025859"/>
      <w:bookmarkStart w:id="593" w:name="_Toc44584729"/>
      <w:bookmarkStart w:id="594" w:name="_Toc45869022"/>
      <w:bookmarkStart w:id="595" w:name="_Toc52553581"/>
      <w:bookmarkStart w:id="596" w:name="_Toc61111828"/>
      <w:bookmarkStart w:id="597" w:name="_Toc61125910"/>
      <w:bookmarkStart w:id="598" w:name="_Toc61126071"/>
      <w:bookmarkStart w:id="599" w:name="_Toc66804583"/>
      <w:bookmarkStart w:id="600" w:name="_Toc74821157"/>
      <w:bookmarkStart w:id="601" w:name="_Toc76503021"/>
      <w:r w:rsidRPr="009C4728">
        <w:t>6.4.1.1</w:t>
      </w:r>
      <w:r w:rsidRPr="009C4728">
        <w:tab/>
        <w:t>Minimum Requirement</w:t>
      </w:r>
      <w:bookmarkEnd w:id="590"/>
      <w:bookmarkEnd w:id="591"/>
      <w:bookmarkEnd w:id="592"/>
      <w:bookmarkEnd w:id="593"/>
      <w:bookmarkEnd w:id="594"/>
      <w:bookmarkEnd w:id="595"/>
      <w:bookmarkEnd w:id="596"/>
      <w:bookmarkEnd w:id="597"/>
      <w:bookmarkEnd w:id="598"/>
      <w:bookmarkEnd w:id="599"/>
      <w:bookmarkEnd w:id="600"/>
      <w:bookmarkEnd w:id="601"/>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602" w:name="_Toc21093156"/>
      <w:bookmarkStart w:id="603" w:name="_Toc29762685"/>
      <w:bookmarkStart w:id="604" w:name="_Toc36025860"/>
      <w:bookmarkStart w:id="605" w:name="_Toc44584730"/>
      <w:bookmarkStart w:id="606" w:name="_Toc45869023"/>
      <w:bookmarkStart w:id="607" w:name="_Toc52553582"/>
      <w:bookmarkStart w:id="608" w:name="_Toc61111829"/>
      <w:bookmarkStart w:id="609" w:name="_Toc61125911"/>
      <w:bookmarkStart w:id="610" w:name="_Toc61126072"/>
      <w:bookmarkStart w:id="611" w:name="_Toc66804584"/>
      <w:bookmarkStart w:id="612" w:name="_Toc74821158"/>
      <w:bookmarkStart w:id="613" w:name="_Toc76503022"/>
      <w:r w:rsidRPr="009C4728">
        <w:t>6.4.2</w:t>
      </w:r>
      <w:r w:rsidRPr="009C4728">
        <w:tab/>
        <w:t>Transmitter transient period</w:t>
      </w:r>
      <w:bookmarkEnd w:id="602"/>
      <w:bookmarkEnd w:id="603"/>
      <w:bookmarkEnd w:id="604"/>
      <w:bookmarkEnd w:id="605"/>
      <w:bookmarkEnd w:id="606"/>
      <w:bookmarkEnd w:id="607"/>
      <w:bookmarkEnd w:id="608"/>
      <w:bookmarkEnd w:id="609"/>
      <w:bookmarkEnd w:id="610"/>
      <w:bookmarkEnd w:id="611"/>
      <w:bookmarkEnd w:id="612"/>
      <w:bookmarkEnd w:id="61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14" w:name="_MON_1317316963"/>
    <w:bookmarkStart w:id="615" w:name="_MON_1323547975"/>
    <w:bookmarkEnd w:id="614"/>
    <w:bookmarkEnd w:id="615"/>
    <w:bookmarkStart w:id="616" w:name="_MON_1323726522"/>
    <w:bookmarkEnd w:id="616"/>
    <w:p w14:paraId="07D8E2D3" w14:textId="77777777" w:rsidR="00C53C29" w:rsidRPr="009C4728" w:rsidRDefault="00C53C29" w:rsidP="00C53C29">
      <w:pPr>
        <w:pStyle w:val="TH"/>
      </w:pPr>
      <w:r w:rsidRPr="009C4728">
        <w:object w:dxaOrig="9719" w:dyaOrig="4691" w14:anchorId="07D8FE9B">
          <v:shape id="_x0000_i1032" type="#_x0000_t75" style="width:467.45pt;height:237.05pt" o:ole="">
            <v:imagedata r:id="rId32" o:title=""/>
          </v:shape>
          <o:OLEObject Type="Embed" ProgID="Word.Picture.8" ShapeID="_x0000_i1032" DrawAspect="Content" ObjectID="_1687115770" r:id="rId33"/>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ED5AC9" w:rsidRDefault="00ED5AC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ED5AC9" w:rsidRDefault="00ED5AC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ED5AC9" w:rsidRDefault="00ED5AC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ED5AC9" w:rsidRDefault="00ED5AC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ED5AC9" w:rsidRDefault="00ED5AC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ED5AC9" w:rsidRDefault="00ED5AC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ED5AC9" w:rsidRDefault="00ED5AC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ED5AC9" w:rsidRDefault="00ED5AC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ED5AC9" w:rsidRDefault="00ED5AC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ED5AC9" w:rsidRDefault="00ED5AC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ED5AC9" w:rsidRDefault="00ED5AC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ED5AC9" w:rsidRDefault="00ED5AC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ED5AC9" w:rsidRDefault="00ED5AC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ED5AC9" w:rsidRDefault="00ED5AC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ED5AC9" w:rsidRDefault="00ED5AC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ED5AC9" w:rsidRDefault="00ED5AC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ED5AC9" w:rsidRDefault="00ED5AC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ED5AC9" w:rsidRDefault="00ED5AC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ED5AC9" w:rsidRDefault="00ED5AC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ED5AC9" w:rsidRDefault="00ED5AC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ED5AC9" w:rsidRDefault="00ED5AC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ED5AC9" w:rsidRDefault="00ED5AC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ED5AC9" w:rsidRDefault="00ED5AC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ED5AC9" w:rsidRDefault="00ED5AC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ED5AC9" w:rsidRDefault="00ED5AC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ED5AC9" w:rsidRDefault="00ED5AC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ED5AC9" w:rsidRDefault="00ED5AC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ED5AC9" w:rsidRDefault="00ED5AC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ED5AC9" w:rsidRDefault="00ED5AC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ED5AC9" w:rsidRDefault="00ED5AC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ED5AC9" w:rsidRDefault="00ED5AC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ED5AC9" w:rsidRDefault="00ED5AC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ED5AC9" w:rsidRDefault="00ED5AC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ED5AC9" w:rsidRDefault="00ED5AC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ED5AC9" w:rsidRDefault="00ED5AC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ED5AC9" w:rsidRDefault="00ED5AC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ED5AC9" w:rsidRDefault="00ED5AC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ED5AC9" w:rsidRDefault="00ED5AC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ED5AC9" w:rsidRDefault="00ED5AC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ED5AC9" w:rsidRDefault="00ED5AC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ED5AC9" w:rsidRDefault="00ED5AC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ED5AC9" w:rsidRDefault="00ED5AC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ED5AC9" w:rsidRDefault="00ED5AC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ED5AC9" w:rsidRDefault="00ED5AC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ED5AC9" w:rsidRDefault="00ED5AC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ED5AC9" w:rsidRDefault="00ED5AC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617" w:name="_Toc21093157"/>
      <w:bookmarkStart w:id="618" w:name="_Toc29762686"/>
      <w:bookmarkStart w:id="619" w:name="_Toc36025861"/>
      <w:bookmarkStart w:id="620" w:name="_Toc44584731"/>
      <w:bookmarkStart w:id="621" w:name="_Toc45869024"/>
      <w:bookmarkStart w:id="622" w:name="_Toc52553583"/>
      <w:bookmarkStart w:id="623" w:name="_Toc61111830"/>
      <w:bookmarkStart w:id="624" w:name="_Toc61125912"/>
      <w:bookmarkStart w:id="625" w:name="_Toc61126073"/>
      <w:bookmarkStart w:id="626" w:name="_Toc66804585"/>
      <w:bookmarkStart w:id="627" w:name="_Toc74821159"/>
      <w:bookmarkStart w:id="628" w:name="_Toc76503023"/>
      <w:r w:rsidRPr="009C4728">
        <w:t>6.4.2.1</w:t>
      </w:r>
      <w:r w:rsidRPr="009C4728">
        <w:tab/>
        <w:t>Minimum requirements</w:t>
      </w:r>
      <w:bookmarkEnd w:id="617"/>
      <w:bookmarkEnd w:id="618"/>
      <w:bookmarkEnd w:id="619"/>
      <w:bookmarkEnd w:id="620"/>
      <w:bookmarkEnd w:id="621"/>
      <w:bookmarkEnd w:id="622"/>
      <w:bookmarkEnd w:id="623"/>
      <w:bookmarkEnd w:id="624"/>
      <w:bookmarkEnd w:id="625"/>
      <w:bookmarkEnd w:id="626"/>
      <w:bookmarkEnd w:id="627"/>
      <w:bookmarkEnd w:id="6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629" w:name="_Toc21093158"/>
      <w:bookmarkStart w:id="630" w:name="_Toc29762687"/>
      <w:bookmarkStart w:id="631" w:name="_Toc36025862"/>
      <w:bookmarkStart w:id="632" w:name="_Toc44584732"/>
      <w:bookmarkStart w:id="633" w:name="_Toc45869025"/>
      <w:bookmarkStart w:id="634" w:name="_Toc52553584"/>
      <w:bookmarkStart w:id="635" w:name="_Toc61111831"/>
      <w:bookmarkStart w:id="636" w:name="_Toc61125913"/>
      <w:bookmarkStart w:id="637" w:name="_Toc61126074"/>
      <w:bookmarkStart w:id="638" w:name="_Toc66804586"/>
      <w:bookmarkStart w:id="639" w:name="_Toc74821160"/>
      <w:bookmarkStart w:id="640" w:name="_Toc76503024"/>
      <w:r w:rsidRPr="009C4728">
        <w:t>6.5</w:t>
      </w:r>
      <w:r w:rsidRPr="009C4728">
        <w:tab/>
        <w:t>Transmitted signal quality</w:t>
      </w:r>
      <w:bookmarkEnd w:id="629"/>
      <w:bookmarkEnd w:id="630"/>
      <w:bookmarkEnd w:id="631"/>
      <w:bookmarkEnd w:id="632"/>
      <w:bookmarkEnd w:id="633"/>
      <w:bookmarkEnd w:id="634"/>
      <w:bookmarkEnd w:id="635"/>
      <w:bookmarkEnd w:id="636"/>
      <w:bookmarkEnd w:id="637"/>
      <w:bookmarkEnd w:id="638"/>
      <w:bookmarkEnd w:id="639"/>
      <w:bookmarkEnd w:id="640"/>
    </w:p>
    <w:p w14:paraId="07D8E2F0" w14:textId="77777777" w:rsidR="00C53C29" w:rsidRPr="009C4728" w:rsidRDefault="00C53C29" w:rsidP="00C53C29">
      <w:pPr>
        <w:pStyle w:val="Heading3"/>
      </w:pPr>
      <w:bookmarkStart w:id="641" w:name="_Toc21093159"/>
      <w:bookmarkStart w:id="642" w:name="_Toc29762688"/>
      <w:bookmarkStart w:id="643" w:name="_Toc36025863"/>
      <w:bookmarkStart w:id="644" w:name="_Toc44584733"/>
      <w:bookmarkStart w:id="645" w:name="_Toc45869026"/>
      <w:bookmarkStart w:id="646" w:name="_Toc52553585"/>
      <w:bookmarkStart w:id="647" w:name="_Toc61111832"/>
      <w:bookmarkStart w:id="648" w:name="_Toc61125914"/>
      <w:bookmarkStart w:id="649" w:name="_Toc61126075"/>
      <w:bookmarkStart w:id="650" w:name="_Toc66804587"/>
      <w:bookmarkStart w:id="651" w:name="_Toc74821161"/>
      <w:bookmarkStart w:id="652" w:name="_Toc76503025"/>
      <w:r w:rsidRPr="009C4728">
        <w:t>6.5.1</w:t>
      </w:r>
      <w:r w:rsidRPr="009C4728">
        <w:tab/>
        <w:t>Modulation quality</w:t>
      </w:r>
      <w:bookmarkEnd w:id="641"/>
      <w:bookmarkEnd w:id="642"/>
      <w:bookmarkEnd w:id="643"/>
      <w:bookmarkEnd w:id="644"/>
      <w:bookmarkEnd w:id="645"/>
      <w:bookmarkEnd w:id="646"/>
      <w:bookmarkEnd w:id="647"/>
      <w:bookmarkEnd w:id="648"/>
      <w:bookmarkEnd w:id="649"/>
      <w:bookmarkEnd w:id="650"/>
      <w:bookmarkEnd w:id="651"/>
      <w:bookmarkEnd w:id="652"/>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653" w:name="_Toc21093160"/>
      <w:bookmarkStart w:id="654" w:name="_Toc29762689"/>
      <w:bookmarkStart w:id="655" w:name="_Toc36025864"/>
      <w:bookmarkStart w:id="656" w:name="_Toc44584734"/>
      <w:bookmarkStart w:id="657" w:name="_Toc45869027"/>
      <w:bookmarkStart w:id="658" w:name="_Toc52553586"/>
      <w:bookmarkStart w:id="659" w:name="_Toc61111833"/>
      <w:bookmarkStart w:id="660" w:name="_Toc61125915"/>
      <w:bookmarkStart w:id="661" w:name="_Toc61126076"/>
      <w:bookmarkStart w:id="662" w:name="_Toc66804588"/>
      <w:bookmarkStart w:id="663" w:name="_Toc74821162"/>
      <w:bookmarkStart w:id="664" w:name="_Toc76503026"/>
      <w:r w:rsidRPr="009C4728">
        <w:t>6.5.1.1</w:t>
      </w:r>
      <w:r w:rsidRPr="009C4728">
        <w:tab/>
        <w:t>E-UTRA minimum requirement</w:t>
      </w:r>
      <w:bookmarkEnd w:id="653"/>
      <w:bookmarkEnd w:id="654"/>
      <w:bookmarkEnd w:id="655"/>
      <w:bookmarkEnd w:id="656"/>
      <w:bookmarkEnd w:id="657"/>
      <w:bookmarkEnd w:id="658"/>
      <w:bookmarkEnd w:id="659"/>
      <w:bookmarkEnd w:id="660"/>
      <w:bookmarkEnd w:id="661"/>
      <w:bookmarkEnd w:id="662"/>
      <w:bookmarkEnd w:id="663"/>
      <w:bookmarkEnd w:id="66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665" w:name="_Toc21093161"/>
      <w:bookmarkStart w:id="666" w:name="_Toc29762690"/>
      <w:bookmarkStart w:id="667" w:name="_Toc36025865"/>
      <w:bookmarkStart w:id="668" w:name="_Toc44584735"/>
      <w:bookmarkStart w:id="669" w:name="_Toc45869028"/>
      <w:bookmarkStart w:id="670" w:name="_Toc52553587"/>
      <w:bookmarkStart w:id="671" w:name="_Toc61111834"/>
      <w:bookmarkStart w:id="672" w:name="_Toc61125916"/>
      <w:bookmarkStart w:id="673" w:name="_Toc61126077"/>
      <w:bookmarkStart w:id="674" w:name="_Toc66804589"/>
      <w:bookmarkStart w:id="675" w:name="_Toc74821163"/>
      <w:bookmarkStart w:id="676" w:name="_Toc76503027"/>
      <w:r w:rsidRPr="009C4728">
        <w:t>6.5.1.2</w:t>
      </w:r>
      <w:r w:rsidRPr="009C4728">
        <w:tab/>
        <w:t>UTRA FDD minimum requirement</w:t>
      </w:r>
      <w:bookmarkEnd w:id="665"/>
      <w:bookmarkEnd w:id="666"/>
      <w:bookmarkEnd w:id="667"/>
      <w:bookmarkEnd w:id="668"/>
      <w:bookmarkEnd w:id="669"/>
      <w:bookmarkEnd w:id="670"/>
      <w:bookmarkEnd w:id="671"/>
      <w:bookmarkEnd w:id="672"/>
      <w:bookmarkEnd w:id="673"/>
      <w:bookmarkEnd w:id="674"/>
      <w:bookmarkEnd w:id="675"/>
      <w:bookmarkEnd w:id="67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677" w:name="_Toc21093162"/>
      <w:bookmarkStart w:id="678" w:name="_Toc29762691"/>
      <w:bookmarkStart w:id="679" w:name="_Toc36025866"/>
      <w:bookmarkStart w:id="680" w:name="_Toc44584736"/>
      <w:bookmarkStart w:id="681" w:name="_Toc45869029"/>
      <w:bookmarkStart w:id="682" w:name="_Toc52553588"/>
      <w:bookmarkStart w:id="683" w:name="_Toc61111835"/>
      <w:bookmarkStart w:id="684" w:name="_Toc61125917"/>
      <w:bookmarkStart w:id="685" w:name="_Toc61126078"/>
      <w:bookmarkStart w:id="686" w:name="_Toc66804590"/>
      <w:bookmarkStart w:id="687" w:name="_Toc74821164"/>
      <w:bookmarkStart w:id="688" w:name="_Toc76503028"/>
      <w:r w:rsidRPr="009C4728">
        <w:t>6.5.1.3</w:t>
      </w:r>
      <w:r w:rsidRPr="009C4728">
        <w:tab/>
        <w:t>UTRA TDD minimum requirement</w:t>
      </w:r>
      <w:bookmarkEnd w:id="677"/>
      <w:bookmarkEnd w:id="678"/>
      <w:bookmarkEnd w:id="679"/>
      <w:bookmarkEnd w:id="680"/>
      <w:bookmarkEnd w:id="681"/>
      <w:bookmarkEnd w:id="682"/>
      <w:bookmarkEnd w:id="683"/>
      <w:bookmarkEnd w:id="684"/>
      <w:bookmarkEnd w:id="685"/>
      <w:bookmarkEnd w:id="686"/>
      <w:bookmarkEnd w:id="687"/>
      <w:bookmarkEnd w:id="68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689" w:name="_Toc21093163"/>
      <w:bookmarkStart w:id="690" w:name="_Toc29762692"/>
      <w:bookmarkStart w:id="691" w:name="_Toc36025867"/>
      <w:bookmarkStart w:id="692" w:name="_Toc44584737"/>
      <w:bookmarkStart w:id="693" w:name="_Toc45869030"/>
      <w:bookmarkStart w:id="694" w:name="_Toc52553589"/>
      <w:bookmarkStart w:id="695" w:name="_Toc61111836"/>
      <w:bookmarkStart w:id="696" w:name="_Toc61125918"/>
      <w:bookmarkStart w:id="697" w:name="_Toc61126079"/>
      <w:bookmarkStart w:id="698" w:name="_Toc66804591"/>
      <w:bookmarkStart w:id="699" w:name="_Toc74821165"/>
      <w:bookmarkStart w:id="700" w:name="_Toc76503029"/>
      <w:r w:rsidRPr="009C4728">
        <w:t>6.5.1.4</w:t>
      </w:r>
      <w:r w:rsidRPr="009C4728">
        <w:tab/>
        <w:t>GSM/EDGE minimum requirement</w:t>
      </w:r>
      <w:bookmarkEnd w:id="689"/>
      <w:bookmarkEnd w:id="690"/>
      <w:bookmarkEnd w:id="691"/>
      <w:bookmarkEnd w:id="692"/>
      <w:bookmarkEnd w:id="693"/>
      <w:bookmarkEnd w:id="694"/>
      <w:bookmarkEnd w:id="695"/>
      <w:bookmarkEnd w:id="696"/>
      <w:bookmarkEnd w:id="697"/>
      <w:bookmarkEnd w:id="698"/>
      <w:bookmarkEnd w:id="699"/>
      <w:bookmarkEnd w:id="700"/>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701" w:name="_Toc21093164"/>
      <w:bookmarkStart w:id="702" w:name="_Toc29762693"/>
      <w:bookmarkStart w:id="703" w:name="_Toc36025868"/>
      <w:bookmarkStart w:id="704" w:name="_Toc44584738"/>
      <w:bookmarkStart w:id="705" w:name="_Toc45869031"/>
      <w:bookmarkStart w:id="706" w:name="_Toc52553590"/>
      <w:bookmarkStart w:id="707" w:name="_Toc61111837"/>
      <w:bookmarkStart w:id="708" w:name="_Toc61125919"/>
      <w:bookmarkStart w:id="709" w:name="_Toc61126080"/>
      <w:bookmarkStart w:id="710" w:name="_Toc66804592"/>
      <w:bookmarkStart w:id="711" w:name="_Toc74821166"/>
      <w:bookmarkStart w:id="712" w:name="_Toc76503030"/>
      <w:r w:rsidRPr="009C4728">
        <w:t>6.5.1.5</w:t>
      </w:r>
      <w:r w:rsidRPr="009C4728">
        <w:tab/>
        <w:t>NB-IoT minimum requirement</w:t>
      </w:r>
      <w:bookmarkEnd w:id="701"/>
      <w:bookmarkEnd w:id="702"/>
      <w:bookmarkEnd w:id="703"/>
      <w:bookmarkEnd w:id="704"/>
      <w:bookmarkEnd w:id="705"/>
      <w:bookmarkEnd w:id="706"/>
      <w:bookmarkEnd w:id="707"/>
      <w:bookmarkEnd w:id="708"/>
      <w:bookmarkEnd w:id="709"/>
      <w:bookmarkEnd w:id="710"/>
      <w:bookmarkEnd w:id="711"/>
      <w:bookmarkEnd w:id="712"/>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713" w:name="_Toc21093165"/>
      <w:bookmarkStart w:id="714" w:name="_Toc29762694"/>
      <w:bookmarkStart w:id="715" w:name="_Toc36025869"/>
      <w:bookmarkStart w:id="716" w:name="_Toc44584739"/>
      <w:bookmarkStart w:id="717" w:name="_Toc45869032"/>
      <w:bookmarkStart w:id="718" w:name="_Toc52553591"/>
      <w:bookmarkStart w:id="719" w:name="_Toc61111838"/>
      <w:bookmarkStart w:id="720" w:name="_Toc61125920"/>
      <w:bookmarkStart w:id="721" w:name="_Toc61126081"/>
      <w:bookmarkStart w:id="722" w:name="_Toc66804593"/>
      <w:bookmarkStart w:id="723" w:name="_Toc74821167"/>
      <w:bookmarkStart w:id="724" w:name="_Toc76503031"/>
      <w:r w:rsidRPr="009C4728">
        <w:t>6.5.1.6</w:t>
      </w:r>
      <w:r w:rsidRPr="009C4728">
        <w:tab/>
        <w:t>NR minimum requirement</w:t>
      </w:r>
      <w:bookmarkEnd w:id="713"/>
      <w:bookmarkEnd w:id="714"/>
      <w:bookmarkEnd w:id="715"/>
      <w:bookmarkEnd w:id="716"/>
      <w:bookmarkEnd w:id="717"/>
      <w:bookmarkEnd w:id="718"/>
      <w:bookmarkEnd w:id="719"/>
      <w:bookmarkEnd w:id="720"/>
      <w:bookmarkEnd w:id="721"/>
      <w:bookmarkEnd w:id="722"/>
      <w:bookmarkEnd w:id="723"/>
      <w:bookmarkEnd w:id="724"/>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725" w:name="_Toc21093166"/>
      <w:bookmarkStart w:id="726" w:name="_Toc29762695"/>
      <w:bookmarkStart w:id="727" w:name="_Toc36025870"/>
      <w:bookmarkStart w:id="728" w:name="_Toc44584740"/>
      <w:bookmarkStart w:id="729" w:name="_Toc45869033"/>
      <w:bookmarkStart w:id="730" w:name="_Toc52553592"/>
      <w:bookmarkStart w:id="731" w:name="_Toc61111839"/>
      <w:bookmarkStart w:id="732" w:name="_Toc61125921"/>
      <w:bookmarkStart w:id="733" w:name="_Toc61126082"/>
      <w:bookmarkStart w:id="734" w:name="_Toc66804594"/>
      <w:bookmarkStart w:id="735" w:name="_Toc74821168"/>
      <w:bookmarkStart w:id="736" w:name="_Toc76503032"/>
      <w:r w:rsidRPr="009C4728">
        <w:t>6.5.2</w:t>
      </w:r>
      <w:r w:rsidRPr="009C4728">
        <w:tab/>
        <w:t>Frequency error</w:t>
      </w:r>
      <w:bookmarkEnd w:id="725"/>
      <w:bookmarkEnd w:id="726"/>
      <w:bookmarkEnd w:id="727"/>
      <w:bookmarkEnd w:id="728"/>
      <w:bookmarkEnd w:id="729"/>
      <w:bookmarkEnd w:id="730"/>
      <w:bookmarkEnd w:id="731"/>
      <w:bookmarkEnd w:id="732"/>
      <w:bookmarkEnd w:id="733"/>
      <w:bookmarkEnd w:id="734"/>
      <w:bookmarkEnd w:id="735"/>
      <w:bookmarkEnd w:id="73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737" w:name="_Toc21093167"/>
      <w:bookmarkStart w:id="738" w:name="_Toc29762696"/>
      <w:bookmarkStart w:id="739" w:name="_Toc36025871"/>
      <w:bookmarkStart w:id="740" w:name="_Toc44584741"/>
      <w:bookmarkStart w:id="741" w:name="_Toc45869034"/>
      <w:bookmarkStart w:id="742" w:name="_Toc52553593"/>
      <w:bookmarkStart w:id="743" w:name="_Toc61111840"/>
      <w:bookmarkStart w:id="744" w:name="_Toc61125922"/>
      <w:bookmarkStart w:id="745" w:name="_Toc61126083"/>
      <w:bookmarkStart w:id="746" w:name="_Toc66804595"/>
      <w:bookmarkStart w:id="747" w:name="_Toc74821169"/>
      <w:bookmarkStart w:id="748" w:name="_Toc76503033"/>
      <w:r w:rsidRPr="009C4728">
        <w:t>6.5.2.1</w:t>
      </w:r>
      <w:r w:rsidRPr="009C4728">
        <w:tab/>
        <w:t>E-UTRA minimum requirement</w:t>
      </w:r>
      <w:bookmarkEnd w:id="737"/>
      <w:bookmarkEnd w:id="738"/>
      <w:bookmarkEnd w:id="739"/>
      <w:bookmarkEnd w:id="740"/>
      <w:bookmarkEnd w:id="741"/>
      <w:bookmarkEnd w:id="742"/>
      <w:bookmarkEnd w:id="743"/>
      <w:bookmarkEnd w:id="744"/>
      <w:bookmarkEnd w:id="745"/>
      <w:bookmarkEnd w:id="746"/>
      <w:bookmarkEnd w:id="747"/>
      <w:bookmarkEnd w:id="74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749" w:name="_Toc21093168"/>
      <w:bookmarkStart w:id="750" w:name="_Toc29762697"/>
      <w:bookmarkStart w:id="751" w:name="_Toc36025872"/>
      <w:bookmarkStart w:id="752" w:name="_Toc44584742"/>
      <w:bookmarkStart w:id="753" w:name="_Toc45869035"/>
      <w:bookmarkStart w:id="754" w:name="_Toc52553594"/>
      <w:bookmarkStart w:id="755" w:name="_Toc61111841"/>
      <w:bookmarkStart w:id="756" w:name="_Toc61125923"/>
      <w:bookmarkStart w:id="757" w:name="_Toc61126084"/>
      <w:bookmarkStart w:id="758" w:name="_Toc66804596"/>
      <w:bookmarkStart w:id="759" w:name="_Toc74821170"/>
      <w:bookmarkStart w:id="760" w:name="_Toc76503034"/>
      <w:r w:rsidRPr="009C4728">
        <w:t>6.5.2.2</w:t>
      </w:r>
      <w:r w:rsidRPr="009C4728">
        <w:tab/>
        <w:t>UTRA FDD minimum requirement</w:t>
      </w:r>
      <w:bookmarkEnd w:id="749"/>
      <w:bookmarkEnd w:id="750"/>
      <w:bookmarkEnd w:id="751"/>
      <w:bookmarkEnd w:id="752"/>
      <w:bookmarkEnd w:id="753"/>
      <w:bookmarkEnd w:id="754"/>
      <w:bookmarkEnd w:id="755"/>
      <w:bookmarkEnd w:id="756"/>
      <w:bookmarkEnd w:id="757"/>
      <w:bookmarkEnd w:id="758"/>
      <w:bookmarkEnd w:id="759"/>
      <w:bookmarkEnd w:id="760"/>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761" w:name="_Toc21093169"/>
      <w:bookmarkStart w:id="762" w:name="_Toc29762698"/>
      <w:bookmarkStart w:id="763" w:name="_Toc36025873"/>
      <w:bookmarkStart w:id="764" w:name="_Toc44584743"/>
      <w:bookmarkStart w:id="765" w:name="_Toc45869036"/>
      <w:bookmarkStart w:id="766" w:name="_Toc52553595"/>
      <w:bookmarkStart w:id="767" w:name="_Toc61111842"/>
      <w:bookmarkStart w:id="768" w:name="_Toc61125924"/>
      <w:bookmarkStart w:id="769" w:name="_Toc61126085"/>
      <w:bookmarkStart w:id="770" w:name="_Toc66804597"/>
      <w:bookmarkStart w:id="771" w:name="_Toc74821171"/>
      <w:bookmarkStart w:id="772" w:name="_Toc76503035"/>
      <w:r w:rsidRPr="009C4728">
        <w:lastRenderedPageBreak/>
        <w:t>6.5.2.3</w:t>
      </w:r>
      <w:r w:rsidRPr="009C4728">
        <w:tab/>
        <w:t>UTRA TDD minimum requirement</w:t>
      </w:r>
      <w:bookmarkEnd w:id="761"/>
      <w:bookmarkEnd w:id="762"/>
      <w:bookmarkEnd w:id="763"/>
      <w:bookmarkEnd w:id="764"/>
      <w:bookmarkEnd w:id="765"/>
      <w:bookmarkEnd w:id="766"/>
      <w:bookmarkEnd w:id="767"/>
      <w:bookmarkEnd w:id="768"/>
      <w:bookmarkEnd w:id="769"/>
      <w:bookmarkEnd w:id="770"/>
      <w:bookmarkEnd w:id="771"/>
      <w:bookmarkEnd w:id="772"/>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773" w:name="_Toc21093170"/>
      <w:bookmarkStart w:id="774" w:name="_Toc29762699"/>
      <w:bookmarkStart w:id="775" w:name="_Toc36025874"/>
      <w:bookmarkStart w:id="776" w:name="_Toc44584744"/>
      <w:bookmarkStart w:id="777" w:name="_Toc45869037"/>
      <w:bookmarkStart w:id="778" w:name="_Toc52553596"/>
      <w:bookmarkStart w:id="779" w:name="_Toc61111843"/>
      <w:bookmarkStart w:id="780" w:name="_Toc61125925"/>
      <w:bookmarkStart w:id="781" w:name="_Toc61126086"/>
      <w:bookmarkStart w:id="782" w:name="_Toc66804598"/>
      <w:bookmarkStart w:id="783" w:name="_Toc74821172"/>
      <w:bookmarkStart w:id="784" w:name="_Toc76503036"/>
      <w:r w:rsidRPr="009C4728">
        <w:t>6.5.2.4</w:t>
      </w:r>
      <w:r w:rsidRPr="009C4728">
        <w:tab/>
        <w:t>GSM/EDGE minimum requirement</w:t>
      </w:r>
      <w:bookmarkEnd w:id="773"/>
      <w:bookmarkEnd w:id="774"/>
      <w:bookmarkEnd w:id="775"/>
      <w:bookmarkEnd w:id="776"/>
      <w:bookmarkEnd w:id="777"/>
      <w:bookmarkEnd w:id="778"/>
      <w:bookmarkEnd w:id="779"/>
      <w:bookmarkEnd w:id="780"/>
      <w:bookmarkEnd w:id="781"/>
      <w:bookmarkEnd w:id="782"/>
      <w:bookmarkEnd w:id="783"/>
      <w:bookmarkEnd w:id="78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785" w:name="_Toc21093171"/>
      <w:bookmarkStart w:id="786" w:name="_Toc29762700"/>
      <w:bookmarkStart w:id="787" w:name="_Toc36025875"/>
      <w:bookmarkStart w:id="788" w:name="_Toc44584745"/>
      <w:bookmarkStart w:id="789" w:name="_Toc45869038"/>
      <w:bookmarkStart w:id="790" w:name="_Toc52553597"/>
      <w:bookmarkStart w:id="791" w:name="_Toc61111844"/>
      <w:bookmarkStart w:id="792" w:name="_Toc61125926"/>
      <w:bookmarkStart w:id="793" w:name="_Toc61126087"/>
      <w:bookmarkStart w:id="794" w:name="_Toc66804599"/>
      <w:bookmarkStart w:id="795" w:name="_Toc74821173"/>
      <w:bookmarkStart w:id="796" w:name="_Toc76503037"/>
      <w:r w:rsidRPr="009C4728">
        <w:t>6.5.2.5</w:t>
      </w:r>
      <w:r w:rsidRPr="009C4728">
        <w:tab/>
        <w:t>NB-IoT minimum requirement</w:t>
      </w:r>
      <w:bookmarkEnd w:id="785"/>
      <w:bookmarkEnd w:id="786"/>
      <w:bookmarkEnd w:id="787"/>
      <w:bookmarkEnd w:id="788"/>
      <w:bookmarkEnd w:id="789"/>
      <w:bookmarkEnd w:id="790"/>
      <w:bookmarkEnd w:id="791"/>
      <w:bookmarkEnd w:id="792"/>
      <w:bookmarkEnd w:id="793"/>
      <w:bookmarkEnd w:id="794"/>
      <w:bookmarkEnd w:id="795"/>
      <w:bookmarkEnd w:id="79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797" w:name="_Toc21093172"/>
      <w:bookmarkStart w:id="798" w:name="_Toc29762701"/>
      <w:bookmarkStart w:id="799" w:name="_Toc36025876"/>
      <w:bookmarkStart w:id="800" w:name="_Toc44584746"/>
      <w:bookmarkStart w:id="801" w:name="_Toc45869039"/>
      <w:bookmarkStart w:id="802" w:name="_Toc52553598"/>
      <w:bookmarkStart w:id="803" w:name="_Toc61111845"/>
      <w:bookmarkStart w:id="804" w:name="_Toc61125927"/>
      <w:bookmarkStart w:id="805" w:name="_Toc61126088"/>
      <w:bookmarkStart w:id="806" w:name="_Toc66804600"/>
      <w:bookmarkStart w:id="807" w:name="_Toc74821174"/>
      <w:bookmarkStart w:id="808" w:name="_Toc76503038"/>
      <w:r w:rsidRPr="009C4728">
        <w:t>6.5.2.6</w:t>
      </w:r>
      <w:r w:rsidRPr="009C4728">
        <w:tab/>
        <w:t>NR minimum requirement</w:t>
      </w:r>
      <w:bookmarkEnd w:id="797"/>
      <w:bookmarkEnd w:id="798"/>
      <w:bookmarkEnd w:id="799"/>
      <w:bookmarkEnd w:id="800"/>
      <w:bookmarkEnd w:id="801"/>
      <w:bookmarkEnd w:id="802"/>
      <w:bookmarkEnd w:id="803"/>
      <w:bookmarkEnd w:id="804"/>
      <w:bookmarkEnd w:id="805"/>
      <w:bookmarkEnd w:id="806"/>
      <w:bookmarkEnd w:id="807"/>
      <w:bookmarkEnd w:id="80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809" w:name="_Toc21093173"/>
      <w:bookmarkStart w:id="810" w:name="_Toc29762702"/>
      <w:bookmarkStart w:id="811" w:name="_Toc36025877"/>
      <w:bookmarkStart w:id="812" w:name="_Toc44584747"/>
      <w:bookmarkStart w:id="813" w:name="_Toc45869040"/>
      <w:bookmarkStart w:id="814" w:name="_Toc52553599"/>
      <w:bookmarkStart w:id="815" w:name="_Toc61111846"/>
      <w:bookmarkStart w:id="816" w:name="_Toc61125928"/>
      <w:bookmarkStart w:id="817" w:name="_Toc61126089"/>
      <w:bookmarkStart w:id="818" w:name="_Toc66804601"/>
      <w:bookmarkStart w:id="819" w:name="_Toc74821175"/>
      <w:bookmarkStart w:id="820" w:name="_Toc76503039"/>
      <w:r w:rsidRPr="009C4728">
        <w:t>6.5.3</w:t>
      </w:r>
      <w:r w:rsidRPr="009C4728">
        <w:tab/>
        <w:t>Time alignment error</w:t>
      </w:r>
      <w:bookmarkEnd w:id="809"/>
      <w:bookmarkEnd w:id="810"/>
      <w:bookmarkEnd w:id="811"/>
      <w:bookmarkEnd w:id="812"/>
      <w:bookmarkEnd w:id="813"/>
      <w:bookmarkEnd w:id="814"/>
      <w:bookmarkEnd w:id="815"/>
      <w:bookmarkEnd w:id="816"/>
      <w:bookmarkEnd w:id="817"/>
      <w:bookmarkEnd w:id="818"/>
      <w:bookmarkEnd w:id="819"/>
      <w:bookmarkEnd w:id="820"/>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821" w:name="_Toc21093174"/>
      <w:bookmarkStart w:id="822" w:name="_Toc29762703"/>
      <w:bookmarkStart w:id="823" w:name="_Toc36025878"/>
      <w:bookmarkStart w:id="824" w:name="_Toc44584748"/>
      <w:bookmarkStart w:id="825" w:name="_Toc45869041"/>
      <w:bookmarkStart w:id="826" w:name="_Toc52553600"/>
      <w:bookmarkStart w:id="827" w:name="_Toc61111847"/>
      <w:bookmarkStart w:id="828" w:name="_Toc61125929"/>
      <w:bookmarkStart w:id="829" w:name="_Toc61126090"/>
      <w:bookmarkStart w:id="830" w:name="_Toc66804602"/>
      <w:bookmarkStart w:id="831" w:name="_Toc74821176"/>
      <w:bookmarkStart w:id="832" w:name="_Toc76503040"/>
      <w:r w:rsidRPr="009C4728">
        <w:t>6.5.3.1</w:t>
      </w:r>
      <w:r w:rsidRPr="009C4728">
        <w:tab/>
        <w:t>E-UTRA minimum Requirement</w:t>
      </w:r>
      <w:bookmarkEnd w:id="821"/>
      <w:bookmarkEnd w:id="822"/>
      <w:bookmarkEnd w:id="823"/>
      <w:bookmarkEnd w:id="824"/>
      <w:bookmarkEnd w:id="825"/>
      <w:bookmarkEnd w:id="826"/>
      <w:bookmarkEnd w:id="827"/>
      <w:bookmarkEnd w:id="828"/>
      <w:bookmarkEnd w:id="829"/>
      <w:bookmarkEnd w:id="830"/>
      <w:bookmarkEnd w:id="831"/>
      <w:bookmarkEnd w:id="83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833" w:name="_Toc21093175"/>
      <w:bookmarkStart w:id="834" w:name="_Toc29762704"/>
      <w:bookmarkStart w:id="835" w:name="_Toc36025879"/>
      <w:bookmarkStart w:id="836" w:name="_Toc44584749"/>
      <w:bookmarkStart w:id="837" w:name="_Toc45869042"/>
      <w:bookmarkStart w:id="838" w:name="_Toc52553601"/>
      <w:bookmarkStart w:id="839" w:name="_Toc61111848"/>
      <w:bookmarkStart w:id="840" w:name="_Toc61125930"/>
      <w:bookmarkStart w:id="841" w:name="_Toc61126091"/>
      <w:bookmarkStart w:id="842" w:name="_Toc66804603"/>
      <w:bookmarkStart w:id="843" w:name="_Toc74821177"/>
      <w:bookmarkStart w:id="844" w:name="_Toc76503041"/>
      <w:r w:rsidRPr="009C4728">
        <w:t>6.5.3.2</w:t>
      </w:r>
      <w:r w:rsidRPr="009C4728">
        <w:tab/>
        <w:t>UTRA FDD minimum requirement</w:t>
      </w:r>
      <w:bookmarkEnd w:id="833"/>
      <w:bookmarkEnd w:id="834"/>
      <w:bookmarkEnd w:id="835"/>
      <w:bookmarkEnd w:id="836"/>
      <w:bookmarkEnd w:id="837"/>
      <w:bookmarkEnd w:id="838"/>
      <w:bookmarkEnd w:id="839"/>
      <w:bookmarkEnd w:id="840"/>
      <w:bookmarkEnd w:id="841"/>
      <w:bookmarkEnd w:id="842"/>
      <w:bookmarkEnd w:id="843"/>
      <w:bookmarkEnd w:id="844"/>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845" w:name="_Toc21093176"/>
      <w:bookmarkStart w:id="846" w:name="_Toc29762705"/>
      <w:bookmarkStart w:id="847" w:name="_Toc36025880"/>
      <w:bookmarkStart w:id="848" w:name="_Toc44584750"/>
      <w:bookmarkStart w:id="849" w:name="_Toc45869043"/>
      <w:bookmarkStart w:id="850" w:name="_Toc52553602"/>
      <w:bookmarkStart w:id="851" w:name="_Toc61111849"/>
      <w:bookmarkStart w:id="852" w:name="_Toc61125931"/>
      <w:bookmarkStart w:id="853" w:name="_Toc61126092"/>
      <w:bookmarkStart w:id="854" w:name="_Toc66804604"/>
      <w:bookmarkStart w:id="855" w:name="_Toc74821178"/>
      <w:bookmarkStart w:id="856" w:name="_Toc76503042"/>
      <w:r w:rsidRPr="009C4728">
        <w:t>6.5.3.3</w:t>
      </w:r>
      <w:r w:rsidRPr="009C4728">
        <w:tab/>
        <w:t>UTRA TDD minimum requirement</w:t>
      </w:r>
      <w:bookmarkEnd w:id="845"/>
      <w:bookmarkEnd w:id="846"/>
      <w:bookmarkEnd w:id="847"/>
      <w:bookmarkEnd w:id="848"/>
      <w:bookmarkEnd w:id="849"/>
      <w:bookmarkEnd w:id="850"/>
      <w:bookmarkEnd w:id="851"/>
      <w:bookmarkEnd w:id="852"/>
      <w:bookmarkEnd w:id="853"/>
      <w:bookmarkEnd w:id="854"/>
      <w:bookmarkEnd w:id="855"/>
      <w:bookmarkEnd w:id="85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857" w:name="_Toc21093177"/>
      <w:bookmarkStart w:id="858" w:name="_Toc29762706"/>
      <w:bookmarkStart w:id="859" w:name="_Toc36025881"/>
      <w:bookmarkStart w:id="860" w:name="_Toc44584751"/>
      <w:bookmarkStart w:id="861" w:name="_Toc45869044"/>
      <w:bookmarkStart w:id="862" w:name="_Toc52553603"/>
      <w:bookmarkStart w:id="863" w:name="_Toc61111850"/>
      <w:bookmarkStart w:id="864" w:name="_Toc61125932"/>
      <w:bookmarkStart w:id="865" w:name="_Toc61126093"/>
      <w:bookmarkStart w:id="866" w:name="_Toc66804605"/>
      <w:bookmarkStart w:id="867" w:name="_Toc74821179"/>
      <w:bookmarkStart w:id="868" w:name="_Toc76503043"/>
      <w:r w:rsidRPr="009C4728">
        <w:t>6.5.3.4</w:t>
      </w:r>
      <w:r w:rsidRPr="009C4728">
        <w:tab/>
        <w:t>NB-IoT minimum Requirement</w:t>
      </w:r>
      <w:bookmarkEnd w:id="857"/>
      <w:bookmarkEnd w:id="858"/>
      <w:bookmarkEnd w:id="859"/>
      <w:bookmarkEnd w:id="860"/>
      <w:bookmarkEnd w:id="861"/>
      <w:bookmarkEnd w:id="862"/>
      <w:bookmarkEnd w:id="863"/>
      <w:bookmarkEnd w:id="864"/>
      <w:bookmarkEnd w:id="865"/>
      <w:bookmarkEnd w:id="866"/>
      <w:bookmarkEnd w:id="867"/>
      <w:bookmarkEnd w:id="86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869" w:name="_Toc21093178"/>
      <w:bookmarkStart w:id="870" w:name="_Toc29762707"/>
      <w:bookmarkStart w:id="871" w:name="_Toc36025882"/>
      <w:bookmarkStart w:id="872" w:name="_Toc44584752"/>
      <w:bookmarkStart w:id="873" w:name="_Toc45869045"/>
      <w:bookmarkStart w:id="874" w:name="_Toc52553604"/>
      <w:bookmarkStart w:id="875" w:name="_Toc61111851"/>
      <w:bookmarkStart w:id="876" w:name="_Toc61125933"/>
      <w:bookmarkStart w:id="877" w:name="_Toc61126094"/>
      <w:bookmarkStart w:id="878" w:name="_Toc66804606"/>
      <w:bookmarkStart w:id="879" w:name="_Toc74821180"/>
      <w:bookmarkStart w:id="880" w:name="_Toc76503044"/>
      <w:r w:rsidRPr="009C4728">
        <w:t>6.5.3.5</w:t>
      </w:r>
      <w:r w:rsidRPr="009C4728">
        <w:tab/>
        <w:t>NR minimum Requirement</w:t>
      </w:r>
      <w:bookmarkEnd w:id="869"/>
      <w:bookmarkEnd w:id="870"/>
      <w:bookmarkEnd w:id="871"/>
      <w:bookmarkEnd w:id="872"/>
      <w:bookmarkEnd w:id="873"/>
      <w:bookmarkEnd w:id="874"/>
      <w:bookmarkEnd w:id="875"/>
      <w:bookmarkEnd w:id="876"/>
      <w:bookmarkEnd w:id="877"/>
      <w:bookmarkEnd w:id="878"/>
      <w:bookmarkEnd w:id="879"/>
      <w:bookmarkEnd w:id="880"/>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881" w:name="_Toc21093179"/>
      <w:bookmarkStart w:id="882" w:name="_Toc29762708"/>
      <w:bookmarkStart w:id="883" w:name="_Toc36025883"/>
      <w:bookmarkStart w:id="884" w:name="_Toc44584753"/>
      <w:bookmarkStart w:id="885" w:name="_Toc45869046"/>
      <w:bookmarkStart w:id="886" w:name="_Toc52553605"/>
      <w:bookmarkStart w:id="887" w:name="_Toc61111852"/>
      <w:bookmarkStart w:id="888" w:name="_Toc61125934"/>
      <w:bookmarkStart w:id="889" w:name="_Toc61126095"/>
      <w:bookmarkStart w:id="890" w:name="_Toc66804607"/>
      <w:bookmarkStart w:id="891" w:name="_Toc74821181"/>
      <w:bookmarkStart w:id="892" w:name="_Toc76503045"/>
      <w:r w:rsidRPr="009C4728">
        <w:lastRenderedPageBreak/>
        <w:t>6.6</w:t>
      </w:r>
      <w:r w:rsidRPr="009C4728">
        <w:tab/>
        <w:t>Unwanted emissions</w:t>
      </w:r>
      <w:bookmarkEnd w:id="881"/>
      <w:bookmarkEnd w:id="882"/>
      <w:bookmarkEnd w:id="883"/>
      <w:bookmarkEnd w:id="884"/>
      <w:bookmarkEnd w:id="885"/>
      <w:bookmarkEnd w:id="886"/>
      <w:bookmarkEnd w:id="887"/>
      <w:bookmarkEnd w:id="888"/>
      <w:bookmarkEnd w:id="889"/>
      <w:bookmarkEnd w:id="890"/>
      <w:bookmarkEnd w:id="891"/>
      <w:bookmarkEnd w:id="892"/>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893" w:name="OLE_LINK27"/>
            <w:bookmarkStart w:id="894" w:name="OLE_LINK28"/>
            <w:r w:rsidRPr="009C4728">
              <w:sym w:font="Symbol" w:char="00A3"/>
            </w:r>
            <w:bookmarkEnd w:id="893"/>
            <w:bookmarkEnd w:id="894"/>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89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895"/>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896" w:name="_Toc21093180"/>
      <w:bookmarkStart w:id="897" w:name="_Toc29762709"/>
      <w:bookmarkStart w:id="898" w:name="_Toc36025884"/>
      <w:bookmarkStart w:id="899" w:name="_Toc44584754"/>
      <w:bookmarkStart w:id="900" w:name="_Toc45869047"/>
      <w:bookmarkStart w:id="901" w:name="_Toc52553606"/>
      <w:bookmarkStart w:id="902" w:name="_Toc61111853"/>
      <w:bookmarkStart w:id="903" w:name="_Toc61125935"/>
      <w:bookmarkStart w:id="904" w:name="_Toc61126096"/>
      <w:bookmarkStart w:id="905" w:name="_Toc66804608"/>
      <w:bookmarkStart w:id="906" w:name="_Toc74821182"/>
      <w:bookmarkStart w:id="907" w:name="_Toc76503046"/>
      <w:r w:rsidRPr="009C4728">
        <w:t>6.6.1</w:t>
      </w:r>
      <w:r w:rsidRPr="009C4728">
        <w:tab/>
        <w:t>Transmitter spurious emissions</w:t>
      </w:r>
      <w:bookmarkEnd w:id="896"/>
      <w:bookmarkEnd w:id="897"/>
      <w:bookmarkEnd w:id="898"/>
      <w:bookmarkEnd w:id="899"/>
      <w:bookmarkEnd w:id="900"/>
      <w:bookmarkEnd w:id="901"/>
      <w:bookmarkEnd w:id="902"/>
      <w:bookmarkEnd w:id="903"/>
      <w:bookmarkEnd w:id="904"/>
      <w:bookmarkEnd w:id="905"/>
      <w:bookmarkEnd w:id="906"/>
      <w:bookmarkEnd w:id="90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908" w:name="_Toc21093181"/>
      <w:bookmarkStart w:id="909" w:name="_Toc29762710"/>
      <w:bookmarkStart w:id="910" w:name="_Toc36025885"/>
      <w:bookmarkStart w:id="911" w:name="_Toc44584755"/>
      <w:bookmarkStart w:id="912" w:name="_Toc45869048"/>
      <w:bookmarkStart w:id="913" w:name="_Toc52553607"/>
      <w:bookmarkStart w:id="914" w:name="_Toc61111854"/>
      <w:bookmarkStart w:id="915" w:name="_Toc61125936"/>
      <w:bookmarkStart w:id="916" w:name="_Toc61126097"/>
      <w:bookmarkStart w:id="917" w:name="_Toc66804609"/>
      <w:bookmarkStart w:id="918" w:name="_Toc74821183"/>
      <w:bookmarkStart w:id="919" w:name="_Toc76503047"/>
      <w:r w:rsidRPr="009C4728">
        <w:lastRenderedPageBreak/>
        <w:t>6.6.1.1</w:t>
      </w:r>
      <w:r w:rsidRPr="009C4728">
        <w:tab/>
        <w:t>Mandatory Requirements</w:t>
      </w:r>
      <w:bookmarkEnd w:id="908"/>
      <w:bookmarkEnd w:id="909"/>
      <w:bookmarkEnd w:id="910"/>
      <w:bookmarkEnd w:id="911"/>
      <w:bookmarkEnd w:id="912"/>
      <w:bookmarkEnd w:id="913"/>
      <w:bookmarkEnd w:id="914"/>
      <w:bookmarkEnd w:id="915"/>
      <w:bookmarkEnd w:id="916"/>
      <w:bookmarkEnd w:id="917"/>
      <w:bookmarkEnd w:id="918"/>
      <w:bookmarkEnd w:id="91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920" w:name="_Toc21093182"/>
      <w:bookmarkStart w:id="921" w:name="_Toc29762711"/>
      <w:bookmarkStart w:id="922" w:name="_Toc36025886"/>
      <w:bookmarkStart w:id="923" w:name="_Toc44584756"/>
      <w:bookmarkStart w:id="924" w:name="_Toc45869049"/>
      <w:bookmarkStart w:id="925" w:name="_Toc52553608"/>
      <w:bookmarkStart w:id="926" w:name="_Toc61111855"/>
      <w:bookmarkStart w:id="927" w:name="_Toc61125937"/>
      <w:bookmarkStart w:id="928" w:name="_Toc61126098"/>
      <w:bookmarkStart w:id="929" w:name="_Toc66804610"/>
      <w:bookmarkStart w:id="930" w:name="_Toc74821184"/>
      <w:bookmarkStart w:id="931" w:name="_Toc76503048"/>
      <w:r w:rsidRPr="009C4728">
        <w:t>6.6.1.1.1</w:t>
      </w:r>
      <w:r w:rsidRPr="009C4728">
        <w:tab/>
        <w:t>Minimum requirement (Category A)</w:t>
      </w:r>
      <w:bookmarkEnd w:id="920"/>
      <w:bookmarkEnd w:id="921"/>
      <w:bookmarkEnd w:id="922"/>
      <w:bookmarkEnd w:id="923"/>
      <w:bookmarkEnd w:id="924"/>
      <w:bookmarkEnd w:id="925"/>
      <w:bookmarkEnd w:id="926"/>
      <w:bookmarkEnd w:id="927"/>
      <w:bookmarkEnd w:id="928"/>
      <w:bookmarkEnd w:id="929"/>
      <w:bookmarkEnd w:id="930"/>
      <w:bookmarkEnd w:id="9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932" w:name="_Toc21093183"/>
      <w:bookmarkStart w:id="933" w:name="_Toc29762712"/>
      <w:bookmarkStart w:id="934" w:name="_Toc36025887"/>
      <w:bookmarkStart w:id="935" w:name="_Toc44584757"/>
      <w:bookmarkStart w:id="936" w:name="_Toc45869050"/>
      <w:bookmarkStart w:id="937" w:name="_Toc52553609"/>
      <w:bookmarkStart w:id="938" w:name="_Toc61111856"/>
      <w:bookmarkStart w:id="939" w:name="_Toc61125938"/>
      <w:bookmarkStart w:id="940" w:name="_Toc61126099"/>
      <w:bookmarkStart w:id="941" w:name="_Toc66804611"/>
      <w:bookmarkStart w:id="942" w:name="_Toc74821185"/>
      <w:bookmarkStart w:id="943" w:name="_Toc76503049"/>
      <w:r w:rsidRPr="009C4728">
        <w:t>6.6.1.1.2</w:t>
      </w:r>
      <w:r w:rsidRPr="009C4728">
        <w:tab/>
        <w:t>Minimum requirement (Category B)</w:t>
      </w:r>
      <w:bookmarkEnd w:id="932"/>
      <w:bookmarkEnd w:id="933"/>
      <w:bookmarkEnd w:id="934"/>
      <w:bookmarkEnd w:id="935"/>
      <w:bookmarkEnd w:id="936"/>
      <w:bookmarkEnd w:id="937"/>
      <w:bookmarkEnd w:id="938"/>
      <w:bookmarkEnd w:id="939"/>
      <w:bookmarkEnd w:id="940"/>
      <w:bookmarkEnd w:id="941"/>
      <w:bookmarkEnd w:id="942"/>
      <w:bookmarkEnd w:id="943"/>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944" w:name="_Toc21093184"/>
      <w:bookmarkStart w:id="945" w:name="_Toc29762713"/>
      <w:bookmarkStart w:id="946" w:name="_Toc36025888"/>
      <w:bookmarkStart w:id="947" w:name="_Toc44584758"/>
      <w:bookmarkStart w:id="948" w:name="_Toc45869051"/>
      <w:bookmarkStart w:id="949" w:name="_Toc52553610"/>
      <w:bookmarkStart w:id="950" w:name="_Toc61111857"/>
      <w:bookmarkStart w:id="951" w:name="_Toc61125939"/>
      <w:bookmarkStart w:id="952" w:name="_Toc61126100"/>
      <w:bookmarkStart w:id="953" w:name="_Toc66804612"/>
      <w:bookmarkStart w:id="954" w:name="_Toc74821186"/>
      <w:bookmarkStart w:id="955" w:name="_Toc76503050"/>
      <w:r w:rsidRPr="009C4728">
        <w:t>6.6.1.1.3</w:t>
      </w:r>
      <w:r w:rsidRPr="009C4728">
        <w:tab/>
        <w:t>Additional minimum requirement for BC2 (Category B)</w:t>
      </w:r>
      <w:bookmarkEnd w:id="944"/>
      <w:bookmarkEnd w:id="945"/>
      <w:bookmarkEnd w:id="946"/>
      <w:bookmarkEnd w:id="947"/>
      <w:bookmarkEnd w:id="948"/>
      <w:bookmarkEnd w:id="949"/>
      <w:bookmarkEnd w:id="950"/>
      <w:bookmarkEnd w:id="951"/>
      <w:bookmarkEnd w:id="952"/>
      <w:bookmarkEnd w:id="953"/>
      <w:bookmarkEnd w:id="954"/>
      <w:bookmarkEnd w:id="955"/>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956" w:name="_Toc21093185"/>
      <w:bookmarkStart w:id="957" w:name="_Toc29762714"/>
      <w:bookmarkStart w:id="958" w:name="_Toc36025889"/>
      <w:bookmarkStart w:id="959" w:name="_Toc44584759"/>
      <w:bookmarkStart w:id="960" w:name="_Toc45869052"/>
      <w:bookmarkStart w:id="961" w:name="_Toc52553611"/>
      <w:bookmarkStart w:id="962" w:name="_Toc61111858"/>
      <w:bookmarkStart w:id="963" w:name="_Toc61125940"/>
      <w:bookmarkStart w:id="964" w:name="_Toc61126101"/>
      <w:bookmarkStart w:id="965" w:name="_Toc66804613"/>
      <w:bookmarkStart w:id="966" w:name="_Toc74821187"/>
      <w:bookmarkStart w:id="967" w:name="_Toc76503051"/>
      <w:r w:rsidRPr="009C4728">
        <w:t>6.6.1.2</w:t>
      </w:r>
      <w:r w:rsidRPr="009C4728">
        <w:tab/>
        <w:t>Protection of the BS receiver of own or different BS</w:t>
      </w:r>
      <w:bookmarkEnd w:id="956"/>
      <w:bookmarkEnd w:id="957"/>
      <w:bookmarkEnd w:id="958"/>
      <w:bookmarkEnd w:id="959"/>
      <w:bookmarkEnd w:id="960"/>
      <w:bookmarkEnd w:id="961"/>
      <w:bookmarkEnd w:id="962"/>
      <w:bookmarkEnd w:id="963"/>
      <w:bookmarkEnd w:id="964"/>
      <w:bookmarkEnd w:id="965"/>
      <w:bookmarkEnd w:id="966"/>
      <w:bookmarkEnd w:id="967"/>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968" w:name="_Toc21093186"/>
      <w:bookmarkStart w:id="969" w:name="_Toc29762715"/>
      <w:bookmarkStart w:id="970" w:name="_Toc36025890"/>
      <w:bookmarkStart w:id="971" w:name="_Toc44584760"/>
      <w:bookmarkStart w:id="972" w:name="_Toc45869053"/>
      <w:bookmarkStart w:id="973" w:name="_Toc52553612"/>
      <w:bookmarkStart w:id="974" w:name="_Toc61111859"/>
      <w:bookmarkStart w:id="975" w:name="_Toc61125941"/>
      <w:bookmarkStart w:id="976" w:name="_Toc61126102"/>
      <w:bookmarkStart w:id="977" w:name="_Toc66804614"/>
      <w:bookmarkStart w:id="978" w:name="_Toc74821188"/>
      <w:bookmarkStart w:id="979" w:name="_Toc76503052"/>
      <w:r w:rsidRPr="009C4728">
        <w:t>6.6.1.2.1</w:t>
      </w:r>
      <w:r w:rsidRPr="009C4728">
        <w:tab/>
        <w:t>Minimum Requirement</w:t>
      </w:r>
      <w:bookmarkEnd w:id="968"/>
      <w:bookmarkEnd w:id="969"/>
      <w:bookmarkEnd w:id="970"/>
      <w:bookmarkEnd w:id="971"/>
      <w:bookmarkEnd w:id="972"/>
      <w:bookmarkEnd w:id="973"/>
      <w:bookmarkEnd w:id="974"/>
      <w:bookmarkEnd w:id="975"/>
      <w:bookmarkEnd w:id="976"/>
      <w:bookmarkEnd w:id="977"/>
      <w:bookmarkEnd w:id="978"/>
      <w:bookmarkEnd w:id="97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980" w:name="_Toc21093187"/>
      <w:bookmarkStart w:id="981" w:name="_Toc29762716"/>
      <w:bookmarkStart w:id="982" w:name="_Toc36025891"/>
      <w:bookmarkStart w:id="983" w:name="_Toc44584761"/>
      <w:bookmarkStart w:id="984" w:name="_Toc45869054"/>
      <w:bookmarkStart w:id="985" w:name="_Toc52553613"/>
      <w:bookmarkStart w:id="986" w:name="_Toc61111860"/>
      <w:bookmarkStart w:id="987" w:name="_Toc61125942"/>
      <w:bookmarkStart w:id="988" w:name="_Toc61126103"/>
      <w:bookmarkStart w:id="989" w:name="_Toc66804615"/>
      <w:bookmarkStart w:id="990" w:name="_Toc74821189"/>
      <w:bookmarkStart w:id="991" w:name="_Toc76503053"/>
      <w:r w:rsidRPr="009C4728">
        <w:t>6.6.1.3</w:t>
      </w:r>
      <w:r w:rsidRPr="009C4728">
        <w:tab/>
        <w:t>Additional spurious emissions requirements</w:t>
      </w:r>
      <w:bookmarkEnd w:id="980"/>
      <w:bookmarkEnd w:id="981"/>
      <w:bookmarkEnd w:id="982"/>
      <w:bookmarkEnd w:id="983"/>
      <w:bookmarkEnd w:id="984"/>
      <w:bookmarkEnd w:id="985"/>
      <w:bookmarkEnd w:id="986"/>
      <w:bookmarkEnd w:id="987"/>
      <w:bookmarkEnd w:id="988"/>
      <w:bookmarkEnd w:id="989"/>
      <w:bookmarkEnd w:id="990"/>
      <w:bookmarkEnd w:id="99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992" w:name="_Toc21093188"/>
      <w:bookmarkStart w:id="993" w:name="_Toc29762717"/>
      <w:bookmarkStart w:id="994" w:name="_Toc36025892"/>
      <w:bookmarkStart w:id="995" w:name="_Toc44584762"/>
      <w:bookmarkStart w:id="996" w:name="_Toc45869055"/>
      <w:bookmarkStart w:id="997" w:name="_Toc52553614"/>
      <w:bookmarkStart w:id="998" w:name="_Toc61111861"/>
      <w:bookmarkStart w:id="999" w:name="_Toc61125943"/>
      <w:bookmarkStart w:id="1000" w:name="_Toc61126104"/>
      <w:bookmarkStart w:id="1001" w:name="_Toc66804616"/>
      <w:bookmarkStart w:id="1002" w:name="_Toc74821190"/>
      <w:bookmarkStart w:id="1003" w:name="_Toc76503054"/>
      <w:r w:rsidRPr="009C4728">
        <w:t>6.6.1.3.1</w:t>
      </w:r>
      <w:r w:rsidRPr="009C4728">
        <w:tab/>
        <w:t>Minimum Requirement</w:t>
      </w:r>
      <w:bookmarkEnd w:id="992"/>
      <w:bookmarkEnd w:id="993"/>
      <w:bookmarkEnd w:id="994"/>
      <w:bookmarkEnd w:id="995"/>
      <w:bookmarkEnd w:id="996"/>
      <w:bookmarkEnd w:id="997"/>
      <w:bookmarkEnd w:id="998"/>
      <w:bookmarkEnd w:id="999"/>
      <w:bookmarkEnd w:id="1000"/>
      <w:bookmarkEnd w:id="1001"/>
      <w:bookmarkEnd w:id="1002"/>
      <w:bookmarkEnd w:id="1003"/>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04" w:name="_Hlk506220100"/>
      <w:r w:rsidRPr="009C4728">
        <w:t>or E-UTRA Band 85 UL operating band</w:t>
      </w:r>
      <w:bookmarkEnd w:id="1004"/>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005" w:name="_Toc21093189"/>
      <w:bookmarkStart w:id="1006" w:name="_Toc29762718"/>
      <w:bookmarkStart w:id="1007" w:name="_Toc36025893"/>
      <w:bookmarkStart w:id="1008" w:name="_Toc44584763"/>
      <w:bookmarkStart w:id="1009" w:name="_Toc45869056"/>
      <w:bookmarkStart w:id="1010" w:name="_Toc52553615"/>
      <w:bookmarkStart w:id="1011" w:name="_Toc61111862"/>
      <w:bookmarkStart w:id="1012" w:name="_Toc61125944"/>
      <w:bookmarkStart w:id="1013" w:name="_Toc61126105"/>
      <w:bookmarkStart w:id="1014" w:name="_Toc66804617"/>
      <w:bookmarkStart w:id="1015" w:name="_Toc74821191"/>
      <w:bookmarkStart w:id="1016" w:name="_Toc76503055"/>
      <w:r w:rsidRPr="009C4728">
        <w:t>6.6.1.4</w:t>
      </w:r>
      <w:r w:rsidRPr="009C4728">
        <w:tab/>
        <w:t>Co-location with other base stations</w:t>
      </w:r>
      <w:bookmarkEnd w:id="1005"/>
      <w:bookmarkEnd w:id="1006"/>
      <w:bookmarkEnd w:id="1007"/>
      <w:bookmarkEnd w:id="1008"/>
      <w:bookmarkEnd w:id="1009"/>
      <w:bookmarkEnd w:id="1010"/>
      <w:bookmarkEnd w:id="1011"/>
      <w:bookmarkEnd w:id="1012"/>
      <w:bookmarkEnd w:id="1013"/>
      <w:bookmarkEnd w:id="1014"/>
      <w:bookmarkEnd w:id="1015"/>
      <w:bookmarkEnd w:id="101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017" w:name="_Toc21093190"/>
      <w:bookmarkStart w:id="1018" w:name="_Toc29762719"/>
      <w:bookmarkStart w:id="1019" w:name="_Toc36025894"/>
      <w:bookmarkStart w:id="1020" w:name="_Toc44584764"/>
      <w:bookmarkStart w:id="1021" w:name="_Toc45869057"/>
      <w:bookmarkStart w:id="1022" w:name="_Toc52553616"/>
      <w:bookmarkStart w:id="1023" w:name="_Toc61111863"/>
      <w:bookmarkStart w:id="1024" w:name="_Toc61125945"/>
      <w:bookmarkStart w:id="1025" w:name="_Toc61126106"/>
      <w:bookmarkStart w:id="1026" w:name="_Toc66804618"/>
      <w:bookmarkStart w:id="1027" w:name="_Toc74821192"/>
      <w:bookmarkStart w:id="1028" w:name="_Toc76503056"/>
      <w:r w:rsidRPr="009C4728">
        <w:t>6.6.1.4.1</w:t>
      </w:r>
      <w:r w:rsidRPr="009C4728">
        <w:tab/>
        <w:t>Minimum Requirement</w:t>
      </w:r>
      <w:bookmarkEnd w:id="1017"/>
      <w:bookmarkEnd w:id="1018"/>
      <w:bookmarkEnd w:id="1019"/>
      <w:bookmarkEnd w:id="1020"/>
      <w:bookmarkEnd w:id="1021"/>
      <w:bookmarkEnd w:id="1022"/>
      <w:bookmarkEnd w:id="1023"/>
      <w:bookmarkEnd w:id="1024"/>
      <w:bookmarkEnd w:id="1025"/>
      <w:bookmarkEnd w:id="1026"/>
      <w:bookmarkEnd w:id="1027"/>
      <w:bookmarkEnd w:id="102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029" w:name="_Toc21093191"/>
      <w:bookmarkStart w:id="1030" w:name="_Toc29762720"/>
      <w:bookmarkStart w:id="1031" w:name="_Toc36025895"/>
      <w:bookmarkStart w:id="1032" w:name="_Toc44584765"/>
      <w:bookmarkStart w:id="1033" w:name="_Toc45869058"/>
      <w:bookmarkStart w:id="1034" w:name="_Toc52553617"/>
      <w:bookmarkStart w:id="1035" w:name="_Toc61111864"/>
      <w:bookmarkStart w:id="1036" w:name="_Toc61125946"/>
      <w:bookmarkStart w:id="1037" w:name="_Toc61126107"/>
      <w:bookmarkStart w:id="1038" w:name="_Toc66804619"/>
      <w:bookmarkStart w:id="1039" w:name="_Toc74821193"/>
      <w:bookmarkStart w:id="1040" w:name="_Toc76503057"/>
      <w:r w:rsidRPr="009C4728">
        <w:t>6.6.2</w:t>
      </w:r>
      <w:r w:rsidRPr="009C4728">
        <w:tab/>
        <w:t>Operating band unwanted emissions</w:t>
      </w:r>
      <w:bookmarkEnd w:id="1029"/>
      <w:bookmarkEnd w:id="1030"/>
      <w:bookmarkEnd w:id="1031"/>
      <w:bookmarkEnd w:id="1032"/>
      <w:bookmarkEnd w:id="1033"/>
      <w:bookmarkEnd w:id="1034"/>
      <w:bookmarkEnd w:id="1035"/>
      <w:bookmarkEnd w:id="1036"/>
      <w:bookmarkEnd w:id="1037"/>
      <w:bookmarkEnd w:id="1038"/>
      <w:bookmarkEnd w:id="1039"/>
      <w:bookmarkEnd w:id="1040"/>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041" w:name="_Toc21093192"/>
      <w:bookmarkStart w:id="1042" w:name="_Toc29762721"/>
      <w:bookmarkStart w:id="1043" w:name="_Toc36025896"/>
      <w:bookmarkStart w:id="1044" w:name="_Toc44584766"/>
      <w:bookmarkStart w:id="1045" w:name="_Toc45869059"/>
      <w:bookmarkStart w:id="1046" w:name="_Toc52553618"/>
      <w:bookmarkStart w:id="1047" w:name="_Toc61111865"/>
      <w:bookmarkStart w:id="1048" w:name="_Toc61125947"/>
      <w:bookmarkStart w:id="1049" w:name="_Toc61126108"/>
      <w:bookmarkStart w:id="1050" w:name="_Toc66804620"/>
      <w:bookmarkStart w:id="1051" w:name="_Toc74821194"/>
      <w:bookmarkStart w:id="1052" w:name="_Toc76503058"/>
      <w:r w:rsidRPr="009C4728">
        <w:t>6.6.2.1</w:t>
      </w:r>
      <w:r w:rsidRPr="009C4728">
        <w:tab/>
        <w:t>General minimum requirement for Band Categories 1 and 3</w:t>
      </w:r>
      <w:bookmarkEnd w:id="1041"/>
      <w:bookmarkEnd w:id="1042"/>
      <w:bookmarkEnd w:id="1043"/>
      <w:bookmarkEnd w:id="1044"/>
      <w:bookmarkEnd w:id="1045"/>
      <w:bookmarkEnd w:id="1046"/>
      <w:bookmarkEnd w:id="1047"/>
      <w:bookmarkEnd w:id="1048"/>
      <w:bookmarkEnd w:id="1049"/>
      <w:bookmarkEnd w:id="1050"/>
      <w:bookmarkEnd w:id="1051"/>
      <w:bookmarkEnd w:id="105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lastRenderedPageBreak/>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05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05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75pt;height:28.25pt" o:ole="" fillcolor="window">
                  <v:imagedata r:id="rId35" o:title=""/>
                </v:shape>
                <o:OLEObject Type="Embed" ProgID="Equation.3" ShapeID="_x0000_i1033" DrawAspect="Content" ObjectID="_1687115771" r:id="rId36"/>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25pt;height:44.3pt" o:ole="" fillcolor="window">
                  <v:imagedata r:id="rId37" o:title=""/>
                </v:shape>
                <o:OLEObject Type="Embed" ProgID="Equation.3" ShapeID="_x0000_i1034" DrawAspect="Content" ObjectID="_1687115772" r:id="rId38"/>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5pt;height:44.3pt" o:ole="" fillcolor="window">
                  <v:imagedata r:id="rId39" o:title=""/>
                </v:shape>
                <o:OLEObject Type="Embed" ProgID="Equation.3" ShapeID="_x0000_i1035" DrawAspect="Content" ObjectID="_1687115773" r:id="rId40"/>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054" w:name="_Hlk510629516"/>
    </w:p>
    <w:p w14:paraId="07D8EA6D" w14:textId="3B1FE49F" w:rsidR="00C53C29" w:rsidRPr="009C4728" w:rsidRDefault="00C53C29" w:rsidP="00C53C29">
      <w:pPr>
        <w:pStyle w:val="TH"/>
        <w:rPr>
          <w:rFonts w:cs="v5.0.0"/>
        </w:rPr>
      </w:pPr>
      <w:r w:rsidRPr="009C4728">
        <w:t xml:space="preserve">Table 6.6.2.1-1b: </w:t>
      </w:r>
      <w:bookmarkStart w:id="105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0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05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056" w:name="_Hlk61613724"/>
      <w:r w:rsidR="001F5862" w:rsidRPr="00A07190">
        <w:t xml:space="preserve">BS </w:t>
      </w:r>
      <w:r w:rsidR="001F5862">
        <w:t xml:space="preserve">with </w:t>
      </w:r>
      <w:r w:rsidR="001F5862" w:rsidRPr="00A07190">
        <w:t xml:space="preserve">maximum output power </w:t>
      </w:r>
      <w:bookmarkEnd w:id="105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05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05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85pt;height:28.25pt" o:ole="">
                  <v:imagedata r:id="rId42" o:title=""/>
                </v:shape>
                <o:OLEObject Type="Embed" ProgID="Equation.DSMT4" ShapeID="_x0000_i1036" DrawAspect="Content" ObjectID="_1687115774" r:id="rId43"/>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75pt;height:28.25pt" o:ole="" fillcolor="window">
                  <v:imagedata r:id="rId44" o:title=""/>
                </v:shape>
                <o:OLEObject Type="Embed" ProgID="Equation.DSMT4" ShapeID="_x0000_i1037" DrawAspect="Content" ObjectID="_1687115775" r:id="rId45"/>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3pt" o:ole="" fillcolor="window">
                  <v:imagedata r:id="rId46" o:title=""/>
                </v:shape>
                <o:OLEObject Type="Embed" ProgID="Equation.3" ShapeID="_x0000_i1038" DrawAspect="Content" ObjectID="_1687115776" r:id="rId47"/>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75pt;height:44.3pt" o:ole="" fillcolor="window">
                  <v:imagedata r:id="rId48" o:title=""/>
                </v:shape>
                <o:OLEObject Type="Embed" ProgID="Equation.3" ShapeID="_x0000_i1039" DrawAspect="Content" ObjectID="_1687115777" r:id="rId49"/>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05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8pt;height:28.25pt" o:ole="">
                  <v:imagedata r:id="rId50" o:title=""/>
                </v:shape>
                <o:OLEObject Type="Embed" ProgID="Equation.3" ShapeID="_x0000_i1040" DrawAspect="Content" ObjectID="_1687115778" r:id="rId51"/>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05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75pt;height:28.25pt" o:ole="">
                  <v:imagedata r:id="rId52" o:title=""/>
                </v:shape>
                <o:OLEObject Type="Embed" ProgID="Equation.3" ShapeID="_x0000_i1041" DrawAspect="Content" ObjectID="_1687115779" r:id="rId53"/>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75pt;height:44.3pt" o:ole="" fillcolor="window">
                  <v:imagedata r:id="rId54" o:title=""/>
                </v:shape>
                <o:OLEObject Type="Embed" ProgID="Equation.3" ShapeID="_x0000_i1042" DrawAspect="Content" ObjectID="_1687115780" r:id="rId55"/>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pt;height:44.3pt" o:ole="" fillcolor="window">
                  <v:imagedata r:id="rId56" o:title=""/>
                </v:shape>
                <o:OLEObject Type="Embed" ProgID="Equation.3" ShapeID="_x0000_i1043" DrawAspect="Content" ObjectID="_1687115781" r:id="rId57"/>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059" w:name="_Toc21093193"/>
      <w:bookmarkStart w:id="1060" w:name="_Toc29762722"/>
      <w:bookmarkStart w:id="1061" w:name="_Toc36025897"/>
      <w:bookmarkStart w:id="1062" w:name="_Toc44584767"/>
      <w:bookmarkStart w:id="1063" w:name="_Toc45869060"/>
      <w:bookmarkStart w:id="1064" w:name="_Toc52553619"/>
      <w:bookmarkStart w:id="1065" w:name="_Toc61111866"/>
      <w:bookmarkStart w:id="1066" w:name="_Toc61125948"/>
      <w:bookmarkStart w:id="1067" w:name="_Toc61126109"/>
      <w:bookmarkStart w:id="1068" w:name="_Toc66804621"/>
      <w:bookmarkStart w:id="1069" w:name="_Toc74821195"/>
      <w:bookmarkStart w:id="1070" w:name="_Toc76503059"/>
      <w:r w:rsidRPr="009C4728">
        <w:t>6.6.2.2</w:t>
      </w:r>
      <w:r w:rsidRPr="009C4728">
        <w:tab/>
        <w:t>General minimum requirement for Band Category 2</w:t>
      </w:r>
      <w:bookmarkEnd w:id="1059"/>
      <w:bookmarkEnd w:id="1060"/>
      <w:bookmarkEnd w:id="1061"/>
      <w:bookmarkEnd w:id="1062"/>
      <w:bookmarkEnd w:id="1063"/>
      <w:bookmarkEnd w:id="1064"/>
      <w:bookmarkEnd w:id="1065"/>
      <w:bookmarkEnd w:id="1066"/>
      <w:bookmarkEnd w:id="1067"/>
      <w:bookmarkEnd w:id="1068"/>
      <w:bookmarkEnd w:id="1069"/>
      <w:bookmarkEnd w:id="1070"/>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53C29" w:rsidRPr="009C4728" w14:paraId="07D8EBAB" w14:textId="77777777" w:rsidTr="0021138B">
        <w:trPr>
          <w:cantSplit/>
          <w:jc w:val="center"/>
        </w:trPr>
        <w:tc>
          <w:tcPr>
            <w:tcW w:w="2127" w:type="dxa"/>
          </w:tcPr>
          <w:p w14:paraId="07D8EBA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07D8EBA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A" w14:textId="77777777" w:rsidR="00C53C29" w:rsidRPr="009C4728" w:rsidRDefault="00C53C29" w:rsidP="0021138B">
            <w:pPr>
              <w:pStyle w:val="TAC"/>
              <w:rPr>
                <w:rFonts w:cs="Arial"/>
              </w:rPr>
            </w:pPr>
            <w:r w:rsidRPr="009C4728">
              <w:rPr>
                <w:rFonts w:cs="Arial"/>
              </w:rPr>
              <w:t>6.6.2.2-2a (option 1)</w:t>
            </w:r>
          </w:p>
        </w:tc>
      </w:tr>
      <w:tr w:rsidR="00C53C29" w:rsidRPr="009C4728" w14:paraId="07D8EBAF" w14:textId="77777777" w:rsidTr="0021138B">
        <w:trPr>
          <w:cantSplit/>
          <w:jc w:val="center"/>
        </w:trPr>
        <w:tc>
          <w:tcPr>
            <w:tcW w:w="2127" w:type="dxa"/>
          </w:tcPr>
          <w:p w14:paraId="07D8EBA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07D8EBA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E" w14:textId="77777777" w:rsidR="00C53C29" w:rsidRPr="009C4728" w:rsidRDefault="00C53C29" w:rsidP="0021138B">
            <w:pPr>
              <w:pStyle w:val="TAC"/>
              <w:rPr>
                <w:rFonts w:cs="Arial"/>
              </w:rPr>
            </w:pPr>
            <w:r w:rsidRPr="009C4728">
              <w:rPr>
                <w:rFonts w:cs="Arial"/>
              </w:rPr>
              <w:t>6.6.2.2-2b (option 1)</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75pt;height:28.25pt" o:ole="" fillcolor="window">
                  <v:imagedata r:id="rId35" o:title=""/>
                </v:shape>
                <o:OLEObject Type="Embed" ProgID="Equation.3" ShapeID="_x0000_i1044" DrawAspect="Content" ObjectID="_1687115782" r:id="rId58"/>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65pt" o:ole="" fillcolor="window">
                  <v:imagedata r:id="rId37" o:title=""/>
                </v:shape>
                <o:OLEObject Type="Embed" ProgID="Equation.3" ShapeID="_x0000_i1045" DrawAspect="Content" ObjectID="_1687115783" r:id="rId59"/>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1pt;height:42.65pt" o:ole="" fillcolor="window">
                  <v:imagedata r:id="rId39" o:title=""/>
                </v:shape>
                <o:OLEObject Type="Embed" ProgID="Equation.3" ShapeID="_x0000_i1046" DrawAspect="Content" ObjectID="_1687115784" r:id="rId60"/>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85pt;height:30.45pt" o:ole="">
                  <v:imagedata r:id="rId61" o:title=""/>
                </v:shape>
                <o:OLEObject Type="Embed" ProgID="Equation.DSMT4" ShapeID="_x0000_i1047" DrawAspect="Content" ObjectID="_1687115785" r:id="rId62"/>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2pt;height:27.7pt" o:ole="" fillcolor="window">
                  <v:imagedata r:id="rId44" o:title=""/>
                </v:shape>
                <o:OLEObject Type="Embed" ProgID="Equation.DSMT4" ShapeID="_x0000_i1048" DrawAspect="Content" ObjectID="_1687115786" r:id="rId63"/>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07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07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35pt;height:27.15pt" o:ole="">
                  <v:imagedata r:id="rId50" o:title=""/>
                </v:shape>
                <o:OLEObject Type="Embed" ProgID="Equation.3" ShapeID="_x0000_i1049" DrawAspect="Content" ObjectID="_1687115787" r:id="rId64"/>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9pt;height:44.3pt" o:ole="" fillcolor="window">
                  <v:imagedata r:id="rId46" o:title=""/>
                </v:shape>
                <o:OLEObject Type="Embed" ProgID="Equation.3" ShapeID="_x0000_i1050" DrawAspect="Content" ObjectID="_1687115788" r:id="rId65"/>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5pt;height:44.3pt" o:ole="" fillcolor="window">
                  <v:imagedata r:id="rId48" o:title=""/>
                </v:shape>
                <o:OLEObject Type="Embed" ProgID="Equation.3" ShapeID="_x0000_i1051" DrawAspect="Content" ObjectID="_1687115789" r:id="rId66"/>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95pt;height:30.45pt" o:ole="">
                  <v:imagedata r:id="rId52" o:title=""/>
                </v:shape>
                <o:OLEObject Type="Embed" ProgID="Equation.3" ShapeID="_x0000_i1052" DrawAspect="Content" ObjectID="_1687115790" r:id="rId67"/>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5pt;height:44.3pt" o:ole="" fillcolor="window">
                  <v:imagedata r:id="rId54" o:title=""/>
                </v:shape>
                <o:OLEObject Type="Embed" ProgID="Equation.3" ShapeID="_x0000_i1053" DrawAspect="Content" ObjectID="_1687115791" r:id="rId68"/>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3pt" o:ole="" fillcolor="window">
                  <v:imagedata r:id="rId56" o:title=""/>
                </v:shape>
                <o:OLEObject Type="Embed" ProgID="Equation.3" ShapeID="_x0000_i1054" DrawAspect="Content" ObjectID="_1687115792" r:id="rId69"/>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072" w:name="_Hlk514071793"/>
      <w:r w:rsidRPr="009C4728">
        <w:t>Δf</w:t>
      </w:r>
      <w:r w:rsidRPr="009C4728">
        <w:rPr>
          <w:vertAlign w:val="subscript"/>
        </w:rPr>
        <w:t>OBUE</w:t>
      </w:r>
      <w:bookmarkEnd w:id="1072"/>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073" w:name="_Toc21093194"/>
      <w:bookmarkStart w:id="1074" w:name="_Toc29762723"/>
      <w:bookmarkStart w:id="1075" w:name="_Toc36025898"/>
      <w:bookmarkStart w:id="1076" w:name="_Toc44584768"/>
      <w:bookmarkStart w:id="1077" w:name="_Toc45869061"/>
      <w:bookmarkStart w:id="1078" w:name="_Toc52553620"/>
      <w:bookmarkStart w:id="1079" w:name="_Toc61111867"/>
      <w:bookmarkStart w:id="1080" w:name="_Toc61125949"/>
      <w:bookmarkStart w:id="1081" w:name="_Toc61126110"/>
      <w:bookmarkStart w:id="1082" w:name="_Toc66804622"/>
      <w:bookmarkStart w:id="1083" w:name="_Toc74821196"/>
      <w:bookmarkStart w:id="1084" w:name="_Toc76503060"/>
      <w:r w:rsidRPr="009C4728">
        <w:t>6.6.2.3</w:t>
      </w:r>
      <w:r w:rsidRPr="009C4728">
        <w:tab/>
        <w:t>GSM/EDGE single-RAT requirements</w:t>
      </w:r>
      <w:bookmarkEnd w:id="1073"/>
      <w:bookmarkEnd w:id="1074"/>
      <w:bookmarkEnd w:id="1075"/>
      <w:bookmarkEnd w:id="1076"/>
      <w:bookmarkEnd w:id="1077"/>
      <w:bookmarkEnd w:id="1078"/>
      <w:bookmarkEnd w:id="1079"/>
      <w:bookmarkEnd w:id="1080"/>
      <w:bookmarkEnd w:id="1081"/>
      <w:bookmarkEnd w:id="1082"/>
      <w:bookmarkEnd w:id="1083"/>
      <w:bookmarkEnd w:id="1084"/>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085" w:name="_Toc21093195"/>
      <w:bookmarkStart w:id="1086" w:name="_Toc29762724"/>
      <w:bookmarkStart w:id="1087" w:name="_Toc36025899"/>
      <w:bookmarkStart w:id="1088" w:name="_Toc44584769"/>
      <w:bookmarkStart w:id="1089" w:name="_Toc45869062"/>
      <w:bookmarkStart w:id="1090" w:name="_Toc52553621"/>
      <w:bookmarkStart w:id="1091" w:name="_Toc61111868"/>
      <w:bookmarkStart w:id="1092" w:name="_Toc61125950"/>
      <w:bookmarkStart w:id="1093" w:name="_Toc61126111"/>
      <w:bookmarkStart w:id="1094" w:name="_Toc66804623"/>
      <w:bookmarkStart w:id="1095" w:name="_Toc74821197"/>
      <w:bookmarkStart w:id="1096" w:name="_Toc76503061"/>
      <w:r w:rsidRPr="009C4728">
        <w:t>6.6.2.4</w:t>
      </w:r>
      <w:r w:rsidRPr="009C4728">
        <w:tab/>
        <w:t>Additional requirements</w:t>
      </w:r>
      <w:bookmarkEnd w:id="1085"/>
      <w:bookmarkEnd w:id="1086"/>
      <w:bookmarkEnd w:id="1087"/>
      <w:bookmarkEnd w:id="1088"/>
      <w:bookmarkEnd w:id="1089"/>
      <w:bookmarkEnd w:id="1090"/>
      <w:bookmarkEnd w:id="1091"/>
      <w:bookmarkEnd w:id="1092"/>
      <w:bookmarkEnd w:id="1093"/>
      <w:bookmarkEnd w:id="1094"/>
      <w:bookmarkEnd w:id="1095"/>
      <w:bookmarkEnd w:id="1096"/>
    </w:p>
    <w:p w14:paraId="07D8ED18" w14:textId="77777777" w:rsidR="00C53C29" w:rsidRPr="009C4728" w:rsidRDefault="00C53C29" w:rsidP="00C53C29">
      <w:pPr>
        <w:pStyle w:val="Heading5"/>
      </w:pPr>
      <w:bookmarkStart w:id="1097" w:name="_Toc21093196"/>
      <w:bookmarkStart w:id="1098" w:name="_Toc29762725"/>
      <w:bookmarkStart w:id="1099" w:name="_Toc36025900"/>
      <w:bookmarkStart w:id="1100" w:name="_Toc44584770"/>
      <w:bookmarkStart w:id="1101" w:name="_Toc45869063"/>
      <w:bookmarkStart w:id="1102" w:name="_Toc52553622"/>
      <w:bookmarkStart w:id="1103" w:name="_Toc61111869"/>
      <w:bookmarkStart w:id="1104" w:name="_Toc61125951"/>
      <w:bookmarkStart w:id="1105" w:name="_Toc61126112"/>
      <w:bookmarkStart w:id="1106" w:name="_Toc66804624"/>
      <w:bookmarkStart w:id="1107" w:name="_Toc74821198"/>
      <w:bookmarkStart w:id="1108" w:name="_Toc76503062"/>
      <w:r w:rsidRPr="009C4728">
        <w:t>6.6.2.4.1</w:t>
      </w:r>
      <w:r w:rsidRPr="009C4728">
        <w:tab/>
        <w:t>Limits in FCC Title 47</w:t>
      </w:r>
      <w:bookmarkEnd w:id="1097"/>
      <w:bookmarkEnd w:id="1098"/>
      <w:bookmarkEnd w:id="1099"/>
      <w:bookmarkEnd w:id="1100"/>
      <w:bookmarkEnd w:id="1101"/>
      <w:bookmarkEnd w:id="1102"/>
      <w:bookmarkEnd w:id="1103"/>
      <w:bookmarkEnd w:id="1104"/>
      <w:bookmarkEnd w:id="1105"/>
      <w:bookmarkEnd w:id="1106"/>
      <w:bookmarkEnd w:id="1107"/>
      <w:bookmarkEnd w:id="1108"/>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109" w:name="_Toc21093197"/>
      <w:bookmarkStart w:id="1110" w:name="_Toc29762726"/>
      <w:bookmarkStart w:id="1111" w:name="_Toc36025901"/>
      <w:bookmarkStart w:id="1112" w:name="_Toc44584771"/>
      <w:bookmarkStart w:id="1113" w:name="_Toc45869064"/>
      <w:bookmarkStart w:id="1114" w:name="_Toc52553623"/>
      <w:bookmarkStart w:id="1115" w:name="_Toc61111870"/>
      <w:bookmarkStart w:id="1116" w:name="_Toc61125952"/>
      <w:bookmarkStart w:id="1117" w:name="_Toc61126113"/>
      <w:bookmarkStart w:id="1118" w:name="_Toc66804625"/>
      <w:bookmarkStart w:id="1119" w:name="_Toc74821199"/>
      <w:bookmarkStart w:id="1120" w:name="_Toc76503063"/>
      <w:r w:rsidRPr="009C4728">
        <w:t>6.6.2.4.2</w:t>
      </w:r>
      <w:r w:rsidRPr="009C4728">
        <w:tab/>
        <w:t>Unsynchronized operation for BC3</w:t>
      </w:r>
      <w:bookmarkEnd w:id="1109"/>
      <w:bookmarkEnd w:id="1110"/>
      <w:bookmarkEnd w:id="1111"/>
      <w:bookmarkEnd w:id="1112"/>
      <w:bookmarkEnd w:id="1113"/>
      <w:bookmarkEnd w:id="1114"/>
      <w:bookmarkEnd w:id="1115"/>
      <w:bookmarkEnd w:id="1116"/>
      <w:bookmarkEnd w:id="1117"/>
      <w:bookmarkEnd w:id="1118"/>
      <w:bookmarkEnd w:id="1119"/>
      <w:bookmarkEnd w:id="112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121" w:name="_Toc21093198"/>
      <w:bookmarkStart w:id="1122" w:name="_Toc29762727"/>
      <w:bookmarkStart w:id="1123" w:name="_Toc36025902"/>
      <w:bookmarkStart w:id="1124" w:name="_Toc44584772"/>
      <w:bookmarkStart w:id="1125" w:name="_Toc45869065"/>
      <w:bookmarkStart w:id="1126" w:name="_Toc52553624"/>
      <w:bookmarkStart w:id="1127" w:name="_Toc61111871"/>
      <w:bookmarkStart w:id="1128" w:name="_Toc61125953"/>
      <w:bookmarkStart w:id="1129" w:name="_Toc61126114"/>
      <w:bookmarkStart w:id="1130" w:name="_Toc66804626"/>
      <w:bookmarkStart w:id="1131" w:name="_Toc74821200"/>
      <w:bookmarkStart w:id="1132" w:name="_Toc76503064"/>
      <w:r w:rsidRPr="009C4728">
        <w:t>6.6.2.4.3</w:t>
      </w:r>
      <w:r w:rsidRPr="009C4728">
        <w:tab/>
        <w:t>Protection of DTT</w:t>
      </w:r>
      <w:bookmarkEnd w:id="1121"/>
      <w:bookmarkEnd w:id="1122"/>
      <w:bookmarkEnd w:id="1123"/>
      <w:bookmarkEnd w:id="1124"/>
      <w:bookmarkEnd w:id="1125"/>
      <w:bookmarkEnd w:id="1126"/>
      <w:bookmarkEnd w:id="1127"/>
      <w:bookmarkEnd w:id="1128"/>
      <w:bookmarkEnd w:id="1129"/>
      <w:bookmarkEnd w:id="1130"/>
      <w:bookmarkEnd w:id="1131"/>
      <w:bookmarkEnd w:id="113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133" w:name="_Toc21093199"/>
      <w:bookmarkStart w:id="1134" w:name="_Toc29762728"/>
      <w:bookmarkStart w:id="1135" w:name="_Toc36025903"/>
      <w:bookmarkStart w:id="1136" w:name="_Toc44584773"/>
      <w:bookmarkStart w:id="1137" w:name="_Toc45869066"/>
      <w:bookmarkStart w:id="1138" w:name="_Toc52553625"/>
      <w:bookmarkStart w:id="1139" w:name="_Toc61111872"/>
      <w:bookmarkStart w:id="1140" w:name="_Toc61125954"/>
      <w:bookmarkStart w:id="1141" w:name="_Toc61126115"/>
      <w:bookmarkStart w:id="1142" w:name="_Toc66804627"/>
      <w:bookmarkStart w:id="1143" w:name="_Toc74821201"/>
      <w:bookmarkStart w:id="1144" w:name="_Toc76503065"/>
      <w:r w:rsidRPr="009C4728">
        <w:t>6.6.2.4.4</w:t>
      </w:r>
      <w:r w:rsidRPr="009C4728">
        <w:tab/>
      </w:r>
      <w:bookmarkEnd w:id="1133"/>
      <w:bookmarkEnd w:id="1134"/>
      <w:bookmarkEnd w:id="1135"/>
      <w:bookmarkEnd w:id="1136"/>
      <w:bookmarkEnd w:id="1137"/>
      <w:bookmarkEnd w:id="1138"/>
      <w:r w:rsidR="00C0293B">
        <w:t>Void</w:t>
      </w:r>
      <w:bookmarkEnd w:id="1139"/>
      <w:bookmarkEnd w:id="1140"/>
      <w:bookmarkEnd w:id="1141"/>
      <w:bookmarkEnd w:id="1142"/>
      <w:bookmarkEnd w:id="1143"/>
      <w:bookmarkEnd w:id="1144"/>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145" w:name="_Toc21093200"/>
      <w:bookmarkStart w:id="1146" w:name="_Toc29762729"/>
      <w:bookmarkStart w:id="1147" w:name="_Toc36025904"/>
      <w:bookmarkStart w:id="1148" w:name="_Toc44584774"/>
      <w:bookmarkStart w:id="1149" w:name="_Toc45869067"/>
      <w:bookmarkStart w:id="1150" w:name="_Toc52553626"/>
      <w:bookmarkStart w:id="1151" w:name="_Toc61111873"/>
      <w:bookmarkStart w:id="1152" w:name="_Toc61125955"/>
      <w:bookmarkStart w:id="1153" w:name="_Toc61126116"/>
      <w:bookmarkStart w:id="1154" w:name="_Toc66804628"/>
      <w:bookmarkStart w:id="1155" w:name="_Toc74821202"/>
      <w:bookmarkStart w:id="1156" w:name="_Toc76503066"/>
      <w:r w:rsidRPr="009C4728">
        <w:t>6.6.2.4.5</w:t>
      </w:r>
      <w:r w:rsidRPr="009C4728">
        <w:tab/>
        <w:t>Co-existence with RNSS/GPS services in North America</w:t>
      </w:r>
      <w:bookmarkEnd w:id="1145"/>
      <w:bookmarkEnd w:id="1146"/>
      <w:bookmarkEnd w:id="1147"/>
      <w:bookmarkEnd w:id="1148"/>
      <w:bookmarkEnd w:id="1149"/>
      <w:bookmarkEnd w:id="1150"/>
      <w:bookmarkEnd w:id="1151"/>
      <w:bookmarkEnd w:id="1152"/>
      <w:bookmarkEnd w:id="1153"/>
      <w:bookmarkEnd w:id="1154"/>
      <w:bookmarkEnd w:id="1155"/>
      <w:bookmarkEnd w:id="115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157" w:name="_Toc21093201"/>
      <w:bookmarkStart w:id="1158" w:name="_Toc29762730"/>
      <w:bookmarkStart w:id="1159" w:name="_Toc36025905"/>
      <w:bookmarkStart w:id="1160" w:name="_Toc44584775"/>
      <w:bookmarkStart w:id="1161" w:name="_Toc45869068"/>
      <w:bookmarkStart w:id="1162" w:name="_Toc52553627"/>
      <w:bookmarkStart w:id="1163" w:name="_Toc61111874"/>
      <w:bookmarkStart w:id="1164" w:name="_Toc61125956"/>
      <w:bookmarkStart w:id="116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157"/>
    <w:bookmarkEnd w:id="1158"/>
    <w:bookmarkEnd w:id="1159"/>
    <w:bookmarkEnd w:id="1160"/>
    <w:bookmarkEnd w:id="1161"/>
    <w:bookmarkEnd w:id="1162"/>
    <w:bookmarkEnd w:id="1163"/>
    <w:bookmarkEnd w:id="1164"/>
    <w:bookmarkEnd w:id="1165"/>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166" w:name="_Toc66810099"/>
      <w:bookmarkStart w:id="1167" w:name="_Toc74821203"/>
      <w:bookmarkStart w:id="1168" w:name="_Toc76503067"/>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166"/>
      <w:r>
        <w:t>Void</w:t>
      </w:r>
      <w:bookmarkEnd w:id="1167"/>
      <w:bookmarkEnd w:id="116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169" w:name="_Toc21093202"/>
      <w:bookmarkStart w:id="1170" w:name="_Toc29762731"/>
      <w:bookmarkStart w:id="1171" w:name="_Toc36025906"/>
      <w:bookmarkStart w:id="1172" w:name="_Toc44584776"/>
      <w:bookmarkStart w:id="1173" w:name="_Toc45869069"/>
      <w:bookmarkStart w:id="1174" w:name="_Toc52553628"/>
      <w:bookmarkStart w:id="1175" w:name="_Toc61111875"/>
      <w:bookmarkStart w:id="1176" w:name="_Toc61125957"/>
      <w:bookmarkStart w:id="1177" w:name="_Toc61126118"/>
      <w:bookmarkStart w:id="1178" w:name="_Toc66804630"/>
      <w:bookmarkStart w:id="1179" w:name="_Toc74821204"/>
      <w:bookmarkStart w:id="1180" w:name="_Toc76503068"/>
      <w:r w:rsidRPr="009C4728">
        <w:t>6.6.2.4.7</w:t>
      </w:r>
      <w:r w:rsidRPr="009C4728">
        <w:tab/>
        <w:t>Additional band 32, 50, 51, 74, 75 and 76 unwanted emissions</w:t>
      </w:r>
      <w:bookmarkEnd w:id="1169"/>
      <w:bookmarkEnd w:id="1170"/>
      <w:bookmarkEnd w:id="1171"/>
      <w:bookmarkEnd w:id="1172"/>
      <w:bookmarkEnd w:id="1173"/>
      <w:bookmarkEnd w:id="1174"/>
      <w:bookmarkEnd w:id="1175"/>
      <w:bookmarkEnd w:id="1176"/>
      <w:bookmarkEnd w:id="1177"/>
      <w:bookmarkEnd w:id="1178"/>
      <w:bookmarkEnd w:id="1179"/>
      <w:bookmarkEnd w:id="1180"/>
    </w:p>
    <w:p w14:paraId="07D8ED5D" w14:textId="77777777" w:rsidR="00C53C29" w:rsidRPr="009C4728" w:rsidRDefault="00C53C29" w:rsidP="00C53C29">
      <w:r w:rsidRPr="009C4728">
        <w:t xml:space="preserve">In certain regions, the following requirements may apply to BS operating in Band 32 within 1452-1492 MHz, </w:t>
      </w:r>
      <w:bookmarkStart w:id="1181" w:name="_Hlk488398933"/>
      <w:r w:rsidRPr="009C4728">
        <w:t>in Band 75 within 1432-1517 MHz and in Band 76 within 1427-1432 MHz</w:t>
      </w:r>
      <w:bookmarkEnd w:id="118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182" w:name="_Hlk488399038"/>
      <w:r w:rsidRPr="009C4728">
        <w:t xml:space="preserve">For Band 32, this requirement applies in the frequency range 1452-1492 MHz when non-Mobile/Fixed Communications Network (MFCN) services are deployed in adjacent frequency ranges, while it applies also within </w:t>
      </w:r>
      <w:r w:rsidRPr="009C4728">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18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18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18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184" w:name="_Toc21093203"/>
      <w:bookmarkStart w:id="1185" w:name="_Toc29762732"/>
      <w:bookmarkStart w:id="1186" w:name="_Toc36025907"/>
      <w:bookmarkStart w:id="1187" w:name="_Toc44584777"/>
      <w:bookmarkStart w:id="1188" w:name="_Toc45869070"/>
      <w:bookmarkStart w:id="1189" w:name="_Toc52553629"/>
      <w:bookmarkStart w:id="1190" w:name="_Toc61111876"/>
      <w:bookmarkStart w:id="1191" w:name="_Toc61125958"/>
      <w:bookmarkStart w:id="1192" w:name="_Toc61126119"/>
      <w:bookmarkStart w:id="1193" w:name="_Toc66804631"/>
      <w:bookmarkStart w:id="1194" w:name="_Toc74821205"/>
      <w:bookmarkStart w:id="1195" w:name="_Toc7650306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184"/>
      <w:bookmarkEnd w:id="1185"/>
      <w:bookmarkEnd w:id="1186"/>
      <w:bookmarkEnd w:id="1187"/>
      <w:bookmarkEnd w:id="1188"/>
      <w:bookmarkEnd w:id="1189"/>
      <w:bookmarkEnd w:id="1190"/>
      <w:bookmarkEnd w:id="1191"/>
      <w:bookmarkEnd w:id="1192"/>
      <w:bookmarkEnd w:id="1193"/>
      <w:bookmarkEnd w:id="1194"/>
      <w:bookmarkEnd w:id="119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196" w:name="_Toc21093204"/>
      <w:bookmarkStart w:id="1197" w:name="_Toc29762733"/>
      <w:bookmarkStart w:id="1198" w:name="_Toc36025908"/>
      <w:bookmarkStart w:id="1199" w:name="_Toc44584778"/>
      <w:bookmarkStart w:id="1200" w:name="_Toc45869071"/>
      <w:bookmarkStart w:id="1201" w:name="_Toc52553630"/>
      <w:bookmarkStart w:id="1202" w:name="_Toc61111877"/>
      <w:bookmarkStart w:id="1203" w:name="_Toc61125959"/>
      <w:bookmarkStart w:id="1204" w:name="_Toc61126120"/>
      <w:bookmarkStart w:id="1205" w:name="_Toc66804632"/>
      <w:bookmarkStart w:id="1206" w:name="_Toc74821206"/>
      <w:bookmarkStart w:id="1207" w:name="_Toc76503070"/>
      <w:r w:rsidRPr="009C4728">
        <w:t>6.6.2.4.</w:t>
      </w:r>
      <w:r w:rsidRPr="009C4728">
        <w:rPr>
          <w:lang w:eastAsia="zh-CN"/>
        </w:rPr>
        <w:t>9</w:t>
      </w:r>
      <w:r w:rsidRPr="009C4728">
        <w:tab/>
        <w:t>Additional requirements for band 4</w:t>
      </w:r>
      <w:r w:rsidRPr="009C4728">
        <w:rPr>
          <w:lang w:eastAsia="zh-CN"/>
        </w:rPr>
        <w:t>8</w:t>
      </w:r>
      <w:bookmarkEnd w:id="1196"/>
      <w:bookmarkEnd w:id="1197"/>
      <w:bookmarkEnd w:id="1198"/>
      <w:bookmarkEnd w:id="1199"/>
      <w:bookmarkEnd w:id="1200"/>
      <w:bookmarkEnd w:id="1201"/>
      <w:bookmarkEnd w:id="1202"/>
      <w:bookmarkEnd w:id="1203"/>
      <w:bookmarkEnd w:id="1204"/>
      <w:bookmarkEnd w:id="1205"/>
      <w:bookmarkEnd w:id="1206"/>
      <w:bookmarkEnd w:id="1207"/>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208" w:name="_Toc21093205"/>
      <w:bookmarkStart w:id="1209" w:name="_Toc29762734"/>
      <w:bookmarkStart w:id="1210" w:name="_Toc36025909"/>
      <w:bookmarkStart w:id="1211" w:name="_Toc44584779"/>
      <w:bookmarkStart w:id="1212" w:name="_Toc45869072"/>
      <w:bookmarkStart w:id="1213" w:name="_Toc52553631"/>
      <w:bookmarkStart w:id="1214" w:name="_Toc61111878"/>
      <w:bookmarkStart w:id="1215" w:name="_Toc61125960"/>
      <w:bookmarkStart w:id="1216" w:name="_Toc61126121"/>
      <w:bookmarkStart w:id="1217" w:name="_Toc66804633"/>
      <w:bookmarkStart w:id="1218" w:name="_Toc74821207"/>
      <w:bookmarkStart w:id="1219" w:name="_Toc76503071"/>
      <w:r w:rsidRPr="009C4728">
        <w:t>6.6.2.4.10</w:t>
      </w:r>
      <w:r w:rsidRPr="009C4728">
        <w:tab/>
        <w:t>Additional requirements for band 53</w:t>
      </w:r>
      <w:bookmarkEnd w:id="1208"/>
      <w:bookmarkEnd w:id="1209"/>
      <w:bookmarkEnd w:id="1210"/>
      <w:bookmarkEnd w:id="1211"/>
      <w:bookmarkEnd w:id="1212"/>
      <w:bookmarkEnd w:id="1213"/>
      <w:bookmarkEnd w:id="1214"/>
      <w:bookmarkEnd w:id="1215"/>
      <w:bookmarkEnd w:id="1216"/>
      <w:bookmarkEnd w:id="1217"/>
      <w:bookmarkEnd w:id="1218"/>
      <w:bookmarkEnd w:id="121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220" w:name="_Toc21093206"/>
      <w:bookmarkStart w:id="1221" w:name="_Toc29762735"/>
      <w:bookmarkStart w:id="1222" w:name="_Toc36025910"/>
      <w:bookmarkStart w:id="1223" w:name="_Toc44584780"/>
      <w:bookmarkStart w:id="1224" w:name="_Toc45869073"/>
      <w:bookmarkStart w:id="1225" w:name="_Toc52553632"/>
      <w:bookmarkStart w:id="1226" w:name="_Toc61111879"/>
      <w:bookmarkStart w:id="1227" w:name="_Toc61125961"/>
      <w:bookmarkStart w:id="1228" w:name="_Toc61126122"/>
      <w:bookmarkStart w:id="1229" w:name="_Toc66804634"/>
      <w:bookmarkStart w:id="1230" w:name="_Toc74821208"/>
      <w:bookmarkStart w:id="1231" w:name="_Toc76503072"/>
      <w:r w:rsidRPr="009C4728">
        <w:t>6.6.3</w:t>
      </w:r>
      <w:r w:rsidRPr="009C4728">
        <w:tab/>
        <w:t>Occupied bandwidth</w:t>
      </w:r>
      <w:bookmarkEnd w:id="1220"/>
      <w:bookmarkEnd w:id="1221"/>
      <w:bookmarkEnd w:id="1222"/>
      <w:bookmarkEnd w:id="1223"/>
      <w:bookmarkEnd w:id="1224"/>
      <w:bookmarkEnd w:id="1225"/>
      <w:bookmarkEnd w:id="1226"/>
      <w:bookmarkEnd w:id="1227"/>
      <w:bookmarkEnd w:id="1228"/>
      <w:bookmarkEnd w:id="1229"/>
      <w:bookmarkEnd w:id="1230"/>
      <w:bookmarkEnd w:id="1231"/>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232" w:name="_Toc21093207"/>
      <w:bookmarkStart w:id="1233" w:name="_Toc29762736"/>
      <w:bookmarkStart w:id="1234" w:name="_Toc36025911"/>
      <w:bookmarkStart w:id="1235" w:name="_Toc44584781"/>
      <w:bookmarkStart w:id="1236" w:name="_Toc45869074"/>
      <w:bookmarkStart w:id="1237" w:name="_Toc52553633"/>
      <w:bookmarkStart w:id="1238" w:name="_Toc61111880"/>
      <w:bookmarkStart w:id="1239" w:name="_Toc61125962"/>
      <w:bookmarkStart w:id="1240" w:name="_Toc61126123"/>
      <w:bookmarkStart w:id="1241" w:name="_Toc66804635"/>
      <w:bookmarkStart w:id="1242" w:name="_Toc74821209"/>
      <w:bookmarkStart w:id="1243" w:name="_Toc76503073"/>
      <w:r w:rsidRPr="009C4728">
        <w:t>6.6.3.1</w:t>
      </w:r>
      <w:r w:rsidRPr="009C4728">
        <w:tab/>
        <w:t>Minimum requirement</w:t>
      </w:r>
      <w:bookmarkEnd w:id="1232"/>
      <w:bookmarkEnd w:id="1233"/>
      <w:bookmarkEnd w:id="1234"/>
      <w:bookmarkEnd w:id="1235"/>
      <w:bookmarkEnd w:id="1236"/>
      <w:bookmarkEnd w:id="1237"/>
      <w:bookmarkEnd w:id="1238"/>
      <w:bookmarkEnd w:id="1239"/>
      <w:bookmarkEnd w:id="1240"/>
      <w:bookmarkEnd w:id="1241"/>
      <w:bookmarkEnd w:id="1242"/>
      <w:bookmarkEnd w:id="12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244" w:name="_Toc21093208"/>
      <w:bookmarkStart w:id="1245" w:name="_Toc29762737"/>
      <w:bookmarkStart w:id="1246" w:name="_Toc36025912"/>
      <w:bookmarkStart w:id="1247" w:name="_Toc44584782"/>
      <w:bookmarkStart w:id="1248" w:name="_Toc45869075"/>
      <w:bookmarkStart w:id="1249" w:name="_Toc52553634"/>
      <w:bookmarkStart w:id="1250" w:name="_Toc61111881"/>
      <w:bookmarkStart w:id="1251" w:name="_Toc61125963"/>
      <w:bookmarkStart w:id="1252" w:name="_Toc61126124"/>
      <w:bookmarkStart w:id="1253" w:name="_Toc66804636"/>
      <w:bookmarkStart w:id="1254" w:name="_Toc74821210"/>
      <w:bookmarkStart w:id="1255" w:name="_Toc76503074"/>
      <w:r w:rsidRPr="009C4728">
        <w:t>6.6.4</w:t>
      </w:r>
      <w:r w:rsidRPr="009C4728">
        <w:tab/>
        <w:t>Adjacent Channel Leakage Power Ratio (ACLR)</w:t>
      </w:r>
      <w:bookmarkEnd w:id="1244"/>
      <w:bookmarkEnd w:id="1245"/>
      <w:bookmarkEnd w:id="1246"/>
      <w:bookmarkEnd w:id="1247"/>
      <w:bookmarkEnd w:id="1248"/>
      <w:bookmarkEnd w:id="1249"/>
      <w:bookmarkEnd w:id="1250"/>
      <w:bookmarkEnd w:id="1251"/>
      <w:bookmarkEnd w:id="1252"/>
      <w:bookmarkEnd w:id="1253"/>
      <w:bookmarkEnd w:id="1254"/>
      <w:bookmarkEnd w:id="125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256" w:name="_Toc21093209"/>
      <w:bookmarkStart w:id="1257" w:name="_Toc29762738"/>
      <w:bookmarkStart w:id="1258" w:name="_Toc36025913"/>
      <w:bookmarkStart w:id="1259" w:name="_Toc44584783"/>
      <w:bookmarkStart w:id="1260" w:name="_Toc45869076"/>
      <w:bookmarkStart w:id="1261" w:name="_Toc52553635"/>
      <w:bookmarkStart w:id="1262" w:name="_Toc61111882"/>
      <w:bookmarkStart w:id="1263" w:name="_Toc61125964"/>
      <w:bookmarkStart w:id="1264" w:name="_Toc61126125"/>
      <w:bookmarkStart w:id="1265" w:name="_Toc66804637"/>
      <w:bookmarkStart w:id="1266" w:name="_Toc74821211"/>
      <w:bookmarkStart w:id="1267" w:name="_Toc76503075"/>
      <w:r w:rsidRPr="009C4728">
        <w:t>6.6.4.1</w:t>
      </w:r>
      <w:r w:rsidRPr="009C4728">
        <w:tab/>
        <w:t>E-UTRA minimum requirement</w:t>
      </w:r>
      <w:bookmarkEnd w:id="1256"/>
      <w:bookmarkEnd w:id="1257"/>
      <w:bookmarkEnd w:id="1258"/>
      <w:bookmarkEnd w:id="1259"/>
      <w:bookmarkEnd w:id="1260"/>
      <w:bookmarkEnd w:id="1261"/>
      <w:bookmarkEnd w:id="1262"/>
      <w:bookmarkEnd w:id="1263"/>
      <w:bookmarkEnd w:id="1264"/>
      <w:bookmarkEnd w:id="1265"/>
      <w:bookmarkEnd w:id="1266"/>
      <w:bookmarkEnd w:id="1267"/>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268" w:name="_Toc21093210"/>
      <w:bookmarkStart w:id="1269" w:name="_Toc29762739"/>
      <w:bookmarkStart w:id="1270" w:name="_Toc36025914"/>
      <w:bookmarkStart w:id="1271" w:name="_Toc44584784"/>
      <w:bookmarkStart w:id="1272" w:name="_Toc45869077"/>
      <w:bookmarkStart w:id="1273" w:name="_Toc52553636"/>
      <w:bookmarkStart w:id="1274" w:name="_Toc61111883"/>
      <w:bookmarkStart w:id="1275" w:name="_Toc61125965"/>
      <w:bookmarkStart w:id="1276" w:name="_Toc61126126"/>
      <w:bookmarkStart w:id="1277" w:name="_Toc66804638"/>
      <w:bookmarkStart w:id="1278" w:name="_Toc74821212"/>
      <w:bookmarkStart w:id="1279" w:name="_Toc76503076"/>
      <w:r w:rsidRPr="009C4728">
        <w:t>6.6.4.2</w:t>
      </w:r>
      <w:r w:rsidRPr="009C4728">
        <w:tab/>
        <w:t>UTRA FDD minimum requirement</w:t>
      </w:r>
      <w:bookmarkEnd w:id="1268"/>
      <w:bookmarkEnd w:id="1269"/>
      <w:bookmarkEnd w:id="1270"/>
      <w:bookmarkEnd w:id="1271"/>
      <w:bookmarkEnd w:id="1272"/>
      <w:bookmarkEnd w:id="1273"/>
      <w:bookmarkEnd w:id="1274"/>
      <w:bookmarkEnd w:id="1275"/>
      <w:bookmarkEnd w:id="1276"/>
      <w:bookmarkEnd w:id="1277"/>
      <w:bookmarkEnd w:id="1278"/>
      <w:bookmarkEnd w:id="127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280" w:name="_Toc21093211"/>
      <w:bookmarkStart w:id="1281" w:name="_Toc29762740"/>
      <w:bookmarkStart w:id="1282" w:name="_Toc36025915"/>
      <w:bookmarkStart w:id="1283" w:name="_Toc44584785"/>
      <w:bookmarkStart w:id="1284" w:name="_Toc45869078"/>
      <w:bookmarkStart w:id="1285" w:name="_Toc52553637"/>
      <w:bookmarkStart w:id="1286" w:name="_Toc61111884"/>
      <w:bookmarkStart w:id="1287" w:name="_Toc61125966"/>
      <w:bookmarkStart w:id="1288" w:name="_Toc61126127"/>
      <w:bookmarkStart w:id="1289" w:name="_Toc66804639"/>
      <w:bookmarkStart w:id="1290" w:name="_Toc74821213"/>
      <w:bookmarkStart w:id="1291" w:name="_Toc76503077"/>
      <w:r w:rsidRPr="009C4728">
        <w:t>6.6.4.3</w:t>
      </w:r>
      <w:r w:rsidRPr="009C4728">
        <w:tab/>
        <w:t>UTRA TDD minimum requirement</w:t>
      </w:r>
      <w:bookmarkEnd w:id="1280"/>
      <w:bookmarkEnd w:id="1281"/>
      <w:bookmarkEnd w:id="1282"/>
      <w:bookmarkEnd w:id="1283"/>
      <w:bookmarkEnd w:id="1284"/>
      <w:bookmarkEnd w:id="1285"/>
      <w:bookmarkEnd w:id="1286"/>
      <w:bookmarkEnd w:id="1287"/>
      <w:bookmarkEnd w:id="1288"/>
      <w:bookmarkEnd w:id="1289"/>
      <w:bookmarkEnd w:id="1290"/>
      <w:bookmarkEnd w:id="129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292" w:name="_Toc21093212"/>
      <w:bookmarkStart w:id="1293" w:name="_Toc29762741"/>
      <w:bookmarkStart w:id="1294" w:name="_Toc36025916"/>
      <w:bookmarkStart w:id="1295" w:name="_Toc44584786"/>
      <w:bookmarkStart w:id="1296" w:name="_Toc45869079"/>
      <w:bookmarkStart w:id="1297" w:name="_Toc52553638"/>
      <w:bookmarkStart w:id="1298" w:name="_Toc61111885"/>
      <w:bookmarkStart w:id="1299" w:name="_Toc61125967"/>
      <w:bookmarkStart w:id="1300" w:name="_Toc61126128"/>
      <w:bookmarkStart w:id="1301" w:name="_Toc66804640"/>
      <w:bookmarkStart w:id="1302" w:name="_Toc74821214"/>
      <w:bookmarkStart w:id="1303" w:name="_Toc76503078"/>
      <w:r w:rsidRPr="009C4728">
        <w:t>6.6.4.4</w:t>
      </w:r>
      <w:r w:rsidRPr="009C4728">
        <w:tab/>
        <w:t>Cumulative ACLR requirement in non-contiguous spectrum</w:t>
      </w:r>
      <w:bookmarkEnd w:id="1292"/>
      <w:bookmarkEnd w:id="1293"/>
      <w:bookmarkEnd w:id="1294"/>
      <w:bookmarkEnd w:id="1295"/>
      <w:bookmarkEnd w:id="1296"/>
      <w:bookmarkEnd w:id="1297"/>
      <w:bookmarkEnd w:id="1298"/>
      <w:bookmarkEnd w:id="1299"/>
      <w:bookmarkEnd w:id="1300"/>
      <w:bookmarkEnd w:id="1301"/>
      <w:bookmarkEnd w:id="1302"/>
      <w:bookmarkEnd w:id="130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304" w:name="_Toc21093213"/>
      <w:bookmarkStart w:id="1305" w:name="_Toc29762742"/>
      <w:bookmarkStart w:id="1306" w:name="_Toc36025917"/>
      <w:bookmarkStart w:id="1307" w:name="_Toc44584787"/>
      <w:bookmarkStart w:id="1308" w:name="_Toc45869080"/>
      <w:bookmarkStart w:id="1309" w:name="_Toc52553639"/>
      <w:bookmarkStart w:id="1310" w:name="_Toc61111886"/>
      <w:bookmarkStart w:id="1311" w:name="_Toc61125968"/>
      <w:bookmarkStart w:id="1312" w:name="_Toc61126129"/>
      <w:bookmarkStart w:id="1313" w:name="_Toc66804641"/>
      <w:bookmarkStart w:id="1314" w:name="_Toc74821215"/>
      <w:bookmarkStart w:id="1315" w:name="_Toc76503079"/>
      <w:r w:rsidRPr="009C4728">
        <w:t>6.6.4.</w:t>
      </w:r>
      <w:r w:rsidRPr="009C4728">
        <w:rPr>
          <w:lang w:eastAsia="zh-CN"/>
        </w:rPr>
        <w:t>5</w:t>
      </w:r>
      <w:r w:rsidRPr="009C4728">
        <w:tab/>
      </w:r>
      <w:r w:rsidRPr="009C4728">
        <w:rPr>
          <w:lang w:eastAsia="zh-CN"/>
        </w:rPr>
        <w:t>NB-IoT</w:t>
      </w:r>
      <w:r w:rsidRPr="009C4728">
        <w:t xml:space="preserve"> minimum requirement</w:t>
      </w:r>
      <w:bookmarkEnd w:id="1304"/>
      <w:bookmarkEnd w:id="1305"/>
      <w:bookmarkEnd w:id="1306"/>
      <w:bookmarkEnd w:id="1307"/>
      <w:bookmarkEnd w:id="1308"/>
      <w:bookmarkEnd w:id="1309"/>
      <w:bookmarkEnd w:id="1310"/>
      <w:bookmarkEnd w:id="1311"/>
      <w:bookmarkEnd w:id="1312"/>
      <w:bookmarkEnd w:id="1313"/>
      <w:bookmarkEnd w:id="1314"/>
      <w:bookmarkEnd w:id="131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316" w:name="_Toc21093214"/>
      <w:bookmarkStart w:id="1317" w:name="_Toc29762743"/>
      <w:bookmarkStart w:id="1318" w:name="_Toc36025918"/>
      <w:bookmarkStart w:id="1319" w:name="_Toc44584788"/>
      <w:bookmarkStart w:id="1320" w:name="_Toc45869081"/>
      <w:bookmarkStart w:id="1321" w:name="_Toc52553640"/>
      <w:bookmarkStart w:id="1322" w:name="_Toc61111887"/>
      <w:bookmarkStart w:id="1323" w:name="_Toc61125969"/>
      <w:bookmarkStart w:id="1324" w:name="_Toc61126130"/>
      <w:bookmarkStart w:id="1325" w:name="_Toc66804642"/>
      <w:bookmarkStart w:id="1326" w:name="_Toc74821216"/>
      <w:bookmarkStart w:id="1327" w:name="_Toc76503080"/>
      <w:r w:rsidRPr="009C4728">
        <w:t>6.6.4.6</w:t>
      </w:r>
      <w:r w:rsidRPr="009C4728">
        <w:tab/>
        <w:t>NR minimum requirement</w:t>
      </w:r>
      <w:bookmarkEnd w:id="1316"/>
      <w:bookmarkEnd w:id="1317"/>
      <w:bookmarkEnd w:id="1318"/>
      <w:bookmarkEnd w:id="1319"/>
      <w:bookmarkEnd w:id="1320"/>
      <w:bookmarkEnd w:id="1321"/>
      <w:bookmarkEnd w:id="1322"/>
      <w:bookmarkEnd w:id="1323"/>
      <w:bookmarkEnd w:id="1324"/>
      <w:bookmarkEnd w:id="1325"/>
      <w:bookmarkEnd w:id="1326"/>
      <w:bookmarkEnd w:id="1327"/>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32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329" w:name="_Hlk508123095"/>
      <w:bookmarkEnd w:id="132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329"/>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33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330"/>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331" w:name="_Hlk508123340"/>
      <w:r w:rsidRPr="009C4728">
        <w:rPr>
          <w:rFonts w:cs="v5.0.0"/>
        </w:rPr>
        <w:t>limit is</w:t>
      </w:r>
      <w:bookmarkEnd w:id="133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33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332"/>
      </w:tr>
    </w:tbl>
    <w:p w14:paraId="07D8EFEC" w14:textId="77777777" w:rsidR="00C53C29" w:rsidRPr="009C4728" w:rsidRDefault="00C53C29" w:rsidP="00C53C29"/>
    <w:p w14:paraId="07D8EFED" w14:textId="77777777" w:rsidR="00C53C29" w:rsidRPr="009C4728" w:rsidRDefault="00C53C29" w:rsidP="00C53C29">
      <w:pPr>
        <w:pStyle w:val="Heading2"/>
      </w:pPr>
      <w:bookmarkStart w:id="1333" w:name="_Toc21093215"/>
      <w:bookmarkStart w:id="1334" w:name="_Toc29762744"/>
      <w:bookmarkStart w:id="1335" w:name="_Toc36025919"/>
      <w:bookmarkStart w:id="1336" w:name="_Toc44584789"/>
      <w:bookmarkStart w:id="1337" w:name="_Toc45869082"/>
      <w:bookmarkStart w:id="1338" w:name="_Toc52553641"/>
      <w:bookmarkStart w:id="1339" w:name="_Toc61111888"/>
      <w:bookmarkStart w:id="1340" w:name="_Toc61125970"/>
      <w:bookmarkStart w:id="1341" w:name="_Toc61126131"/>
      <w:bookmarkStart w:id="1342" w:name="_Toc66804643"/>
      <w:bookmarkStart w:id="1343" w:name="_Toc74821217"/>
      <w:bookmarkStart w:id="1344" w:name="_Toc76503081"/>
      <w:r w:rsidRPr="009C4728">
        <w:t>6.7</w:t>
      </w:r>
      <w:r w:rsidRPr="009C4728">
        <w:tab/>
        <w:t>Transmitter intermodulation</w:t>
      </w:r>
      <w:bookmarkEnd w:id="1333"/>
      <w:bookmarkEnd w:id="1334"/>
      <w:bookmarkEnd w:id="1335"/>
      <w:bookmarkEnd w:id="1336"/>
      <w:bookmarkEnd w:id="1337"/>
      <w:bookmarkEnd w:id="1338"/>
      <w:bookmarkEnd w:id="1339"/>
      <w:bookmarkEnd w:id="1340"/>
      <w:bookmarkEnd w:id="1341"/>
      <w:bookmarkEnd w:id="1342"/>
      <w:bookmarkEnd w:id="1343"/>
      <w:bookmarkEnd w:id="134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345" w:name="_Toc21093216"/>
      <w:bookmarkStart w:id="1346" w:name="_Toc29762745"/>
      <w:bookmarkStart w:id="1347" w:name="_Toc36025920"/>
      <w:bookmarkStart w:id="1348" w:name="_Toc44584790"/>
      <w:bookmarkStart w:id="1349" w:name="_Toc45869083"/>
      <w:bookmarkStart w:id="1350" w:name="_Toc52553642"/>
      <w:bookmarkStart w:id="1351" w:name="_Toc61111889"/>
      <w:bookmarkStart w:id="1352" w:name="_Toc61125971"/>
      <w:bookmarkStart w:id="1353" w:name="_Toc61126132"/>
      <w:bookmarkStart w:id="1354" w:name="_Toc66804644"/>
      <w:bookmarkStart w:id="1355" w:name="_Toc74821218"/>
      <w:bookmarkStart w:id="1356" w:name="_Toc76503082"/>
      <w:r w:rsidRPr="009C4728">
        <w:t>6.7.1</w:t>
      </w:r>
      <w:r w:rsidRPr="009C4728">
        <w:tab/>
        <w:t>General minimum requirement</w:t>
      </w:r>
      <w:bookmarkEnd w:id="1345"/>
      <w:bookmarkEnd w:id="1346"/>
      <w:bookmarkEnd w:id="1347"/>
      <w:bookmarkEnd w:id="1348"/>
      <w:bookmarkEnd w:id="1349"/>
      <w:bookmarkEnd w:id="1350"/>
      <w:bookmarkEnd w:id="1351"/>
      <w:bookmarkEnd w:id="1352"/>
      <w:bookmarkEnd w:id="1353"/>
      <w:bookmarkEnd w:id="1354"/>
      <w:bookmarkEnd w:id="1355"/>
      <w:bookmarkEnd w:id="1356"/>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357" w:name="_Toc21093217"/>
      <w:bookmarkStart w:id="1358" w:name="_Toc29762746"/>
      <w:bookmarkStart w:id="1359" w:name="_Toc36025921"/>
      <w:bookmarkStart w:id="1360" w:name="_Toc44584791"/>
      <w:bookmarkStart w:id="1361" w:name="_Toc45869084"/>
      <w:bookmarkStart w:id="1362" w:name="_Toc52553643"/>
      <w:bookmarkStart w:id="1363" w:name="_Toc61111890"/>
      <w:bookmarkStart w:id="1364" w:name="_Toc61125972"/>
      <w:bookmarkStart w:id="1365" w:name="_Toc61126133"/>
      <w:bookmarkStart w:id="1366" w:name="_Toc66804645"/>
      <w:bookmarkStart w:id="1367" w:name="_Toc74821219"/>
      <w:bookmarkStart w:id="1368" w:name="_Toc76503083"/>
      <w:r w:rsidRPr="009C4728">
        <w:lastRenderedPageBreak/>
        <w:t>6.7.2</w:t>
      </w:r>
      <w:r w:rsidRPr="009C4728">
        <w:tab/>
        <w:t>Additional minimum requirement (BC1 and BC2)</w:t>
      </w:r>
      <w:bookmarkEnd w:id="1357"/>
      <w:bookmarkEnd w:id="1358"/>
      <w:bookmarkEnd w:id="1359"/>
      <w:bookmarkEnd w:id="1360"/>
      <w:bookmarkEnd w:id="1361"/>
      <w:bookmarkEnd w:id="1362"/>
      <w:bookmarkEnd w:id="1363"/>
      <w:bookmarkEnd w:id="1364"/>
      <w:bookmarkEnd w:id="1365"/>
      <w:bookmarkEnd w:id="1366"/>
      <w:bookmarkEnd w:id="1367"/>
      <w:bookmarkEnd w:id="136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369" w:name="_Toc21093218"/>
      <w:bookmarkStart w:id="1370" w:name="_Toc29762747"/>
      <w:bookmarkStart w:id="1371" w:name="_Toc36025922"/>
      <w:bookmarkStart w:id="1372" w:name="_Toc44584792"/>
      <w:bookmarkStart w:id="1373" w:name="_Toc45869085"/>
      <w:bookmarkStart w:id="1374" w:name="_Toc52553644"/>
      <w:bookmarkStart w:id="1375" w:name="_Toc61111891"/>
      <w:bookmarkStart w:id="1376" w:name="_Toc61125973"/>
      <w:bookmarkStart w:id="1377" w:name="_Toc61126134"/>
      <w:bookmarkStart w:id="1378" w:name="_Toc66804646"/>
      <w:bookmarkStart w:id="1379" w:name="_Toc74821220"/>
      <w:bookmarkStart w:id="1380" w:name="_Toc76503084"/>
      <w:r w:rsidRPr="009C4728">
        <w:t>6.7.3</w:t>
      </w:r>
      <w:r w:rsidRPr="009C4728">
        <w:tab/>
        <w:t>Additional minimum requirement (BC3)</w:t>
      </w:r>
      <w:bookmarkEnd w:id="1369"/>
      <w:bookmarkEnd w:id="1370"/>
      <w:bookmarkEnd w:id="1371"/>
      <w:bookmarkEnd w:id="1372"/>
      <w:bookmarkEnd w:id="1373"/>
      <w:bookmarkEnd w:id="1374"/>
      <w:bookmarkEnd w:id="1375"/>
      <w:bookmarkEnd w:id="1376"/>
      <w:bookmarkEnd w:id="1377"/>
      <w:bookmarkEnd w:id="1378"/>
      <w:bookmarkEnd w:id="1379"/>
      <w:bookmarkEnd w:id="1380"/>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381" w:name="_Toc21093219"/>
      <w:bookmarkStart w:id="1382" w:name="_Toc29762748"/>
      <w:bookmarkStart w:id="1383" w:name="_Toc36025923"/>
      <w:bookmarkStart w:id="1384" w:name="_Toc44584793"/>
      <w:bookmarkStart w:id="1385" w:name="_Toc45869086"/>
      <w:bookmarkStart w:id="1386" w:name="_Toc52553645"/>
      <w:bookmarkStart w:id="1387" w:name="_Toc61111892"/>
      <w:bookmarkStart w:id="1388" w:name="_Toc61125974"/>
      <w:bookmarkStart w:id="1389" w:name="_Toc61126135"/>
      <w:bookmarkStart w:id="1390" w:name="_Toc66804647"/>
      <w:bookmarkStart w:id="1391" w:name="_Toc74821221"/>
      <w:bookmarkStart w:id="1392" w:name="_Toc76503085"/>
      <w:r w:rsidRPr="009C4728">
        <w:lastRenderedPageBreak/>
        <w:t>6.7.4</w:t>
      </w:r>
      <w:r w:rsidRPr="009C4728">
        <w:tab/>
        <w:t>Additional requirements</w:t>
      </w:r>
      <w:bookmarkEnd w:id="1381"/>
      <w:bookmarkEnd w:id="1382"/>
      <w:bookmarkEnd w:id="1383"/>
      <w:bookmarkEnd w:id="1384"/>
      <w:bookmarkEnd w:id="1385"/>
      <w:bookmarkEnd w:id="1386"/>
      <w:bookmarkEnd w:id="1387"/>
      <w:bookmarkEnd w:id="1388"/>
      <w:bookmarkEnd w:id="1389"/>
      <w:bookmarkEnd w:id="1390"/>
      <w:bookmarkEnd w:id="1391"/>
      <w:bookmarkEnd w:id="1392"/>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393" w:name="_Toc21093220"/>
      <w:bookmarkStart w:id="1394" w:name="_Toc29762749"/>
      <w:bookmarkStart w:id="1395" w:name="_Toc36025924"/>
      <w:bookmarkStart w:id="1396" w:name="_Toc44584794"/>
      <w:bookmarkStart w:id="1397" w:name="_Toc45869087"/>
      <w:bookmarkStart w:id="1398" w:name="_Toc52553646"/>
      <w:bookmarkStart w:id="1399" w:name="_Toc61111893"/>
      <w:bookmarkStart w:id="1400" w:name="_Toc61125975"/>
      <w:bookmarkStart w:id="1401" w:name="_Toc61126136"/>
      <w:bookmarkStart w:id="1402" w:name="_Toc66804648"/>
      <w:bookmarkStart w:id="1403" w:name="_Toc74821222"/>
      <w:bookmarkStart w:id="1404" w:name="_Toc76503086"/>
      <w:r w:rsidRPr="009C4728">
        <w:t>7</w:t>
      </w:r>
      <w:r w:rsidRPr="009C4728">
        <w:tab/>
        <w:t>Receiver characteristics</w:t>
      </w:r>
      <w:bookmarkEnd w:id="1393"/>
      <w:bookmarkEnd w:id="1394"/>
      <w:bookmarkEnd w:id="1395"/>
      <w:bookmarkEnd w:id="1396"/>
      <w:bookmarkEnd w:id="1397"/>
      <w:bookmarkEnd w:id="1398"/>
      <w:bookmarkEnd w:id="1399"/>
      <w:bookmarkEnd w:id="1400"/>
      <w:bookmarkEnd w:id="1401"/>
      <w:bookmarkEnd w:id="1402"/>
      <w:bookmarkEnd w:id="1403"/>
      <w:bookmarkEnd w:id="1404"/>
    </w:p>
    <w:p w14:paraId="07D8F04A" w14:textId="77777777" w:rsidR="00C53C29" w:rsidRPr="009C4728" w:rsidRDefault="00C53C29" w:rsidP="00C53C29">
      <w:pPr>
        <w:pStyle w:val="Heading2"/>
      </w:pPr>
      <w:bookmarkStart w:id="1405" w:name="_Toc21093221"/>
      <w:bookmarkStart w:id="1406" w:name="_Toc29762750"/>
      <w:bookmarkStart w:id="1407" w:name="_Toc36025925"/>
      <w:bookmarkStart w:id="1408" w:name="_Toc44584795"/>
      <w:bookmarkStart w:id="1409" w:name="_Toc45869088"/>
      <w:bookmarkStart w:id="1410" w:name="_Toc52553647"/>
      <w:bookmarkStart w:id="1411" w:name="_Toc61111894"/>
      <w:bookmarkStart w:id="1412" w:name="_Toc61125976"/>
      <w:bookmarkStart w:id="1413" w:name="_Toc61126137"/>
      <w:bookmarkStart w:id="1414" w:name="_Toc66804649"/>
      <w:bookmarkStart w:id="1415" w:name="_Toc74821223"/>
      <w:bookmarkStart w:id="1416" w:name="_Toc76503087"/>
      <w:r w:rsidRPr="009C4728">
        <w:t>7.1</w:t>
      </w:r>
      <w:r w:rsidRPr="009C4728">
        <w:tab/>
        <w:t>General</w:t>
      </w:r>
      <w:bookmarkEnd w:id="1405"/>
      <w:bookmarkEnd w:id="1406"/>
      <w:bookmarkEnd w:id="1407"/>
      <w:bookmarkEnd w:id="1408"/>
      <w:bookmarkEnd w:id="1409"/>
      <w:bookmarkEnd w:id="1410"/>
      <w:bookmarkEnd w:id="1411"/>
      <w:bookmarkEnd w:id="1412"/>
      <w:bookmarkEnd w:id="1413"/>
      <w:bookmarkEnd w:id="1414"/>
      <w:bookmarkEnd w:id="1415"/>
      <w:bookmarkEnd w:id="141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417" w:name="_Toc21093222"/>
      <w:bookmarkStart w:id="1418" w:name="_Toc29762751"/>
      <w:bookmarkStart w:id="1419" w:name="_Toc36025926"/>
      <w:bookmarkStart w:id="1420" w:name="_Toc44584796"/>
      <w:bookmarkStart w:id="1421" w:name="_Toc45869089"/>
      <w:bookmarkStart w:id="1422" w:name="_Toc52553648"/>
      <w:bookmarkStart w:id="1423" w:name="_Toc61111895"/>
      <w:bookmarkStart w:id="1424" w:name="_Toc61125977"/>
      <w:bookmarkStart w:id="1425" w:name="_Toc61126138"/>
      <w:bookmarkStart w:id="1426" w:name="_Toc66804650"/>
      <w:bookmarkStart w:id="1427" w:name="_Toc74821224"/>
      <w:bookmarkStart w:id="1428" w:name="_Toc76503088"/>
      <w:r w:rsidRPr="009C4728">
        <w:t>7.2</w:t>
      </w:r>
      <w:r w:rsidRPr="009C4728">
        <w:tab/>
        <w:t>Reference sensitivity level</w:t>
      </w:r>
      <w:bookmarkEnd w:id="1417"/>
      <w:bookmarkEnd w:id="1418"/>
      <w:bookmarkEnd w:id="1419"/>
      <w:bookmarkEnd w:id="1420"/>
      <w:bookmarkEnd w:id="1421"/>
      <w:bookmarkEnd w:id="1422"/>
      <w:bookmarkEnd w:id="1423"/>
      <w:bookmarkEnd w:id="1424"/>
      <w:bookmarkEnd w:id="1425"/>
      <w:bookmarkEnd w:id="1426"/>
      <w:bookmarkEnd w:id="1427"/>
      <w:bookmarkEnd w:id="142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429" w:name="_Toc21093223"/>
      <w:bookmarkStart w:id="1430" w:name="_Toc29762752"/>
      <w:bookmarkStart w:id="1431" w:name="_Toc36025927"/>
      <w:bookmarkStart w:id="1432" w:name="_Toc44584797"/>
      <w:bookmarkStart w:id="1433" w:name="_Toc45869090"/>
      <w:bookmarkStart w:id="1434" w:name="_Toc52553649"/>
      <w:bookmarkStart w:id="1435" w:name="_Toc61111896"/>
      <w:bookmarkStart w:id="1436" w:name="_Toc61125978"/>
      <w:bookmarkStart w:id="1437" w:name="_Toc61126139"/>
      <w:bookmarkStart w:id="1438" w:name="_Toc66804651"/>
      <w:bookmarkStart w:id="1439" w:name="_Toc74821225"/>
      <w:bookmarkStart w:id="1440" w:name="_Toc76503089"/>
      <w:r w:rsidRPr="009C4728">
        <w:t>7.2.1</w:t>
      </w:r>
      <w:r w:rsidRPr="009C4728">
        <w:tab/>
        <w:t>E-UTRA minimum requirement</w:t>
      </w:r>
      <w:bookmarkEnd w:id="1429"/>
      <w:bookmarkEnd w:id="1430"/>
      <w:bookmarkEnd w:id="1431"/>
      <w:bookmarkEnd w:id="1432"/>
      <w:bookmarkEnd w:id="1433"/>
      <w:bookmarkEnd w:id="1434"/>
      <w:bookmarkEnd w:id="1435"/>
      <w:bookmarkEnd w:id="1436"/>
      <w:bookmarkEnd w:id="1437"/>
      <w:bookmarkEnd w:id="1438"/>
      <w:bookmarkEnd w:id="1439"/>
      <w:bookmarkEnd w:id="144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441" w:name="_Toc21093224"/>
      <w:bookmarkStart w:id="1442" w:name="_Toc29762753"/>
      <w:bookmarkStart w:id="1443" w:name="_Toc36025928"/>
      <w:bookmarkStart w:id="1444" w:name="_Toc44584798"/>
      <w:bookmarkStart w:id="1445" w:name="_Toc45869091"/>
      <w:bookmarkStart w:id="1446" w:name="_Toc52553650"/>
      <w:bookmarkStart w:id="1447" w:name="_Toc61111897"/>
      <w:bookmarkStart w:id="1448" w:name="_Toc61125979"/>
      <w:bookmarkStart w:id="1449" w:name="_Toc61126140"/>
      <w:bookmarkStart w:id="1450" w:name="_Toc66804652"/>
      <w:bookmarkStart w:id="1451" w:name="_Toc74821226"/>
      <w:bookmarkStart w:id="1452" w:name="_Toc76503090"/>
      <w:r w:rsidRPr="009C4728">
        <w:t>7.2.2</w:t>
      </w:r>
      <w:r w:rsidRPr="009C4728">
        <w:tab/>
        <w:t>UTRA FDD minimum requirement</w:t>
      </w:r>
      <w:bookmarkEnd w:id="1441"/>
      <w:bookmarkEnd w:id="1442"/>
      <w:bookmarkEnd w:id="1443"/>
      <w:bookmarkEnd w:id="1444"/>
      <w:bookmarkEnd w:id="1445"/>
      <w:bookmarkEnd w:id="1446"/>
      <w:bookmarkEnd w:id="1447"/>
      <w:bookmarkEnd w:id="1448"/>
      <w:bookmarkEnd w:id="1449"/>
      <w:bookmarkEnd w:id="1450"/>
      <w:bookmarkEnd w:id="1451"/>
      <w:bookmarkEnd w:id="1452"/>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453" w:name="_Toc21093225"/>
      <w:bookmarkStart w:id="1454" w:name="_Toc29762754"/>
      <w:bookmarkStart w:id="1455" w:name="_Toc36025929"/>
      <w:bookmarkStart w:id="1456" w:name="_Toc44584799"/>
      <w:bookmarkStart w:id="1457" w:name="_Toc45869092"/>
      <w:bookmarkStart w:id="1458" w:name="_Toc52553651"/>
      <w:bookmarkStart w:id="1459" w:name="_Toc61111898"/>
      <w:bookmarkStart w:id="1460" w:name="_Toc61125980"/>
      <w:bookmarkStart w:id="1461" w:name="_Toc61126141"/>
      <w:bookmarkStart w:id="1462" w:name="_Toc66804653"/>
      <w:bookmarkStart w:id="1463" w:name="_Toc74821227"/>
      <w:bookmarkStart w:id="1464" w:name="_Toc76503091"/>
      <w:r w:rsidRPr="009C4728">
        <w:t>7.2.3</w:t>
      </w:r>
      <w:r w:rsidRPr="009C4728">
        <w:tab/>
        <w:t>UTRA TDD minimum requirement</w:t>
      </w:r>
      <w:bookmarkEnd w:id="1453"/>
      <w:bookmarkEnd w:id="1454"/>
      <w:bookmarkEnd w:id="1455"/>
      <w:bookmarkEnd w:id="1456"/>
      <w:bookmarkEnd w:id="1457"/>
      <w:bookmarkEnd w:id="1458"/>
      <w:bookmarkEnd w:id="1459"/>
      <w:bookmarkEnd w:id="1460"/>
      <w:bookmarkEnd w:id="1461"/>
      <w:bookmarkEnd w:id="1462"/>
      <w:bookmarkEnd w:id="1463"/>
      <w:bookmarkEnd w:id="146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465" w:name="_Toc21093226"/>
      <w:bookmarkStart w:id="1466" w:name="_Toc29762755"/>
      <w:bookmarkStart w:id="1467" w:name="_Toc36025930"/>
      <w:bookmarkStart w:id="1468" w:name="_Toc44584800"/>
      <w:bookmarkStart w:id="1469" w:name="_Toc45869093"/>
      <w:bookmarkStart w:id="1470" w:name="_Toc52553652"/>
      <w:bookmarkStart w:id="1471" w:name="_Toc61111899"/>
      <w:bookmarkStart w:id="1472" w:name="_Toc61125981"/>
      <w:bookmarkStart w:id="1473" w:name="_Toc61126142"/>
      <w:bookmarkStart w:id="1474" w:name="_Toc66804654"/>
      <w:bookmarkStart w:id="1475" w:name="_Toc74821228"/>
      <w:bookmarkStart w:id="1476" w:name="_Toc76503092"/>
      <w:r w:rsidRPr="009C4728">
        <w:t>7.2.4</w:t>
      </w:r>
      <w:r w:rsidRPr="009C4728">
        <w:tab/>
        <w:t>GSM/EDGE minimum requirement</w:t>
      </w:r>
      <w:bookmarkEnd w:id="1465"/>
      <w:bookmarkEnd w:id="1466"/>
      <w:bookmarkEnd w:id="1467"/>
      <w:bookmarkEnd w:id="1468"/>
      <w:bookmarkEnd w:id="1469"/>
      <w:bookmarkEnd w:id="1470"/>
      <w:bookmarkEnd w:id="1471"/>
      <w:bookmarkEnd w:id="1472"/>
      <w:bookmarkEnd w:id="1473"/>
      <w:bookmarkEnd w:id="1474"/>
      <w:bookmarkEnd w:id="1475"/>
      <w:bookmarkEnd w:id="1476"/>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477" w:name="_Toc21093227"/>
      <w:bookmarkStart w:id="1478" w:name="_Toc29762756"/>
      <w:bookmarkStart w:id="1479" w:name="_Toc36025931"/>
      <w:bookmarkStart w:id="1480" w:name="_Toc44584801"/>
      <w:bookmarkStart w:id="1481" w:name="_Toc45869094"/>
      <w:bookmarkStart w:id="1482" w:name="_Toc52553653"/>
      <w:bookmarkStart w:id="1483" w:name="_Toc61111900"/>
      <w:bookmarkStart w:id="1484" w:name="_Toc61125982"/>
      <w:bookmarkStart w:id="1485" w:name="_Toc61126143"/>
      <w:bookmarkStart w:id="1486" w:name="_Toc66804655"/>
      <w:bookmarkStart w:id="1487" w:name="_Toc74821229"/>
      <w:bookmarkStart w:id="1488" w:name="_Toc76503093"/>
      <w:r w:rsidRPr="009C4728">
        <w:t>7.2.</w:t>
      </w:r>
      <w:r w:rsidRPr="009C4728">
        <w:rPr>
          <w:lang w:eastAsia="zh-CN"/>
        </w:rPr>
        <w:t>5</w:t>
      </w:r>
      <w:r w:rsidRPr="009C4728">
        <w:tab/>
        <w:t>NB-IoT minimum requirement</w:t>
      </w:r>
      <w:bookmarkEnd w:id="1477"/>
      <w:bookmarkEnd w:id="1478"/>
      <w:bookmarkEnd w:id="1479"/>
      <w:bookmarkEnd w:id="1480"/>
      <w:bookmarkEnd w:id="1481"/>
      <w:bookmarkEnd w:id="1482"/>
      <w:bookmarkEnd w:id="1483"/>
      <w:bookmarkEnd w:id="1484"/>
      <w:bookmarkEnd w:id="1485"/>
      <w:bookmarkEnd w:id="1486"/>
      <w:bookmarkEnd w:id="1487"/>
      <w:bookmarkEnd w:id="148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489" w:name="_Toc21093228"/>
      <w:bookmarkStart w:id="1490" w:name="_Toc29762757"/>
      <w:bookmarkStart w:id="1491" w:name="_Toc36025932"/>
      <w:bookmarkStart w:id="1492" w:name="_Toc44584802"/>
      <w:bookmarkStart w:id="1493" w:name="_Toc45869095"/>
      <w:bookmarkStart w:id="1494" w:name="_Toc52553654"/>
      <w:bookmarkStart w:id="1495" w:name="_Toc61111901"/>
      <w:bookmarkStart w:id="1496" w:name="_Toc61125983"/>
      <w:bookmarkStart w:id="1497" w:name="_Toc61126144"/>
      <w:bookmarkStart w:id="1498" w:name="_Toc66804656"/>
      <w:bookmarkStart w:id="1499" w:name="_Toc74821230"/>
      <w:bookmarkStart w:id="1500" w:name="_Toc76503094"/>
      <w:r w:rsidRPr="009C4728">
        <w:t>7.2.6</w:t>
      </w:r>
      <w:r w:rsidRPr="009C4728">
        <w:tab/>
        <w:t>NR minimum requirement</w:t>
      </w:r>
      <w:bookmarkEnd w:id="1489"/>
      <w:bookmarkEnd w:id="1490"/>
      <w:bookmarkEnd w:id="1491"/>
      <w:bookmarkEnd w:id="1492"/>
      <w:bookmarkEnd w:id="1493"/>
      <w:bookmarkEnd w:id="1494"/>
      <w:bookmarkEnd w:id="1495"/>
      <w:bookmarkEnd w:id="1496"/>
      <w:bookmarkEnd w:id="1497"/>
      <w:bookmarkEnd w:id="1498"/>
      <w:bookmarkEnd w:id="1499"/>
      <w:bookmarkEnd w:id="150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501" w:name="_Toc21093229"/>
      <w:bookmarkStart w:id="1502" w:name="_Toc29762758"/>
      <w:bookmarkStart w:id="1503" w:name="_Toc36025933"/>
      <w:bookmarkStart w:id="1504" w:name="_Toc44584803"/>
      <w:bookmarkStart w:id="1505" w:name="_Toc45869096"/>
      <w:bookmarkStart w:id="1506" w:name="_Toc52553655"/>
      <w:bookmarkStart w:id="1507" w:name="_Toc61111902"/>
      <w:bookmarkStart w:id="1508" w:name="_Toc61125984"/>
      <w:bookmarkStart w:id="1509" w:name="_Toc61126145"/>
      <w:bookmarkStart w:id="1510" w:name="_Toc66804657"/>
      <w:bookmarkStart w:id="1511" w:name="_Toc74821231"/>
      <w:bookmarkStart w:id="1512" w:name="_Toc76503095"/>
      <w:r w:rsidRPr="009C4728">
        <w:t>7.2.</w:t>
      </w:r>
      <w:r w:rsidRPr="009C4728">
        <w:rPr>
          <w:lang w:eastAsia="zh-CN"/>
        </w:rPr>
        <w:t>7</w:t>
      </w:r>
      <w:r w:rsidRPr="009C4728">
        <w:tab/>
        <w:t>Void</w:t>
      </w:r>
      <w:bookmarkEnd w:id="1501"/>
      <w:bookmarkEnd w:id="1502"/>
      <w:bookmarkEnd w:id="1503"/>
      <w:bookmarkEnd w:id="1504"/>
      <w:bookmarkEnd w:id="1505"/>
      <w:bookmarkEnd w:id="1506"/>
      <w:bookmarkEnd w:id="1507"/>
      <w:bookmarkEnd w:id="1508"/>
      <w:bookmarkEnd w:id="1509"/>
      <w:bookmarkEnd w:id="1510"/>
      <w:bookmarkEnd w:id="1511"/>
      <w:bookmarkEnd w:id="1512"/>
    </w:p>
    <w:p w14:paraId="07D8F066" w14:textId="77777777" w:rsidR="00C53C29" w:rsidRPr="009C4728" w:rsidRDefault="00C53C29" w:rsidP="00C53C29">
      <w:pPr>
        <w:pStyle w:val="Heading2"/>
      </w:pPr>
      <w:bookmarkStart w:id="1513" w:name="_Toc21093230"/>
      <w:bookmarkStart w:id="1514" w:name="_Toc29762759"/>
      <w:bookmarkStart w:id="1515" w:name="_Toc36025934"/>
      <w:bookmarkStart w:id="1516" w:name="_Toc44584804"/>
      <w:bookmarkStart w:id="1517" w:name="_Toc45869097"/>
      <w:bookmarkStart w:id="1518" w:name="_Toc52553656"/>
      <w:bookmarkStart w:id="1519" w:name="_Toc61111903"/>
      <w:bookmarkStart w:id="1520" w:name="_Toc61125985"/>
      <w:bookmarkStart w:id="1521" w:name="_Toc61126146"/>
      <w:bookmarkStart w:id="1522" w:name="_Toc66804658"/>
      <w:bookmarkStart w:id="1523" w:name="_Toc74821232"/>
      <w:bookmarkStart w:id="1524" w:name="_Toc76503096"/>
      <w:r w:rsidRPr="009C4728">
        <w:t>7.3</w:t>
      </w:r>
      <w:r w:rsidRPr="009C4728">
        <w:tab/>
        <w:t>Dynamic range</w:t>
      </w:r>
      <w:bookmarkEnd w:id="1513"/>
      <w:bookmarkEnd w:id="1514"/>
      <w:bookmarkEnd w:id="1515"/>
      <w:bookmarkEnd w:id="1516"/>
      <w:bookmarkEnd w:id="1517"/>
      <w:bookmarkEnd w:id="1518"/>
      <w:bookmarkEnd w:id="1519"/>
      <w:bookmarkEnd w:id="1520"/>
      <w:bookmarkEnd w:id="1521"/>
      <w:bookmarkEnd w:id="1522"/>
      <w:bookmarkEnd w:id="1523"/>
      <w:bookmarkEnd w:id="152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1525" w:name="_Toc21093231"/>
      <w:bookmarkStart w:id="1526" w:name="_Toc29762760"/>
      <w:bookmarkStart w:id="1527" w:name="_Toc36025935"/>
      <w:bookmarkStart w:id="1528" w:name="_Toc44584805"/>
      <w:bookmarkStart w:id="1529" w:name="_Toc45869098"/>
      <w:bookmarkStart w:id="1530" w:name="_Toc52553657"/>
      <w:bookmarkStart w:id="1531" w:name="_Toc61111904"/>
      <w:bookmarkStart w:id="1532" w:name="_Toc61125986"/>
      <w:bookmarkStart w:id="1533" w:name="_Toc61126147"/>
      <w:bookmarkStart w:id="1534" w:name="_Toc66804659"/>
      <w:bookmarkStart w:id="1535" w:name="_Toc74821233"/>
      <w:bookmarkStart w:id="1536" w:name="_Toc76503097"/>
      <w:r w:rsidRPr="009C4728">
        <w:t>7.3.1</w:t>
      </w:r>
      <w:r w:rsidRPr="009C4728">
        <w:tab/>
        <w:t>E-UTRA minimum requirement</w:t>
      </w:r>
      <w:bookmarkEnd w:id="1525"/>
      <w:bookmarkEnd w:id="1526"/>
      <w:bookmarkEnd w:id="1527"/>
      <w:bookmarkEnd w:id="1528"/>
      <w:bookmarkEnd w:id="1529"/>
      <w:bookmarkEnd w:id="1530"/>
      <w:bookmarkEnd w:id="1531"/>
      <w:bookmarkEnd w:id="1532"/>
      <w:bookmarkEnd w:id="1533"/>
      <w:bookmarkEnd w:id="1534"/>
      <w:bookmarkEnd w:id="1535"/>
      <w:bookmarkEnd w:id="153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1537" w:name="_Toc21093232"/>
      <w:bookmarkStart w:id="1538" w:name="_Toc29762761"/>
      <w:bookmarkStart w:id="1539" w:name="_Toc36025936"/>
      <w:bookmarkStart w:id="1540" w:name="_Toc44584806"/>
      <w:bookmarkStart w:id="1541" w:name="_Toc45869099"/>
      <w:bookmarkStart w:id="1542" w:name="_Toc52553658"/>
      <w:bookmarkStart w:id="1543" w:name="_Toc61111905"/>
      <w:bookmarkStart w:id="1544" w:name="_Toc61125987"/>
      <w:bookmarkStart w:id="1545" w:name="_Toc61126148"/>
      <w:bookmarkStart w:id="1546" w:name="_Toc66804660"/>
      <w:bookmarkStart w:id="1547" w:name="_Toc74821234"/>
      <w:bookmarkStart w:id="1548" w:name="_Toc76503098"/>
      <w:r w:rsidRPr="009C4728">
        <w:t>7.3.2</w:t>
      </w:r>
      <w:r w:rsidRPr="009C4728">
        <w:tab/>
        <w:t>UTRA FDD minimum requirement</w:t>
      </w:r>
      <w:bookmarkEnd w:id="1537"/>
      <w:bookmarkEnd w:id="1538"/>
      <w:bookmarkEnd w:id="1539"/>
      <w:bookmarkEnd w:id="1540"/>
      <w:bookmarkEnd w:id="1541"/>
      <w:bookmarkEnd w:id="1542"/>
      <w:bookmarkEnd w:id="1543"/>
      <w:bookmarkEnd w:id="1544"/>
      <w:bookmarkEnd w:id="1545"/>
      <w:bookmarkEnd w:id="1546"/>
      <w:bookmarkEnd w:id="1547"/>
      <w:bookmarkEnd w:id="15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1549" w:name="_Toc21093233"/>
      <w:bookmarkStart w:id="1550" w:name="_Toc29762762"/>
      <w:bookmarkStart w:id="1551" w:name="_Toc36025937"/>
      <w:bookmarkStart w:id="1552" w:name="_Toc44584807"/>
      <w:bookmarkStart w:id="1553" w:name="_Toc45869100"/>
      <w:bookmarkStart w:id="1554" w:name="_Toc52553659"/>
      <w:bookmarkStart w:id="1555" w:name="_Toc61111906"/>
      <w:bookmarkStart w:id="1556" w:name="_Toc61125988"/>
      <w:bookmarkStart w:id="1557" w:name="_Toc61126149"/>
      <w:bookmarkStart w:id="1558" w:name="_Toc66804661"/>
      <w:bookmarkStart w:id="1559" w:name="_Toc74821235"/>
      <w:bookmarkStart w:id="1560" w:name="_Toc76503099"/>
      <w:r w:rsidRPr="009C4728">
        <w:lastRenderedPageBreak/>
        <w:t>7.3.3</w:t>
      </w:r>
      <w:r w:rsidRPr="009C4728">
        <w:tab/>
        <w:t>UTRA TDD minimum requirement</w:t>
      </w:r>
      <w:bookmarkEnd w:id="1549"/>
      <w:bookmarkEnd w:id="1550"/>
      <w:bookmarkEnd w:id="1551"/>
      <w:bookmarkEnd w:id="1552"/>
      <w:bookmarkEnd w:id="1553"/>
      <w:bookmarkEnd w:id="1554"/>
      <w:bookmarkEnd w:id="1555"/>
      <w:bookmarkEnd w:id="1556"/>
      <w:bookmarkEnd w:id="1557"/>
      <w:bookmarkEnd w:id="1558"/>
      <w:bookmarkEnd w:id="1559"/>
      <w:bookmarkEnd w:id="156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1561" w:name="_Toc21093234"/>
      <w:bookmarkStart w:id="1562" w:name="_Toc29762763"/>
      <w:bookmarkStart w:id="1563" w:name="_Toc36025938"/>
      <w:bookmarkStart w:id="1564" w:name="_Toc44584808"/>
      <w:bookmarkStart w:id="1565" w:name="_Toc45869101"/>
      <w:bookmarkStart w:id="1566" w:name="_Toc52553660"/>
      <w:bookmarkStart w:id="1567" w:name="_Toc61111907"/>
      <w:bookmarkStart w:id="1568" w:name="_Toc61125989"/>
      <w:bookmarkStart w:id="1569" w:name="_Toc61126150"/>
      <w:bookmarkStart w:id="1570" w:name="_Toc66804662"/>
      <w:bookmarkStart w:id="1571" w:name="_Toc74821236"/>
      <w:bookmarkStart w:id="1572" w:name="_Toc76503100"/>
      <w:r w:rsidRPr="009C4728">
        <w:t>7.3.4</w:t>
      </w:r>
      <w:r w:rsidRPr="009C4728">
        <w:tab/>
        <w:t>GSM/EDGE minimum requirement</w:t>
      </w:r>
      <w:bookmarkEnd w:id="1561"/>
      <w:bookmarkEnd w:id="1562"/>
      <w:bookmarkEnd w:id="1563"/>
      <w:bookmarkEnd w:id="1564"/>
      <w:bookmarkEnd w:id="1565"/>
      <w:bookmarkEnd w:id="1566"/>
      <w:bookmarkEnd w:id="1567"/>
      <w:bookmarkEnd w:id="1568"/>
      <w:bookmarkEnd w:id="1569"/>
      <w:bookmarkEnd w:id="1570"/>
      <w:bookmarkEnd w:id="1571"/>
      <w:bookmarkEnd w:id="157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1573" w:name="_Toc21093235"/>
      <w:bookmarkStart w:id="1574" w:name="_Toc29762764"/>
      <w:bookmarkStart w:id="1575" w:name="_Toc36025939"/>
      <w:bookmarkStart w:id="1576" w:name="_Toc44584809"/>
      <w:bookmarkStart w:id="1577" w:name="_Toc45869102"/>
      <w:bookmarkStart w:id="1578" w:name="_Toc52553661"/>
      <w:bookmarkStart w:id="1579" w:name="_Toc61111908"/>
      <w:bookmarkStart w:id="1580" w:name="_Toc61125990"/>
      <w:bookmarkStart w:id="1581" w:name="_Toc61126151"/>
      <w:bookmarkStart w:id="1582" w:name="_Toc66804663"/>
      <w:bookmarkStart w:id="1583" w:name="_Toc74821237"/>
      <w:bookmarkStart w:id="1584" w:name="_Toc76503101"/>
      <w:r w:rsidRPr="009C4728">
        <w:t>7.3.</w:t>
      </w:r>
      <w:r w:rsidRPr="009C4728">
        <w:rPr>
          <w:lang w:eastAsia="zh-CN"/>
        </w:rPr>
        <w:t>5</w:t>
      </w:r>
      <w:r w:rsidRPr="009C4728">
        <w:tab/>
        <w:t>NB-IoT minimum requirement</w:t>
      </w:r>
      <w:bookmarkEnd w:id="1573"/>
      <w:bookmarkEnd w:id="1574"/>
      <w:bookmarkEnd w:id="1575"/>
      <w:bookmarkEnd w:id="1576"/>
      <w:bookmarkEnd w:id="1577"/>
      <w:bookmarkEnd w:id="1578"/>
      <w:bookmarkEnd w:id="1579"/>
      <w:bookmarkEnd w:id="1580"/>
      <w:bookmarkEnd w:id="1581"/>
      <w:bookmarkEnd w:id="1582"/>
      <w:bookmarkEnd w:id="1583"/>
      <w:bookmarkEnd w:id="158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1585" w:name="_Toc21093236"/>
      <w:bookmarkStart w:id="1586" w:name="_Toc29762765"/>
      <w:bookmarkStart w:id="1587" w:name="_Toc36025940"/>
      <w:bookmarkStart w:id="1588" w:name="_Toc44584810"/>
      <w:bookmarkStart w:id="1589" w:name="_Toc45869103"/>
      <w:bookmarkStart w:id="1590" w:name="_Toc52553662"/>
      <w:bookmarkStart w:id="1591" w:name="_Toc61111909"/>
      <w:bookmarkStart w:id="1592" w:name="_Toc61125991"/>
      <w:bookmarkStart w:id="1593" w:name="_Toc61126152"/>
      <w:bookmarkStart w:id="1594" w:name="_Toc66804664"/>
      <w:bookmarkStart w:id="1595" w:name="_Toc74821238"/>
      <w:bookmarkStart w:id="1596" w:name="_Toc76503102"/>
      <w:r w:rsidRPr="009C4728">
        <w:t>7.3.6</w:t>
      </w:r>
      <w:r w:rsidRPr="009C4728">
        <w:tab/>
        <w:t>NR minimum requirement</w:t>
      </w:r>
      <w:bookmarkEnd w:id="1585"/>
      <w:bookmarkEnd w:id="1586"/>
      <w:bookmarkEnd w:id="1587"/>
      <w:bookmarkEnd w:id="1588"/>
      <w:bookmarkEnd w:id="1589"/>
      <w:bookmarkEnd w:id="1590"/>
      <w:bookmarkEnd w:id="1591"/>
      <w:bookmarkEnd w:id="1592"/>
      <w:bookmarkEnd w:id="1593"/>
      <w:bookmarkEnd w:id="1594"/>
      <w:bookmarkEnd w:id="1595"/>
      <w:bookmarkEnd w:id="1596"/>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1597" w:name="_Toc21093237"/>
      <w:bookmarkStart w:id="1598" w:name="_Toc29762766"/>
      <w:bookmarkStart w:id="1599" w:name="_Toc36025941"/>
      <w:bookmarkStart w:id="1600" w:name="_Toc44584811"/>
      <w:bookmarkStart w:id="1601" w:name="_Toc45869104"/>
      <w:bookmarkStart w:id="1602" w:name="_Toc52553663"/>
      <w:bookmarkStart w:id="1603" w:name="_Toc61111910"/>
      <w:bookmarkStart w:id="1604" w:name="_Toc61125992"/>
      <w:bookmarkStart w:id="1605" w:name="_Toc61126153"/>
      <w:bookmarkStart w:id="1606" w:name="_Toc66804665"/>
      <w:bookmarkStart w:id="1607" w:name="_Toc74821239"/>
      <w:bookmarkStart w:id="1608" w:name="_Toc76503103"/>
      <w:r w:rsidRPr="009C4728">
        <w:t>7.4</w:t>
      </w:r>
      <w:r w:rsidRPr="009C4728">
        <w:tab/>
        <w:t>In-band selectivity and blocking</w:t>
      </w:r>
      <w:bookmarkEnd w:id="1597"/>
      <w:bookmarkEnd w:id="1598"/>
      <w:bookmarkEnd w:id="1599"/>
      <w:bookmarkEnd w:id="1600"/>
      <w:bookmarkEnd w:id="1601"/>
      <w:bookmarkEnd w:id="1602"/>
      <w:bookmarkEnd w:id="1603"/>
      <w:bookmarkEnd w:id="1604"/>
      <w:bookmarkEnd w:id="1605"/>
      <w:bookmarkEnd w:id="1606"/>
      <w:bookmarkEnd w:id="1607"/>
      <w:bookmarkEnd w:id="160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1609" w:name="_Toc21093238"/>
      <w:bookmarkStart w:id="1610" w:name="_Toc29762767"/>
      <w:bookmarkStart w:id="1611" w:name="_Toc36025942"/>
      <w:bookmarkStart w:id="1612" w:name="_Toc44584812"/>
      <w:bookmarkStart w:id="1613" w:name="_Toc45869105"/>
      <w:bookmarkStart w:id="1614" w:name="_Toc52553664"/>
      <w:bookmarkStart w:id="1615" w:name="_Toc61111911"/>
      <w:bookmarkStart w:id="1616" w:name="_Toc61125993"/>
      <w:bookmarkStart w:id="1617" w:name="_Toc61126154"/>
      <w:bookmarkStart w:id="1618" w:name="_Toc66804666"/>
      <w:bookmarkStart w:id="1619" w:name="_Toc74821240"/>
      <w:bookmarkStart w:id="1620" w:name="_Toc76503104"/>
      <w:r w:rsidRPr="009C4728">
        <w:t>7.4.1</w:t>
      </w:r>
      <w:r w:rsidRPr="009C4728">
        <w:tab/>
        <w:t>General blocking minimum requirement</w:t>
      </w:r>
      <w:bookmarkEnd w:id="1609"/>
      <w:bookmarkEnd w:id="1610"/>
      <w:bookmarkEnd w:id="1611"/>
      <w:bookmarkEnd w:id="1612"/>
      <w:bookmarkEnd w:id="1613"/>
      <w:bookmarkEnd w:id="1614"/>
      <w:bookmarkEnd w:id="1615"/>
      <w:bookmarkEnd w:id="1616"/>
      <w:bookmarkEnd w:id="1617"/>
      <w:bookmarkEnd w:id="1618"/>
      <w:bookmarkEnd w:id="1619"/>
      <w:bookmarkEnd w:id="162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162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62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1622" w:name="_Toc21093239"/>
      <w:bookmarkStart w:id="1623" w:name="_Toc29762768"/>
      <w:bookmarkStart w:id="1624" w:name="_Toc36025943"/>
      <w:bookmarkStart w:id="1625" w:name="_Toc44584813"/>
      <w:bookmarkStart w:id="1626" w:name="_Toc45869106"/>
      <w:bookmarkStart w:id="1627" w:name="_Toc52553665"/>
      <w:bookmarkStart w:id="1628" w:name="_Toc61111912"/>
      <w:bookmarkStart w:id="1629" w:name="_Toc61125994"/>
      <w:bookmarkStart w:id="1630" w:name="_Toc61126155"/>
      <w:bookmarkStart w:id="1631" w:name="_Toc66804667"/>
      <w:bookmarkStart w:id="1632" w:name="_Toc74821241"/>
      <w:bookmarkStart w:id="1633" w:name="_Toc76503105"/>
      <w:r w:rsidRPr="009C4728">
        <w:lastRenderedPageBreak/>
        <w:t>7.4.2</w:t>
      </w:r>
      <w:r w:rsidRPr="009C4728">
        <w:tab/>
        <w:t>General narrowband blocking minimum requirement</w:t>
      </w:r>
      <w:bookmarkEnd w:id="1622"/>
      <w:bookmarkEnd w:id="1623"/>
      <w:bookmarkEnd w:id="1624"/>
      <w:bookmarkEnd w:id="1625"/>
      <w:bookmarkEnd w:id="1626"/>
      <w:bookmarkEnd w:id="1627"/>
      <w:bookmarkEnd w:id="1628"/>
      <w:bookmarkEnd w:id="1629"/>
      <w:bookmarkEnd w:id="1630"/>
      <w:bookmarkEnd w:id="1631"/>
      <w:bookmarkEnd w:id="1632"/>
      <w:bookmarkEnd w:id="1633"/>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1634" w:name="_Toc21093240"/>
      <w:bookmarkStart w:id="1635" w:name="_Toc29762769"/>
      <w:bookmarkStart w:id="1636" w:name="_Toc36025944"/>
      <w:bookmarkStart w:id="1637" w:name="_Toc44584814"/>
      <w:bookmarkStart w:id="1638" w:name="_Toc45869107"/>
      <w:bookmarkStart w:id="1639" w:name="_Toc52553666"/>
      <w:bookmarkStart w:id="1640" w:name="_Toc61111913"/>
      <w:bookmarkStart w:id="1641" w:name="_Toc61125995"/>
      <w:bookmarkStart w:id="1642" w:name="_Toc61126156"/>
      <w:bookmarkStart w:id="1643" w:name="_Toc66804668"/>
      <w:bookmarkStart w:id="1644" w:name="_Toc74821242"/>
      <w:bookmarkStart w:id="1645" w:name="_Toc76503106"/>
      <w:r w:rsidRPr="009C4728">
        <w:t>7.4.3</w:t>
      </w:r>
      <w:r w:rsidRPr="009C4728">
        <w:tab/>
        <w:t>Additional Narrowband blocking minimum requirement for GSM/EDGE</w:t>
      </w:r>
      <w:bookmarkEnd w:id="1634"/>
      <w:bookmarkEnd w:id="1635"/>
      <w:bookmarkEnd w:id="1636"/>
      <w:bookmarkEnd w:id="1637"/>
      <w:bookmarkEnd w:id="1638"/>
      <w:bookmarkEnd w:id="1639"/>
      <w:bookmarkEnd w:id="1640"/>
      <w:bookmarkEnd w:id="1641"/>
      <w:bookmarkEnd w:id="1642"/>
      <w:bookmarkEnd w:id="1643"/>
      <w:bookmarkEnd w:id="1644"/>
      <w:bookmarkEnd w:id="164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1646" w:name="OLE_LINK2"/>
      <w:bookmarkStart w:id="164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1648" w:name="_Toc21093241"/>
      <w:bookmarkStart w:id="1649" w:name="_Toc29762770"/>
      <w:bookmarkStart w:id="1650" w:name="_Toc36025945"/>
      <w:bookmarkStart w:id="1651" w:name="_Toc44584815"/>
      <w:bookmarkStart w:id="1652" w:name="_Toc45869108"/>
      <w:bookmarkStart w:id="1653" w:name="_Toc52553667"/>
      <w:bookmarkStart w:id="1654" w:name="_Toc61111914"/>
      <w:bookmarkStart w:id="1655" w:name="_Toc61125996"/>
      <w:bookmarkStart w:id="1656" w:name="_Toc61126157"/>
      <w:bookmarkStart w:id="1657" w:name="_Toc66804669"/>
      <w:bookmarkStart w:id="1658" w:name="_Toc74821243"/>
      <w:bookmarkStart w:id="1659" w:name="_Toc76503107"/>
      <w:bookmarkEnd w:id="1646"/>
      <w:bookmarkEnd w:id="1647"/>
      <w:r w:rsidRPr="009C4728">
        <w:t>7.4.4</w:t>
      </w:r>
      <w:r w:rsidRPr="009C4728">
        <w:tab/>
        <w:t>GSM/EDGE requirements for AM suppression</w:t>
      </w:r>
      <w:bookmarkEnd w:id="1648"/>
      <w:bookmarkEnd w:id="1649"/>
      <w:bookmarkEnd w:id="1650"/>
      <w:bookmarkEnd w:id="1651"/>
      <w:bookmarkEnd w:id="1652"/>
      <w:bookmarkEnd w:id="1653"/>
      <w:bookmarkEnd w:id="1654"/>
      <w:bookmarkEnd w:id="1655"/>
      <w:bookmarkEnd w:id="1656"/>
      <w:bookmarkEnd w:id="1657"/>
      <w:bookmarkEnd w:id="1658"/>
      <w:bookmarkEnd w:id="165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1660" w:name="_Toc21093242"/>
      <w:bookmarkStart w:id="1661" w:name="_Toc29762771"/>
      <w:bookmarkStart w:id="1662" w:name="_Toc36025946"/>
      <w:bookmarkStart w:id="1663" w:name="_Toc44584816"/>
      <w:bookmarkStart w:id="1664" w:name="_Toc45869109"/>
      <w:bookmarkStart w:id="1665" w:name="_Toc52553668"/>
      <w:bookmarkStart w:id="1666" w:name="_Toc61111915"/>
      <w:bookmarkStart w:id="1667" w:name="_Toc61125997"/>
      <w:bookmarkStart w:id="1668" w:name="_Toc61126158"/>
      <w:bookmarkStart w:id="1669" w:name="_Toc66804670"/>
      <w:bookmarkStart w:id="1670" w:name="_Toc74821244"/>
      <w:bookmarkStart w:id="1671" w:name="_Toc76503108"/>
      <w:r w:rsidRPr="009C4728">
        <w:t>7.4.</w:t>
      </w:r>
      <w:r w:rsidRPr="009C4728">
        <w:rPr>
          <w:lang w:eastAsia="zh-CN"/>
        </w:rPr>
        <w:t>5</w:t>
      </w:r>
      <w:r w:rsidRPr="009C4728">
        <w:tab/>
        <w:t>Additional BC3 blocking minimum requirement</w:t>
      </w:r>
      <w:bookmarkEnd w:id="1660"/>
      <w:bookmarkEnd w:id="1661"/>
      <w:bookmarkEnd w:id="1662"/>
      <w:bookmarkEnd w:id="1663"/>
      <w:bookmarkEnd w:id="1664"/>
      <w:bookmarkEnd w:id="1665"/>
      <w:bookmarkEnd w:id="1666"/>
      <w:bookmarkEnd w:id="1667"/>
      <w:bookmarkEnd w:id="1668"/>
      <w:bookmarkEnd w:id="1669"/>
      <w:bookmarkEnd w:id="1670"/>
      <w:bookmarkEnd w:id="1671"/>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1672" w:name="_Toc21093243"/>
      <w:bookmarkStart w:id="1673" w:name="_Toc29762772"/>
      <w:bookmarkStart w:id="1674" w:name="_Toc36025947"/>
      <w:bookmarkStart w:id="1675" w:name="_Toc44584817"/>
      <w:bookmarkStart w:id="1676" w:name="_Toc45869110"/>
      <w:bookmarkStart w:id="1677" w:name="_Toc52553669"/>
      <w:bookmarkStart w:id="1678" w:name="_Toc61111916"/>
      <w:bookmarkStart w:id="1679" w:name="_Toc61125998"/>
      <w:bookmarkStart w:id="1680" w:name="_Toc61126159"/>
      <w:bookmarkStart w:id="1681" w:name="_Toc66804671"/>
      <w:bookmarkStart w:id="1682" w:name="_Toc74821245"/>
      <w:bookmarkStart w:id="1683" w:name="_Toc76503109"/>
      <w:r w:rsidRPr="009C4728">
        <w:t>7.5</w:t>
      </w:r>
      <w:r w:rsidRPr="009C4728">
        <w:tab/>
        <w:t>Out-of-band blocking</w:t>
      </w:r>
      <w:bookmarkEnd w:id="1672"/>
      <w:bookmarkEnd w:id="1673"/>
      <w:bookmarkEnd w:id="1674"/>
      <w:bookmarkEnd w:id="1675"/>
      <w:bookmarkEnd w:id="1676"/>
      <w:bookmarkEnd w:id="1677"/>
      <w:bookmarkEnd w:id="1678"/>
      <w:bookmarkEnd w:id="1679"/>
      <w:bookmarkEnd w:id="1680"/>
      <w:bookmarkEnd w:id="1681"/>
      <w:bookmarkEnd w:id="1682"/>
      <w:bookmarkEnd w:id="168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1684" w:name="_Toc21093244"/>
      <w:bookmarkStart w:id="1685" w:name="_Toc29762773"/>
      <w:bookmarkStart w:id="1686" w:name="_Toc36025948"/>
      <w:bookmarkStart w:id="1687" w:name="_Toc44584818"/>
      <w:bookmarkStart w:id="1688" w:name="_Toc45869111"/>
      <w:bookmarkStart w:id="1689" w:name="_Toc52553670"/>
      <w:bookmarkStart w:id="1690" w:name="_Toc61111917"/>
      <w:bookmarkStart w:id="1691" w:name="_Toc61125999"/>
      <w:bookmarkStart w:id="1692" w:name="_Toc61126160"/>
      <w:bookmarkStart w:id="1693" w:name="_Toc66804672"/>
      <w:bookmarkStart w:id="1694" w:name="_Toc74821246"/>
      <w:bookmarkStart w:id="1695" w:name="_Toc76503110"/>
      <w:r w:rsidRPr="009C4728">
        <w:t>7.5.1</w:t>
      </w:r>
      <w:r w:rsidRPr="009C4728">
        <w:tab/>
        <w:t>General minimum requirement</w:t>
      </w:r>
      <w:bookmarkEnd w:id="1684"/>
      <w:bookmarkEnd w:id="1685"/>
      <w:bookmarkEnd w:id="1686"/>
      <w:bookmarkEnd w:id="1687"/>
      <w:bookmarkEnd w:id="1688"/>
      <w:bookmarkEnd w:id="1689"/>
      <w:bookmarkEnd w:id="1690"/>
      <w:bookmarkEnd w:id="1691"/>
      <w:bookmarkEnd w:id="1692"/>
      <w:bookmarkEnd w:id="1693"/>
      <w:bookmarkEnd w:id="1694"/>
      <w:bookmarkEnd w:id="1695"/>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169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696"/>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1697"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697"/>
    </w:tbl>
    <w:p w14:paraId="07D8F16B" w14:textId="77777777" w:rsidR="00C53C29" w:rsidRPr="009C4728" w:rsidRDefault="00C53C29" w:rsidP="00C53C29"/>
    <w:p w14:paraId="07D8F16C" w14:textId="77777777" w:rsidR="00C53C29" w:rsidRPr="009C4728" w:rsidRDefault="00C53C29" w:rsidP="00C53C29">
      <w:pPr>
        <w:pStyle w:val="Heading3"/>
      </w:pPr>
      <w:bookmarkStart w:id="1698" w:name="_Toc21093245"/>
      <w:bookmarkStart w:id="1699" w:name="_Toc29762774"/>
      <w:bookmarkStart w:id="1700" w:name="_Toc36025949"/>
      <w:bookmarkStart w:id="1701" w:name="_Toc44584819"/>
      <w:bookmarkStart w:id="1702" w:name="_Toc45869112"/>
      <w:bookmarkStart w:id="1703" w:name="_Toc52553671"/>
      <w:bookmarkStart w:id="1704" w:name="_Toc61111918"/>
      <w:bookmarkStart w:id="1705" w:name="_Toc61126000"/>
      <w:bookmarkStart w:id="1706" w:name="_Toc61126161"/>
      <w:bookmarkStart w:id="1707" w:name="_Toc66804673"/>
      <w:bookmarkStart w:id="1708" w:name="_Toc74821247"/>
      <w:bookmarkStart w:id="1709" w:name="_Toc76503111"/>
      <w:r w:rsidRPr="009C4728">
        <w:t>7.5.2</w:t>
      </w:r>
      <w:r w:rsidRPr="009C4728">
        <w:tab/>
        <w:t>Co-location minimum requirement</w:t>
      </w:r>
      <w:bookmarkEnd w:id="1698"/>
      <w:bookmarkEnd w:id="1699"/>
      <w:bookmarkEnd w:id="1700"/>
      <w:bookmarkEnd w:id="1701"/>
      <w:bookmarkEnd w:id="1702"/>
      <w:bookmarkEnd w:id="1703"/>
      <w:bookmarkEnd w:id="1704"/>
      <w:bookmarkEnd w:id="1705"/>
      <w:bookmarkEnd w:id="1706"/>
      <w:bookmarkEnd w:id="1707"/>
      <w:bookmarkEnd w:id="1708"/>
      <w:bookmarkEnd w:id="170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lastRenderedPageBreak/>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1710" w:name="_Toc21093246"/>
      <w:bookmarkStart w:id="1711" w:name="_Toc29762775"/>
      <w:bookmarkStart w:id="1712" w:name="_Toc36025950"/>
      <w:bookmarkStart w:id="1713" w:name="_Toc44584820"/>
      <w:bookmarkStart w:id="1714" w:name="_Toc45869113"/>
      <w:bookmarkStart w:id="1715" w:name="_Toc52553672"/>
      <w:bookmarkStart w:id="1716" w:name="_Toc61111919"/>
      <w:bookmarkStart w:id="1717" w:name="_Toc61126001"/>
      <w:bookmarkStart w:id="1718" w:name="_Toc61126162"/>
      <w:bookmarkStart w:id="1719" w:name="_Toc66804674"/>
      <w:bookmarkStart w:id="1720" w:name="_Toc74821248"/>
      <w:bookmarkStart w:id="1721" w:name="_Toc76503112"/>
      <w:r w:rsidRPr="009C4728">
        <w:t>7.6</w:t>
      </w:r>
      <w:r w:rsidRPr="009C4728">
        <w:tab/>
        <w:t>Receiver spurious emissions</w:t>
      </w:r>
      <w:bookmarkEnd w:id="1710"/>
      <w:bookmarkEnd w:id="1711"/>
      <w:bookmarkEnd w:id="1712"/>
      <w:bookmarkEnd w:id="1713"/>
      <w:bookmarkEnd w:id="1714"/>
      <w:bookmarkEnd w:id="1715"/>
      <w:bookmarkEnd w:id="1716"/>
      <w:bookmarkEnd w:id="1717"/>
      <w:bookmarkEnd w:id="1718"/>
      <w:bookmarkEnd w:id="1719"/>
      <w:bookmarkEnd w:id="1720"/>
      <w:bookmarkEnd w:id="1721"/>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lastRenderedPageBreak/>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1722" w:name="_Toc21093247"/>
      <w:bookmarkStart w:id="1723" w:name="_Toc29762776"/>
      <w:bookmarkStart w:id="1724" w:name="_Toc36025951"/>
      <w:bookmarkStart w:id="1725" w:name="_Toc44584821"/>
      <w:bookmarkStart w:id="1726" w:name="_Toc45869114"/>
      <w:bookmarkStart w:id="1727" w:name="_Toc52553673"/>
      <w:bookmarkStart w:id="1728" w:name="_Toc61111920"/>
      <w:bookmarkStart w:id="1729" w:name="_Toc61126002"/>
      <w:bookmarkStart w:id="1730" w:name="_Toc61126163"/>
      <w:bookmarkStart w:id="1731" w:name="_Toc66804675"/>
      <w:bookmarkStart w:id="1732" w:name="_Toc74821249"/>
      <w:bookmarkStart w:id="1733" w:name="_Toc76503113"/>
      <w:r w:rsidRPr="009C4728">
        <w:t>7.6.1</w:t>
      </w:r>
      <w:r w:rsidRPr="009C4728">
        <w:tab/>
        <w:t>General minimum requirement</w:t>
      </w:r>
      <w:bookmarkEnd w:id="1722"/>
      <w:bookmarkEnd w:id="1723"/>
      <w:bookmarkEnd w:id="1724"/>
      <w:bookmarkEnd w:id="1725"/>
      <w:bookmarkEnd w:id="1726"/>
      <w:bookmarkEnd w:id="1727"/>
      <w:bookmarkEnd w:id="1728"/>
      <w:bookmarkEnd w:id="1729"/>
      <w:bookmarkEnd w:id="1730"/>
      <w:bookmarkEnd w:id="1731"/>
      <w:bookmarkEnd w:id="1732"/>
      <w:bookmarkEnd w:id="173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1734" w:name="_Toc21093248"/>
      <w:bookmarkStart w:id="1735" w:name="_Toc29762777"/>
      <w:bookmarkStart w:id="1736" w:name="_Toc36025952"/>
      <w:bookmarkStart w:id="1737" w:name="_Toc44584822"/>
      <w:bookmarkStart w:id="1738" w:name="_Toc45869115"/>
      <w:bookmarkStart w:id="1739" w:name="_Toc52553674"/>
      <w:bookmarkStart w:id="1740" w:name="_Toc61111921"/>
      <w:bookmarkStart w:id="1741" w:name="_Toc61126003"/>
      <w:bookmarkStart w:id="1742" w:name="_Toc61126164"/>
      <w:bookmarkStart w:id="1743" w:name="_Toc66804676"/>
      <w:bookmarkStart w:id="1744" w:name="_Toc74821250"/>
      <w:bookmarkStart w:id="1745" w:name="_Toc76503114"/>
      <w:r w:rsidRPr="009C4728">
        <w:t>7.6.2</w:t>
      </w:r>
      <w:r w:rsidRPr="009C4728">
        <w:tab/>
        <w:t>Additional minimum requirement for BC2 (Category B)</w:t>
      </w:r>
      <w:bookmarkEnd w:id="1734"/>
      <w:bookmarkEnd w:id="1735"/>
      <w:bookmarkEnd w:id="1736"/>
      <w:bookmarkEnd w:id="1737"/>
      <w:bookmarkEnd w:id="1738"/>
      <w:bookmarkEnd w:id="1739"/>
      <w:bookmarkEnd w:id="1740"/>
      <w:bookmarkEnd w:id="1741"/>
      <w:bookmarkEnd w:id="1742"/>
      <w:bookmarkEnd w:id="1743"/>
      <w:bookmarkEnd w:id="1744"/>
      <w:bookmarkEnd w:id="1745"/>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1746" w:name="_Toc21093249"/>
      <w:bookmarkStart w:id="1747" w:name="_Toc29762778"/>
      <w:bookmarkStart w:id="1748" w:name="_Toc36025953"/>
      <w:bookmarkStart w:id="1749" w:name="_Toc44584823"/>
      <w:bookmarkStart w:id="1750" w:name="_Toc45869116"/>
      <w:bookmarkStart w:id="1751" w:name="_Toc52553675"/>
      <w:bookmarkStart w:id="1752" w:name="_Toc61111922"/>
      <w:bookmarkStart w:id="1753" w:name="_Toc61126004"/>
      <w:bookmarkStart w:id="1754" w:name="_Toc61126165"/>
      <w:bookmarkStart w:id="1755" w:name="_Toc66804677"/>
      <w:bookmarkStart w:id="1756" w:name="_Toc74821251"/>
      <w:bookmarkStart w:id="1757" w:name="_Toc76503115"/>
      <w:r w:rsidRPr="009C4728">
        <w:t>7.7</w:t>
      </w:r>
      <w:r w:rsidRPr="009C4728">
        <w:tab/>
        <w:t>Receiver intermodulation</w:t>
      </w:r>
      <w:bookmarkEnd w:id="1746"/>
      <w:bookmarkEnd w:id="1747"/>
      <w:bookmarkEnd w:id="1748"/>
      <w:bookmarkEnd w:id="1749"/>
      <w:bookmarkEnd w:id="1750"/>
      <w:bookmarkEnd w:id="1751"/>
      <w:bookmarkEnd w:id="1752"/>
      <w:bookmarkEnd w:id="1753"/>
      <w:bookmarkEnd w:id="1754"/>
      <w:bookmarkEnd w:id="1755"/>
      <w:bookmarkEnd w:id="1756"/>
      <w:bookmarkEnd w:id="175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1758" w:name="_Toc21093250"/>
      <w:bookmarkStart w:id="1759" w:name="_Toc29762779"/>
      <w:bookmarkStart w:id="1760" w:name="_Toc36025954"/>
      <w:bookmarkStart w:id="1761" w:name="_Toc44584824"/>
      <w:bookmarkStart w:id="1762" w:name="_Toc45869117"/>
      <w:bookmarkStart w:id="1763" w:name="_Toc52553676"/>
      <w:bookmarkStart w:id="1764" w:name="_Toc61111923"/>
      <w:bookmarkStart w:id="1765" w:name="_Toc61126005"/>
      <w:bookmarkStart w:id="1766" w:name="_Toc61126166"/>
      <w:bookmarkStart w:id="1767" w:name="_Toc66804678"/>
      <w:bookmarkStart w:id="1768" w:name="_Toc74821252"/>
      <w:bookmarkStart w:id="1769" w:name="_Toc76503116"/>
      <w:r w:rsidRPr="009C4728">
        <w:lastRenderedPageBreak/>
        <w:t>7.7.1</w:t>
      </w:r>
      <w:r w:rsidRPr="009C4728">
        <w:tab/>
        <w:t>General intermodulation minimum requirement</w:t>
      </w:r>
      <w:bookmarkEnd w:id="1758"/>
      <w:bookmarkEnd w:id="1759"/>
      <w:bookmarkEnd w:id="1760"/>
      <w:bookmarkEnd w:id="1761"/>
      <w:bookmarkEnd w:id="1762"/>
      <w:bookmarkEnd w:id="1763"/>
      <w:bookmarkEnd w:id="1764"/>
      <w:bookmarkEnd w:id="1765"/>
      <w:bookmarkEnd w:id="1766"/>
      <w:bookmarkEnd w:id="1767"/>
      <w:bookmarkEnd w:id="1768"/>
      <w:bookmarkEnd w:id="176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770" w:name="OLE_LINK5"/>
            <w:r w:rsidRPr="009C4728">
              <w:rPr>
                <w:rFonts w:cs="Arial"/>
              </w:rPr>
              <w:t>±</w:t>
            </w:r>
            <w:bookmarkEnd w:id="177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1771" w:name="_Toc21093251"/>
      <w:bookmarkStart w:id="1772" w:name="_Toc29762780"/>
      <w:bookmarkStart w:id="1773" w:name="_Toc36025955"/>
      <w:bookmarkStart w:id="1774" w:name="_Toc44584825"/>
      <w:bookmarkStart w:id="1775" w:name="_Toc45869118"/>
      <w:bookmarkStart w:id="1776" w:name="_Toc52553677"/>
      <w:bookmarkStart w:id="1777" w:name="_Toc61111924"/>
      <w:bookmarkStart w:id="1778" w:name="_Toc61126006"/>
      <w:bookmarkStart w:id="1779" w:name="_Toc61126167"/>
      <w:bookmarkStart w:id="1780" w:name="_Toc66804679"/>
      <w:bookmarkStart w:id="1781" w:name="_Toc74821253"/>
      <w:bookmarkStart w:id="1782" w:name="_Toc76503117"/>
      <w:r w:rsidRPr="009C4728">
        <w:t>7.7.2</w:t>
      </w:r>
      <w:r w:rsidRPr="009C4728">
        <w:tab/>
        <w:t>General narrowband intermodulation minimum requirement</w:t>
      </w:r>
      <w:bookmarkEnd w:id="1771"/>
      <w:bookmarkEnd w:id="1772"/>
      <w:bookmarkEnd w:id="1773"/>
      <w:bookmarkEnd w:id="1774"/>
      <w:bookmarkEnd w:id="1775"/>
      <w:bookmarkEnd w:id="1776"/>
      <w:bookmarkEnd w:id="1777"/>
      <w:bookmarkEnd w:id="1778"/>
      <w:bookmarkEnd w:id="1779"/>
      <w:bookmarkEnd w:id="1780"/>
      <w:bookmarkEnd w:id="1781"/>
      <w:bookmarkEnd w:id="1782"/>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1783" w:name="_Toc21093252"/>
      <w:bookmarkStart w:id="1784" w:name="_Toc29762781"/>
      <w:bookmarkStart w:id="1785" w:name="_Toc36025956"/>
      <w:bookmarkStart w:id="1786" w:name="_Toc44584826"/>
      <w:bookmarkStart w:id="1787" w:name="_Toc45869119"/>
      <w:bookmarkStart w:id="1788" w:name="_Toc52553678"/>
      <w:bookmarkStart w:id="1789" w:name="_Toc61111925"/>
      <w:bookmarkStart w:id="1790" w:name="_Toc61126007"/>
      <w:bookmarkStart w:id="1791" w:name="_Toc61126168"/>
      <w:bookmarkStart w:id="1792" w:name="_Toc66804680"/>
      <w:bookmarkStart w:id="1793" w:name="_Toc74821254"/>
      <w:bookmarkStart w:id="1794" w:name="_Toc76503118"/>
      <w:r w:rsidRPr="009C4728">
        <w:t>7.7.3</w:t>
      </w:r>
      <w:r w:rsidRPr="009C4728">
        <w:tab/>
        <w:t>Additional narrowband intermodulation minimum requirement for GSM/EDGE</w:t>
      </w:r>
      <w:bookmarkEnd w:id="1783"/>
      <w:bookmarkEnd w:id="1784"/>
      <w:bookmarkEnd w:id="1785"/>
      <w:bookmarkEnd w:id="1786"/>
      <w:bookmarkEnd w:id="1787"/>
      <w:bookmarkEnd w:id="1788"/>
      <w:bookmarkEnd w:id="1789"/>
      <w:bookmarkEnd w:id="1790"/>
      <w:bookmarkEnd w:id="1791"/>
      <w:bookmarkEnd w:id="1792"/>
      <w:bookmarkEnd w:id="1793"/>
      <w:bookmarkEnd w:id="179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1795" w:name="_Toc21093253"/>
      <w:bookmarkStart w:id="1796" w:name="_Toc29762782"/>
      <w:bookmarkStart w:id="1797" w:name="_Toc36025957"/>
      <w:bookmarkStart w:id="1798" w:name="_Toc44584827"/>
      <w:bookmarkStart w:id="1799" w:name="_Toc45869120"/>
      <w:bookmarkStart w:id="1800" w:name="_Toc52553679"/>
      <w:bookmarkStart w:id="1801" w:name="_Toc61111926"/>
      <w:bookmarkStart w:id="1802" w:name="_Toc61126008"/>
      <w:bookmarkStart w:id="1803" w:name="_Toc61126169"/>
      <w:bookmarkStart w:id="1804" w:name="_Toc66804681"/>
      <w:bookmarkStart w:id="1805" w:name="_Toc74821255"/>
      <w:bookmarkStart w:id="1806" w:name="_Toc76503119"/>
      <w:r w:rsidRPr="009C4728">
        <w:t>7.8</w:t>
      </w:r>
      <w:r w:rsidRPr="009C4728">
        <w:tab/>
        <w:t>In-channel selectivity</w:t>
      </w:r>
      <w:bookmarkEnd w:id="1795"/>
      <w:bookmarkEnd w:id="1796"/>
      <w:bookmarkEnd w:id="1797"/>
      <w:bookmarkEnd w:id="1798"/>
      <w:bookmarkEnd w:id="1799"/>
      <w:bookmarkEnd w:id="1800"/>
      <w:bookmarkEnd w:id="1801"/>
      <w:bookmarkEnd w:id="1802"/>
      <w:bookmarkEnd w:id="1803"/>
      <w:bookmarkEnd w:id="1804"/>
      <w:bookmarkEnd w:id="1805"/>
      <w:bookmarkEnd w:id="1806"/>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1807" w:name="_Toc21093254"/>
      <w:bookmarkStart w:id="1808" w:name="_Toc29762783"/>
      <w:bookmarkStart w:id="1809" w:name="_Toc36025958"/>
      <w:bookmarkStart w:id="1810" w:name="_Toc44584828"/>
      <w:bookmarkStart w:id="1811" w:name="_Toc45869121"/>
      <w:bookmarkStart w:id="1812" w:name="_Toc52553680"/>
      <w:bookmarkStart w:id="1813" w:name="_Toc61111927"/>
      <w:bookmarkStart w:id="1814" w:name="_Toc61126009"/>
      <w:bookmarkStart w:id="1815" w:name="_Toc61126170"/>
      <w:bookmarkStart w:id="1816" w:name="_Toc66804682"/>
      <w:bookmarkStart w:id="1817" w:name="_Toc74821256"/>
      <w:bookmarkStart w:id="1818" w:name="_Toc76503120"/>
      <w:r w:rsidRPr="009C4728">
        <w:t>7.8.1</w:t>
      </w:r>
      <w:r w:rsidRPr="009C4728">
        <w:tab/>
        <w:t>E-UTRA minimum requirement</w:t>
      </w:r>
      <w:bookmarkEnd w:id="1807"/>
      <w:bookmarkEnd w:id="1808"/>
      <w:bookmarkEnd w:id="1809"/>
      <w:bookmarkEnd w:id="1810"/>
      <w:bookmarkEnd w:id="1811"/>
      <w:bookmarkEnd w:id="1812"/>
      <w:bookmarkEnd w:id="1813"/>
      <w:bookmarkEnd w:id="1814"/>
      <w:bookmarkEnd w:id="1815"/>
      <w:bookmarkEnd w:id="1816"/>
      <w:bookmarkEnd w:id="1817"/>
      <w:bookmarkEnd w:id="181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1819" w:name="_Toc21093255"/>
      <w:bookmarkStart w:id="1820" w:name="_Toc29762784"/>
      <w:bookmarkStart w:id="1821" w:name="_Toc36025959"/>
      <w:bookmarkStart w:id="1822" w:name="_Toc44584829"/>
      <w:bookmarkStart w:id="1823" w:name="_Toc45869122"/>
      <w:bookmarkStart w:id="1824" w:name="_Toc52553681"/>
      <w:bookmarkStart w:id="1825" w:name="_Toc61111928"/>
      <w:bookmarkStart w:id="1826" w:name="_Toc61126010"/>
      <w:bookmarkStart w:id="1827" w:name="_Toc61126171"/>
      <w:bookmarkStart w:id="1828" w:name="_Toc66804683"/>
      <w:bookmarkStart w:id="1829" w:name="_Toc74821257"/>
      <w:bookmarkStart w:id="1830" w:name="_Toc76503121"/>
      <w:r w:rsidRPr="009C4728">
        <w:t>7.8.2</w:t>
      </w:r>
      <w:r w:rsidRPr="009C4728">
        <w:tab/>
        <w:t>NR minimum requirement</w:t>
      </w:r>
      <w:bookmarkEnd w:id="1819"/>
      <w:bookmarkEnd w:id="1820"/>
      <w:bookmarkEnd w:id="1821"/>
      <w:bookmarkEnd w:id="1822"/>
      <w:bookmarkEnd w:id="1823"/>
      <w:bookmarkEnd w:id="1824"/>
      <w:bookmarkEnd w:id="1825"/>
      <w:bookmarkEnd w:id="1826"/>
      <w:bookmarkEnd w:id="1827"/>
      <w:bookmarkEnd w:id="1828"/>
      <w:bookmarkEnd w:id="1829"/>
      <w:bookmarkEnd w:id="183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1831" w:name="_Toc21093256"/>
      <w:bookmarkStart w:id="1832" w:name="_Toc29762785"/>
      <w:bookmarkStart w:id="1833" w:name="_Toc36025960"/>
      <w:bookmarkStart w:id="1834" w:name="_Toc44584830"/>
      <w:bookmarkStart w:id="1835" w:name="_Toc45869123"/>
      <w:bookmarkStart w:id="1836" w:name="_Toc52553682"/>
      <w:bookmarkStart w:id="1837" w:name="_Toc61111929"/>
      <w:bookmarkStart w:id="1838" w:name="_Toc61126011"/>
      <w:bookmarkStart w:id="1839" w:name="_Toc61126172"/>
      <w:bookmarkStart w:id="1840" w:name="_Toc66804684"/>
      <w:bookmarkStart w:id="1841" w:name="_Toc74821258"/>
      <w:bookmarkStart w:id="1842" w:name="_Toc76503122"/>
      <w:r w:rsidRPr="009C4728">
        <w:t>8</w:t>
      </w:r>
      <w:r w:rsidRPr="009C4728">
        <w:tab/>
        <w:t>Performance requirements</w:t>
      </w:r>
      <w:bookmarkEnd w:id="1831"/>
      <w:bookmarkEnd w:id="1832"/>
      <w:bookmarkEnd w:id="1833"/>
      <w:bookmarkEnd w:id="1834"/>
      <w:bookmarkEnd w:id="1835"/>
      <w:bookmarkEnd w:id="1836"/>
      <w:bookmarkEnd w:id="1837"/>
      <w:bookmarkEnd w:id="1838"/>
      <w:bookmarkEnd w:id="1839"/>
      <w:bookmarkEnd w:id="1840"/>
      <w:bookmarkEnd w:id="1841"/>
      <w:bookmarkEnd w:id="184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1843" w:name="_Toc21093257"/>
      <w:bookmarkStart w:id="1844" w:name="_Toc29762786"/>
      <w:bookmarkStart w:id="1845" w:name="_Toc36025961"/>
      <w:bookmarkStart w:id="1846" w:name="_Toc44584831"/>
      <w:bookmarkStart w:id="1847" w:name="_Toc45869124"/>
      <w:bookmarkStart w:id="1848" w:name="_Toc52553683"/>
      <w:bookmarkStart w:id="1849" w:name="_Toc61111930"/>
      <w:bookmarkStart w:id="1850" w:name="_Toc61126012"/>
      <w:bookmarkStart w:id="1851" w:name="_Toc61126173"/>
      <w:bookmarkStart w:id="1852" w:name="_Toc66804685"/>
      <w:bookmarkStart w:id="1853" w:name="_Toc74821259"/>
      <w:bookmarkStart w:id="1854" w:name="_Toc76503123"/>
      <w:r w:rsidRPr="009C4728">
        <w:t>8.1</w:t>
      </w:r>
      <w:r w:rsidRPr="009C4728">
        <w:tab/>
        <w:t>E-UTRA minimum requirement</w:t>
      </w:r>
      <w:bookmarkEnd w:id="1843"/>
      <w:bookmarkEnd w:id="1844"/>
      <w:bookmarkEnd w:id="1845"/>
      <w:bookmarkEnd w:id="1846"/>
      <w:bookmarkEnd w:id="1847"/>
      <w:bookmarkEnd w:id="1848"/>
      <w:bookmarkEnd w:id="1849"/>
      <w:bookmarkEnd w:id="1850"/>
      <w:bookmarkEnd w:id="1851"/>
      <w:bookmarkEnd w:id="1852"/>
      <w:bookmarkEnd w:id="1853"/>
      <w:bookmarkEnd w:id="18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1855" w:name="_Toc21093258"/>
      <w:bookmarkStart w:id="1856" w:name="_Toc29762787"/>
      <w:bookmarkStart w:id="1857" w:name="_Toc36025962"/>
      <w:bookmarkStart w:id="1858" w:name="_Toc44584832"/>
      <w:bookmarkStart w:id="1859" w:name="_Toc45869125"/>
      <w:bookmarkStart w:id="1860" w:name="_Toc52553684"/>
      <w:bookmarkStart w:id="1861" w:name="_Toc61111931"/>
      <w:bookmarkStart w:id="1862" w:name="_Toc61126013"/>
      <w:bookmarkStart w:id="1863" w:name="_Toc61126174"/>
      <w:bookmarkStart w:id="1864" w:name="_Toc66804686"/>
      <w:bookmarkStart w:id="1865" w:name="_Toc74821260"/>
      <w:bookmarkStart w:id="1866" w:name="_Toc76503124"/>
      <w:r w:rsidRPr="009C4728">
        <w:t>8.2</w:t>
      </w:r>
      <w:r w:rsidRPr="009C4728">
        <w:tab/>
        <w:t>UTRA FDD minimum requirement</w:t>
      </w:r>
      <w:bookmarkEnd w:id="1855"/>
      <w:bookmarkEnd w:id="1856"/>
      <w:bookmarkEnd w:id="1857"/>
      <w:bookmarkEnd w:id="1858"/>
      <w:bookmarkEnd w:id="1859"/>
      <w:bookmarkEnd w:id="1860"/>
      <w:bookmarkEnd w:id="1861"/>
      <w:bookmarkEnd w:id="1862"/>
      <w:bookmarkEnd w:id="1863"/>
      <w:bookmarkEnd w:id="1864"/>
      <w:bookmarkEnd w:id="1865"/>
      <w:bookmarkEnd w:id="1866"/>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1867" w:name="_Toc21093259"/>
      <w:bookmarkStart w:id="1868" w:name="_Toc29762788"/>
      <w:bookmarkStart w:id="1869" w:name="_Toc36025963"/>
      <w:bookmarkStart w:id="1870" w:name="_Toc44584833"/>
      <w:bookmarkStart w:id="1871" w:name="_Toc45869126"/>
      <w:bookmarkStart w:id="1872" w:name="_Toc52553685"/>
      <w:bookmarkStart w:id="1873" w:name="_Toc61111932"/>
      <w:bookmarkStart w:id="1874" w:name="_Toc61126014"/>
      <w:bookmarkStart w:id="1875" w:name="_Toc61126175"/>
      <w:bookmarkStart w:id="1876" w:name="_Toc66804687"/>
      <w:bookmarkStart w:id="1877" w:name="_Toc74821261"/>
      <w:bookmarkStart w:id="1878" w:name="_Toc76503125"/>
      <w:r w:rsidRPr="009C4728">
        <w:t>8.3</w:t>
      </w:r>
      <w:r w:rsidRPr="009C4728">
        <w:tab/>
        <w:t>UTRA TDD minimum requirement</w:t>
      </w:r>
      <w:bookmarkEnd w:id="1867"/>
      <w:bookmarkEnd w:id="1868"/>
      <w:bookmarkEnd w:id="1869"/>
      <w:bookmarkEnd w:id="1870"/>
      <w:bookmarkEnd w:id="1871"/>
      <w:bookmarkEnd w:id="1872"/>
      <w:bookmarkEnd w:id="1873"/>
      <w:bookmarkEnd w:id="1874"/>
      <w:bookmarkEnd w:id="1875"/>
      <w:bookmarkEnd w:id="1876"/>
      <w:bookmarkEnd w:id="1877"/>
      <w:bookmarkEnd w:id="187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1879" w:name="_Toc21093260"/>
      <w:bookmarkStart w:id="1880" w:name="_Toc29762789"/>
      <w:bookmarkStart w:id="1881" w:name="_Toc36025964"/>
      <w:bookmarkStart w:id="1882" w:name="_Toc44584834"/>
      <w:bookmarkStart w:id="1883" w:name="_Toc45869127"/>
      <w:bookmarkStart w:id="1884" w:name="_Toc52553686"/>
      <w:bookmarkStart w:id="1885" w:name="_Toc61111933"/>
      <w:bookmarkStart w:id="1886" w:name="_Toc61126015"/>
      <w:bookmarkStart w:id="1887" w:name="_Toc61126176"/>
      <w:bookmarkStart w:id="1888" w:name="_Toc66804688"/>
      <w:bookmarkStart w:id="1889" w:name="_Toc74821262"/>
      <w:bookmarkStart w:id="1890" w:name="_Toc76503126"/>
      <w:r w:rsidRPr="009C4728">
        <w:t>8.4</w:t>
      </w:r>
      <w:r w:rsidRPr="009C4728">
        <w:tab/>
        <w:t>GSM/EDGE minimum requirement</w:t>
      </w:r>
      <w:bookmarkEnd w:id="1879"/>
      <w:bookmarkEnd w:id="1880"/>
      <w:bookmarkEnd w:id="1881"/>
      <w:bookmarkEnd w:id="1882"/>
      <w:bookmarkEnd w:id="1883"/>
      <w:bookmarkEnd w:id="1884"/>
      <w:bookmarkEnd w:id="1885"/>
      <w:bookmarkEnd w:id="1886"/>
      <w:bookmarkEnd w:id="1887"/>
      <w:bookmarkEnd w:id="1888"/>
      <w:bookmarkEnd w:id="1889"/>
      <w:bookmarkEnd w:id="189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1891" w:name="_Toc21093261"/>
      <w:bookmarkStart w:id="1892" w:name="_Toc29762790"/>
      <w:bookmarkStart w:id="1893" w:name="_Toc36025965"/>
      <w:bookmarkStart w:id="1894" w:name="_Toc44584835"/>
      <w:bookmarkStart w:id="1895" w:name="_Toc45869128"/>
      <w:bookmarkStart w:id="1896" w:name="_Toc52553687"/>
      <w:bookmarkStart w:id="1897" w:name="_Toc61111934"/>
      <w:bookmarkStart w:id="1898" w:name="_Toc61126016"/>
      <w:bookmarkStart w:id="1899" w:name="_Toc61126177"/>
      <w:bookmarkStart w:id="1900" w:name="_Toc66804689"/>
      <w:bookmarkStart w:id="1901" w:name="_Toc74821263"/>
      <w:bookmarkStart w:id="1902" w:name="_Toc76503127"/>
      <w:r w:rsidRPr="009C4728">
        <w:t>8.5</w:t>
      </w:r>
      <w:r w:rsidRPr="009C4728">
        <w:tab/>
        <w:t>NR minimum requirement</w:t>
      </w:r>
      <w:bookmarkEnd w:id="1891"/>
      <w:bookmarkEnd w:id="1892"/>
      <w:bookmarkEnd w:id="1893"/>
      <w:bookmarkEnd w:id="1894"/>
      <w:bookmarkEnd w:id="1895"/>
      <w:bookmarkEnd w:id="1896"/>
      <w:bookmarkEnd w:id="1897"/>
      <w:bookmarkEnd w:id="1898"/>
      <w:bookmarkEnd w:id="1899"/>
      <w:bookmarkEnd w:id="1900"/>
      <w:bookmarkEnd w:id="1901"/>
      <w:bookmarkEnd w:id="1902"/>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1903" w:name="_Toc44584836"/>
      <w:bookmarkStart w:id="1904" w:name="_Toc45869129"/>
      <w:bookmarkStart w:id="1905" w:name="_Toc52553688"/>
      <w:bookmarkStart w:id="1906" w:name="_Toc61111935"/>
      <w:bookmarkStart w:id="1907" w:name="_Toc61126017"/>
      <w:bookmarkStart w:id="1908" w:name="_Toc61126178"/>
      <w:bookmarkStart w:id="1909" w:name="_Toc66804690"/>
      <w:bookmarkStart w:id="1910" w:name="_Toc74821264"/>
      <w:bookmarkStart w:id="1911" w:name="_Toc76503128"/>
      <w:r w:rsidRPr="009C4728">
        <w:t>8.</w:t>
      </w:r>
      <w:r>
        <w:t>6</w:t>
      </w:r>
      <w:r w:rsidRPr="009C4728">
        <w:tab/>
      </w:r>
      <w:r>
        <w:t>NB-IoT</w:t>
      </w:r>
      <w:r w:rsidRPr="009C4728">
        <w:t xml:space="preserve"> minimum requirement</w:t>
      </w:r>
      <w:bookmarkEnd w:id="1903"/>
      <w:bookmarkEnd w:id="1904"/>
      <w:bookmarkEnd w:id="1905"/>
      <w:bookmarkEnd w:id="1906"/>
      <w:bookmarkEnd w:id="1907"/>
      <w:bookmarkEnd w:id="1908"/>
      <w:bookmarkEnd w:id="1909"/>
      <w:bookmarkEnd w:id="1910"/>
      <w:bookmarkEnd w:id="191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1912" w:name="_Toc21093262"/>
      <w:bookmarkStart w:id="1913" w:name="_Toc29762791"/>
      <w:bookmarkStart w:id="1914" w:name="_Toc36025966"/>
      <w:bookmarkStart w:id="1915" w:name="_Toc44584837"/>
      <w:bookmarkStart w:id="1916" w:name="_Toc45869130"/>
      <w:bookmarkStart w:id="1917" w:name="_Toc52553689"/>
      <w:bookmarkStart w:id="1918" w:name="_Toc61111936"/>
      <w:bookmarkStart w:id="1919" w:name="_Toc61126018"/>
      <w:bookmarkStart w:id="1920" w:name="_Toc61126179"/>
      <w:bookmarkStart w:id="1921" w:name="_Toc66804691"/>
      <w:bookmarkStart w:id="1922" w:name="_Toc74821265"/>
      <w:bookmarkStart w:id="1923" w:name="_Toc76503129"/>
      <w:r w:rsidRPr="009C4728">
        <w:lastRenderedPageBreak/>
        <w:t>Annex A (normative):</w:t>
      </w:r>
      <w:r w:rsidRPr="009C4728">
        <w:br/>
        <w:t>Characteristics of interfering signals</w:t>
      </w:r>
      <w:bookmarkEnd w:id="1912"/>
      <w:bookmarkEnd w:id="1913"/>
      <w:bookmarkEnd w:id="1914"/>
      <w:bookmarkEnd w:id="1915"/>
      <w:bookmarkEnd w:id="1916"/>
      <w:bookmarkEnd w:id="1917"/>
      <w:bookmarkEnd w:id="1918"/>
      <w:bookmarkEnd w:id="1919"/>
      <w:bookmarkEnd w:id="1920"/>
      <w:bookmarkEnd w:id="1921"/>
      <w:bookmarkEnd w:id="1922"/>
      <w:bookmarkEnd w:id="1923"/>
    </w:p>
    <w:p w14:paraId="07D8F60F" w14:textId="77777777" w:rsidR="00C53C29" w:rsidRPr="009C4728" w:rsidRDefault="00C53C29" w:rsidP="00C53C29">
      <w:pPr>
        <w:pStyle w:val="Heading1"/>
      </w:pPr>
      <w:bookmarkStart w:id="1924" w:name="_Toc21093263"/>
      <w:bookmarkStart w:id="1925" w:name="_Toc29762792"/>
      <w:bookmarkStart w:id="1926" w:name="_Toc36025967"/>
      <w:bookmarkStart w:id="1927" w:name="_Toc44584838"/>
      <w:bookmarkStart w:id="1928" w:name="_Toc45869131"/>
      <w:bookmarkStart w:id="1929" w:name="_Toc52553690"/>
      <w:bookmarkStart w:id="1930" w:name="_Toc61111937"/>
      <w:bookmarkStart w:id="1931" w:name="_Toc61126019"/>
      <w:bookmarkStart w:id="1932" w:name="_Toc61126180"/>
      <w:bookmarkStart w:id="1933" w:name="_Toc66804692"/>
      <w:bookmarkStart w:id="1934" w:name="_Toc74821266"/>
      <w:bookmarkStart w:id="1935" w:name="_Toc76503130"/>
      <w:r w:rsidRPr="009C4728">
        <w:t>A.1</w:t>
      </w:r>
      <w:r w:rsidRPr="009C4728">
        <w:tab/>
        <w:t>UTRA FDD interfering signal</w:t>
      </w:r>
      <w:bookmarkEnd w:id="1924"/>
      <w:bookmarkEnd w:id="1925"/>
      <w:bookmarkEnd w:id="1926"/>
      <w:bookmarkEnd w:id="1927"/>
      <w:bookmarkEnd w:id="1928"/>
      <w:bookmarkEnd w:id="1929"/>
      <w:bookmarkEnd w:id="1930"/>
      <w:bookmarkEnd w:id="1931"/>
      <w:bookmarkEnd w:id="1932"/>
      <w:bookmarkEnd w:id="1933"/>
      <w:bookmarkEnd w:id="1934"/>
      <w:bookmarkEnd w:id="193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1936" w:name="_Toc21093264"/>
      <w:bookmarkStart w:id="1937" w:name="_Toc29762793"/>
      <w:bookmarkStart w:id="1938" w:name="_Toc36025968"/>
      <w:bookmarkStart w:id="1939" w:name="_Toc44584839"/>
      <w:bookmarkStart w:id="1940" w:name="_Toc45869132"/>
      <w:bookmarkStart w:id="1941" w:name="_Toc52553691"/>
      <w:bookmarkStart w:id="1942" w:name="_Toc61111938"/>
      <w:bookmarkStart w:id="1943" w:name="_Toc61126020"/>
      <w:bookmarkStart w:id="1944" w:name="_Toc61126181"/>
      <w:bookmarkStart w:id="1945" w:name="_Toc66804693"/>
      <w:bookmarkStart w:id="1946" w:name="_Toc74821267"/>
      <w:bookmarkStart w:id="1947" w:name="_Toc76503131"/>
      <w:r w:rsidRPr="009C4728">
        <w:t>A.2</w:t>
      </w:r>
      <w:r w:rsidRPr="009C4728">
        <w:tab/>
        <w:t>UTRA TDD interfering signal</w:t>
      </w:r>
      <w:bookmarkEnd w:id="1936"/>
      <w:bookmarkEnd w:id="1937"/>
      <w:bookmarkEnd w:id="1938"/>
      <w:bookmarkEnd w:id="1939"/>
      <w:bookmarkEnd w:id="1940"/>
      <w:bookmarkEnd w:id="1941"/>
      <w:bookmarkEnd w:id="1942"/>
      <w:bookmarkEnd w:id="1943"/>
      <w:bookmarkEnd w:id="1944"/>
      <w:bookmarkEnd w:id="1945"/>
      <w:bookmarkEnd w:id="1946"/>
      <w:bookmarkEnd w:id="194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1948" w:name="_Toc21093265"/>
      <w:bookmarkStart w:id="1949" w:name="_Toc29762794"/>
      <w:bookmarkStart w:id="1950" w:name="_Toc36025969"/>
      <w:bookmarkStart w:id="1951" w:name="_Toc44584840"/>
      <w:bookmarkStart w:id="1952" w:name="_Toc45869133"/>
      <w:bookmarkStart w:id="1953" w:name="_Toc52553692"/>
      <w:bookmarkStart w:id="1954" w:name="_Toc61111939"/>
      <w:bookmarkStart w:id="1955" w:name="_Toc61126021"/>
      <w:bookmarkStart w:id="1956" w:name="_Toc61126182"/>
      <w:bookmarkStart w:id="1957" w:name="_Toc66804694"/>
      <w:bookmarkStart w:id="1958" w:name="_Toc74821268"/>
      <w:bookmarkStart w:id="1959" w:name="_Toc76503132"/>
      <w:r w:rsidRPr="009C4728">
        <w:t>A.3</w:t>
      </w:r>
      <w:r w:rsidRPr="009C4728">
        <w:tab/>
        <w:t>E-UTRA interfering signal</w:t>
      </w:r>
      <w:bookmarkEnd w:id="1948"/>
      <w:bookmarkEnd w:id="1949"/>
      <w:bookmarkEnd w:id="1950"/>
      <w:bookmarkEnd w:id="1951"/>
      <w:bookmarkEnd w:id="1952"/>
      <w:bookmarkEnd w:id="1953"/>
      <w:bookmarkEnd w:id="1954"/>
      <w:bookmarkEnd w:id="1955"/>
      <w:bookmarkEnd w:id="1956"/>
      <w:bookmarkEnd w:id="1957"/>
      <w:bookmarkEnd w:id="1958"/>
      <w:bookmarkEnd w:id="1959"/>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1960" w:name="_Toc21093266"/>
      <w:bookmarkStart w:id="1961" w:name="_Toc29762795"/>
      <w:bookmarkStart w:id="1962" w:name="_Toc36025970"/>
      <w:bookmarkStart w:id="1963" w:name="_Toc44584841"/>
      <w:bookmarkStart w:id="1964" w:name="_Toc45869134"/>
      <w:bookmarkStart w:id="1965" w:name="_Toc52553693"/>
      <w:bookmarkStart w:id="1966" w:name="_Toc61111940"/>
      <w:bookmarkStart w:id="1967" w:name="_Toc61126022"/>
      <w:bookmarkStart w:id="1968" w:name="_Toc61126183"/>
      <w:bookmarkStart w:id="1969" w:name="_Toc66804695"/>
      <w:bookmarkStart w:id="1970" w:name="_Toc74821269"/>
      <w:bookmarkStart w:id="1971" w:name="_Toc76503133"/>
      <w:r w:rsidRPr="009C4728">
        <w:lastRenderedPageBreak/>
        <w:t xml:space="preserve">Annex B (normative): </w:t>
      </w:r>
      <w:r w:rsidRPr="009C4728">
        <w:br/>
        <w:t>Environmental requirements for the BS equipment</w:t>
      </w:r>
      <w:bookmarkEnd w:id="1960"/>
      <w:bookmarkEnd w:id="1961"/>
      <w:bookmarkEnd w:id="1962"/>
      <w:bookmarkEnd w:id="1963"/>
      <w:bookmarkEnd w:id="1964"/>
      <w:bookmarkEnd w:id="1965"/>
      <w:bookmarkEnd w:id="1966"/>
      <w:bookmarkEnd w:id="1967"/>
      <w:bookmarkEnd w:id="1968"/>
      <w:bookmarkEnd w:id="1969"/>
      <w:bookmarkEnd w:id="1970"/>
      <w:bookmarkEnd w:id="197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1972" w:name="historyclause"/>
      <w:r w:rsidRPr="009C4728">
        <w:br w:type="page"/>
      </w:r>
      <w:bookmarkStart w:id="1973" w:name="_Toc21093267"/>
      <w:bookmarkStart w:id="1974" w:name="_Toc29762796"/>
      <w:bookmarkStart w:id="1975" w:name="_Toc36025971"/>
      <w:bookmarkStart w:id="1976" w:name="_Toc44584842"/>
      <w:bookmarkStart w:id="1977" w:name="_Toc45869135"/>
      <w:bookmarkStart w:id="1978" w:name="_Toc52553694"/>
      <w:bookmarkStart w:id="1979" w:name="_Toc61111941"/>
      <w:bookmarkStart w:id="1980" w:name="_Toc61126023"/>
      <w:bookmarkStart w:id="1981" w:name="_Toc61126184"/>
      <w:bookmarkStart w:id="1982" w:name="_Toc66804696"/>
      <w:bookmarkStart w:id="1983" w:name="_Toc74821270"/>
      <w:bookmarkStart w:id="1984" w:name="_Toc76503134"/>
      <w:r w:rsidRPr="009C4728">
        <w:lastRenderedPageBreak/>
        <w:t>Annex C (informative):</w:t>
      </w:r>
      <w:r w:rsidRPr="009C4728">
        <w:br/>
        <w:t>Change history</w:t>
      </w:r>
      <w:bookmarkEnd w:id="1973"/>
      <w:bookmarkEnd w:id="1974"/>
      <w:bookmarkEnd w:id="1975"/>
      <w:bookmarkEnd w:id="1976"/>
      <w:bookmarkEnd w:id="1977"/>
      <w:bookmarkEnd w:id="1978"/>
      <w:bookmarkEnd w:id="1979"/>
      <w:bookmarkEnd w:id="1980"/>
      <w:bookmarkEnd w:id="1981"/>
      <w:bookmarkEnd w:id="1982"/>
      <w:bookmarkEnd w:id="1983"/>
      <w:bookmarkEnd w:id="19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197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bl>
    <w:p w14:paraId="07D8FE8D" w14:textId="77777777" w:rsidR="00080512" w:rsidRDefault="00080512"/>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ED5AC9" w:rsidRDefault="00ED5AC9">
      <w:r>
        <w:separator/>
      </w:r>
    </w:p>
  </w:endnote>
  <w:endnote w:type="continuationSeparator" w:id="0">
    <w:p w14:paraId="07D8FEC1" w14:textId="77777777" w:rsidR="00ED5AC9" w:rsidRDefault="00ED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18A77" w14:textId="77777777" w:rsidR="00ED5AC9" w:rsidRDefault="00ED5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3572E" w14:textId="77777777" w:rsidR="00ED5AC9" w:rsidRDefault="00ED5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C5648" w14:textId="77777777" w:rsidR="00ED5AC9" w:rsidRDefault="00ED5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ED5AC9" w:rsidRDefault="00ED5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ED5AC9" w:rsidRDefault="00ED5AC9">
      <w:r>
        <w:separator/>
      </w:r>
    </w:p>
  </w:footnote>
  <w:footnote w:type="continuationSeparator" w:id="0">
    <w:p w14:paraId="07D8FEBF" w14:textId="77777777" w:rsidR="00ED5AC9" w:rsidRDefault="00ED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9260F" w14:textId="77777777" w:rsidR="00ED5AC9" w:rsidRDefault="00ED5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5C418" w14:textId="77777777" w:rsidR="00ED5AC9" w:rsidRDefault="00ED5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E341" w14:textId="77777777" w:rsidR="00ED5AC9" w:rsidRDefault="00ED5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22480749" w:rsidR="00ED5AC9" w:rsidRDefault="00ED5A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ED5AC9" w:rsidRDefault="00ED5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6BC3269" w:rsidR="00ED5AC9" w:rsidRDefault="00ED5A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FF9">
      <w:rPr>
        <w:rFonts w:ascii="Arial" w:hAnsi="Arial" w:cs="Arial"/>
        <w:b/>
        <w:noProof/>
        <w:sz w:val="18"/>
        <w:szCs w:val="18"/>
      </w:rPr>
      <w:t>Release 17</w:t>
    </w:r>
    <w:r>
      <w:rPr>
        <w:rFonts w:ascii="Arial" w:hAnsi="Arial" w:cs="Arial"/>
        <w:b/>
        <w:sz w:val="18"/>
        <w:szCs w:val="18"/>
      </w:rPr>
      <w:fldChar w:fldCharType="end"/>
    </w:r>
  </w:p>
  <w:p w14:paraId="07D8FEC5" w14:textId="77777777" w:rsidR="00ED5AC9" w:rsidRDefault="00ED5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C3971"/>
    <w:rsid w:val="004107D3"/>
    <w:rsid w:val="00415EA5"/>
    <w:rsid w:val="00423334"/>
    <w:rsid w:val="004327DB"/>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emf"/><Relationship Id="rId34" Type="http://schemas.openxmlformats.org/officeDocument/2006/relationships/image" Target="media/image12.gi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4.w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25.bin"/><Relationship Id="rId69"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18.wmf"/><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oleObject" Target="embeddings/oleObject23.bin"/><Relationship Id="rId70"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118</Pages>
  <Words>44621</Words>
  <Characters>254346</Characters>
  <Application>Microsoft Office Word</Application>
  <DocSecurity>0</DocSecurity>
  <Lines>2119</Lines>
  <Paragraphs>596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2021-04-08T09:17:00Z</dcterms:created>
  <dcterms:modified xsi:type="dcterms:W3CDTF">2021-07-06T20:29:00Z</dcterms:modified>
</cp:coreProperties>
</file>