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2C3EA05B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FB746B">
              <w:t>8</w:t>
            </w:r>
            <w:r>
              <w:t>.</w:t>
            </w:r>
            <w:r w:rsidR="00DC1EAF">
              <w:t>1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3936D8">
              <w:rPr>
                <w:sz w:val="32"/>
                <w:szCs w:val="32"/>
              </w:rPr>
              <w:t>3</w:t>
            </w:r>
            <w:r w:rsidRPr="0002310F">
              <w:rPr>
                <w:sz w:val="32"/>
                <w:szCs w:val="32"/>
              </w:rPr>
              <w:t>-</w:t>
            </w:r>
            <w:r w:rsidR="003936D8">
              <w:rPr>
                <w:sz w:val="32"/>
                <w:szCs w:val="32"/>
              </w:rPr>
              <w:t>0</w:t>
            </w:r>
            <w:r w:rsidR="00DC1EAF">
              <w:rPr>
                <w:sz w:val="32"/>
                <w:szCs w:val="32"/>
              </w:rPr>
              <w:t>6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3rd Generation Partnership </w:t>
            </w:r>
            <w:proofErr w:type="gramStart"/>
            <w:r w:rsidRPr="0002310F">
              <w:t>Project;</w:t>
            </w:r>
            <w:proofErr w:type="gramEnd"/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Technical Specification Group Radio Access </w:t>
            </w:r>
            <w:proofErr w:type="gramStart"/>
            <w:r w:rsidRPr="0002310F">
              <w:t>Network;</w:t>
            </w:r>
            <w:proofErr w:type="gramEnd"/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</w:t>
            </w:r>
            <w:proofErr w:type="gramStart"/>
            <w:r w:rsidRPr="0002310F">
              <w:t>);</w:t>
            </w:r>
            <w:proofErr w:type="gramEnd"/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User Equipment (UE) conformance </w:t>
            </w:r>
            <w:proofErr w:type="gramStart"/>
            <w:r w:rsidRPr="0002310F">
              <w:t>specification;</w:t>
            </w:r>
            <w:proofErr w:type="gramEnd"/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3F7B4775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FB746B">
              <w:rPr>
                <w:rStyle w:val="ZGSM"/>
              </w:rPr>
              <w:t>8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77777777" w:rsidR="007C0B1C" w:rsidRPr="00532582" w:rsidRDefault="00000000" w:rsidP="009851B4">
            <w:pPr>
              <w:rPr>
                <w:i/>
              </w:rPr>
            </w:pPr>
            <w:r>
              <w:rPr>
                <w:i/>
              </w:rPr>
              <w:pict w14:anchorId="291D22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5pt;height:66pt">
                  <v:imagedata r:id="rId8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000000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7.5pt;height:75pt">
                  <v:imagedata r:id="rId9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1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2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4DA52A7F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936D8">
              <w:rPr>
                <w:noProof/>
                <w:sz w:val="18"/>
              </w:rPr>
              <w:t>3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39CFE40E" w14:textId="77777777" w:rsidR="007C0B1C" w:rsidRPr="00532582" w:rsidRDefault="007C0B1C" w:rsidP="009851B4"/>
        </w:tc>
      </w:tr>
      <w:bookmarkEnd w:id="2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69520612" w14:textId="77777777" w:rsidR="00F60750" w:rsidRDefault="00691034">
      <w:pPr>
        <w:pStyle w:val="TOC1"/>
        <w:rPr>
          <w:rFonts w:ascii="Calibri" w:hAnsi="Calibr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F60750">
        <w:rPr>
          <w:noProof/>
        </w:rPr>
        <w:t>Foreword</w:t>
      </w:r>
      <w:r w:rsidR="00F60750">
        <w:rPr>
          <w:noProof/>
        </w:rPr>
        <w:tab/>
        <w:t>48</w:t>
      </w:r>
    </w:p>
    <w:p w14:paraId="0ABFC2EC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Introduction</w:t>
      </w:r>
      <w:r>
        <w:rPr>
          <w:noProof/>
        </w:rPr>
        <w:tab/>
        <w:t>48</w:t>
      </w:r>
    </w:p>
    <w:p w14:paraId="79A59E2A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49</w:t>
      </w:r>
    </w:p>
    <w:p w14:paraId="61B1A791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2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49</w:t>
      </w:r>
    </w:p>
    <w:p w14:paraId="77765EAF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3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52</w:t>
      </w:r>
    </w:p>
    <w:p w14:paraId="131B46D4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52</w:t>
      </w:r>
    </w:p>
    <w:p w14:paraId="1878F22F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52</w:t>
      </w:r>
    </w:p>
    <w:p w14:paraId="72EFAD45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4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Overview</w:t>
      </w:r>
      <w:r>
        <w:rPr>
          <w:noProof/>
        </w:rPr>
        <w:tab/>
        <w:t>53</w:t>
      </w:r>
    </w:p>
    <w:p w14:paraId="6FD712BF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methodology</w:t>
      </w:r>
      <w:r>
        <w:rPr>
          <w:noProof/>
        </w:rPr>
        <w:tab/>
        <w:t>53</w:t>
      </w:r>
    </w:p>
    <w:p w14:paraId="28F70BC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53</w:t>
      </w:r>
    </w:p>
    <w:p w14:paraId="288B4B1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53</w:t>
      </w:r>
    </w:p>
    <w:p w14:paraId="02CBEED3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Implicit testing</w:t>
      </w:r>
      <w:r>
        <w:rPr>
          <w:noProof/>
        </w:rPr>
        <w:tab/>
        <w:t>53</w:t>
      </w:r>
    </w:p>
    <w:p w14:paraId="6495BCBD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Repetition of tests</w:t>
      </w:r>
      <w:r>
        <w:rPr>
          <w:noProof/>
        </w:rPr>
        <w:tab/>
        <w:t>53</w:t>
      </w:r>
    </w:p>
    <w:p w14:paraId="5F767F52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53</w:t>
      </w:r>
    </w:p>
    <w:p w14:paraId="5FFF4368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5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Reference conditions</w:t>
      </w:r>
      <w:r>
        <w:rPr>
          <w:noProof/>
        </w:rPr>
        <w:tab/>
        <w:t>53</w:t>
      </w:r>
    </w:p>
    <w:p w14:paraId="5EC9C5B8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Generic setup procedures</w:t>
      </w:r>
      <w:r>
        <w:rPr>
          <w:noProof/>
        </w:rPr>
        <w:tab/>
        <w:t>54</w:t>
      </w:r>
    </w:p>
    <w:p w14:paraId="7DB314FB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6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Idle mode operations</w:t>
      </w:r>
      <w:r>
        <w:rPr>
          <w:noProof/>
        </w:rPr>
        <w:tab/>
        <w:t>54</w:t>
      </w:r>
    </w:p>
    <w:p w14:paraId="5A38EC06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54</w:t>
      </w:r>
    </w:p>
    <w:p w14:paraId="54C3925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and TAC</w:t>
      </w:r>
      <w:r>
        <w:rPr>
          <w:noProof/>
        </w:rPr>
        <w:tab/>
        <w:t>54</w:t>
      </w:r>
    </w:p>
    <w:p w14:paraId="6DD236F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Other</w:t>
      </w:r>
      <w:r>
        <w:rPr>
          <w:noProof/>
        </w:rPr>
        <w:tab/>
        <w:t>55</w:t>
      </w:r>
    </w:p>
    <w:p w14:paraId="3492E13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55</w:t>
      </w:r>
    </w:p>
    <w:p w14:paraId="01D6EC34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 a pure E-UTRAN environment</w:t>
      </w:r>
      <w:r>
        <w:rPr>
          <w:noProof/>
        </w:rPr>
        <w:tab/>
        <w:t>55</w:t>
      </w:r>
    </w:p>
    <w:p w14:paraId="2D30259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</w:t>
      </w:r>
      <w:r>
        <w:rPr>
          <w:noProof/>
        </w:rPr>
        <w:tab/>
        <w:t>55</w:t>
      </w:r>
    </w:p>
    <w:p w14:paraId="2B1FBDA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55</w:t>
      </w:r>
    </w:p>
    <w:p w14:paraId="7BBB49F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61</w:t>
      </w:r>
    </w:p>
    <w:p w14:paraId="5B117F9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64</w:t>
      </w:r>
    </w:p>
    <w:p w14:paraId="4957BAD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68</w:t>
      </w:r>
    </w:p>
    <w:p w14:paraId="45A68EE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73</w:t>
      </w:r>
    </w:p>
    <w:p w14:paraId="21C64AB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76</w:t>
      </w:r>
    </w:p>
    <w:p w14:paraId="4F2CBA1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79</w:t>
      </w:r>
    </w:p>
    <w:p w14:paraId="01EC41B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6.1.1.3b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83</w:t>
      </w:r>
    </w:p>
    <w:p w14:paraId="5FA14A1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85</w:t>
      </w:r>
    </w:p>
    <w:p w14:paraId="49A43AE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88</w:t>
      </w:r>
    </w:p>
    <w:p w14:paraId="3C75C6D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92</w:t>
      </w:r>
    </w:p>
    <w:p w14:paraId="0D5A85D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92</w:t>
      </w:r>
    </w:p>
    <w:p w14:paraId="64CD717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96</w:t>
      </w:r>
    </w:p>
    <w:p w14:paraId="3887567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6.1.1.6b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99</w:t>
      </w:r>
    </w:p>
    <w:p w14:paraId="3B0E25A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100</w:t>
      </w:r>
    </w:p>
    <w:p w14:paraId="28C801A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102</w:t>
      </w:r>
    </w:p>
    <w:p w14:paraId="1BF4A9D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105</w:t>
      </w:r>
    </w:p>
    <w:p w14:paraId="1424FAE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108</w:t>
      </w:r>
    </w:p>
    <w:p w14:paraId="69B9EFD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</w:t>
      </w:r>
      <w:r>
        <w:rPr>
          <w:noProof/>
        </w:rPr>
        <w:tab/>
        <w:t>111</w:t>
      </w:r>
    </w:p>
    <w:p w14:paraId="1D33045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Multi-TAC</w:t>
      </w:r>
      <w:r>
        <w:rPr>
          <w:noProof/>
        </w:rPr>
        <w:tab/>
        <w:t>116</w:t>
      </w:r>
    </w:p>
    <w:p w14:paraId="493A536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119</w:t>
      </w:r>
    </w:p>
    <w:p w14:paraId="5D9E491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119</w:t>
      </w:r>
    </w:p>
    <w:p w14:paraId="1C66094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Qrxlevmin</w:t>
      </w:r>
      <w:r>
        <w:rPr>
          <w:noProof/>
        </w:rPr>
        <w:tab/>
        <w:t>119</w:t>
      </w:r>
    </w:p>
    <w:p w14:paraId="117F15E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Qqualmin</w:t>
      </w:r>
      <w:r>
        <w:rPr>
          <w:noProof/>
        </w:rPr>
        <w:tab/>
        <w:t>122</w:t>
      </w:r>
    </w:p>
    <w:p w14:paraId="537722D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6.1.2.2b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126</w:t>
      </w:r>
    </w:p>
    <w:p w14:paraId="1C80849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127</w:t>
      </w:r>
    </w:p>
    <w:p w14:paraId="096BAA0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130</w:t>
      </w:r>
    </w:p>
    <w:p w14:paraId="02670DE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134</w:t>
      </w:r>
    </w:p>
    <w:p w14:paraId="468D7A0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139</w:t>
      </w:r>
    </w:p>
    <w:p w14:paraId="3C8F95A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</w:t>
      </w:r>
      <w:r>
        <w:rPr>
          <w:noProof/>
        </w:rPr>
        <w:tab/>
        <w:t>143</w:t>
      </w:r>
    </w:p>
    <w:p w14:paraId="6B6DAF4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145</w:t>
      </w:r>
    </w:p>
    <w:p w14:paraId="69E99DF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148</w:t>
      </w:r>
    </w:p>
    <w:p w14:paraId="425EEE7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153</w:t>
      </w:r>
    </w:p>
    <w:p w14:paraId="4EEF393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6.1.2.5c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159</w:t>
      </w:r>
    </w:p>
    <w:p w14:paraId="4A73326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Q</w:t>
      </w:r>
      <w:r w:rsidRPr="00A01A18">
        <w:rPr>
          <w:noProof/>
          <w:vertAlign w:val="subscript"/>
        </w:rPr>
        <w:t>hyst</w:t>
      </w:r>
      <w:r>
        <w:rPr>
          <w:noProof/>
        </w:rPr>
        <w:t>, Q</w:t>
      </w:r>
      <w:r w:rsidRPr="00A01A18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A01A18">
        <w:rPr>
          <w:noProof/>
          <w:vertAlign w:val="subscript"/>
        </w:rPr>
        <w:t>reselection</w:t>
      </w:r>
      <w:r>
        <w:rPr>
          <w:noProof/>
        </w:rPr>
        <w:tab/>
        <w:t>161</w:t>
      </w:r>
    </w:p>
    <w:p w14:paraId="4062369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T</w:t>
      </w:r>
      <w:r w:rsidRPr="00A01A18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166</w:t>
      </w:r>
    </w:p>
    <w:p w14:paraId="12D54B8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6.1.2.6b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170</w:t>
      </w:r>
    </w:p>
    <w:p w14:paraId="1BBE1EA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173</w:t>
      </w:r>
    </w:p>
    <w:p w14:paraId="67AACC8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178</w:t>
      </w:r>
    </w:p>
    <w:p w14:paraId="1E74308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181</w:t>
      </w:r>
    </w:p>
    <w:p w14:paraId="6A777A3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187</w:t>
      </w:r>
    </w:p>
    <w:p w14:paraId="0497BC5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192</w:t>
      </w:r>
    </w:p>
    <w:p w14:paraId="4C21FA5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199</w:t>
      </w:r>
    </w:p>
    <w:p w14:paraId="4E8E1BD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205</w:t>
      </w:r>
    </w:p>
    <w:p w14:paraId="3CD0174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208</w:t>
      </w:r>
    </w:p>
    <w:p w14:paraId="161A9DE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210</w:t>
      </w:r>
    </w:p>
    <w:p w14:paraId="16291C0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211</w:t>
      </w:r>
    </w:p>
    <w:p w14:paraId="4224582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reselection, S</w:t>
      </w:r>
      <w:r w:rsidRPr="00A01A18">
        <w:rPr>
          <w:noProof/>
          <w:vertAlign w:val="subscript"/>
        </w:rPr>
        <w:t>intrasearch</w:t>
      </w:r>
      <w:r>
        <w:rPr>
          <w:noProof/>
        </w:rPr>
        <w:t>, S</w:t>
      </w:r>
      <w:r w:rsidRPr="00A01A18">
        <w:rPr>
          <w:noProof/>
          <w:vertAlign w:val="subscript"/>
        </w:rPr>
        <w:t>nonintrasearch</w:t>
      </w:r>
      <w:r>
        <w:rPr>
          <w:noProof/>
        </w:rPr>
        <w:tab/>
        <w:t>214</w:t>
      </w:r>
    </w:p>
    <w:p w14:paraId="0757ECA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222</w:t>
      </w:r>
    </w:p>
    <w:p w14:paraId="531E738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228</w:t>
      </w:r>
    </w:p>
    <w:p w14:paraId="52429FA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233</w:t>
      </w:r>
    </w:p>
    <w:p w14:paraId="60F326C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6.1.2.15b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238</w:t>
      </w:r>
    </w:p>
    <w:p w14:paraId="6B227B3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241</w:t>
      </w:r>
    </w:p>
    <w:p w14:paraId="24DE33F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reselection for Squal to check against S</w:t>
      </w:r>
      <w:r w:rsidRPr="00A01A18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A01A18">
        <w:rPr>
          <w:noProof/>
          <w:vertAlign w:val="subscript"/>
        </w:rPr>
        <w:t>nonIntraSearchQ</w:t>
      </w:r>
      <w:r>
        <w:rPr>
          <w:noProof/>
        </w:rPr>
        <w:tab/>
        <w:t>248</w:t>
      </w:r>
    </w:p>
    <w:p w14:paraId="7B7D5B8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based on common priority information with parameters Thresh</w:t>
      </w:r>
      <w:r w:rsidRPr="00A01A18">
        <w:rPr>
          <w:noProof/>
          <w:vertAlign w:val="subscript"/>
        </w:rPr>
        <w:t>X, HighQ</w:t>
      </w:r>
      <w:r>
        <w:rPr>
          <w:noProof/>
        </w:rPr>
        <w:t>, Thresh</w:t>
      </w:r>
      <w:r w:rsidRPr="00A01A18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A01A18">
        <w:rPr>
          <w:noProof/>
          <w:vertAlign w:val="subscript"/>
        </w:rPr>
        <w:t>Serving, LowQ</w:t>
      </w:r>
      <w:r>
        <w:rPr>
          <w:noProof/>
        </w:rPr>
        <w:tab/>
        <w:t>256</w:t>
      </w:r>
    </w:p>
    <w:p w14:paraId="132D5C7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6.1.2.19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261</w:t>
      </w:r>
    </w:p>
    <w:p w14:paraId="4E40A54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6.1.2.20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267</w:t>
      </w:r>
    </w:p>
    <w:p w14:paraId="21119E8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271</w:t>
      </w:r>
    </w:p>
    <w:p w14:paraId="3BFADBE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6.1.2.22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Arial Unicode MS"/>
          <w:noProof/>
          <w:color w:val="000000"/>
          <w:lang w:eastAsia="zh-CN"/>
        </w:rPr>
        <w:t>C</w:t>
      </w:r>
      <w:r w:rsidRPr="00A01A18">
        <w:rPr>
          <w:rFonts w:eastAsia="Arial Unicode MS"/>
          <w:noProof/>
          <w:color w:val="000000"/>
        </w:rPr>
        <w:t>ell reselection / MFBI</w:t>
      </w:r>
      <w:r w:rsidRPr="00A01A18">
        <w:rPr>
          <w:rFonts w:eastAsia="Arial Unicode MS"/>
          <w:noProof/>
          <w:color w:val="000000"/>
          <w:lang w:eastAsia="zh-CN"/>
        </w:rPr>
        <w:t xml:space="preserve"> / UE does not </w:t>
      </w:r>
      <w:r w:rsidRPr="00A01A18">
        <w:rPr>
          <w:noProof/>
          <w:color w:val="000000"/>
          <w:lang w:eastAsia="zh-CN"/>
        </w:rPr>
        <w:t>support </w:t>
      </w:r>
      <w:r w:rsidRPr="00A01A18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277</w:t>
      </w:r>
    </w:p>
    <w:p w14:paraId="21D2543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  <w:lang w:eastAsia="zh-CN"/>
        </w:rPr>
        <w:t>6.1.2.23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Arial Unicode MS"/>
          <w:noProof/>
          <w:color w:val="000000"/>
        </w:rPr>
        <w:t>Int</w:t>
      </w:r>
      <w:r w:rsidRPr="00A01A18">
        <w:rPr>
          <w:rFonts w:eastAsia="Arial Unicode MS"/>
          <w:noProof/>
          <w:color w:val="000000"/>
          <w:lang w:eastAsia="zh-CN"/>
        </w:rPr>
        <w:t>er</w:t>
      </w:r>
      <w:r w:rsidRPr="00A01A18">
        <w:rPr>
          <w:rFonts w:eastAsia="Arial Unicode MS"/>
          <w:noProof/>
          <w:color w:val="000000"/>
        </w:rPr>
        <w:t>-</w:t>
      </w:r>
      <w:r w:rsidRPr="00A01A18">
        <w:rPr>
          <w:rFonts w:eastAsia="Arial Unicode MS"/>
          <w:noProof/>
          <w:color w:val="000000"/>
          <w:lang w:eastAsia="zh-CN"/>
        </w:rPr>
        <w:t>band</w:t>
      </w:r>
      <w:r w:rsidRPr="00A01A18">
        <w:rPr>
          <w:rFonts w:eastAsia="Arial Unicode MS"/>
          <w:noProof/>
          <w:color w:val="000000"/>
        </w:rPr>
        <w:t xml:space="preserve"> cell reselection / MFBI</w:t>
      </w:r>
      <w:r w:rsidRPr="00A01A18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280</w:t>
      </w:r>
    </w:p>
    <w:p w14:paraId="1CF52656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291</w:t>
      </w:r>
    </w:p>
    <w:p w14:paraId="03CC63B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</w:t>
      </w:r>
      <w:r>
        <w:rPr>
          <w:noProof/>
        </w:rPr>
        <w:tab/>
        <w:t>291</w:t>
      </w:r>
    </w:p>
    <w:p w14:paraId="531B5A3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291</w:t>
      </w:r>
    </w:p>
    <w:p w14:paraId="5B6018C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295</w:t>
      </w:r>
    </w:p>
    <w:p w14:paraId="10A2E09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298</w:t>
      </w:r>
    </w:p>
    <w:p w14:paraId="538DA11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303</w:t>
      </w:r>
    </w:p>
    <w:p w14:paraId="7B6AED9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6.2.1.5</w:t>
      </w:r>
      <w:r>
        <w:rPr>
          <w:noProof/>
        </w:rPr>
        <w:tab/>
        <w:t>306</w:t>
      </w:r>
    </w:p>
    <w:p w14:paraId="50289C3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306</w:t>
      </w:r>
    </w:p>
    <w:p w14:paraId="40FD708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</w:t>
      </w:r>
      <w:r>
        <w:rPr>
          <w:noProof/>
        </w:rPr>
        <w:tab/>
        <w:t>308</w:t>
      </w:r>
    </w:p>
    <w:p w14:paraId="55D1B0C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308</w:t>
      </w:r>
    </w:p>
    <w:p w14:paraId="6877605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314</w:t>
      </w:r>
    </w:p>
    <w:p w14:paraId="46B7BD3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320</w:t>
      </w:r>
    </w:p>
    <w:p w14:paraId="11E328D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324</w:t>
      </w:r>
    </w:p>
    <w:p w14:paraId="52A1D67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Cell selection / No USIM</w:t>
      </w:r>
      <w:r>
        <w:rPr>
          <w:noProof/>
        </w:rPr>
        <w:tab/>
        <w:t>327</w:t>
      </w:r>
    </w:p>
    <w:p w14:paraId="25AD1C0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329</w:t>
      </w:r>
    </w:p>
    <w:p w14:paraId="7D17E92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331</w:t>
      </w:r>
    </w:p>
    <w:p w14:paraId="1957EC5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333</w:t>
      </w:r>
    </w:p>
    <w:p w14:paraId="5D1171A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</w:t>
      </w:r>
      <w:r>
        <w:rPr>
          <w:noProof/>
        </w:rPr>
        <w:tab/>
        <w:t>339</w:t>
      </w:r>
    </w:p>
    <w:p w14:paraId="0141330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339</w:t>
      </w:r>
    </w:p>
    <w:p w14:paraId="3D4EC7C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GSM_Idle/GPRS Packet_Idle (Squal &lt; Thresh</w:t>
      </w:r>
      <w:r w:rsidRPr="00A01A18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A01A18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A01A18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344</w:t>
      </w:r>
    </w:p>
    <w:p w14:paraId="1253781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350</w:t>
      </w:r>
    </w:p>
    <w:p w14:paraId="2732B1E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350</w:t>
      </w:r>
    </w:p>
    <w:p w14:paraId="5EE05A9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(QqualminEUTRA, Squal</w:t>
      </w:r>
      <w:r w:rsidRPr="00A01A18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A01A18">
        <w:rPr>
          <w:noProof/>
          <w:vertAlign w:val="subscript"/>
        </w:rPr>
        <w:t>serving,low2</w:t>
      </w:r>
      <w:r>
        <w:rPr>
          <w:noProof/>
        </w:rPr>
        <w:t>, Squal</w:t>
      </w:r>
      <w:r w:rsidRPr="00A01A18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A01A18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A01A18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A01A18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357</w:t>
      </w:r>
    </w:p>
    <w:p w14:paraId="6001157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364</w:t>
      </w:r>
    </w:p>
    <w:p w14:paraId="24A2888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370</w:t>
      </w:r>
    </w:p>
    <w:p w14:paraId="0A5C38E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380</w:t>
      </w:r>
    </w:p>
    <w:p w14:paraId="0F00911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 (Squal &gt; Thresh</w:t>
      </w:r>
      <w:r w:rsidRPr="00A01A18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A01A18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A01A18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A01A18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382</w:t>
      </w:r>
    </w:p>
    <w:p w14:paraId="23CA497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390</w:t>
      </w:r>
    </w:p>
    <w:p w14:paraId="2272141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401</w:t>
      </w:r>
    </w:p>
    <w:p w14:paraId="0D7A258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A01A18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405</w:t>
      </w:r>
    </w:p>
    <w:p w14:paraId="21FE7E1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410</w:t>
      </w:r>
    </w:p>
    <w:p w14:paraId="3B380E3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A01A18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A01A18">
        <w:rPr>
          <w:noProof/>
          <w:vertAlign w:val="subscript"/>
        </w:rPr>
        <w:t>HRPD, LowP</w:t>
      </w:r>
      <w:r>
        <w:rPr>
          <w:noProof/>
        </w:rPr>
        <w:tab/>
        <w:t>415</w:t>
      </w:r>
    </w:p>
    <w:p w14:paraId="708680B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420</w:t>
      </w:r>
    </w:p>
    <w:p w14:paraId="7303D3E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A01A18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425</w:t>
      </w:r>
    </w:p>
    <w:p w14:paraId="74E60BD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430</w:t>
      </w:r>
    </w:p>
    <w:p w14:paraId="3860B10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6.2.3.10a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A01A18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A01A18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435</w:t>
      </w:r>
    </w:p>
    <w:p w14:paraId="70748B3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441</w:t>
      </w:r>
    </w:p>
    <w:p w14:paraId="420CF0B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441</w:t>
      </w:r>
    </w:p>
    <w:p w14:paraId="057B06D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441</w:t>
      </w:r>
    </w:p>
    <w:p w14:paraId="5BC1B9E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449</w:t>
      </w:r>
    </w:p>
    <w:p w14:paraId="32057FF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452</w:t>
      </w:r>
    </w:p>
    <w:p w14:paraId="180A6D7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455</w:t>
      </w:r>
    </w:p>
    <w:p w14:paraId="6317109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458</w:t>
      </w:r>
    </w:p>
    <w:p w14:paraId="06E3D22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461</w:t>
      </w:r>
    </w:p>
    <w:p w14:paraId="6D01506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464</w:t>
      </w:r>
    </w:p>
    <w:p w14:paraId="6677128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466</w:t>
      </w:r>
    </w:p>
    <w:p w14:paraId="010FAAD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466</w:t>
      </w:r>
    </w:p>
    <w:p w14:paraId="5119474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51D14F5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469</w:t>
      </w:r>
    </w:p>
    <w:p w14:paraId="65DD469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473</w:t>
      </w:r>
    </w:p>
    <w:p w14:paraId="74E92EF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477</w:t>
      </w:r>
    </w:p>
    <w:p w14:paraId="30BAE6F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6.2.3.26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477</w:t>
      </w:r>
    </w:p>
    <w:p w14:paraId="0D3A43C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481</w:t>
      </w:r>
    </w:p>
    <w:p w14:paraId="0F46104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485</w:t>
      </w:r>
    </w:p>
    <w:p w14:paraId="0DEBC42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489</w:t>
      </w:r>
    </w:p>
    <w:p w14:paraId="28D184E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494</w:t>
      </w:r>
    </w:p>
    <w:p w14:paraId="08E57A1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499</w:t>
      </w:r>
    </w:p>
    <w:p w14:paraId="6689F08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UTRA_Idle, S</w:t>
      </w:r>
      <w:r w:rsidRPr="00A01A18">
        <w:rPr>
          <w:noProof/>
          <w:vertAlign w:val="subscript"/>
        </w:rPr>
        <w:t>nonintrasearch</w:t>
      </w:r>
      <w:r>
        <w:rPr>
          <w:noProof/>
        </w:rPr>
        <w:tab/>
        <w:t>507</w:t>
      </w:r>
    </w:p>
    <w:p w14:paraId="54DDC7B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511</w:t>
      </w:r>
    </w:p>
    <w:p w14:paraId="5B4341F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514</w:t>
      </w:r>
    </w:p>
    <w:p w14:paraId="3E46B16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6.2.3.35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518</w:t>
      </w:r>
    </w:p>
    <w:p w14:paraId="3911260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6.2.4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523</w:t>
      </w:r>
    </w:p>
    <w:p w14:paraId="61ED5B7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523</w:t>
      </w:r>
    </w:p>
    <w:p w14:paraId="69DB04E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526</w:t>
      </w:r>
    </w:p>
    <w:p w14:paraId="1256F00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529</w:t>
      </w:r>
    </w:p>
    <w:p w14:paraId="2C41F5A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532</w:t>
      </w:r>
    </w:p>
    <w:p w14:paraId="797B119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536</w:t>
      </w:r>
    </w:p>
    <w:p w14:paraId="015DBD1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6.2.4.6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540</w:t>
      </w:r>
    </w:p>
    <w:p w14:paraId="042C1E4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6.2.4.7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A01A18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544</w:t>
      </w:r>
    </w:p>
    <w:p w14:paraId="2B9189F8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548</w:t>
      </w:r>
    </w:p>
    <w:p w14:paraId="0966B2B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548</w:t>
      </w:r>
    </w:p>
    <w:p w14:paraId="43E2D2D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553</w:t>
      </w:r>
    </w:p>
    <w:p w14:paraId="6FBF2E5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559</w:t>
      </w:r>
    </w:p>
    <w:p w14:paraId="1462035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566</w:t>
      </w:r>
    </w:p>
    <w:p w14:paraId="0F26255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574</w:t>
      </w:r>
    </w:p>
    <w:p w14:paraId="4573A8E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579</w:t>
      </w:r>
    </w:p>
    <w:p w14:paraId="0122F95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6.3.7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583</w:t>
      </w:r>
    </w:p>
    <w:p w14:paraId="35C42F2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6.3.8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Void</w:t>
      </w:r>
      <w:r>
        <w:rPr>
          <w:noProof/>
        </w:rPr>
        <w:tab/>
        <w:t>590</w:t>
      </w:r>
    </w:p>
    <w:p w14:paraId="4252065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590</w:t>
      </w:r>
    </w:p>
    <w:p w14:paraId="5FCA4A1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6.3.10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  <w:lang w:bidi="he-IL"/>
        </w:rPr>
        <w:t>Void</w:t>
      </w:r>
      <w:r>
        <w:rPr>
          <w:noProof/>
        </w:rPr>
        <w:tab/>
        <w:t>593</w:t>
      </w:r>
    </w:p>
    <w:p w14:paraId="6E89325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  <w:lang w:bidi="he-IL"/>
        </w:rPr>
        <w:t>Void</w:t>
      </w:r>
      <w:r>
        <w:rPr>
          <w:noProof/>
        </w:rPr>
        <w:tab/>
        <w:t>593</w:t>
      </w:r>
    </w:p>
    <w:p w14:paraId="205C1EB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6.3.12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  <w:lang w:bidi="he-IL"/>
        </w:rPr>
        <w:t>Void</w:t>
      </w:r>
      <w:r>
        <w:rPr>
          <w:noProof/>
        </w:rPr>
        <w:tab/>
        <w:t>593</w:t>
      </w:r>
    </w:p>
    <w:p w14:paraId="09137C32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Hybrid cells</w:t>
      </w:r>
      <w:r>
        <w:rPr>
          <w:noProof/>
        </w:rPr>
        <w:tab/>
        <w:t>593</w:t>
      </w:r>
    </w:p>
    <w:p w14:paraId="4B904D9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593</w:t>
      </w:r>
    </w:p>
    <w:p w14:paraId="79FDD2B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598</w:t>
      </w:r>
    </w:p>
    <w:p w14:paraId="1989215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603</w:t>
      </w:r>
    </w:p>
    <w:p w14:paraId="3CD14B2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609</w:t>
      </w:r>
    </w:p>
    <w:p w14:paraId="443C8EE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616</w:t>
      </w:r>
    </w:p>
    <w:p w14:paraId="6243F4A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621</w:t>
      </w:r>
    </w:p>
    <w:p w14:paraId="640ECE9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628</w:t>
      </w:r>
    </w:p>
    <w:p w14:paraId="27176738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634</w:t>
      </w:r>
    </w:p>
    <w:p w14:paraId="47DFA15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WLAN Offload / Cell selection / EUTRA RRC_Idle to/from WLAN (Qrxlevmeas, BeaconRSSI</w:t>
      </w:r>
      <w:r w:rsidRPr="00A01A18">
        <w:rPr>
          <w:rFonts w:eastAsia="MS Mincho" w:cs="Arial"/>
          <w:noProof/>
        </w:rPr>
        <w:t>, WLAN identifier no match/match</w:t>
      </w:r>
      <w:r w:rsidRPr="00A01A18">
        <w:rPr>
          <w:rFonts w:cs="Arial"/>
          <w:noProof/>
        </w:rPr>
        <w:t>)</w:t>
      </w:r>
      <w:r>
        <w:rPr>
          <w:noProof/>
        </w:rPr>
        <w:tab/>
        <w:t>634</w:t>
      </w:r>
    </w:p>
    <w:p w14:paraId="693C6F5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637</w:t>
      </w:r>
    </w:p>
    <w:p w14:paraId="4E87A74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642</w:t>
      </w:r>
    </w:p>
    <w:p w14:paraId="45285C3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646</w:t>
      </w:r>
    </w:p>
    <w:p w14:paraId="3867015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6.5.5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649</w:t>
      </w:r>
    </w:p>
    <w:p w14:paraId="62AAA857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7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Layer 2</w:t>
      </w:r>
      <w:r>
        <w:rPr>
          <w:noProof/>
        </w:rPr>
        <w:tab/>
        <w:t>655</w:t>
      </w:r>
    </w:p>
    <w:p w14:paraId="4808ED9E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</w:t>
      </w:r>
      <w:r>
        <w:rPr>
          <w:noProof/>
        </w:rPr>
        <w:tab/>
        <w:t>655</w:t>
      </w:r>
    </w:p>
    <w:p w14:paraId="1990A25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655</w:t>
      </w:r>
    </w:p>
    <w:p w14:paraId="5CB0923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655</w:t>
      </w:r>
    </w:p>
    <w:p w14:paraId="7CE5FAB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658</w:t>
      </w:r>
    </w:p>
    <w:p w14:paraId="1DCFCA7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661</w:t>
      </w:r>
    </w:p>
    <w:p w14:paraId="479739D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RACH</w:t>
      </w:r>
      <w:r>
        <w:rPr>
          <w:noProof/>
        </w:rPr>
        <w:tab/>
        <w:t>668</w:t>
      </w:r>
    </w:p>
    <w:p w14:paraId="0F926AD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668</w:t>
      </w:r>
    </w:p>
    <w:p w14:paraId="7F1A428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7.1.2.1a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672</w:t>
      </w:r>
    </w:p>
    <w:p w14:paraId="2D770F4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676</w:t>
      </w:r>
    </w:p>
    <w:p w14:paraId="4B91252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678</w:t>
      </w:r>
    </w:p>
    <w:p w14:paraId="1A4A27C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683</w:t>
      </w:r>
    </w:p>
    <w:p w14:paraId="29E4A70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7.1.2.3b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690</w:t>
      </w:r>
    </w:p>
    <w:p w14:paraId="43E8980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694</w:t>
      </w:r>
    </w:p>
    <w:p w14:paraId="4D1E02C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702</w:t>
      </w:r>
    </w:p>
    <w:p w14:paraId="135CDD1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705</w:t>
      </w:r>
    </w:p>
    <w:p w14:paraId="6C9A848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709</w:t>
      </w:r>
    </w:p>
    <w:p w14:paraId="7EDC4D8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712</w:t>
      </w:r>
    </w:p>
    <w:p w14:paraId="6497C76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back off indicator</w:t>
      </w:r>
      <w:r>
        <w:rPr>
          <w:noProof/>
        </w:rPr>
        <w:tab/>
        <w:t>715</w:t>
      </w:r>
    </w:p>
    <w:p w14:paraId="2DC9A8A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719</w:t>
      </w:r>
    </w:p>
    <w:p w14:paraId="2C57567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719</w:t>
      </w:r>
    </w:p>
    <w:p w14:paraId="2D9D30F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727</w:t>
      </w:r>
    </w:p>
    <w:p w14:paraId="026BE80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727</w:t>
      </w:r>
    </w:p>
    <w:p w14:paraId="00B1BAF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727</w:t>
      </w:r>
    </w:p>
    <w:p w14:paraId="3D5DC4A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727</w:t>
      </w:r>
    </w:p>
    <w:p w14:paraId="514E63B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735</w:t>
      </w:r>
    </w:p>
    <w:p w14:paraId="4753AEB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736</w:t>
      </w:r>
    </w:p>
    <w:p w14:paraId="70631A9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736</w:t>
      </w:r>
    </w:p>
    <w:p w14:paraId="24FF165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744</w:t>
      </w:r>
    </w:p>
    <w:p w14:paraId="69084C7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748</w:t>
      </w:r>
    </w:p>
    <w:p w14:paraId="7E6B252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data transfer</w:t>
      </w:r>
      <w:r>
        <w:rPr>
          <w:noProof/>
        </w:rPr>
        <w:tab/>
        <w:t>755</w:t>
      </w:r>
    </w:p>
    <w:p w14:paraId="6F7E6AB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755</w:t>
      </w:r>
    </w:p>
    <w:p w14:paraId="5FD1DFC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757</w:t>
      </w:r>
    </w:p>
    <w:p w14:paraId="1183A12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PDU header handling</w:t>
      </w:r>
      <w:r>
        <w:rPr>
          <w:noProof/>
        </w:rPr>
        <w:tab/>
        <w:t>765</w:t>
      </w:r>
    </w:p>
    <w:p w14:paraId="01CA1B4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MAC PDU header handling </w:t>
      </w:r>
      <w:r w:rsidRPr="00A01A18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770</w:t>
      </w:r>
    </w:p>
    <w:p w14:paraId="4186336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772</w:t>
      </w:r>
    </w:p>
    <w:p w14:paraId="546F263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775</w:t>
      </w:r>
    </w:p>
    <w:p w14:paraId="4719685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779</w:t>
      </w:r>
    </w:p>
    <w:p w14:paraId="34C3B39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783</w:t>
      </w:r>
    </w:p>
    <w:p w14:paraId="52CD31E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788</w:t>
      </w:r>
    </w:p>
    <w:p w14:paraId="2500051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793</w:t>
      </w:r>
    </w:p>
    <w:p w14:paraId="0CCF461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padding</w:t>
      </w:r>
      <w:r>
        <w:rPr>
          <w:noProof/>
        </w:rPr>
        <w:tab/>
        <w:t>799</w:t>
      </w:r>
    </w:p>
    <w:p w14:paraId="06C02C2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801</w:t>
      </w:r>
    </w:p>
    <w:p w14:paraId="1569D70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7.1.3.9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reset / DL</w:t>
      </w:r>
      <w:r>
        <w:rPr>
          <w:noProof/>
        </w:rPr>
        <w:tab/>
        <w:t>801</w:t>
      </w:r>
    </w:p>
    <w:p w14:paraId="186B677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7.1.3.10</w:t>
      </w:r>
      <w:r>
        <w:rPr>
          <w:noProof/>
        </w:rPr>
        <w:tab/>
        <w:t>805</w:t>
      </w:r>
    </w:p>
    <w:p w14:paraId="6B6BEE2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805</w:t>
      </w:r>
    </w:p>
    <w:p w14:paraId="269B5BE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7.1.3.11.1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805</w:t>
      </w:r>
    </w:p>
    <w:p w14:paraId="312186C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810</w:t>
      </w:r>
    </w:p>
    <w:p w14:paraId="6E3B922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810</w:t>
      </w:r>
    </w:p>
    <w:p w14:paraId="7E62953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810</w:t>
      </w:r>
    </w:p>
    <w:p w14:paraId="27026D7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816</w:t>
      </w:r>
    </w:p>
    <w:p w14:paraId="232E410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822</w:t>
      </w:r>
    </w:p>
    <w:p w14:paraId="4081785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827</w:t>
      </w:r>
    </w:p>
    <w:p w14:paraId="41F38B4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831</w:t>
      </w:r>
    </w:p>
    <w:p w14:paraId="373340E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840</w:t>
      </w:r>
    </w:p>
    <w:p w14:paraId="444D4EB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849</w:t>
      </w:r>
    </w:p>
    <w:p w14:paraId="64D1547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852</w:t>
      </w:r>
    </w:p>
    <w:p w14:paraId="4DA2237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862</w:t>
      </w:r>
    </w:p>
    <w:p w14:paraId="6038261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865</w:t>
      </w:r>
    </w:p>
    <w:p w14:paraId="651AE6B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871</w:t>
      </w:r>
    </w:p>
    <w:p w14:paraId="541320C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</w:rPr>
        <w:t>7.1.3.18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>Short TTI / Correct handling of DL assignment</w:t>
      </w:r>
      <w:r w:rsidRPr="00A01A18">
        <w:rPr>
          <w:rFonts w:cs="Courier New"/>
          <w:noProof/>
        </w:rPr>
        <w:t>/ Collision handling</w:t>
      </w:r>
      <w:r>
        <w:rPr>
          <w:noProof/>
        </w:rPr>
        <w:tab/>
        <w:t>875</w:t>
      </w:r>
    </w:p>
    <w:p w14:paraId="7CDD41A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</w:rPr>
        <w:t>7.1.3.18.1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875</w:t>
      </w:r>
    </w:p>
    <w:p w14:paraId="4F2C182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eastAsia="zh-CN"/>
        </w:rPr>
        <w:t>7.1.3.18.2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881</w:t>
      </w:r>
    </w:p>
    <w:p w14:paraId="69A6850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eastAsia="zh-CN"/>
        </w:rPr>
        <w:t>7.1.3.19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 xml:space="preserve">Short TTI / Correct handling of DL assignment / HARQ sharing between PDSCH and </w:t>
      </w:r>
      <w:r w:rsidRPr="00A01A18">
        <w:rPr>
          <w:rFonts w:cs="MS Gothic"/>
          <w:noProof/>
        </w:rPr>
        <w:t>slot/subslot-PDSCH</w:t>
      </w:r>
      <w:r>
        <w:rPr>
          <w:noProof/>
        </w:rPr>
        <w:tab/>
        <w:t>885</w:t>
      </w:r>
    </w:p>
    <w:p w14:paraId="344A2B9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eastAsia="zh-CN"/>
        </w:rPr>
        <w:t>7.1.3.20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 xml:space="preserve">Short TTI / Correct handling of DL assignment / multiplexing of </w:t>
      </w:r>
      <w:r w:rsidRPr="00A01A18">
        <w:rPr>
          <w:rFonts w:cs="MS Gothic"/>
          <w:noProof/>
        </w:rPr>
        <w:t>SPDCCH</w:t>
      </w:r>
      <w:r w:rsidRPr="00A01A18">
        <w:rPr>
          <w:rFonts w:cs="Arial"/>
          <w:noProof/>
        </w:rPr>
        <w:t xml:space="preserve"> and </w:t>
      </w:r>
      <w:r w:rsidRPr="00A01A18">
        <w:rPr>
          <w:rFonts w:cs="MS Gothic"/>
          <w:noProof/>
        </w:rPr>
        <w:t>slot/subslot-PDSCH</w:t>
      </w:r>
      <w:r>
        <w:rPr>
          <w:noProof/>
        </w:rPr>
        <w:tab/>
        <w:t>887</w:t>
      </w:r>
    </w:p>
    <w:p w14:paraId="1C78309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</w:rPr>
        <w:t>7.1.3.21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890</w:t>
      </w:r>
    </w:p>
    <w:p w14:paraId="49EC71F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eastAsia="zh-CN"/>
        </w:rPr>
        <w:t>7.1.3.22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893</w:t>
      </w:r>
    </w:p>
    <w:p w14:paraId="0EDDB0A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7.1.3.23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896</w:t>
      </w:r>
    </w:p>
    <w:p w14:paraId="69CFDEC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A01A18">
        <w:rPr>
          <w:rFonts w:eastAsia="MS Gothic"/>
          <w:noProof/>
        </w:rPr>
        <w:t>.1.4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UL-SCH data transfer</w:t>
      </w:r>
      <w:r>
        <w:rPr>
          <w:noProof/>
        </w:rPr>
        <w:tab/>
        <w:t>898</w:t>
      </w:r>
    </w:p>
    <w:p w14:paraId="66A22A6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898</w:t>
      </w:r>
    </w:p>
    <w:p w14:paraId="7642389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900</w:t>
      </w:r>
    </w:p>
    <w:p w14:paraId="6580E98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903</w:t>
      </w:r>
    </w:p>
    <w:p w14:paraId="1D8B5AE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911</w:t>
      </w:r>
    </w:p>
    <w:p w14:paraId="062A08C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917</w:t>
      </w:r>
    </w:p>
    <w:p w14:paraId="159EDBF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924</w:t>
      </w:r>
    </w:p>
    <w:p w14:paraId="0A692BE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927</w:t>
      </w:r>
    </w:p>
    <w:p w14:paraId="7FC63E5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928</w:t>
      </w:r>
    </w:p>
    <w:p w14:paraId="73519DD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930</w:t>
      </w:r>
    </w:p>
    <w:p w14:paraId="1D220B9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935</w:t>
      </w:r>
    </w:p>
    <w:p w14:paraId="3E24684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942</w:t>
      </w:r>
    </w:p>
    <w:p w14:paraId="15C0D79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947</w:t>
      </w:r>
    </w:p>
    <w:p w14:paraId="221A878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953</w:t>
      </w:r>
    </w:p>
    <w:p w14:paraId="6ECD31A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50F7EDE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padding</w:t>
      </w:r>
      <w:r>
        <w:rPr>
          <w:noProof/>
        </w:rPr>
        <w:tab/>
        <w:t>958</w:t>
      </w:r>
    </w:p>
    <w:p w14:paraId="526E7CF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</w:t>
      </w:r>
      <w:r>
        <w:rPr>
          <w:noProof/>
        </w:rPr>
        <w:tab/>
        <w:t>961</w:t>
      </w:r>
    </w:p>
    <w:p w14:paraId="73BD564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968</w:t>
      </w:r>
    </w:p>
    <w:p w14:paraId="41A43C0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reset / UL</w:t>
      </w:r>
      <w:r>
        <w:rPr>
          <w:noProof/>
        </w:rPr>
        <w:tab/>
        <w:t>971</w:t>
      </w:r>
    </w:p>
    <w:p w14:paraId="54A0E9E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7.1.4.12a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975</w:t>
      </w:r>
    </w:p>
    <w:p w14:paraId="3C3B518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MAC PDU header handling</w:t>
      </w:r>
      <w:r>
        <w:rPr>
          <w:noProof/>
        </w:rPr>
        <w:tab/>
        <w:t>979</w:t>
      </w:r>
    </w:p>
    <w:p w14:paraId="4AB3DB3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984</w:t>
      </w:r>
    </w:p>
    <w:p w14:paraId="70ECF29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991</w:t>
      </w:r>
    </w:p>
    <w:p w14:paraId="4D246EF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993</w:t>
      </w:r>
    </w:p>
    <w:p w14:paraId="09C2C6C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996</w:t>
      </w:r>
    </w:p>
    <w:p w14:paraId="1050F5E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7.1.4.17</w:t>
      </w:r>
      <w:r>
        <w:rPr>
          <w:noProof/>
        </w:rPr>
        <w:tab/>
        <w:t>1000</w:t>
      </w:r>
    </w:p>
    <w:p w14:paraId="0CF71D9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1000</w:t>
      </w:r>
    </w:p>
    <w:p w14:paraId="7F375FA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1003</w:t>
      </w:r>
    </w:p>
    <w:p w14:paraId="0A5C96A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1003</w:t>
      </w:r>
    </w:p>
    <w:p w14:paraId="1D0C658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1009</w:t>
      </w:r>
    </w:p>
    <w:p w14:paraId="7FA0A6B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1009</w:t>
      </w:r>
    </w:p>
    <w:p w14:paraId="51299CA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1009</w:t>
      </w:r>
    </w:p>
    <w:p w14:paraId="446C174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1009</w:t>
      </w:r>
    </w:p>
    <w:p w14:paraId="01C5B96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1014</w:t>
      </w:r>
    </w:p>
    <w:p w14:paraId="1965E67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1015</w:t>
      </w:r>
    </w:p>
    <w:p w14:paraId="7546C1A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1015</w:t>
      </w:r>
    </w:p>
    <w:p w14:paraId="3680793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1020</w:t>
      </w:r>
    </w:p>
    <w:p w14:paraId="79B7008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1027</w:t>
      </w:r>
    </w:p>
    <w:p w14:paraId="7C9C3B2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1032</w:t>
      </w:r>
    </w:p>
    <w:p w14:paraId="1096D1D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1039</w:t>
      </w:r>
    </w:p>
    <w:p w14:paraId="04FCEA4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Enhanced Coverage</w:t>
      </w:r>
      <w:r w:rsidRPr="00A01A18">
        <w:rPr>
          <w:noProof/>
          <w:snapToGrid w:val="0"/>
        </w:rPr>
        <w:t xml:space="preserve"> / CE Mode A</w:t>
      </w:r>
      <w:r>
        <w:rPr>
          <w:noProof/>
        </w:rPr>
        <w:tab/>
        <w:t>1040</w:t>
      </w:r>
    </w:p>
    <w:p w14:paraId="75B3FF4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1046</w:t>
      </w:r>
    </w:p>
    <w:p w14:paraId="1555391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7.1.4.24d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1052</w:t>
      </w:r>
    </w:p>
    <w:p w14:paraId="017ACE7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1056</w:t>
      </w:r>
    </w:p>
    <w:p w14:paraId="5F4E7E4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1056</w:t>
      </w:r>
    </w:p>
    <w:p w14:paraId="614FFAC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1059</w:t>
      </w:r>
    </w:p>
    <w:p w14:paraId="5453BEE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1062</w:t>
      </w:r>
    </w:p>
    <w:p w14:paraId="2BCFFA1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1062</w:t>
      </w:r>
    </w:p>
    <w:p w14:paraId="64B9169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1067</w:t>
      </w:r>
    </w:p>
    <w:p w14:paraId="2BA4BCC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1067</w:t>
      </w:r>
    </w:p>
    <w:p w14:paraId="69EC00C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1075</w:t>
      </w:r>
    </w:p>
    <w:p w14:paraId="1DE6B93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1076</w:t>
      </w:r>
    </w:p>
    <w:p w14:paraId="375D6F6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1080</w:t>
      </w:r>
    </w:p>
    <w:p w14:paraId="1687307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PUCCH SCell</w:t>
      </w:r>
      <w:r>
        <w:rPr>
          <w:noProof/>
        </w:rPr>
        <w:tab/>
        <w:t>1086</w:t>
      </w:r>
    </w:p>
    <w:p w14:paraId="5B59FBB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1086</w:t>
      </w:r>
    </w:p>
    <w:p w14:paraId="261BBE0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7.1.4.29.2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1089</w:t>
      </w:r>
    </w:p>
    <w:p w14:paraId="1156051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bidi="he-IL"/>
        </w:rPr>
        <w:t>7.1.4.30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1097</w:t>
      </w:r>
    </w:p>
    <w:p w14:paraId="2C0ED29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1097</w:t>
      </w:r>
    </w:p>
    <w:p w14:paraId="4FB1FFB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1102</w:t>
      </w:r>
    </w:p>
    <w:p w14:paraId="7AACCC6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1102</w:t>
      </w:r>
    </w:p>
    <w:p w14:paraId="522B587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1105</w:t>
      </w:r>
    </w:p>
    <w:p w14:paraId="63EE02E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1108</w:t>
      </w:r>
    </w:p>
    <w:p w14:paraId="3CF350A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1112</w:t>
      </w:r>
    </w:p>
    <w:p w14:paraId="5D6A21F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7.1.4.32.4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1114</w:t>
      </w:r>
    </w:p>
    <w:p w14:paraId="4BA5A78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1117</w:t>
      </w:r>
    </w:p>
    <w:p w14:paraId="2D195CC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1117</w:t>
      </w:r>
    </w:p>
    <w:p w14:paraId="410943F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1117</w:t>
      </w:r>
    </w:p>
    <w:p w14:paraId="1B81365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1117</w:t>
      </w:r>
    </w:p>
    <w:p w14:paraId="470F939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7.1.4.37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1117</w:t>
      </w:r>
    </w:p>
    <w:p w14:paraId="3B9E8AE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</w:rPr>
        <w:t>7.1.4.38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1121</w:t>
      </w:r>
    </w:p>
    <w:p w14:paraId="4C42D75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eastAsia="zh-CN"/>
        </w:rPr>
        <w:t>7.1.4.38.1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{slot, slot}</w:t>
      </w:r>
      <w:r w:rsidRPr="00A01A18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1121</w:t>
      </w:r>
    </w:p>
    <w:p w14:paraId="3B4B28C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eastAsia="zh-CN"/>
        </w:rPr>
        <w:t>7.1.4.38.2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sTTI combination {subslot, subslot}</w:t>
      </w:r>
      <w:r w:rsidRPr="00A01A18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1125</w:t>
      </w:r>
    </w:p>
    <w:p w14:paraId="4D671DE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7.1.4.39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1128</w:t>
      </w:r>
    </w:p>
    <w:p w14:paraId="07F3CE3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7.1.4.40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1131</w:t>
      </w:r>
    </w:p>
    <w:p w14:paraId="2F3AC18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7.1.4.41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Short TTI / Correct handling of UL assignment / </w:t>
      </w:r>
      <w:r w:rsidRPr="00A01A18">
        <w:rPr>
          <w:rFonts w:cs="Arial"/>
          <w:noProof/>
        </w:rPr>
        <w:t>HARQ sharing between PUSCH and slot/subslot-PUSCH</w:t>
      </w:r>
      <w:r>
        <w:rPr>
          <w:noProof/>
        </w:rPr>
        <w:tab/>
        <w:t>1137</w:t>
      </w:r>
    </w:p>
    <w:p w14:paraId="7C1F8F6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7.1.4.42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1139</w:t>
      </w:r>
    </w:p>
    <w:p w14:paraId="61CCDB5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7.1.4.43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1142</w:t>
      </w:r>
    </w:p>
    <w:p w14:paraId="0B08C90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1145</w:t>
      </w:r>
    </w:p>
    <w:p w14:paraId="6B1481C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1145</w:t>
      </w:r>
    </w:p>
    <w:p w14:paraId="0CC4B67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PUSCH Hopping</w:t>
      </w:r>
      <w:r>
        <w:rPr>
          <w:noProof/>
        </w:rPr>
        <w:tab/>
        <w:t>1159</w:t>
      </w:r>
    </w:p>
    <w:p w14:paraId="7199E6F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1159</w:t>
      </w:r>
    </w:p>
    <w:p w14:paraId="383DD6B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1162</w:t>
      </w:r>
    </w:p>
    <w:p w14:paraId="3761F2A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1166</w:t>
      </w:r>
    </w:p>
    <w:p w14:paraId="43A7E7C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1168</w:t>
      </w:r>
    </w:p>
    <w:p w14:paraId="1B72E28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1169</w:t>
      </w:r>
    </w:p>
    <w:p w14:paraId="216A3CB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1170</w:t>
      </w:r>
    </w:p>
    <w:p w14:paraId="03A7741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</w:t>
      </w:r>
      <w:r>
        <w:rPr>
          <w:noProof/>
        </w:rPr>
        <w:tab/>
        <w:t>1173</w:t>
      </w:r>
    </w:p>
    <w:p w14:paraId="4A1CB69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1173</w:t>
      </w:r>
    </w:p>
    <w:p w14:paraId="4A95E02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7.1.6.1a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1181</w:t>
      </w:r>
    </w:p>
    <w:p w14:paraId="72C5FAF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1186</w:t>
      </w:r>
    </w:p>
    <w:p w14:paraId="3039765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1191</w:t>
      </w:r>
    </w:p>
    <w:p w14:paraId="277D289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1196</w:t>
      </w:r>
    </w:p>
    <w:p w14:paraId="078B0BE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1202</w:t>
      </w:r>
    </w:p>
    <w:p w14:paraId="7C54C86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7.1.6.6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1207</w:t>
      </w:r>
    </w:p>
    <w:p w14:paraId="5B99F52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1217</w:t>
      </w:r>
    </w:p>
    <w:p w14:paraId="3C5FE20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configurations</w:t>
      </w:r>
      <w:r>
        <w:rPr>
          <w:noProof/>
        </w:rPr>
        <w:tab/>
        <w:t>1217</w:t>
      </w:r>
    </w:p>
    <w:p w14:paraId="456E9A6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1218</w:t>
      </w:r>
    </w:p>
    <w:p w14:paraId="3F26514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1218</w:t>
      </w:r>
    </w:p>
    <w:p w14:paraId="3C093EA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1237</w:t>
      </w:r>
    </w:p>
    <w:p w14:paraId="49B4698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1256</w:t>
      </w:r>
    </w:p>
    <w:p w14:paraId="29420F8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1275</w:t>
      </w:r>
    </w:p>
    <w:p w14:paraId="6659941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1294</w:t>
      </w:r>
    </w:p>
    <w:p w14:paraId="15921F9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1315</w:t>
      </w:r>
    </w:p>
    <w:p w14:paraId="21D31F1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1336</w:t>
      </w:r>
    </w:p>
    <w:p w14:paraId="3B5CFF3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1363</w:t>
      </w:r>
    </w:p>
    <w:p w14:paraId="79B7A17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1387</w:t>
      </w:r>
    </w:p>
    <w:p w14:paraId="14BB47A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1411</w:t>
      </w:r>
    </w:p>
    <w:p w14:paraId="6FB976B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1436</w:t>
      </w:r>
    </w:p>
    <w:p w14:paraId="390C0D2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1461</w:t>
      </w:r>
    </w:p>
    <w:p w14:paraId="1E61F79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1480</w:t>
      </w:r>
    </w:p>
    <w:p w14:paraId="2F638AC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1499</w:t>
      </w:r>
    </w:p>
    <w:p w14:paraId="18D0065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1527</w:t>
      </w:r>
    </w:p>
    <w:p w14:paraId="7F8F9F0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1541</w:t>
      </w:r>
    </w:p>
    <w:p w14:paraId="43D4B99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1546</w:t>
      </w:r>
    </w:p>
    <w:p w14:paraId="52DFCA6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7.1.7.1.14a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1556</w:t>
      </w:r>
    </w:p>
    <w:p w14:paraId="6E651D1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1561</w:t>
      </w:r>
    </w:p>
    <w:p w14:paraId="3819303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7.1.7.2.1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1561</w:t>
      </w:r>
    </w:p>
    <w:p w14:paraId="395B0DB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1577</w:t>
      </w:r>
    </w:p>
    <w:p w14:paraId="7528E7C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1587</w:t>
      </w:r>
    </w:p>
    <w:p w14:paraId="3D5000F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1592</w:t>
      </w:r>
    </w:p>
    <w:p w14:paraId="4142484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1601</w:t>
      </w:r>
    </w:p>
    <w:p w14:paraId="26DB438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7.1.7.2.4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1606</w:t>
      </w:r>
    </w:p>
    <w:p w14:paraId="44BB52D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1628</w:t>
      </w:r>
    </w:p>
    <w:p w14:paraId="6164C03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1628</w:t>
      </w:r>
    </w:p>
    <w:p w14:paraId="712DEE5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1634</w:t>
      </w:r>
    </w:p>
    <w:p w14:paraId="0A1D77F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1634</w:t>
      </w:r>
    </w:p>
    <w:p w14:paraId="278F279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1634</w:t>
      </w:r>
    </w:p>
    <w:p w14:paraId="39EF0AA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1638</w:t>
      </w:r>
    </w:p>
    <w:p w14:paraId="2277612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1638</w:t>
      </w:r>
    </w:p>
    <w:p w14:paraId="58D63A5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7.1.9.2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1639</w:t>
      </w:r>
    </w:p>
    <w:p w14:paraId="2D89893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bidi="he-IL"/>
        </w:rPr>
        <w:t>7.1.10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1642</w:t>
      </w:r>
    </w:p>
    <w:p w14:paraId="1061690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bidi="he-IL"/>
        </w:rPr>
        <w:t>7.1.10.1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  <w:lang w:bidi="he-IL"/>
        </w:rPr>
        <w:t xml:space="preserve">Sending SR on PUCCH with DMRS generated by using </w:t>
      </w:r>
      <w:r w:rsidRPr="00A01A18">
        <w:rPr>
          <w:rFonts w:cs="Arial"/>
          <w:noProof/>
          <w:lang w:eastAsia="zh-CN" w:bidi="he-IL"/>
        </w:rPr>
        <w:t xml:space="preserve">virtual cell identity / </w:t>
      </w:r>
      <w:r w:rsidRPr="00A01A18">
        <w:rPr>
          <w:rFonts w:cs="Arial"/>
          <w:noProof/>
          <w:lang w:bidi="he-IL"/>
        </w:rPr>
        <w:t>nPU</w:t>
      </w:r>
      <w:r w:rsidRPr="00A01A18">
        <w:rPr>
          <w:rFonts w:cs="Arial"/>
          <w:noProof/>
          <w:lang w:eastAsia="zh-CN" w:bidi="he-IL"/>
        </w:rPr>
        <w:t>C</w:t>
      </w:r>
      <w:r w:rsidRPr="00A01A18">
        <w:rPr>
          <w:rFonts w:cs="Arial"/>
          <w:noProof/>
          <w:lang w:bidi="he-IL"/>
        </w:rPr>
        <w:t>CH-Identity</w:t>
      </w:r>
      <w:r>
        <w:rPr>
          <w:noProof/>
        </w:rPr>
        <w:tab/>
        <w:t>1642</w:t>
      </w:r>
    </w:p>
    <w:p w14:paraId="04081DC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bidi="he-IL"/>
        </w:rPr>
        <w:t>7.1.10.2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  <w:lang w:eastAsia="zh-CN" w:bidi="he-IL"/>
        </w:rPr>
        <w:t>Transmitting data</w:t>
      </w:r>
      <w:r w:rsidRPr="00A01A18">
        <w:rPr>
          <w:rFonts w:cs="Arial"/>
          <w:noProof/>
          <w:lang w:bidi="he-IL"/>
        </w:rPr>
        <w:t xml:space="preserve"> on PU</w:t>
      </w:r>
      <w:r w:rsidRPr="00A01A18">
        <w:rPr>
          <w:rFonts w:cs="Arial"/>
          <w:noProof/>
          <w:lang w:eastAsia="zh-CN" w:bidi="he-IL"/>
        </w:rPr>
        <w:t>S</w:t>
      </w:r>
      <w:r w:rsidRPr="00A01A18">
        <w:rPr>
          <w:rFonts w:cs="Arial"/>
          <w:noProof/>
          <w:lang w:bidi="he-IL"/>
        </w:rPr>
        <w:t xml:space="preserve">CH with DMRS generated by using </w:t>
      </w:r>
      <w:r w:rsidRPr="00A01A18">
        <w:rPr>
          <w:rFonts w:cs="Arial"/>
          <w:noProof/>
          <w:lang w:eastAsia="zh-CN" w:bidi="he-IL"/>
        </w:rPr>
        <w:t xml:space="preserve">virtual cell identity / </w:t>
      </w:r>
      <w:r w:rsidRPr="00A01A18">
        <w:rPr>
          <w:rFonts w:cs="Arial"/>
          <w:noProof/>
          <w:lang w:bidi="he-IL"/>
        </w:rPr>
        <w:t>nPUSCH-Identity</w:t>
      </w:r>
      <w:r>
        <w:rPr>
          <w:noProof/>
        </w:rPr>
        <w:tab/>
        <w:t>1646</w:t>
      </w:r>
    </w:p>
    <w:p w14:paraId="466AE6A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bidi="he-IL"/>
        </w:rPr>
        <w:t>7.1.11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1650</w:t>
      </w:r>
    </w:p>
    <w:p w14:paraId="0E20926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bidi="he-IL"/>
        </w:rPr>
        <w:t>7.1.11.1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1650</w:t>
      </w:r>
    </w:p>
    <w:p w14:paraId="129E4B0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bidi="he-IL"/>
        </w:rPr>
        <w:t>7.1.1</w:t>
      </w:r>
      <w:r w:rsidRPr="00A01A18">
        <w:rPr>
          <w:rFonts w:eastAsia="MS Mincho" w:cs="Arial"/>
          <w:noProof/>
          <w:lang w:bidi="he-IL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1656</w:t>
      </w:r>
    </w:p>
    <w:p w14:paraId="5DB1D0F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MS Mincho"/>
          <w:noProof/>
        </w:rPr>
        <w:t>7.1.12.1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DataInactivityTimer expiry</w:t>
      </w:r>
      <w:r>
        <w:rPr>
          <w:noProof/>
        </w:rPr>
        <w:tab/>
        <w:t>1656</w:t>
      </w:r>
    </w:p>
    <w:p w14:paraId="09AA8A1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Hibernation of SCells</w:t>
      </w:r>
      <w:r>
        <w:rPr>
          <w:noProof/>
        </w:rPr>
        <w:tab/>
        <w:t>1658</w:t>
      </w:r>
    </w:p>
    <w:p w14:paraId="6E817A6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1658</w:t>
      </w:r>
    </w:p>
    <w:p w14:paraId="7842F6D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1658</w:t>
      </w:r>
    </w:p>
    <w:p w14:paraId="3C04CCDB" w14:textId="77777777" w:rsidR="00F60750" w:rsidRDefault="00F60750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1659</w:t>
      </w:r>
    </w:p>
    <w:p w14:paraId="1F33C84D" w14:textId="77777777" w:rsidR="00F60750" w:rsidRDefault="00F60750">
      <w:pPr>
        <w:pStyle w:val="TOC6"/>
        <w:rPr>
          <w:rFonts w:ascii="Calibri" w:hAnsi="Calibri"/>
          <w:noProof/>
          <w:sz w:val="22"/>
          <w:szCs w:val="22"/>
        </w:rPr>
      </w:pPr>
      <w:r>
        <w:rPr>
          <w:noProof/>
        </w:rPr>
        <w:t>7.1.13.1.1.3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1662</w:t>
      </w:r>
    </w:p>
    <w:p w14:paraId="2097E42D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RLC</w:t>
      </w:r>
      <w:r>
        <w:rPr>
          <w:noProof/>
        </w:rPr>
        <w:tab/>
        <w:t>1667</w:t>
      </w:r>
    </w:p>
    <w:p w14:paraId="7E1960A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1667</w:t>
      </w:r>
    </w:p>
    <w:p w14:paraId="2E9D930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Unacknowledged mode</w:t>
      </w:r>
      <w:r>
        <w:rPr>
          <w:noProof/>
        </w:rPr>
        <w:tab/>
        <w:t>1667</w:t>
      </w:r>
    </w:p>
    <w:p w14:paraId="6E1E3B6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1667</w:t>
      </w:r>
    </w:p>
    <w:p w14:paraId="18D9995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1669</w:t>
      </w:r>
    </w:p>
    <w:p w14:paraId="6EDB633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1671</w:t>
      </w:r>
    </w:p>
    <w:p w14:paraId="7179DD9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1672</w:t>
      </w:r>
    </w:p>
    <w:p w14:paraId="6B36D51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1673</w:t>
      </w:r>
    </w:p>
    <w:p w14:paraId="3199376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1673</w:t>
      </w:r>
    </w:p>
    <w:p w14:paraId="5DEF743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1677</w:t>
      </w:r>
    </w:p>
    <w:p w14:paraId="464A16E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1680</w:t>
      </w:r>
    </w:p>
    <w:p w14:paraId="235C98B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A01A18">
        <w:rPr>
          <w:rFonts w:eastAsia="MS Mincho"/>
          <w:i/>
          <w:noProof/>
        </w:rPr>
        <w:t>t-Reordering</w:t>
      </w:r>
      <w:r>
        <w:rPr>
          <w:noProof/>
        </w:rPr>
        <w:tab/>
        <w:t>1685</w:t>
      </w:r>
    </w:p>
    <w:p w14:paraId="325BA2A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A01A18">
        <w:rPr>
          <w:rFonts w:eastAsia="MS Mincho"/>
          <w:i/>
          <w:noProof/>
        </w:rPr>
        <w:t>t-Reordering</w:t>
      </w:r>
      <w:r>
        <w:rPr>
          <w:noProof/>
        </w:rPr>
        <w:tab/>
        <w:t>1688</w:t>
      </w:r>
    </w:p>
    <w:p w14:paraId="007C02B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A01A18">
        <w:rPr>
          <w:rFonts w:eastAsia="MS Mincho"/>
          <w:i/>
          <w:noProof/>
        </w:rPr>
        <w:t>t-Reordering</w:t>
      </w:r>
      <w:r>
        <w:rPr>
          <w:noProof/>
        </w:rPr>
        <w:tab/>
        <w:t>1690</w:t>
      </w:r>
    </w:p>
    <w:p w14:paraId="3081E23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1692</w:t>
      </w:r>
    </w:p>
    <w:p w14:paraId="01D0B58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1694</w:t>
      </w:r>
    </w:p>
    <w:p w14:paraId="3ED17F1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7.2.2.12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AM RLC / Receiver status triggers / extended t-Reordering configured</w:t>
      </w:r>
      <w:r>
        <w:rPr>
          <w:noProof/>
        </w:rPr>
        <w:tab/>
        <w:t>1697</w:t>
      </w:r>
    </w:p>
    <w:p w14:paraId="06061CB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A01A18">
        <w:rPr>
          <w:rFonts w:eastAsia="MS Gothic"/>
          <w:noProof/>
        </w:rPr>
        <w:t>.2.3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1702</w:t>
      </w:r>
    </w:p>
    <w:p w14:paraId="33879E5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1702</w:t>
      </w:r>
    </w:p>
    <w:p w14:paraId="74D2935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1706</w:t>
      </w:r>
    </w:p>
    <w:p w14:paraId="4D6AAC9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1708</w:t>
      </w:r>
    </w:p>
    <w:p w14:paraId="106B399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1709</w:t>
      </w:r>
    </w:p>
    <w:p w14:paraId="7C8CA2C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1712</w:t>
      </w:r>
    </w:p>
    <w:p w14:paraId="3A4CA49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1713</w:t>
      </w:r>
    </w:p>
    <w:p w14:paraId="29535D5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7.2.3.7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1717</w:t>
      </w:r>
    </w:p>
    <w:p w14:paraId="7E31CC8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1720</w:t>
      </w:r>
    </w:p>
    <w:p w14:paraId="5780D1D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7.2.3.9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Polling for status</w:t>
      </w:r>
      <w:r>
        <w:rPr>
          <w:noProof/>
        </w:rPr>
        <w:tab/>
        <w:t>1721</w:t>
      </w:r>
    </w:p>
    <w:p w14:paraId="03FE8A0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7.2.3.10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1726</w:t>
      </w:r>
    </w:p>
    <w:p w14:paraId="5703255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1731</w:t>
      </w:r>
    </w:p>
    <w:p w14:paraId="2EBC1D7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1731</w:t>
      </w:r>
    </w:p>
    <w:p w14:paraId="01C28A0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1731</w:t>
      </w:r>
    </w:p>
    <w:p w14:paraId="1F3568A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1737</w:t>
      </w:r>
    </w:p>
    <w:p w14:paraId="5EFBFCF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1740</w:t>
      </w:r>
    </w:p>
    <w:p w14:paraId="0425B3E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1745</w:t>
      </w:r>
    </w:p>
    <w:p w14:paraId="35747D8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1748</w:t>
      </w:r>
    </w:p>
    <w:p w14:paraId="50FFF27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1752</w:t>
      </w:r>
    </w:p>
    <w:p w14:paraId="0604A97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1757</w:t>
      </w:r>
    </w:p>
    <w:p w14:paraId="7BE576C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1757</w:t>
      </w:r>
    </w:p>
    <w:p w14:paraId="2D0B37A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7.2.3.21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AM RLC / RLC re-establishment at RRC connection reconfiguration including </w:t>
      </w:r>
      <w:r w:rsidRPr="00A01A18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1759</w:t>
      </w:r>
    </w:p>
    <w:p w14:paraId="22636095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1762</w:t>
      </w:r>
    </w:p>
    <w:p w14:paraId="597CF63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1762</w:t>
      </w:r>
    </w:p>
    <w:p w14:paraId="29FE7DC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1762</w:t>
      </w:r>
    </w:p>
    <w:p w14:paraId="232B7D4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Maintenance of PDCP sequence numbers / User plane</w:t>
      </w:r>
      <w:r w:rsidRPr="00A01A18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1765</w:t>
      </w:r>
    </w:p>
    <w:p w14:paraId="5670F12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Maintenance of PDCP sequence numbers / User plane </w:t>
      </w:r>
      <w:r w:rsidRPr="00A01A18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1767</w:t>
      </w:r>
    </w:p>
    <w:p w14:paraId="45E0CE3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1769</w:t>
      </w:r>
    </w:p>
    <w:p w14:paraId="5C532A4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1769</w:t>
      </w:r>
    </w:p>
    <w:p w14:paraId="7D88F47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1769</w:t>
      </w:r>
    </w:p>
    <w:p w14:paraId="0A18BA2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1772</w:t>
      </w:r>
    </w:p>
    <w:p w14:paraId="71A93F8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1774</w:t>
      </w:r>
    </w:p>
    <w:p w14:paraId="04F813F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1776</w:t>
      </w:r>
    </w:p>
    <w:p w14:paraId="3C21A0A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1777</w:t>
      </w:r>
    </w:p>
    <w:p w14:paraId="711CDE9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1779</w:t>
      </w:r>
    </w:p>
    <w:p w14:paraId="7B93277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integrity protection</w:t>
      </w:r>
      <w:r>
        <w:rPr>
          <w:noProof/>
        </w:rPr>
        <w:tab/>
        <w:t>1781</w:t>
      </w:r>
    </w:p>
    <w:p w14:paraId="575E8C8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1781</w:t>
      </w:r>
    </w:p>
    <w:p w14:paraId="6142C23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1786</w:t>
      </w:r>
    </w:p>
    <w:p w14:paraId="5922367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1789</w:t>
      </w:r>
    </w:p>
    <w:p w14:paraId="108F3AD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A01A18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A01A18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A01A18">
        <w:rPr>
          <w:rFonts w:eastAsia="MS Gothic"/>
          <w:noProof/>
        </w:rPr>
        <w:t>andover</w:t>
      </w:r>
      <w:r>
        <w:rPr>
          <w:noProof/>
        </w:rPr>
        <w:tab/>
        <w:t>1792</w:t>
      </w:r>
    </w:p>
    <w:p w14:paraId="61D0D68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1792</w:t>
      </w:r>
    </w:p>
    <w:p w14:paraId="23C3722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1792</w:t>
      </w:r>
    </w:p>
    <w:p w14:paraId="1C0026D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1795</w:t>
      </w:r>
    </w:p>
    <w:p w14:paraId="4CDE5DD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1799</w:t>
      </w:r>
    </w:p>
    <w:p w14:paraId="09C3F91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1803</w:t>
      </w:r>
    </w:p>
    <w:p w14:paraId="3E37F9B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7.3.5.6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1808</w:t>
      </w:r>
    </w:p>
    <w:p w14:paraId="0472CB5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7.3.5.7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1811</w:t>
      </w:r>
    </w:p>
    <w:p w14:paraId="42EF08B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Others</w:t>
      </w:r>
      <w:r>
        <w:rPr>
          <w:noProof/>
        </w:rPr>
        <w:tab/>
        <w:t>1812</w:t>
      </w:r>
    </w:p>
    <w:p w14:paraId="672D4A7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Discard</w:t>
      </w:r>
      <w:r>
        <w:rPr>
          <w:noProof/>
        </w:rPr>
        <w:tab/>
        <w:t>1812</w:t>
      </w:r>
    </w:p>
    <w:p w14:paraId="4F8E7AB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1813</w:t>
      </w:r>
    </w:p>
    <w:p w14:paraId="280797C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Dual Connectivity</w:t>
      </w:r>
      <w:r>
        <w:rPr>
          <w:noProof/>
        </w:rPr>
        <w:tab/>
        <w:t>1819</w:t>
      </w:r>
    </w:p>
    <w:p w14:paraId="46557A9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1819</w:t>
      </w:r>
    </w:p>
    <w:p w14:paraId="584CC48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1820</w:t>
      </w:r>
    </w:p>
    <w:p w14:paraId="141C486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1824</w:t>
      </w:r>
    </w:p>
    <w:p w14:paraId="1C13988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1827</w:t>
      </w:r>
    </w:p>
    <w:p w14:paraId="36D024F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1830</w:t>
      </w:r>
    </w:p>
    <w:p w14:paraId="6A2756C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reordering of Split DRB / Maximum re-ordering delay below </w:t>
      </w:r>
      <w:r w:rsidRPr="00A01A18">
        <w:rPr>
          <w:i/>
          <w:iCs/>
          <w:noProof/>
        </w:rPr>
        <w:t>t-Reordering</w:t>
      </w:r>
      <w:r>
        <w:rPr>
          <w:noProof/>
        </w:rPr>
        <w:tab/>
        <w:t>1836</w:t>
      </w:r>
    </w:p>
    <w:p w14:paraId="0239B0F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7.3.7.7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PDCP reordering of Split DRB / </w:t>
      </w:r>
      <w:r w:rsidRPr="00A01A18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1839</w:t>
      </w:r>
    </w:p>
    <w:p w14:paraId="7A47D4C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7.3.8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ProSe Device to Device</w:t>
      </w:r>
      <w:r>
        <w:rPr>
          <w:noProof/>
        </w:rPr>
        <w:tab/>
        <w:t>1844</w:t>
      </w:r>
    </w:p>
    <w:p w14:paraId="30BB456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7.3.8.1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1844</w:t>
      </w:r>
    </w:p>
    <w:p w14:paraId="1B61EF6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1849</w:t>
      </w:r>
    </w:p>
    <w:p w14:paraId="172A601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7.3.8.3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1853</w:t>
      </w:r>
    </w:p>
    <w:p w14:paraId="4FB44C9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7.3.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1853</w:t>
      </w:r>
    </w:p>
    <w:p w14:paraId="52EBCDB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1853</w:t>
      </w:r>
    </w:p>
    <w:p w14:paraId="3B40E06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</w:t>
      </w:r>
      <w:r w:rsidRPr="00A01A18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A01A18">
        <w:rPr>
          <w:rFonts w:eastAsia="MS Gothic"/>
          <w:noProof/>
        </w:rPr>
        <w:t>.</w:t>
      </w:r>
      <w:r w:rsidRPr="00A01A18">
        <w:rPr>
          <w:rFonts w:eastAsia="SimSun"/>
          <w:noProof/>
          <w:lang w:eastAsia="zh-CN"/>
        </w:rPr>
        <w:t>10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 xml:space="preserve">PDCP </w:t>
      </w:r>
      <w:r w:rsidRPr="00A01A18">
        <w:rPr>
          <w:rFonts w:eastAsia="SimSun"/>
          <w:noProof/>
          <w:lang w:eastAsia="zh-CN"/>
        </w:rPr>
        <w:t>UDC</w:t>
      </w:r>
      <w:r>
        <w:rPr>
          <w:noProof/>
        </w:rPr>
        <w:tab/>
        <w:t>1856</w:t>
      </w:r>
    </w:p>
    <w:p w14:paraId="42ED4B8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7.3.10.1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A01A18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A01A18">
        <w:rPr>
          <w:rFonts w:cs="Tahoma"/>
          <w:noProof/>
          <w:lang w:eastAsia="zh-CN"/>
        </w:rPr>
        <w:t>dictionary</w:t>
      </w:r>
      <w:r>
        <w:rPr>
          <w:noProof/>
        </w:rPr>
        <w:tab/>
        <w:t>1856</w:t>
      </w:r>
    </w:p>
    <w:p w14:paraId="24771C7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7.3.10.2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A01A18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A01A18">
        <w:rPr>
          <w:rFonts w:cs="Tahoma"/>
          <w:noProof/>
          <w:lang w:eastAsia="zh-CN"/>
        </w:rPr>
        <w:t>dictionary</w:t>
      </w:r>
      <w:r>
        <w:rPr>
          <w:noProof/>
        </w:rPr>
        <w:tab/>
        <w:t>1860</w:t>
      </w:r>
    </w:p>
    <w:p w14:paraId="088AB67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7.3.10.3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A01A18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A01A18">
        <w:rPr>
          <w:rFonts w:eastAsia="SimSun"/>
          <w:noProof/>
          <w:lang w:eastAsia="zh-CN"/>
        </w:rPr>
        <w:t>Reset</w:t>
      </w:r>
      <w:r>
        <w:rPr>
          <w:noProof/>
        </w:rPr>
        <w:tab/>
        <w:t>1863</w:t>
      </w:r>
    </w:p>
    <w:p w14:paraId="4C872C3A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8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RRC</w:t>
      </w:r>
      <w:r>
        <w:rPr>
          <w:noProof/>
        </w:rPr>
        <w:tab/>
        <w:t>1866</w:t>
      </w:r>
    </w:p>
    <w:p w14:paraId="78B898F7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1866</w:t>
      </w:r>
    </w:p>
    <w:p w14:paraId="5CD12B2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</w:t>
      </w:r>
      <w:r>
        <w:rPr>
          <w:noProof/>
        </w:rPr>
        <w:tab/>
        <w:t>1866</w:t>
      </w:r>
    </w:p>
    <w:p w14:paraId="5F712E8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1866</w:t>
      </w:r>
    </w:p>
    <w:p w14:paraId="141346E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8.1.1.1a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1866</w:t>
      </w:r>
    </w:p>
    <w:p w14:paraId="42935BB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1872</w:t>
      </w:r>
    </w:p>
    <w:p w14:paraId="2A33435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1877</w:t>
      </w:r>
    </w:p>
    <w:p w14:paraId="0BAC419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1884</w:t>
      </w:r>
    </w:p>
    <w:p w14:paraId="6A5D32E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1889</w:t>
      </w:r>
    </w:p>
    <w:p w14:paraId="14764A6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1894</w:t>
      </w:r>
    </w:p>
    <w:p w14:paraId="1910B7F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1894</w:t>
      </w:r>
    </w:p>
    <w:p w14:paraId="316D7BA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/ EAB active</w:t>
      </w:r>
      <w:r>
        <w:rPr>
          <w:noProof/>
        </w:rPr>
        <w:tab/>
        <w:t>1896</w:t>
      </w:r>
    </w:p>
    <w:p w14:paraId="502EA7F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1903</w:t>
      </w:r>
    </w:p>
    <w:p w14:paraId="28EE7BD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1905</w:t>
      </w:r>
    </w:p>
    <w:p w14:paraId="601170B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1907</w:t>
      </w:r>
    </w:p>
    <w:p w14:paraId="181D401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1907</w:t>
      </w:r>
    </w:p>
    <w:p w14:paraId="3530B3F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1907</w:t>
      </w:r>
    </w:p>
    <w:p w14:paraId="2875872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1911</w:t>
      </w:r>
    </w:p>
    <w:p w14:paraId="3FCF2E1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1912</w:t>
      </w:r>
    </w:p>
    <w:p w14:paraId="0A27644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1912</w:t>
      </w:r>
    </w:p>
    <w:p w14:paraId="243D9A7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1917</w:t>
      </w:r>
    </w:p>
    <w:p w14:paraId="6A5B3E9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1922</w:t>
      </w:r>
    </w:p>
    <w:p w14:paraId="497DEB2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1927</w:t>
      </w:r>
    </w:p>
    <w:p w14:paraId="7EB2C9A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1934</w:t>
      </w:r>
    </w:p>
    <w:p w14:paraId="2BEFC68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1940</w:t>
      </w:r>
    </w:p>
    <w:p w14:paraId="289F99A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1940</w:t>
      </w:r>
    </w:p>
    <w:p w14:paraId="0DD79F5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1940</w:t>
      </w:r>
    </w:p>
    <w:p w14:paraId="2408EBD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1940</w:t>
      </w:r>
    </w:p>
    <w:p w14:paraId="054BFD5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1947</w:t>
      </w:r>
    </w:p>
    <w:p w14:paraId="4F426D2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establishment / Extended and spare fields in SI</w:t>
      </w:r>
      <w:r>
        <w:rPr>
          <w:noProof/>
        </w:rPr>
        <w:tab/>
        <w:t>1948</w:t>
      </w:r>
    </w:p>
    <w:p w14:paraId="4261A79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</w:t>
      </w:r>
      <w:r>
        <w:rPr>
          <w:noProof/>
        </w:rPr>
        <w:tab/>
        <w:t>1953</w:t>
      </w:r>
    </w:p>
    <w:p w14:paraId="3767177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1953</w:t>
      </w:r>
    </w:p>
    <w:p w14:paraId="08FBC7E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1954</w:t>
      </w:r>
    </w:p>
    <w:p w14:paraId="3E30F86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1954</w:t>
      </w:r>
    </w:p>
    <w:p w14:paraId="77B6818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1954</w:t>
      </w:r>
    </w:p>
    <w:p w14:paraId="2F94DAE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1957</w:t>
      </w:r>
    </w:p>
    <w:p w14:paraId="7C9EEAA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1962</w:t>
      </w:r>
    </w:p>
    <w:p w14:paraId="779C992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1965</w:t>
      </w:r>
    </w:p>
    <w:p w14:paraId="4DAC458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1968</w:t>
      </w:r>
    </w:p>
    <w:p w14:paraId="64F36C0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1971</w:t>
      </w:r>
    </w:p>
    <w:p w14:paraId="6985618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1980</w:t>
      </w:r>
    </w:p>
    <w:p w14:paraId="3CFA547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1983</w:t>
      </w:r>
    </w:p>
    <w:p w14:paraId="6A87922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1985</w:t>
      </w:r>
    </w:p>
    <w:p w14:paraId="6DFEC71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1987</w:t>
      </w:r>
    </w:p>
    <w:p w14:paraId="6228D74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1991</w:t>
      </w:r>
    </w:p>
    <w:p w14:paraId="53D6DC6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1995</w:t>
      </w:r>
    </w:p>
    <w:p w14:paraId="74D2956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2001</w:t>
      </w:r>
    </w:p>
    <w:p w14:paraId="4DB9F0B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8.1.3.12b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2008</w:t>
      </w:r>
    </w:p>
    <w:p w14:paraId="7154C97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2008</w:t>
      </w:r>
    </w:p>
    <w:p w14:paraId="5CC2A9E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2014</w:t>
      </w:r>
    </w:p>
    <w:p w14:paraId="32FD1FE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8.1.3.15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2019</w:t>
      </w:r>
    </w:p>
    <w:p w14:paraId="33BD5C46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2024</w:t>
      </w:r>
    </w:p>
    <w:p w14:paraId="0289B93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bearer establishment</w:t>
      </w:r>
      <w:r>
        <w:rPr>
          <w:noProof/>
        </w:rPr>
        <w:tab/>
        <w:t>2024</w:t>
      </w:r>
    </w:p>
    <w:p w14:paraId="7893D11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2024</w:t>
      </w:r>
    </w:p>
    <w:p w14:paraId="59C861B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2027</w:t>
      </w:r>
    </w:p>
    <w:p w14:paraId="77590FC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2027</w:t>
      </w:r>
    </w:p>
    <w:p w14:paraId="2EBF39E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2029</w:t>
      </w:r>
    </w:p>
    <w:p w14:paraId="791C5ED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2029</w:t>
      </w:r>
    </w:p>
    <w:p w14:paraId="506FC38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2035</w:t>
      </w:r>
    </w:p>
    <w:p w14:paraId="6AAD3FC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2039</w:t>
      </w:r>
    </w:p>
    <w:p w14:paraId="13757DE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2041</w:t>
      </w:r>
    </w:p>
    <w:p w14:paraId="1D6CE0D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2045</w:t>
      </w:r>
    </w:p>
    <w:p w14:paraId="74FB4A1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2045</w:t>
      </w:r>
    </w:p>
    <w:p w14:paraId="67570D7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2048</w:t>
      </w:r>
    </w:p>
    <w:p w14:paraId="11AD048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2051</w:t>
      </w:r>
    </w:p>
    <w:p w14:paraId="35933E2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2051</w:t>
      </w:r>
    </w:p>
    <w:p w14:paraId="6CC538B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2058</w:t>
      </w:r>
    </w:p>
    <w:p w14:paraId="651D7B5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</w:t>
      </w:r>
      <w:r w:rsidRPr="00A01A18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A01A18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A01A18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2058</w:t>
      </w:r>
    </w:p>
    <w:p w14:paraId="37111DD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2059</w:t>
      </w:r>
    </w:p>
    <w:p w14:paraId="26B33A5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2059</w:t>
      </w:r>
    </w:p>
    <w:p w14:paraId="44D1148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2064</w:t>
      </w:r>
    </w:p>
    <w:p w14:paraId="240CAC5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A01A18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2064</w:t>
      </w:r>
    </w:p>
    <w:p w14:paraId="153BB19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2064</w:t>
      </w:r>
    </w:p>
    <w:p w14:paraId="2E19962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2064</w:t>
      </w:r>
    </w:p>
    <w:p w14:paraId="26A1050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2067</w:t>
      </w:r>
    </w:p>
    <w:p w14:paraId="0A4B526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2067</w:t>
      </w:r>
    </w:p>
    <w:p w14:paraId="06A550B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A01A18">
        <w:rPr>
          <w:rFonts w:eastAsia="ZapfDingbats"/>
          <w:noProof/>
        </w:rPr>
        <w:t>without UL</w:t>
      </w:r>
      <w:r>
        <w:rPr>
          <w:noProof/>
        </w:rPr>
        <w:tab/>
        <w:t>2067</w:t>
      </w:r>
    </w:p>
    <w:p w14:paraId="0F15B29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A01A18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2067</w:t>
      </w:r>
    </w:p>
    <w:p w14:paraId="4E71940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A01A18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2073</w:t>
      </w:r>
    </w:p>
    <w:p w14:paraId="7649122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A01A18">
        <w:rPr>
          <w:rFonts w:eastAsia="ZapfDingbats"/>
          <w:noProof/>
        </w:rPr>
        <w:t xml:space="preserve">without UL / SRS configuration / Collision handling / </w:t>
      </w:r>
      <w:r w:rsidRPr="00A01A18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2079</w:t>
      </w:r>
    </w:p>
    <w:p w14:paraId="6C4A702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8.2.2.5a.4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A01A18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2085</w:t>
      </w:r>
    </w:p>
    <w:p w14:paraId="7EBD907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2089</w:t>
      </w:r>
    </w:p>
    <w:p w14:paraId="495BE84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2089</w:t>
      </w:r>
    </w:p>
    <w:p w14:paraId="65EB4E9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2093</w:t>
      </w:r>
    </w:p>
    <w:p w14:paraId="0F333D1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2102</w:t>
      </w:r>
    </w:p>
    <w:p w14:paraId="3BBC733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2106</w:t>
      </w:r>
    </w:p>
    <w:p w14:paraId="479C5A6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2106</w:t>
      </w:r>
    </w:p>
    <w:p w14:paraId="5445B47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8.2.2.6.6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2106</w:t>
      </w:r>
    </w:p>
    <w:p w14:paraId="1129A4F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2106</w:t>
      </w:r>
    </w:p>
    <w:p w14:paraId="05AA0F6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2106</w:t>
      </w:r>
    </w:p>
    <w:p w14:paraId="681E292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2112</w:t>
      </w:r>
    </w:p>
    <w:p w14:paraId="681CA5B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2112</w:t>
      </w:r>
    </w:p>
    <w:p w14:paraId="2E0F19D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connection reconfiguration / </w:t>
      </w:r>
      <w:r w:rsidRPr="00A01A18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2112</w:t>
      </w:r>
    </w:p>
    <w:p w14:paraId="145EAF8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2115</w:t>
      </w:r>
    </w:p>
    <w:p w14:paraId="0F7FF1B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2115</w:t>
      </w:r>
    </w:p>
    <w:p w14:paraId="3A69752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2117</w:t>
      </w:r>
    </w:p>
    <w:p w14:paraId="7AC0AB1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2120</w:t>
      </w:r>
    </w:p>
    <w:p w14:paraId="4C71761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8.2.2.9.4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2122</w:t>
      </w:r>
    </w:p>
    <w:p w14:paraId="37CC224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8.2.2.9.5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2122</w:t>
      </w:r>
    </w:p>
    <w:p w14:paraId="2D4ADF8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2122</w:t>
      </w:r>
    </w:p>
    <w:p w14:paraId="2C6EBFB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8.2.2.11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MS Mincho"/>
          <w:noProof/>
        </w:rPr>
        <w:t>Short Processing Time / SRS configuration</w:t>
      </w:r>
      <w:r w:rsidRPr="00A01A18">
        <w:rPr>
          <w:rFonts w:cs="MS Mincho"/>
          <w:noProof/>
          <w:lang w:eastAsia="zh-CN"/>
        </w:rPr>
        <w:t xml:space="preserve"> / </w:t>
      </w:r>
      <w:r w:rsidRPr="00A01A18">
        <w:rPr>
          <w:rFonts w:cs="MS Mincho"/>
          <w:noProof/>
        </w:rPr>
        <w:t>Aperiodic</w:t>
      </w:r>
      <w:r>
        <w:rPr>
          <w:noProof/>
        </w:rPr>
        <w:tab/>
        <w:t>2124</w:t>
      </w:r>
    </w:p>
    <w:p w14:paraId="2FBDE91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8.2.2.12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MS Mincho"/>
          <w:noProof/>
        </w:rPr>
        <w:t xml:space="preserve">Short TTI / SRS configuration / TDD </w:t>
      </w:r>
      <w:r w:rsidRPr="00A01A18">
        <w:rPr>
          <w:rFonts w:cs="MS Mincho"/>
          <w:noProof/>
          <w:lang w:eastAsia="zh-CN"/>
        </w:rPr>
        <w:t xml:space="preserve">/ </w:t>
      </w:r>
      <w:r w:rsidRPr="00A01A18">
        <w:rPr>
          <w:rFonts w:cs="MS Mincho"/>
          <w:noProof/>
        </w:rPr>
        <w:t>Aperiodic</w:t>
      </w:r>
      <w:r>
        <w:rPr>
          <w:noProof/>
        </w:rPr>
        <w:tab/>
        <w:t>2129</w:t>
      </w:r>
    </w:p>
    <w:p w14:paraId="23A3B26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2131</w:t>
      </w:r>
    </w:p>
    <w:p w14:paraId="5A00093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2131</w:t>
      </w:r>
    </w:p>
    <w:p w14:paraId="4E6E36C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2143</w:t>
      </w:r>
    </w:p>
    <w:p w14:paraId="753777A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8.2.2.14.1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2143</w:t>
      </w:r>
    </w:p>
    <w:p w14:paraId="6BF6574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bearer release</w:t>
      </w:r>
      <w:r>
        <w:rPr>
          <w:noProof/>
        </w:rPr>
        <w:tab/>
        <w:t>2154</w:t>
      </w:r>
    </w:p>
    <w:p w14:paraId="647FF4C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2154</w:t>
      </w:r>
    </w:p>
    <w:p w14:paraId="1BDE14A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</w:t>
      </w:r>
      <w:r>
        <w:rPr>
          <w:noProof/>
        </w:rPr>
        <w:tab/>
        <w:t>2156</w:t>
      </w:r>
    </w:p>
    <w:p w14:paraId="31CAA0B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2156</w:t>
      </w:r>
    </w:p>
    <w:p w14:paraId="4584246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2170</w:t>
      </w:r>
    </w:p>
    <w:p w14:paraId="79749B4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2176</w:t>
      </w:r>
    </w:p>
    <w:p w14:paraId="09756D7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2181</w:t>
      </w:r>
    </w:p>
    <w:p w14:paraId="78F598D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2187</w:t>
      </w:r>
    </w:p>
    <w:p w14:paraId="00F560C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2195</w:t>
      </w:r>
    </w:p>
    <w:p w14:paraId="608F532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2201</w:t>
      </w:r>
    </w:p>
    <w:p w14:paraId="75756E8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2218</w:t>
      </w:r>
    </w:p>
    <w:p w14:paraId="351E56A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2227</w:t>
      </w:r>
    </w:p>
    <w:p w14:paraId="67EE6F2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2230</w:t>
      </w:r>
    </w:p>
    <w:p w14:paraId="412BE18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2235</w:t>
      </w:r>
    </w:p>
    <w:p w14:paraId="4B7792C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2235</w:t>
      </w:r>
    </w:p>
    <w:p w14:paraId="454749A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2239</w:t>
      </w:r>
    </w:p>
    <w:p w14:paraId="5AE1E96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2245</w:t>
      </w:r>
    </w:p>
    <w:p w14:paraId="27C31A4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2254</w:t>
      </w:r>
    </w:p>
    <w:p w14:paraId="02D4398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2265</w:t>
      </w:r>
    </w:p>
    <w:p w14:paraId="22AF2C0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2278</w:t>
      </w:r>
    </w:p>
    <w:p w14:paraId="3538254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2286</w:t>
      </w:r>
    </w:p>
    <w:p w14:paraId="45FA78B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2298</w:t>
      </w:r>
    </w:p>
    <w:p w14:paraId="34F51A1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2298</w:t>
      </w:r>
    </w:p>
    <w:p w14:paraId="39F6742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2302</w:t>
      </w:r>
    </w:p>
    <w:p w14:paraId="3ED3559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eastAsia="x-none" w:bidi="he-IL"/>
        </w:rPr>
        <w:t>8.2.4.16.3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A01A18">
        <w:rPr>
          <w:rFonts w:cs="Arial"/>
          <w:noProof/>
          <w:lang w:eastAsia="zh-TW" w:bidi="he-IL"/>
        </w:rPr>
        <w:t>-</w:t>
      </w:r>
      <w:r w:rsidRPr="00A01A18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2302</w:t>
      </w:r>
    </w:p>
    <w:p w14:paraId="4C88202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2303</w:t>
      </w:r>
    </w:p>
    <w:p w14:paraId="1D467A3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2303</w:t>
      </w:r>
    </w:p>
    <w:p w14:paraId="33CC82F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2311</w:t>
      </w:r>
    </w:p>
    <w:p w14:paraId="47C889B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2311</w:t>
      </w:r>
    </w:p>
    <w:p w14:paraId="7358A28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2311</w:t>
      </w:r>
    </w:p>
    <w:p w14:paraId="2A5FD57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8.2.4.1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2311</w:t>
      </w:r>
    </w:p>
    <w:p w14:paraId="398DB19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2318</w:t>
      </w:r>
    </w:p>
    <w:p w14:paraId="0BE3BD6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eastAsia="x-none" w:bidi="he-IL"/>
        </w:rPr>
        <w:t>8.2.4.18.3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A01A18">
        <w:rPr>
          <w:rFonts w:cs="Arial"/>
          <w:noProof/>
          <w:lang w:eastAsia="zh-TW" w:bidi="he-IL"/>
        </w:rPr>
        <w:t>-</w:t>
      </w:r>
      <w:r w:rsidRPr="00A01A18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2319</w:t>
      </w:r>
    </w:p>
    <w:p w14:paraId="3AE5414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2320</w:t>
      </w:r>
    </w:p>
    <w:p w14:paraId="0806111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2320</w:t>
      </w:r>
    </w:p>
    <w:p w14:paraId="6BCB7AF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2327</w:t>
      </w:r>
    </w:p>
    <w:p w14:paraId="783887F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8.2.4.19.3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2328</w:t>
      </w:r>
    </w:p>
    <w:p w14:paraId="2BC4872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2329</w:t>
      </w:r>
    </w:p>
    <w:p w14:paraId="2D8222E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2329</w:t>
      </w:r>
    </w:p>
    <w:p w14:paraId="7482178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2335</w:t>
      </w:r>
    </w:p>
    <w:p w14:paraId="3DCCF8B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  <w:lang w:eastAsia="x-none" w:bidi="he-IL"/>
        </w:rPr>
        <w:t>8.2.4.20.3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A01A18">
        <w:rPr>
          <w:rFonts w:cs="Arial"/>
          <w:noProof/>
          <w:lang w:eastAsia="zh-TW" w:bidi="he-IL"/>
        </w:rPr>
        <w:t>-</w:t>
      </w:r>
      <w:r w:rsidRPr="00A01A18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2335</w:t>
      </w:r>
    </w:p>
    <w:p w14:paraId="7B6F907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2335</w:t>
      </w:r>
    </w:p>
    <w:p w14:paraId="0206710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2335</w:t>
      </w:r>
    </w:p>
    <w:p w14:paraId="4C2B428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2343</w:t>
      </w:r>
    </w:p>
    <w:p w14:paraId="32A33FB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2344</w:t>
      </w:r>
    </w:p>
    <w:p w14:paraId="3BCFE25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2344</w:t>
      </w:r>
    </w:p>
    <w:p w14:paraId="312BDAE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2344</w:t>
      </w:r>
    </w:p>
    <w:p w14:paraId="7A7AD1C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2344</w:t>
      </w:r>
    </w:p>
    <w:p w14:paraId="54CF6A2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2356</w:t>
      </w:r>
    </w:p>
    <w:p w14:paraId="3429564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2356</w:t>
      </w:r>
    </w:p>
    <w:p w14:paraId="30DFCD6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2356</w:t>
      </w:r>
    </w:p>
    <w:p w14:paraId="14D748E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2356</w:t>
      </w:r>
    </w:p>
    <w:p w14:paraId="2213812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2356</w:t>
      </w:r>
    </w:p>
    <w:p w14:paraId="614EB5D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2356</w:t>
      </w:r>
    </w:p>
    <w:p w14:paraId="23A20E6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2368</w:t>
      </w:r>
    </w:p>
    <w:p w14:paraId="1B0F92C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8.2.4.25.3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2379</w:t>
      </w:r>
    </w:p>
    <w:p w14:paraId="3F7FDFA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2384</w:t>
      </w:r>
    </w:p>
    <w:p w14:paraId="27B4A67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2386</w:t>
      </w:r>
    </w:p>
    <w:p w14:paraId="5863336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2390</w:t>
      </w:r>
    </w:p>
    <w:p w14:paraId="70B76F7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8.2.4.25.7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2393</w:t>
      </w:r>
    </w:p>
    <w:p w14:paraId="483B6CB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2395</w:t>
      </w:r>
    </w:p>
    <w:p w14:paraId="2AC7601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2395</w:t>
      </w:r>
    </w:p>
    <w:p w14:paraId="3DBED6A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2396</w:t>
      </w:r>
    </w:p>
    <w:p w14:paraId="5D3DC59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2398</w:t>
      </w:r>
    </w:p>
    <w:p w14:paraId="25D32F6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2401</w:t>
      </w:r>
    </w:p>
    <w:p w14:paraId="31CDE5D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2406</w:t>
      </w:r>
    </w:p>
    <w:p w14:paraId="42F86DF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2406</w:t>
      </w:r>
    </w:p>
    <w:p w14:paraId="4FA02B7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2406</w:t>
      </w:r>
    </w:p>
    <w:p w14:paraId="4EAF988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2408</w:t>
      </w:r>
    </w:p>
    <w:p w14:paraId="417AF39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Tahoma"/>
          <w:noProof/>
          <w:lang w:eastAsia="zh-CN"/>
        </w:rPr>
        <w:t xml:space="preserve">UDC/ </w:t>
      </w:r>
      <w:r w:rsidRPr="00A01A18">
        <w:rPr>
          <w:rFonts w:cs="Tahoma"/>
          <w:noProof/>
        </w:rPr>
        <w:t>RRC connection reconfiguration / Handover / Success</w:t>
      </w:r>
      <w:r>
        <w:rPr>
          <w:noProof/>
        </w:rPr>
        <w:tab/>
        <w:t>2412</w:t>
      </w:r>
    </w:p>
    <w:p w14:paraId="24DEE5E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2412</w:t>
      </w:r>
    </w:p>
    <w:p w14:paraId="1627B6A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2412</w:t>
      </w:r>
    </w:p>
    <w:p w14:paraId="0C96DA5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8.2.4.29.3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2413</w:t>
      </w:r>
    </w:p>
    <w:p w14:paraId="1242315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2416</w:t>
      </w:r>
    </w:p>
    <w:p w14:paraId="106C91C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2416</w:t>
      </w:r>
    </w:p>
    <w:p w14:paraId="3020723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2426</w:t>
      </w:r>
    </w:p>
    <w:p w14:paraId="67CA0D9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8.2.4.30.3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2436</w:t>
      </w:r>
    </w:p>
    <w:p w14:paraId="4D78CF8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2448</w:t>
      </w:r>
    </w:p>
    <w:p w14:paraId="2EBEF85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2451</w:t>
      </w:r>
    </w:p>
    <w:p w14:paraId="6F49EA3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8.2.4.30.6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2461</w:t>
      </w:r>
    </w:p>
    <w:p w14:paraId="01AAF3D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2473</w:t>
      </w:r>
    </w:p>
    <w:p w14:paraId="1659008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2473</w:t>
      </w:r>
    </w:p>
    <w:p w14:paraId="6F76263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2483</w:t>
      </w:r>
    </w:p>
    <w:p w14:paraId="22A40CE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2493</w:t>
      </w:r>
    </w:p>
    <w:p w14:paraId="0A8FD15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8.2.4.31.4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2503</w:t>
      </w:r>
    </w:p>
    <w:p w14:paraId="4A5F8F4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LWA / LWIP / LWI</w:t>
      </w:r>
      <w:r>
        <w:rPr>
          <w:noProof/>
        </w:rPr>
        <w:tab/>
        <w:t>2516</w:t>
      </w:r>
    </w:p>
    <w:p w14:paraId="4F08CDB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2516</w:t>
      </w:r>
    </w:p>
    <w:p w14:paraId="1FC7E7E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2526</w:t>
      </w:r>
    </w:p>
    <w:p w14:paraId="5318524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8.2.5.3</w:t>
      </w:r>
      <w:r>
        <w:rPr>
          <w:noProof/>
        </w:rPr>
        <w:tab/>
        <w:t>2534</w:t>
      </w:r>
    </w:p>
    <w:p w14:paraId="67191A9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2534</w:t>
      </w:r>
    </w:p>
    <w:p w14:paraId="491E513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2541</w:t>
      </w:r>
    </w:p>
    <w:p w14:paraId="2B1FCCC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2548</w:t>
      </w:r>
    </w:p>
    <w:p w14:paraId="7DFFE7E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2560</w:t>
      </w:r>
    </w:p>
    <w:p w14:paraId="5D705B3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8.2.5.8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LWA / T351 Expiry</w:t>
      </w:r>
      <w:r>
        <w:rPr>
          <w:noProof/>
        </w:rPr>
        <w:tab/>
        <w:t>2570</w:t>
      </w:r>
    </w:p>
    <w:p w14:paraId="3A672B5C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2577</w:t>
      </w:r>
    </w:p>
    <w:p w14:paraId="22F749F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 E-UTRAN measurements</w:t>
      </w:r>
      <w:r>
        <w:rPr>
          <w:noProof/>
        </w:rPr>
        <w:tab/>
        <w:t>2577</w:t>
      </w:r>
    </w:p>
    <w:p w14:paraId="03DDE8B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2577</w:t>
      </w:r>
    </w:p>
    <w:p w14:paraId="7334A53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2582</w:t>
      </w:r>
    </w:p>
    <w:p w14:paraId="45B323C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2587</w:t>
      </w:r>
    </w:p>
    <w:p w14:paraId="0471037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2595</w:t>
      </w:r>
    </w:p>
    <w:p w14:paraId="7E9F4C4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2606</w:t>
      </w:r>
    </w:p>
    <w:p w14:paraId="403DAA9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2617</w:t>
      </w:r>
    </w:p>
    <w:p w14:paraId="18C62D4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2626</w:t>
      </w:r>
    </w:p>
    <w:p w14:paraId="05C324F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2634</w:t>
      </w:r>
    </w:p>
    <w:p w14:paraId="2A6E692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2643</w:t>
      </w:r>
    </w:p>
    <w:p w14:paraId="68C4F14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2650</w:t>
      </w:r>
    </w:p>
    <w:p w14:paraId="666A2C0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2659</w:t>
      </w:r>
    </w:p>
    <w:p w14:paraId="1227071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2664</w:t>
      </w:r>
    </w:p>
    <w:p w14:paraId="7E46F5C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2672</w:t>
      </w:r>
    </w:p>
    <w:p w14:paraId="0350EFD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8.3.1.11a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2684</w:t>
      </w:r>
    </w:p>
    <w:p w14:paraId="530E362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2694</w:t>
      </w:r>
    </w:p>
    <w:p w14:paraId="6340DD6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2702</w:t>
      </w:r>
    </w:p>
    <w:p w14:paraId="4A7A715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2717</w:t>
      </w:r>
    </w:p>
    <w:p w14:paraId="565BD86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2726</w:t>
      </w:r>
    </w:p>
    <w:p w14:paraId="1C8A86B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2741</w:t>
      </w:r>
    </w:p>
    <w:p w14:paraId="095E1DE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2750</w:t>
      </w:r>
    </w:p>
    <w:p w14:paraId="7AACF19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2764</w:t>
      </w:r>
    </w:p>
    <w:p w14:paraId="57BD182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8.3.1.15a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2772</w:t>
      </w:r>
    </w:p>
    <w:p w14:paraId="0C556CF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2782</w:t>
      </w:r>
    </w:p>
    <w:p w14:paraId="4441E17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8.3.1.16a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2792</w:t>
      </w:r>
    </w:p>
    <w:p w14:paraId="2E72C89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2807</w:t>
      </w:r>
    </w:p>
    <w:p w14:paraId="04859A6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2807</w:t>
      </w:r>
    </w:p>
    <w:p w14:paraId="1481239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2819</w:t>
      </w:r>
    </w:p>
    <w:p w14:paraId="393ECD8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2820</w:t>
      </w:r>
    </w:p>
    <w:p w14:paraId="395F183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2822</w:t>
      </w:r>
    </w:p>
    <w:p w14:paraId="1031F3D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2822</w:t>
      </w:r>
    </w:p>
    <w:p w14:paraId="676364F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2832</w:t>
      </w:r>
    </w:p>
    <w:p w14:paraId="6B25B2A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2834</w:t>
      </w:r>
    </w:p>
    <w:p w14:paraId="204440E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2835</w:t>
      </w:r>
    </w:p>
    <w:p w14:paraId="7579F43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2840</w:t>
      </w:r>
    </w:p>
    <w:p w14:paraId="6299F0B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2840</w:t>
      </w:r>
    </w:p>
    <w:p w14:paraId="46B3779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2848</w:t>
      </w:r>
    </w:p>
    <w:p w14:paraId="6DFEB12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2848</w:t>
      </w:r>
    </w:p>
    <w:p w14:paraId="5EDFA10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2856</w:t>
      </w:r>
    </w:p>
    <w:p w14:paraId="443069D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2858</w:t>
      </w:r>
    </w:p>
    <w:p w14:paraId="105A66E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2858</w:t>
      </w:r>
    </w:p>
    <w:p w14:paraId="772B86E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2864</w:t>
      </w:r>
    </w:p>
    <w:p w14:paraId="5BE3794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2871</w:t>
      </w:r>
    </w:p>
    <w:p w14:paraId="40B1651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2878</w:t>
      </w:r>
    </w:p>
    <w:p w14:paraId="7080600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2885</w:t>
      </w:r>
    </w:p>
    <w:p w14:paraId="07F0AE4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2892</w:t>
      </w:r>
    </w:p>
    <w:p w14:paraId="3759D8F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2897</w:t>
      </w:r>
    </w:p>
    <w:p w14:paraId="0CE658E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2906</w:t>
      </w:r>
    </w:p>
    <w:p w14:paraId="7BED341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8.3.1.31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2915</w:t>
      </w:r>
    </w:p>
    <w:p w14:paraId="55F51E1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8.3.1.32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2922</w:t>
      </w:r>
    </w:p>
    <w:p w14:paraId="3790456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measurements</w:t>
      </w:r>
      <w:r>
        <w:rPr>
          <w:noProof/>
        </w:rPr>
        <w:tab/>
        <w:t>2926</w:t>
      </w:r>
    </w:p>
    <w:p w14:paraId="34C258B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2926</w:t>
      </w:r>
    </w:p>
    <w:p w14:paraId="1ED2C42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2933</w:t>
      </w:r>
    </w:p>
    <w:p w14:paraId="16BB7A7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2940</w:t>
      </w:r>
    </w:p>
    <w:p w14:paraId="3156C5F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2949</w:t>
      </w:r>
    </w:p>
    <w:p w14:paraId="68F60D5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2958</w:t>
      </w:r>
    </w:p>
    <w:p w14:paraId="426AB6A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8.3.2.5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2968</w:t>
      </w:r>
    </w:p>
    <w:p w14:paraId="12EEA5D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2979</w:t>
      </w:r>
    </w:p>
    <w:p w14:paraId="685C521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2988</w:t>
      </w:r>
    </w:p>
    <w:p w14:paraId="38C700C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2995</w:t>
      </w:r>
    </w:p>
    <w:p w14:paraId="457658E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3006</w:t>
      </w:r>
    </w:p>
    <w:p w14:paraId="683DFBC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3014</w:t>
      </w:r>
    </w:p>
    <w:p w14:paraId="2CF1A57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3026</w:t>
      </w:r>
    </w:p>
    <w:p w14:paraId="4D649BD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3034</w:t>
      </w:r>
    </w:p>
    <w:p w14:paraId="27BB855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3034</w:t>
      </w:r>
    </w:p>
    <w:p w14:paraId="5FF7F6B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3047</w:t>
      </w:r>
    </w:p>
    <w:p w14:paraId="46C15BB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bCs/>
          <w:noProof/>
          <w:lang w:eastAsia="zh-CN"/>
        </w:rPr>
        <w:t>8</w:t>
      </w:r>
      <w:r w:rsidRPr="00A01A18">
        <w:rPr>
          <w:bCs/>
          <w:noProof/>
        </w:rPr>
        <w:t>.</w:t>
      </w:r>
      <w:r w:rsidRPr="00A01A18">
        <w:rPr>
          <w:bCs/>
          <w:noProof/>
          <w:lang w:eastAsia="zh-CN"/>
        </w:rPr>
        <w:t>3</w:t>
      </w:r>
      <w:r w:rsidRPr="00A01A18">
        <w:rPr>
          <w:bCs/>
          <w:noProof/>
        </w:rPr>
        <w:t>.</w:t>
      </w:r>
      <w:r w:rsidRPr="00A01A18">
        <w:rPr>
          <w:bCs/>
          <w:noProof/>
          <w:lang w:eastAsia="zh-CN"/>
        </w:rPr>
        <w:t>3</w:t>
      </w:r>
      <w:r w:rsidRPr="00A01A18">
        <w:rPr>
          <w:bCs/>
          <w:noProof/>
        </w:rPr>
        <w:t>.</w:t>
      </w:r>
      <w:r w:rsidRPr="00A01A18">
        <w:rPr>
          <w:bCs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3059</w:t>
      </w:r>
    </w:p>
    <w:p w14:paraId="02E972E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3070</w:t>
      </w:r>
    </w:p>
    <w:p w14:paraId="50E8AF9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3083</w:t>
      </w:r>
    </w:p>
    <w:p w14:paraId="09A5719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3083</w:t>
      </w:r>
    </w:p>
    <w:p w14:paraId="2B0301F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3083</w:t>
      </w:r>
    </w:p>
    <w:p w14:paraId="2D6E902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3099</w:t>
      </w:r>
    </w:p>
    <w:p w14:paraId="059E2AC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3107</w:t>
      </w:r>
    </w:p>
    <w:p w14:paraId="1FDCB82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3116</w:t>
      </w:r>
    </w:p>
    <w:p w14:paraId="7191035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3124</w:t>
      </w:r>
    </w:p>
    <w:p w14:paraId="633AC8C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3133</w:t>
      </w:r>
    </w:p>
    <w:p w14:paraId="613614F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3133</w:t>
      </w:r>
    </w:p>
    <w:p w14:paraId="72D0612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3138</w:t>
      </w:r>
    </w:p>
    <w:p w14:paraId="3F2B6823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</w:t>
      </w:r>
      <w:r>
        <w:rPr>
          <w:noProof/>
        </w:rPr>
        <w:tab/>
        <w:t>3141</w:t>
      </w:r>
    </w:p>
    <w:p w14:paraId="7F46DA4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3141</w:t>
      </w:r>
    </w:p>
    <w:p w14:paraId="5C30041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3141</w:t>
      </w:r>
    </w:p>
    <w:p w14:paraId="391AF3B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3141</w:t>
      </w:r>
    </w:p>
    <w:p w14:paraId="5A03FD1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3144</w:t>
      </w:r>
    </w:p>
    <w:p w14:paraId="6610ED6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3144</w:t>
      </w:r>
    </w:p>
    <w:p w14:paraId="3270CCB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3148</w:t>
      </w:r>
    </w:p>
    <w:p w14:paraId="2C6AF7E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3152</w:t>
      </w:r>
    </w:p>
    <w:p w14:paraId="1EB4335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3152</w:t>
      </w:r>
    </w:p>
    <w:p w14:paraId="0221E70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3152</w:t>
      </w:r>
    </w:p>
    <w:p w14:paraId="69A88BE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3159</w:t>
      </w:r>
    </w:p>
    <w:p w14:paraId="020CC62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3159</w:t>
      </w:r>
    </w:p>
    <w:p w14:paraId="3F1AF32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3166</w:t>
      </w:r>
    </w:p>
    <w:p w14:paraId="07EFEED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3166</w:t>
      </w:r>
    </w:p>
    <w:p w14:paraId="1AAAE21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3166</w:t>
      </w:r>
    </w:p>
    <w:p w14:paraId="28B0250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3166</w:t>
      </w:r>
    </w:p>
    <w:p w14:paraId="08888E5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3174</w:t>
      </w:r>
    </w:p>
    <w:p w14:paraId="79C9D74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8.4.2.7.3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3174</w:t>
      </w:r>
    </w:p>
    <w:p w14:paraId="4F53BA2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3174</w:t>
      </w:r>
    </w:p>
    <w:p w14:paraId="5A19F0A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3174</w:t>
      </w:r>
    </w:p>
    <w:p w14:paraId="3031A86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3176</w:t>
      </w:r>
    </w:p>
    <w:p w14:paraId="7C17708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3181</w:t>
      </w:r>
    </w:p>
    <w:p w14:paraId="2A44F2D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3186</w:t>
      </w:r>
    </w:p>
    <w:p w14:paraId="3223F47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3186</w:t>
      </w:r>
    </w:p>
    <w:p w14:paraId="28678B4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3186</w:t>
      </w:r>
    </w:p>
    <w:p w14:paraId="2757B05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3186</w:t>
      </w:r>
    </w:p>
    <w:p w14:paraId="6A13AE6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3186</w:t>
      </w:r>
    </w:p>
    <w:p w14:paraId="101667E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3186</w:t>
      </w:r>
    </w:p>
    <w:p w14:paraId="469C00F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3186</w:t>
      </w:r>
    </w:p>
    <w:p w14:paraId="69DF23C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3186</w:t>
      </w:r>
    </w:p>
    <w:p w14:paraId="306D88A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3186</w:t>
      </w:r>
    </w:p>
    <w:p w14:paraId="751F467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3199</w:t>
      </w:r>
    </w:p>
    <w:p w14:paraId="4BDEB24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3199</w:t>
      </w:r>
    </w:p>
    <w:p w14:paraId="396AE5A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3199</w:t>
      </w:r>
    </w:p>
    <w:p w14:paraId="54F8FB8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3199</w:t>
      </w:r>
    </w:p>
    <w:p w14:paraId="6ED73FC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3199</w:t>
      </w:r>
    </w:p>
    <w:p w14:paraId="52B713F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3199</w:t>
      </w:r>
    </w:p>
    <w:p w14:paraId="548657B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3199</w:t>
      </w:r>
    </w:p>
    <w:p w14:paraId="40E068B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3199</w:t>
      </w:r>
    </w:p>
    <w:p w14:paraId="7C1E0EC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3199</w:t>
      </w:r>
    </w:p>
    <w:p w14:paraId="282970B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3199</w:t>
      </w:r>
    </w:p>
    <w:p w14:paraId="58D4D09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8.4.7.10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3199</w:t>
      </w:r>
    </w:p>
    <w:p w14:paraId="7753746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3199</w:t>
      </w:r>
    </w:p>
    <w:p w14:paraId="57A609D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3199</w:t>
      </w:r>
    </w:p>
    <w:p w14:paraId="17D5006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3204</w:t>
      </w:r>
    </w:p>
    <w:p w14:paraId="617E6F0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3208</w:t>
      </w:r>
    </w:p>
    <w:p w14:paraId="4A771F9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WLAN Offload / Offload Success / </w:t>
      </w:r>
      <w:r w:rsidRPr="00A01A18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3212</w:t>
      </w:r>
    </w:p>
    <w:p w14:paraId="5702A8F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T350 expiry</w:t>
      </w:r>
      <w:r>
        <w:rPr>
          <w:noProof/>
        </w:rPr>
        <w:tab/>
        <w:t>3217</w:t>
      </w:r>
    </w:p>
    <w:p w14:paraId="1C19A4F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8.4.8.6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3223</w:t>
      </w:r>
    </w:p>
    <w:p w14:paraId="1ED9596A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others</w:t>
      </w:r>
      <w:r>
        <w:rPr>
          <w:noProof/>
        </w:rPr>
        <w:tab/>
        <w:t>3228</w:t>
      </w:r>
    </w:p>
    <w:p w14:paraId="1348034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</w:t>
      </w:r>
      <w:r>
        <w:rPr>
          <w:noProof/>
        </w:rPr>
        <w:tab/>
        <w:t>3228</w:t>
      </w:r>
    </w:p>
    <w:p w14:paraId="4CB1ED5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3228</w:t>
      </w:r>
    </w:p>
    <w:p w14:paraId="60EA1D4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3233</w:t>
      </w:r>
    </w:p>
    <w:p w14:paraId="1073343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3236</w:t>
      </w:r>
    </w:p>
    <w:p w14:paraId="2EA71DF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3238</w:t>
      </w:r>
    </w:p>
    <w:p w14:paraId="5C363DF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3239</w:t>
      </w:r>
    </w:p>
    <w:p w14:paraId="27F4ECE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3241</w:t>
      </w:r>
    </w:p>
    <w:p w14:paraId="7A31132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3246</w:t>
      </w:r>
    </w:p>
    <w:p w14:paraId="47B9036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3246</w:t>
      </w:r>
    </w:p>
    <w:p w14:paraId="1FC47BD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3250</w:t>
      </w:r>
    </w:p>
    <w:p w14:paraId="4FCF660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3250</w:t>
      </w:r>
    </w:p>
    <w:p w14:paraId="628B127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8.5.1.8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>Dual Connectivity / Radio link failure</w:t>
      </w:r>
      <w:r>
        <w:rPr>
          <w:noProof/>
        </w:rPr>
        <w:tab/>
        <w:t>3250</w:t>
      </w:r>
    </w:p>
    <w:p w14:paraId="0C4FF78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8.5.1.8.1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3250</w:t>
      </w:r>
    </w:p>
    <w:p w14:paraId="72D70A5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8.5.1.8.2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3257</w:t>
      </w:r>
    </w:p>
    <w:p w14:paraId="3EB5B7A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/ RRC connection re-establishment success</w:t>
      </w:r>
      <w:r w:rsidRPr="00A01A18">
        <w:rPr>
          <w:rFonts w:eastAsia="SimSun"/>
          <w:noProof/>
          <w:lang w:eastAsia="zh-CN"/>
        </w:rPr>
        <w:t>/</w:t>
      </w:r>
      <w:r w:rsidRPr="00A01A18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3264</w:t>
      </w:r>
    </w:p>
    <w:p w14:paraId="5C5447A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3264</w:t>
      </w:r>
    </w:p>
    <w:p w14:paraId="284EC44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3264</w:t>
      </w:r>
    </w:p>
    <w:p w14:paraId="70CC275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8.5.1.9.3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3265</w:t>
      </w:r>
    </w:p>
    <w:p w14:paraId="630D144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Redirection to E-UTRAN</w:t>
      </w:r>
      <w:r>
        <w:rPr>
          <w:noProof/>
        </w:rPr>
        <w:tab/>
        <w:t>3267</w:t>
      </w:r>
    </w:p>
    <w:p w14:paraId="07CF0CE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3267</w:t>
      </w:r>
    </w:p>
    <w:p w14:paraId="2D2EED7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3271</w:t>
      </w:r>
    </w:p>
    <w:p w14:paraId="7C587EC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capability transfer</w:t>
      </w:r>
      <w:r>
        <w:rPr>
          <w:noProof/>
        </w:rPr>
        <w:tab/>
        <w:t>3271</w:t>
      </w:r>
    </w:p>
    <w:p w14:paraId="6A04EAB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3271</w:t>
      </w:r>
    </w:p>
    <w:p w14:paraId="59AC63F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3307</w:t>
      </w:r>
    </w:p>
    <w:p w14:paraId="4582CDA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3317</w:t>
      </w:r>
    </w:p>
    <w:p w14:paraId="46181C8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3326</w:t>
      </w:r>
    </w:p>
    <w:p w14:paraId="260ACB2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MS Mincho"/>
          <w:noProof/>
        </w:rPr>
        <w:t>8.5.5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Message Segment transfer</w:t>
      </w:r>
      <w:r>
        <w:rPr>
          <w:noProof/>
        </w:rPr>
        <w:tab/>
        <w:t>3327</w:t>
      </w:r>
    </w:p>
    <w:p w14:paraId="07211AF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3327</w:t>
      </w:r>
    </w:p>
    <w:p w14:paraId="1C13861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8.5.5.2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3334</w:t>
      </w:r>
    </w:p>
    <w:p w14:paraId="340BE17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MS Mincho"/>
          <w:noProof/>
        </w:rPr>
        <w:t>8.5.6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Non-Terrestrial Networks</w:t>
      </w:r>
      <w:r>
        <w:rPr>
          <w:noProof/>
        </w:rPr>
        <w:tab/>
        <w:t>3339</w:t>
      </w:r>
    </w:p>
    <w:p w14:paraId="46D58C8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8.5.6.1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Ephemeris information update / T317 Expiry / T318 Expiry</w:t>
      </w:r>
      <w:r>
        <w:rPr>
          <w:noProof/>
        </w:rPr>
        <w:tab/>
        <w:t>3339</w:t>
      </w:r>
    </w:p>
    <w:p w14:paraId="097C6837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3342</w:t>
      </w:r>
    </w:p>
    <w:p w14:paraId="04B6CBA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Immediate MDT</w:t>
      </w:r>
      <w:r>
        <w:rPr>
          <w:noProof/>
        </w:rPr>
        <w:tab/>
        <w:t>3342</w:t>
      </w:r>
    </w:p>
    <w:p w14:paraId="73B00FB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3342</w:t>
      </w:r>
    </w:p>
    <w:p w14:paraId="44590E2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3347</w:t>
      </w:r>
    </w:p>
    <w:p w14:paraId="2781642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Immediate MDT / </w:t>
      </w:r>
      <w:r w:rsidRPr="00A01A18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3352</w:t>
      </w:r>
    </w:p>
    <w:p w14:paraId="29EC38E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3362</w:t>
      </w:r>
    </w:p>
    <w:p w14:paraId="664F149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3362</w:t>
      </w:r>
    </w:p>
    <w:p w14:paraId="02D59A3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Logged MDT</w:t>
      </w:r>
      <w:r>
        <w:rPr>
          <w:noProof/>
        </w:rPr>
        <w:tab/>
        <w:t>3362</w:t>
      </w:r>
    </w:p>
    <w:p w14:paraId="5789A35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3362</w:t>
      </w:r>
    </w:p>
    <w:p w14:paraId="564B3FE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3371</w:t>
      </w:r>
    </w:p>
    <w:p w14:paraId="1FDE895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3378</w:t>
      </w:r>
    </w:p>
    <w:p w14:paraId="37475F9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3389</w:t>
      </w:r>
    </w:p>
    <w:p w14:paraId="482BECC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3397</w:t>
      </w:r>
    </w:p>
    <w:p w14:paraId="5827EAA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3402</w:t>
      </w:r>
    </w:p>
    <w:p w14:paraId="0E6210B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8.6.2.6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3408</w:t>
      </w:r>
    </w:p>
    <w:p w14:paraId="6328F71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8.6.2.7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3414</w:t>
      </w:r>
    </w:p>
    <w:p w14:paraId="359C957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L</w:t>
      </w:r>
      <w:r w:rsidRPr="00A01A18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3421</w:t>
      </w:r>
    </w:p>
    <w:p w14:paraId="531F853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8.6.2.9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Logged MDT / Location information</w:t>
      </w:r>
      <w:r>
        <w:rPr>
          <w:noProof/>
        </w:rPr>
        <w:tab/>
        <w:t>3430</w:t>
      </w:r>
    </w:p>
    <w:p w14:paraId="7B479B7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3436</w:t>
      </w:r>
    </w:p>
    <w:p w14:paraId="052560A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3443</w:t>
      </w:r>
    </w:p>
    <w:p w14:paraId="05F8E65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3451</w:t>
      </w:r>
    </w:p>
    <w:p w14:paraId="38A8857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3458</w:t>
      </w:r>
    </w:p>
    <w:p w14:paraId="34162B5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3458</w:t>
      </w:r>
    </w:p>
    <w:p w14:paraId="51893FA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3458</w:t>
      </w:r>
    </w:p>
    <w:p w14:paraId="195CF45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Logged MDT</w:t>
      </w:r>
      <w:r>
        <w:rPr>
          <w:noProof/>
        </w:rPr>
        <w:tab/>
        <w:t>3458</w:t>
      </w:r>
    </w:p>
    <w:p w14:paraId="1E1595C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3458</w:t>
      </w:r>
    </w:p>
    <w:p w14:paraId="3D20B32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3468</w:t>
      </w:r>
    </w:p>
    <w:p w14:paraId="2A8615F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3475</w:t>
      </w:r>
    </w:p>
    <w:p w14:paraId="750692E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8.6.3.4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3481</w:t>
      </w:r>
    </w:p>
    <w:p w14:paraId="183E9BC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3491</w:t>
      </w:r>
    </w:p>
    <w:p w14:paraId="34EA346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3498</w:t>
      </w:r>
    </w:p>
    <w:p w14:paraId="17E9F00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Radio Link Failure</w:t>
      </w:r>
      <w:r>
        <w:rPr>
          <w:noProof/>
        </w:rPr>
        <w:tab/>
        <w:t>3507</w:t>
      </w:r>
    </w:p>
    <w:p w14:paraId="04A8DE8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3507</w:t>
      </w:r>
    </w:p>
    <w:p w14:paraId="5D6DD98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3516</w:t>
      </w:r>
    </w:p>
    <w:p w14:paraId="5A3EECE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3524</w:t>
      </w:r>
    </w:p>
    <w:p w14:paraId="3B124F9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3534</w:t>
      </w:r>
    </w:p>
    <w:p w14:paraId="488494F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3551</w:t>
      </w:r>
    </w:p>
    <w:p w14:paraId="2152E52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3561</w:t>
      </w:r>
    </w:p>
    <w:p w14:paraId="042CD4F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8.6.4.7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3561</w:t>
      </w:r>
    </w:p>
    <w:p w14:paraId="46F2E77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3565</w:t>
      </w:r>
    </w:p>
    <w:p w14:paraId="6FA7857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3572</w:t>
      </w:r>
    </w:p>
    <w:p w14:paraId="08B91FD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8.6.4.10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3582</w:t>
      </w:r>
    </w:p>
    <w:p w14:paraId="4108737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3588</w:t>
      </w:r>
    </w:p>
    <w:p w14:paraId="7C42AB0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3593</w:t>
      </w:r>
    </w:p>
    <w:p w14:paraId="24A8A6C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8.6.4.13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3593</w:t>
      </w:r>
    </w:p>
    <w:p w14:paraId="7512FBC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3593</w:t>
      </w:r>
    </w:p>
    <w:p w14:paraId="7451F92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3593</w:t>
      </w:r>
    </w:p>
    <w:p w14:paraId="07D1252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3606</w:t>
      </w:r>
    </w:p>
    <w:p w14:paraId="7D8B92C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3619</w:t>
      </w:r>
    </w:p>
    <w:p w14:paraId="6E8B947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3631</w:t>
      </w:r>
    </w:p>
    <w:p w14:paraId="7BCAA87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3640</w:t>
      </w:r>
    </w:p>
    <w:p w14:paraId="28ADA8F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8.6.5.5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3640</w:t>
      </w:r>
    </w:p>
    <w:p w14:paraId="2938979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3648</w:t>
      </w:r>
    </w:p>
    <w:p w14:paraId="7B1CB06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Logged Handover Failure</w:t>
      </w:r>
      <w:r>
        <w:rPr>
          <w:noProof/>
        </w:rPr>
        <w:tab/>
        <w:t>3657</w:t>
      </w:r>
    </w:p>
    <w:p w14:paraId="16A962B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3657</w:t>
      </w:r>
    </w:p>
    <w:p w14:paraId="7B3D294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3667</w:t>
      </w:r>
    </w:p>
    <w:p w14:paraId="74663D7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3677</w:t>
      </w:r>
    </w:p>
    <w:p w14:paraId="115218C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3677</w:t>
      </w:r>
    </w:p>
    <w:p w14:paraId="158CD2C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3681</w:t>
      </w:r>
    </w:p>
    <w:p w14:paraId="567EB8E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8.6.6.6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3693</w:t>
      </w:r>
    </w:p>
    <w:p w14:paraId="5688D1A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8.6.6.7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3706</w:t>
      </w:r>
    </w:p>
    <w:p w14:paraId="59E0F6E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3717</w:t>
      </w:r>
    </w:p>
    <w:p w14:paraId="266CA49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3717</w:t>
      </w:r>
    </w:p>
    <w:p w14:paraId="30F399F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3730</w:t>
      </w:r>
    </w:p>
    <w:p w14:paraId="0C6743E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</w:t>
      </w:r>
      <w:r w:rsidRPr="00A01A18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3742</w:t>
      </w:r>
    </w:p>
    <w:p w14:paraId="70A5735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3755</w:t>
      </w:r>
    </w:p>
    <w:p w14:paraId="1647FE0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3771</w:t>
      </w:r>
    </w:p>
    <w:p w14:paraId="62E8DF0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3771</w:t>
      </w:r>
    </w:p>
    <w:p w14:paraId="1AC202B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3775</w:t>
      </w:r>
    </w:p>
    <w:p w14:paraId="1FEFE0A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3782</w:t>
      </w:r>
    </w:p>
    <w:p w14:paraId="508A584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3786</w:t>
      </w:r>
    </w:p>
    <w:p w14:paraId="6668C3E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3790</w:t>
      </w:r>
    </w:p>
    <w:p w14:paraId="5C304C4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8.6.8.6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3795</w:t>
      </w:r>
    </w:p>
    <w:p w14:paraId="43EB5E6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3799</w:t>
      </w:r>
    </w:p>
    <w:p w14:paraId="3791F6C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8.6.8.8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3799</w:t>
      </w:r>
    </w:p>
    <w:p w14:paraId="75B5FEB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3799</w:t>
      </w:r>
    </w:p>
    <w:p w14:paraId="61F8E5E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3799</w:t>
      </w:r>
    </w:p>
    <w:p w14:paraId="2498B6D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3805</w:t>
      </w:r>
    </w:p>
    <w:p w14:paraId="11AB53D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</w:t>
      </w:r>
      <w:r w:rsidRPr="00A01A18">
        <w:rPr>
          <w:rFonts w:eastAsia="SimSun"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3811</w:t>
      </w:r>
    </w:p>
    <w:p w14:paraId="74BC0AA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3815</w:t>
      </w:r>
    </w:p>
    <w:p w14:paraId="6CF0FD8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3820</w:t>
      </w:r>
    </w:p>
    <w:p w14:paraId="743A4C7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8.6.9.6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3825</w:t>
      </w:r>
    </w:p>
    <w:p w14:paraId="7B93CB1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Immediate MDT</w:t>
      </w:r>
      <w:r>
        <w:rPr>
          <w:noProof/>
        </w:rPr>
        <w:tab/>
        <w:t>3833</w:t>
      </w:r>
    </w:p>
    <w:p w14:paraId="6FE3202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3833</w:t>
      </w:r>
    </w:p>
    <w:p w14:paraId="77562AB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3838</w:t>
      </w:r>
    </w:p>
    <w:p w14:paraId="3FB0F27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8.6.10.3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Inter-RAT </w:t>
      </w:r>
      <w:r w:rsidRPr="00A01A18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3845</w:t>
      </w:r>
    </w:p>
    <w:p w14:paraId="0252863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8.6.11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RACH Optimisation</w:t>
      </w:r>
      <w:r>
        <w:rPr>
          <w:noProof/>
        </w:rPr>
        <w:tab/>
        <w:t>3852</w:t>
      </w:r>
    </w:p>
    <w:p w14:paraId="32F2B9C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8.6.11.1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RACH Optimisation</w:t>
      </w:r>
      <w:r>
        <w:rPr>
          <w:noProof/>
        </w:rPr>
        <w:tab/>
        <w:t>3852</w:t>
      </w:r>
    </w:p>
    <w:p w14:paraId="24CEC990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3854</w:t>
      </w:r>
    </w:p>
    <w:p w14:paraId="2C176CD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3854</w:t>
      </w:r>
    </w:p>
    <w:p w14:paraId="19B7FBB5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8.8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3859</w:t>
      </w:r>
    </w:p>
    <w:p w14:paraId="424002AE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 w:rsidRPr="00A01A18">
        <w:rPr>
          <w:rFonts w:eastAsia="Yu Mincho"/>
          <w:noProof/>
        </w:rPr>
        <w:t>8.9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Yu Mincho"/>
          <w:noProof/>
        </w:rPr>
        <w:t>Aerial UE communication</w:t>
      </w:r>
      <w:r>
        <w:rPr>
          <w:noProof/>
        </w:rPr>
        <w:tab/>
        <w:t>3859</w:t>
      </w:r>
    </w:p>
    <w:p w14:paraId="2CB3A25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3859</w:t>
      </w:r>
    </w:p>
    <w:p w14:paraId="0267578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3861</w:t>
      </w:r>
    </w:p>
    <w:p w14:paraId="51963FF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8.9.3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3867</w:t>
      </w:r>
    </w:p>
    <w:p w14:paraId="0C20EA1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3873</w:t>
      </w:r>
    </w:p>
    <w:p w14:paraId="65C1021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3879</w:t>
      </w:r>
    </w:p>
    <w:p w14:paraId="3879293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8.9.5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3881</w:t>
      </w:r>
    </w:p>
    <w:p w14:paraId="1B2F9B3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8.9.5a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3887</w:t>
      </w:r>
    </w:p>
    <w:p w14:paraId="0C62849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8.9.6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3889</w:t>
      </w:r>
    </w:p>
    <w:p w14:paraId="3A84849F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9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EPS mobility managements</w:t>
      </w:r>
      <w:r>
        <w:rPr>
          <w:noProof/>
        </w:rPr>
        <w:tab/>
        <w:t>3898</w:t>
      </w:r>
    </w:p>
    <w:p w14:paraId="08E0885B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EMM common procedures</w:t>
      </w:r>
      <w:r>
        <w:rPr>
          <w:noProof/>
        </w:rPr>
        <w:tab/>
        <w:t>3898</w:t>
      </w:r>
    </w:p>
    <w:p w14:paraId="28DBAE3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3898</w:t>
      </w:r>
    </w:p>
    <w:p w14:paraId="0EB6BBA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3898</w:t>
      </w:r>
    </w:p>
    <w:p w14:paraId="13491F4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3898</w:t>
      </w:r>
    </w:p>
    <w:p w14:paraId="7741B01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procedure</w:t>
      </w:r>
      <w:r>
        <w:rPr>
          <w:noProof/>
        </w:rPr>
        <w:tab/>
        <w:t>3898</w:t>
      </w:r>
    </w:p>
    <w:p w14:paraId="2E0C951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3898</w:t>
      </w:r>
    </w:p>
    <w:p w14:paraId="33C0FC4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3898</w:t>
      </w:r>
    </w:p>
    <w:p w14:paraId="0D9C31D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3898</w:t>
      </w:r>
    </w:p>
    <w:p w14:paraId="3C303E4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3901</w:t>
      </w:r>
    </w:p>
    <w:p w14:paraId="21D2D0D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3904</w:t>
      </w:r>
    </w:p>
    <w:p w14:paraId="2FA36D4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3907</w:t>
      </w:r>
    </w:p>
    <w:p w14:paraId="2BA4F39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3909</w:t>
      </w:r>
    </w:p>
    <w:p w14:paraId="7221F92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3912</w:t>
      </w:r>
    </w:p>
    <w:p w14:paraId="1C5FBBA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3912</w:t>
      </w:r>
    </w:p>
    <w:p w14:paraId="1FAE22E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3916</w:t>
      </w:r>
    </w:p>
    <w:p w14:paraId="767CA9D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3919</w:t>
      </w:r>
    </w:p>
    <w:p w14:paraId="278D6FD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Identification procedure</w:t>
      </w:r>
      <w:r>
        <w:rPr>
          <w:noProof/>
        </w:rPr>
        <w:tab/>
        <w:t>3922</w:t>
      </w:r>
    </w:p>
    <w:p w14:paraId="7809060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3922</w:t>
      </w:r>
    </w:p>
    <w:p w14:paraId="0D39938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3922</w:t>
      </w:r>
    </w:p>
    <w:p w14:paraId="74DDC9C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3924</w:t>
      </w:r>
    </w:p>
    <w:p w14:paraId="7B93D84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3924</w:t>
      </w:r>
    </w:p>
    <w:p w14:paraId="71DCD9C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3927</w:t>
      </w:r>
    </w:p>
    <w:p w14:paraId="409AC9B5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EMM specific procedures</w:t>
      </w:r>
      <w:r>
        <w:rPr>
          <w:noProof/>
        </w:rPr>
        <w:tab/>
        <w:t>3928</w:t>
      </w:r>
    </w:p>
    <w:p w14:paraId="0D3903B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</w:t>
      </w:r>
      <w:r>
        <w:rPr>
          <w:noProof/>
        </w:rPr>
        <w:tab/>
        <w:t>3928</w:t>
      </w:r>
    </w:p>
    <w:p w14:paraId="5F4F561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3928</w:t>
      </w:r>
    </w:p>
    <w:p w14:paraId="01A6CAC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3928</w:t>
      </w:r>
    </w:p>
    <w:p w14:paraId="76BE425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Valid GUTI</w:t>
      </w:r>
      <w:r>
        <w:rPr>
          <w:noProof/>
        </w:rPr>
        <w:tab/>
        <w:t>3928</w:t>
      </w:r>
    </w:p>
    <w:p w14:paraId="7C0485E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3934</w:t>
      </w:r>
    </w:p>
    <w:p w14:paraId="549118F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Last visited TAI, TAI list and equivalent PLMN list handling /</w:t>
      </w:r>
      <w:r w:rsidRPr="00A01A18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3941</w:t>
      </w:r>
    </w:p>
    <w:p w14:paraId="5D77FB9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3943</w:t>
      </w:r>
    </w:p>
    <w:p w14:paraId="5EFCE39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Attach Procedure / </w:t>
      </w:r>
      <w:r w:rsidRPr="00A01A18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3946</w:t>
      </w:r>
    </w:p>
    <w:p w14:paraId="26B3259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3948</w:t>
      </w:r>
    </w:p>
    <w:p w14:paraId="41B5EB9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3953</w:t>
      </w:r>
    </w:p>
    <w:p w14:paraId="7B1CFD7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3958</w:t>
      </w:r>
    </w:p>
    <w:p w14:paraId="22349BB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3958</w:t>
      </w:r>
    </w:p>
    <w:p w14:paraId="574795D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3958</w:t>
      </w:r>
    </w:p>
    <w:p w14:paraId="704D81A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Success / List of equivalent PLMNs in the ATTACH ACCEPT message /</w:t>
      </w:r>
      <w:r w:rsidRPr="00A01A18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3962</w:t>
      </w:r>
    </w:p>
    <w:p w14:paraId="68739DE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3964</w:t>
      </w:r>
    </w:p>
    <w:p w14:paraId="367CEC8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PSM</w:t>
      </w:r>
      <w:r>
        <w:rPr>
          <w:noProof/>
        </w:rPr>
        <w:tab/>
        <w:t>3969</w:t>
      </w:r>
    </w:p>
    <w:p w14:paraId="718BA3F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9.2.1.1.7d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DCN</w:t>
      </w:r>
      <w:r>
        <w:rPr>
          <w:noProof/>
        </w:rPr>
        <w:tab/>
        <w:t>3972</w:t>
      </w:r>
    </w:p>
    <w:p w14:paraId="151DB37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3977</w:t>
      </w:r>
    </w:p>
    <w:p w14:paraId="2F7A9E6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3977</w:t>
      </w:r>
    </w:p>
    <w:p w14:paraId="0E1B4B1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3980</w:t>
      </w:r>
    </w:p>
    <w:p w14:paraId="481C158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3981</w:t>
      </w:r>
    </w:p>
    <w:p w14:paraId="7873D9E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3986</w:t>
      </w:r>
    </w:p>
    <w:p w14:paraId="0F7A58C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3990</w:t>
      </w:r>
    </w:p>
    <w:p w14:paraId="63AD254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3994</w:t>
      </w:r>
    </w:p>
    <w:p w14:paraId="047D1F1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3997</w:t>
      </w:r>
    </w:p>
    <w:p w14:paraId="4F1DA11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4002</w:t>
      </w:r>
    </w:p>
    <w:p w14:paraId="3EB91DD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4008</w:t>
      </w:r>
    </w:p>
    <w:p w14:paraId="5EBA5C9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9.2.1.1.16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4010</w:t>
      </w:r>
    </w:p>
    <w:p w14:paraId="2E7F733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4015</w:t>
      </w:r>
    </w:p>
    <w:p w14:paraId="6A72B9D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4017</w:t>
      </w:r>
    </w:p>
    <w:p w14:paraId="4E50A9A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4023</w:t>
      </w:r>
    </w:p>
    <w:p w14:paraId="0788394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4026</w:t>
      </w:r>
    </w:p>
    <w:p w14:paraId="1009ACE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4031</w:t>
      </w:r>
    </w:p>
    <w:p w14:paraId="5E3A495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4036</w:t>
      </w:r>
    </w:p>
    <w:p w14:paraId="7D1D913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4036</w:t>
      </w:r>
    </w:p>
    <w:p w14:paraId="72598ED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4039</w:t>
      </w:r>
    </w:p>
    <w:p w14:paraId="70C9215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4043</w:t>
      </w:r>
    </w:p>
    <w:p w14:paraId="6F1228E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4047</w:t>
      </w:r>
    </w:p>
    <w:p w14:paraId="26B9103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4049</w:t>
      </w:r>
    </w:p>
    <w:p w14:paraId="24AF30F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Attach / Abnormal case / </w:t>
      </w:r>
      <w:r w:rsidRPr="00A01A18">
        <w:rPr>
          <w:rFonts w:eastAsia="MS Gothic"/>
          <w:noProof/>
        </w:rPr>
        <w:t>Network reject with Extended Wait Timer</w:t>
      </w:r>
      <w:r>
        <w:rPr>
          <w:noProof/>
        </w:rPr>
        <w:tab/>
        <w:t>4053</w:t>
      </w:r>
    </w:p>
    <w:p w14:paraId="6FF7708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4056</w:t>
      </w:r>
    </w:p>
    <w:p w14:paraId="02A4558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9.2.1.1.27b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4059</w:t>
      </w:r>
    </w:p>
    <w:p w14:paraId="7572640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IMS</w:t>
      </w:r>
      <w:r>
        <w:rPr>
          <w:noProof/>
        </w:rPr>
        <w:tab/>
        <w:t>4064</w:t>
      </w:r>
    </w:p>
    <w:p w14:paraId="407432A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4068</w:t>
      </w:r>
    </w:p>
    <w:p w14:paraId="44C897A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9.2.1.1.28b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4071</w:t>
      </w:r>
    </w:p>
    <w:p w14:paraId="5E6F7B3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4076</w:t>
      </w:r>
    </w:p>
    <w:p w14:paraId="75D810F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4077</w:t>
      </w:r>
    </w:p>
    <w:p w14:paraId="7D0F3E2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4077</w:t>
      </w:r>
    </w:p>
    <w:p w14:paraId="4CD02C0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4089</w:t>
      </w:r>
    </w:p>
    <w:p w14:paraId="69358B2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4091</w:t>
      </w:r>
    </w:p>
    <w:p w14:paraId="4628B1C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9.2.1.1.34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4094</w:t>
      </w:r>
    </w:p>
    <w:p w14:paraId="223A2D1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4098</w:t>
      </w:r>
    </w:p>
    <w:p w14:paraId="2CE08B7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4098</w:t>
      </w:r>
    </w:p>
    <w:p w14:paraId="3D544D3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4104</w:t>
      </w:r>
    </w:p>
    <w:p w14:paraId="66224AA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4112</w:t>
      </w:r>
    </w:p>
    <w:p w14:paraId="4C96100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9.2.1.2.1d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4121</w:t>
      </w:r>
    </w:p>
    <w:p w14:paraId="33F1BAF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4125</w:t>
      </w:r>
    </w:p>
    <w:p w14:paraId="5B9DF76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4132</w:t>
      </w:r>
    </w:p>
    <w:p w14:paraId="5628552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4141</w:t>
      </w:r>
    </w:p>
    <w:p w14:paraId="645777E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9.2.1.2.4a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4148</w:t>
      </w:r>
    </w:p>
    <w:p w14:paraId="0A9EF43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4151</w:t>
      </w:r>
    </w:p>
    <w:p w14:paraId="0F0BB70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4155</w:t>
      </w:r>
    </w:p>
    <w:p w14:paraId="4F79413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4156</w:t>
      </w:r>
    </w:p>
    <w:p w14:paraId="79C895C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4157</w:t>
      </w:r>
    </w:p>
    <w:p w14:paraId="1F25E9B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4160</w:t>
      </w:r>
    </w:p>
    <w:p w14:paraId="0C844B8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4164</w:t>
      </w:r>
    </w:p>
    <w:p w14:paraId="4A52546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4167</w:t>
      </w:r>
    </w:p>
    <w:p w14:paraId="537CF5D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4174</w:t>
      </w:r>
    </w:p>
    <w:p w14:paraId="7BF1288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4178</w:t>
      </w:r>
    </w:p>
    <w:p w14:paraId="6DADA06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4185</w:t>
      </w:r>
    </w:p>
    <w:p w14:paraId="38F09BD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9.2.1.2.15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4189</w:t>
      </w:r>
    </w:p>
    <w:p w14:paraId="0198498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Detach procedure</w:t>
      </w:r>
      <w:r>
        <w:rPr>
          <w:noProof/>
        </w:rPr>
        <w:tab/>
        <w:t>4194</w:t>
      </w:r>
    </w:p>
    <w:p w14:paraId="4A49642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4194</w:t>
      </w:r>
    </w:p>
    <w:p w14:paraId="7C94417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4194</w:t>
      </w:r>
    </w:p>
    <w:p w14:paraId="5EA1B12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4196</w:t>
      </w:r>
    </w:p>
    <w:p w14:paraId="7C16F7E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9.2.2.1.3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4198</w:t>
      </w:r>
    </w:p>
    <w:p w14:paraId="1831D3C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4203</w:t>
      </w:r>
    </w:p>
    <w:p w14:paraId="4A96583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4205</w:t>
      </w:r>
    </w:p>
    <w:p w14:paraId="04C3883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4205</w:t>
      </w:r>
    </w:p>
    <w:p w14:paraId="5C4E0D2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4208</w:t>
      </w:r>
    </w:p>
    <w:p w14:paraId="395AB90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4210</w:t>
      </w:r>
    </w:p>
    <w:p w14:paraId="687A108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4214</w:t>
      </w:r>
    </w:p>
    <w:p w14:paraId="2DD9A91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4217</w:t>
      </w:r>
    </w:p>
    <w:p w14:paraId="1239D11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4220</w:t>
      </w:r>
    </w:p>
    <w:p w14:paraId="4F166BF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4220</w:t>
      </w:r>
    </w:p>
    <w:p w14:paraId="2A38C71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4223</w:t>
      </w:r>
    </w:p>
    <w:p w14:paraId="5F396C9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9.2.2.2.3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4227</w:t>
      </w:r>
    </w:p>
    <w:p w14:paraId="39084E3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4227</w:t>
      </w:r>
    </w:p>
    <w:p w14:paraId="0EACD6D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4227</w:t>
      </w:r>
    </w:p>
    <w:p w14:paraId="17BAC78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4227</w:t>
      </w:r>
    </w:p>
    <w:p w14:paraId="7386571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4227</w:t>
      </w:r>
    </w:p>
    <w:p w14:paraId="03C7282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4227</w:t>
      </w:r>
    </w:p>
    <w:p w14:paraId="0A5B44B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4227</w:t>
      </w:r>
    </w:p>
    <w:p w14:paraId="6A6717C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4227</w:t>
      </w:r>
    </w:p>
    <w:p w14:paraId="1009546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4227</w:t>
      </w:r>
    </w:p>
    <w:p w14:paraId="50F835C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4227</w:t>
      </w:r>
    </w:p>
    <w:p w14:paraId="5D341A3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4227</w:t>
      </w:r>
    </w:p>
    <w:p w14:paraId="32DF752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4227</w:t>
      </w:r>
    </w:p>
    <w:p w14:paraId="419ED8C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4229</w:t>
      </w:r>
    </w:p>
    <w:p w14:paraId="05EE075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4229</w:t>
      </w:r>
    </w:p>
    <w:p w14:paraId="179C099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4229</w:t>
      </w:r>
    </w:p>
    <w:p w14:paraId="5828CB2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4232</w:t>
      </w:r>
    </w:p>
    <w:p w14:paraId="3006AD8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4235</w:t>
      </w:r>
    </w:p>
    <w:p w14:paraId="0B3CC2E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4241</w:t>
      </w:r>
    </w:p>
    <w:p w14:paraId="350DF91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4241</w:t>
      </w:r>
    </w:p>
    <w:p w14:paraId="741A247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4241</w:t>
      </w:r>
    </w:p>
    <w:p w14:paraId="29F6217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4245</w:t>
      </w:r>
    </w:p>
    <w:p w14:paraId="626F385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4250</w:t>
      </w:r>
    </w:p>
    <w:p w14:paraId="5FD10E1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9.2.3.1.5b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4254</w:t>
      </w:r>
    </w:p>
    <w:p w14:paraId="7217445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4257</w:t>
      </w:r>
    </w:p>
    <w:p w14:paraId="01A5238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4266</w:t>
      </w:r>
    </w:p>
    <w:p w14:paraId="3750EA2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4266</w:t>
      </w:r>
    </w:p>
    <w:p w14:paraId="3633BA8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4270</w:t>
      </w:r>
    </w:p>
    <w:p w14:paraId="7987A29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9.2.3.1.8b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4273</w:t>
      </w:r>
    </w:p>
    <w:p w14:paraId="6376252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4279</w:t>
      </w:r>
    </w:p>
    <w:p w14:paraId="467BDAA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4283</w:t>
      </w:r>
    </w:p>
    <w:p w14:paraId="187F125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4285</w:t>
      </w:r>
    </w:p>
    <w:p w14:paraId="5DEEF11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4288</w:t>
      </w:r>
    </w:p>
    <w:p w14:paraId="32A2D6C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4289</w:t>
      </w:r>
    </w:p>
    <w:p w14:paraId="2C1602E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4291</w:t>
      </w:r>
    </w:p>
    <w:p w14:paraId="63795E3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4293</w:t>
      </w:r>
    </w:p>
    <w:p w14:paraId="4220FE3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4294</w:t>
      </w:r>
    </w:p>
    <w:p w14:paraId="06C626D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4299</w:t>
      </w:r>
    </w:p>
    <w:p w14:paraId="7ACD57F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4302</w:t>
      </w:r>
    </w:p>
    <w:p w14:paraId="32B5096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4307</w:t>
      </w:r>
    </w:p>
    <w:p w14:paraId="6636B0B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4310</w:t>
      </w:r>
    </w:p>
    <w:p w14:paraId="5B26902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4315</w:t>
      </w:r>
    </w:p>
    <w:p w14:paraId="71753E6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4319</w:t>
      </w:r>
    </w:p>
    <w:p w14:paraId="39E7B02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4321</w:t>
      </w:r>
    </w:p>
    <w:p w14:paraId="085DFE5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9.2.3.1.20a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4325</w:t>
      </w:r>
    </w:p>
    <w:p w14:paraId="18F2591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4326</w:t>
      </w:r>
    </w:p>
    <w:p w14:paraId="244FD3B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4326</w:t>
      </w:r>
    </w:p>
    <w:p w14:paraId="257AEF7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4332</w:t>
      </w:r>
    </w:p>
    <w:p w14:paraId="7840D6E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4339</w:t>
      </w:r>
    </w:p>
    <w:p w14:paraId="6A82659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4339</w:t>
      </w:r>
    </w:p>
    <w:p w14:paraId="278038E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4343</w:t>
      </w:r>
    </w:p>
    <w:p w14:paraId="7D13069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4348</w:t>
      </w:r>
    </w:p>
    <w:p w14:paraId="5DF0126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4351</w:t>
      </w:r>
    </w:p>
    <w:p w14:paraId="5DFE49D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9.2.3.1.</w:t>
      </w:r>
      <w:r w:rsidRPr="00A01A18">
        <w:rPr>
          <w:rFonts w:cs="Arial"/>
          <w:noProof/>
        </w:rPr>
        <w:t>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4353</w:t>
      </w:r>
    </w:p>
    <w:p w14:paraId="7F6389D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ja-JP"/>
        </w:rPr>
        <w:t>9.2.3.1.30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ja-JP"/>
        </w:rPr>
        <w:t>Normal Tracking Area Update / Accepted / MUSIM / NAS signalling connection release</w:t>
      </w:r>
      <w:r>
        <w:rPr>
          <w:noProof/>
        </w:rPr>
        <w:tab/>
        <w:t>4358</w:t>
      </w:r>
    </w:p>
    <w:p w14:paraId="28AB8A3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9.2.3.1.31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4362</w:t>
      </w:r>
    </w:p>
    <w:p w14:paraId="57E2581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4365</w:t>
      </w:r>
    </w:p>
    <w:p w14:paraId="215A4AB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4365</w:t>
      </w:r>
    </w:p>
    <w:p w14:paraId="1FF1189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4371</w:t>
      </w:r>
    </w:p>
    <w:p w14:paraId="7F48FE9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4381</w:t>
      </w:r>
    </w:p>
    <w:p w14:paraId="2E5CE23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9.2.3.2.1c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4388</w:t>
      </w:r>
    </w:p>
    <w:p w14:paraId="3C5F4AB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4392</w:t>
      </w:r>
    </w:p>
    <w:p w14:paraId="2EC16C0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4396</w:t>
      </w:r>
    </w:p>
    <w:p w14:paraId="4D5A087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4403</w:t>
      </w:r>
    </w:p>
    <w:p w14:paraId="1203480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9.2.3.2.4a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4406</w:t>
      </w:r>
    </w:p>
    <w:p w14:paraId="22EEC7A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4408</w:t>
      </w:r>
    </w:p>
    <w:p w14:paraId="3D6E115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4411</w:t>
      </w:r>
    </w:p>
    <w:p w14:paraId="429CB90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4412</w:t>
      </w:r>
    </w:p>
    <w:p w14:paraId="1173541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4412</w:t>
      </w:r>
    </w:p>
    <w:p w14:paraId="106E4E6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4416</w:t>
      </w:r>
    </w:p>
    <w:p w14:paraId="72C1860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4421</w:t>
      </w:r>
    </w:p>
    <w:p w14:paraId="05407E0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4423</w:t>
      </w:r>
    </w:p>
    <w:p w14:paraId="162EF21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4428</w:t>
      </w:r>
    </w:p>
    <w:p w14:paraId="220AFEC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4432</w:t>
      </w:r>
    </w:p>
    <w:p w14:paraId="1ADCF3A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4436</w:t>
      </w:r>
    </w:p>
    <w:p w14:paraId="297B517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4440</w:t>
      </w:r>
    </w:p>
    <w:p w14:paraId="7AF0096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4442</w:t>
      </w:r>
    </w:p>
    <w:p w14:paraId="65A4CA5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9.2.3.2.17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4445</w:t>
      </w:r>
    </w:p>
    <w:p w14:paraId="7DF27DD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4449</w:t>
      </w:r>
    </w:p>
    <w:p w14:paraId="5AD2509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4449</w:t>
      </w:r>
    </w:p>
    <w:p w14:paraId="516B50C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4460</w:t>
      </w:r>
    </w:p>
    <w:p w14:paraId="1D07CA6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4471</w:t>
      </w:r>
    </w:p>
    <w:p w14:paraId="4EEC838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4479</w:t>
      </w:r>
    </w:p>
    <w:p w14:paraId="627F593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routing area update</w:t>
      </w:r>
      <w:r>
        <w:rPr>
          <w:noProof/>
        </w:rPr>
        <w:tab/>
        <w:t>4496</w:t>
      </w:r>
    </w:p>
    <w:p w14:paraId="4A8D83A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Periodic Location Update</w:t>
      </w:r>
      <w:r>
        <w:rPr>
          <w:noProof/>
        </w:rPr>
        <w:tab/>
        <w:t>4504</w:t>
      </w:r>
    </w:p>
    <w:p w14:paraId="3200186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4509</w:t>
      </w:r>
    </w:p>
    <w:p w14:paraId="48B5CC0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4509</w:t>
      </w:r>
    </w:p>
    <w:p w14:paraId="016074B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4509</w:t>
      </w:r>
    </w:p>
    <w:p w14:paraId="6C698FD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4522</w:t>
      </w:r>
    </w:p>
    <w:p w14:paraId="28BF969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eDRX</w:t>
      </w:r>
      <w:r>
        <w:rPr>
          <w:noProof/>
        </w:rPr>
        <w:tab/>
        <w:t>4522</w:t>
      </w:r>
    </w:p>
    <w:p w14:paraId="5900739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4522</w:t>
      </w:r>
    </w:p>
    <w:p w14:paraId="01607C0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4529</w:t>
      </w:r>
    </w:p>
    <w:p w14:paraId="6D829CD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9.2.4.1.3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4535</w:t>
      </w:r>
    </w:p>
    <w:p w14:paraId="46C6BEF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</w:t>
      </w:r>
      <w:r>
        <w:rPr>
          <w:noProof/>
        </w:rPr>
        <w:tab/>
        <w:t>4541</w:t>
      </w:r>
    </w:p>
    <w:p w14:paraId="5198E23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4541</w:t>
      </w:r>
    </w:p>
    <w:p w14:paraId="712B6C0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4545</w:t>
      </w:r>
    </w:p>
    <w:p w14:paraId="29DC927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4548</w:t>
      </w:r>
    </w:p>
    <w:p w14:paraId="0DEC19E1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4552</w:t>
      </w:r>
    </w:p>
    <w:p w14:paraId="35A9921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procedure</w:t>
      </w:r>
      <w:r>
        <w:rPr>
          <w:noProof/>
        </w:rPr>
        <w:tab/>
        <w:t>4552</w:t>
      </w:r>
    </w:p>
    <w:p w14:paraId="455790B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4552</w:t>
      </w:r>
    </w:p>
    <w:p w14:paraId="4B58AEE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4554</w:t>
      </w:r>
    </w:p>
    <w:p w14:paraId="243B952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4554</w:t>
      </w:r>
    </w:p>
    <w:p w14:paraId="1CD52DC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4558</w:t>
      </w:r>
    </w:p>
    <w:p w14:paraId="394A829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4563</w:t>
      </w:r>
    </w:p>
    <w:p w14:paraId="7A7FA28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4565</w:t>
      </w:r>
    </w:p>
    <w:p w14:paraId="0D8B1B8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4570</w:t>
      </w:r>
    </w:p>
    <w:p w14:paraId="2CAC58C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4571</w:t>
      </w:r>
    </w:p>
    <w:p w14:paraId="6AD65D0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9.3.1.8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4574</w:t>
      </w:r>
    </w:p>
    <w:p w14:paraId="3CBB98C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4574</w:t>
      </w:r>
    </w:p>
    <w:p w14:paraId="03DFFB6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4574</w:t>
      </w:r>
    </w:p>
    <w:p w14:paraId="42BC8FB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4574</w:t>
      </w:r>
    </w:p>
    <w:p w14:paraId="56E2052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4574</w:t>
      </w:r>
    </w:p>
    <w:p w14:paraId="37ED2A7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4574</w:t>
      </w:r>
    </w:p>
    <w:p w14:paraId="2083345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4576</w:t>
      </w:r>
    </w:p>
    <w:p w14:paraId="647C5D1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4576</w:t>
      </w:r>
    </w:p>
    <w:p w14:paraId="120B8FD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4576</w:t>
      </w:r>
    </w:p>
    <w:p w14:paraId="6099570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4576</w:t>
      </w:r>
    </w:p>
    <w:p w14:paraId="75ACD5C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4577</w:t>
      </w:r>
    </w:p>
    <w:p w14:paraId="02910CA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4580</w:t>
      </w:r>
    </w:p>
    <w:p w14:paraId="119F3DB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ja-JP"/>
        </w:rPr>
        <w:t>9.3.1.19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ja-JP"/>
        </w:rPr>
        <w:t>Service Request / MUSIM / NAS signalling connection release</w:t>
      </w:r>
      <w:r>
        <w:rPr>
          <w:noProof/>
        </w:rPr>
        <w:tab/>
        <w:t>4583</w:t>
      </w:r>
    </w:p>
    <w:p w14:paraId="250F16D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9.3.1.20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4586</w:t>
      </w:r>
    </w:p>
    <w:p w14:paraId="4EEBBE3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procedure</w:t>
      </w:r>
      <w:r>
        <w:rPr>
          <w:noProof/>
        </w:rPr>
        <w:tab/>
        <w:t>4588</w:t>
      </w:r>
    </w:p>
    <w:p w14:paraId="44EC75A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procedure</w:t>
      </w:r>
      <w:r>
        <w:rPr>
          <w:noProof/>
        </w:rPr>
        <w:tab/>
        <w:t>4588</w:t>
      </w:r>
    </w:p>
    <w:p w14:paraId="3E6B752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4592</w:t>
      </w:r>
    </w:p>
    <w:p w14:paraId="3B7ACE1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9.3.2.2a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4595</w:t>
      </w:r>
    </w:p>
    <w:p w14:paraId="7141D9B1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9.4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NAS Security</w:t>
      </w:r>
      <w:r>
        <w:rPr>
          <w:noProof/>
        </w:rPr>
        <w:tab/>
        <w:t>4598</w:t>
      </w:r>
    </w:p>
    <w:p w14:paraId="06494D1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4598</w:t>
      </w:r>
    </w:p>
    <w:p w14:paraId="45204E7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4600</w:t>
      </w:r>
    </w:p>
    <w:p w14:paraId="036E170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4601</w:t>
      </w:r>
    </w:p>
    <w:p w14:paraId="3176101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4603</w:t>
      </w:r>
    </w:p>
    <w:p w14:paraId="1953B35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4604</w:t>
      </w:r>
    </w:p>
    <w:p w14:paraId="3B1510C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9.4.6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4605</w:t>
      </w:r>
    </w:p>
    <w:p w14:paraId="3230ED18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10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EPS session management</w:t>
      </w:r>
      <w:r>
        <w:rPr>
          <w:noProof/>
        </w:rPr>
        <w:tab/>
        <w:t>4606</w:t>
      </w:r>
    </w:p>
    <w:p w14:paraId="1A048CE9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4606</w:t>
      </w:r>
    </w:p>
    <w:p w14:paraId="3B9E7C4B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4606</w:t>
      </w:r>
    </w:p>
    <w:p w14:paraId="4A13252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4606</w:t>
      </w:r>
    </w:p>
    <w:p w14:paraId="5B86510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4609</w:t>
      </w:r>
    </w:p>
    <w:p w14:paraId="4ADFEC16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EPS bearer context modification</w:t>
      </w:r>
      <w:r>
        <w:rPr>
          <w:noProof/>
        </w:rPr>
        <w:tab/>
        <w:t>4612</w:t>
      </w:r>
    </w:p>
    <w:p w14:paraId="0B70E0B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10.3.1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EPS bearer context modification / Success</w:t>
      </w:r>
      <w:r>
        <w:rPr>
          <w:noProof/>
        </w:rPr>
        <w:tab/>
        <w:t>4612</w:t>
      </w:r>
    </w:p>
    <w:p w14:paraId="04695BFF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EPS bearer context deactivation</w:t>
      </w:r>
      <w:r>
        <w:rPr>
          <w:noProof/>
        </w:rPr>
        <w:tab/>
        <w:t>4617</w:t>
      </w:r>
    </w:p>
    <w:p w14:paraId="58FAE9C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EPS bearer context deactivation / Success</w:t>
      </w:r>
      <w:r>
        <w:rPr>
          <w:noProof/>
        </w:rPr>
        <w:tab/>
        <w:t>4617</w:t>
      </w:r>
    </w:p>
    <w:p w14:paraId="2CE659B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10.4.2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4630</w:t>
      </w:r>
    </w:p>
    <w:p w14:paraId="1C0CC20F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4634</w:t>
      </w:r>
    </w:p>
    <w:p w14:paraId="307D879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4634</w:t>
      </w:r>
    </w:p>
    <w:p w14:paraId="5AC7E3B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4641</w:t>
      </w:r>
    </w:p>
    <w:p w14:paraId="41784D0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4646</w:t>
      </w:r>
    </w:p>
    <w:p w14:paraId="3F300C6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4650</w:t>
      </w:r>
    </w:p>
    <w:p w14:paraId="3159168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4650</w:t>
      </w:r>
    </w:p>
    <w:p w14:paraId="41C2E31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4655</w:t>
      </w:r>
    </w:p>
    <w:p w14:paraId="6C8F7260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</w:t>
      </w:r>
      <w:r w:rsidRPr="00A01A18">
        <w:rPr>
          <w:rFonts w:eastAsia="MS Mincho"/>
          <w:noProof/>
        </w:rPr>
        <w:t>E requested PDN disconnect</w:t>
      </w:r>
      <w:r>
        <w:rPr>
          <w:noProof/>
        </w:rPr>
        <w:tab/>
        <w:t>4661</w:t>
      </w:r>
    </w:p>
    <w:p w14:paraId="5623B87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</w:t>
      </w:r>
      <w:r w:rsidRPr="00A01A18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4661</w:t>
      </w:r>
    </w:p>
    <w:p w14:paraId="3368CD8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4664</w:t>
      </w:r>
    </w:p>
    <w:p w14:paraId="56A095A5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4664</w:t>
      </w:r>
    </w:p>
    <w:p w14:paraId="6999B53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4664</w:t>
      </w:r>
    </w:p>
    <w:p w14:paraId="48CA6D8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4666</w:t>
      </w:r>
    </w:p>
    <w:p w14:paraId="18D9A14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4668</w:t>
      </w:r>
    </w:p>
    <w:p w14:paraId="700BE4B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4671</w:t>
      </w:r>
    </w:p>
    <w:p w14:paraId="13526A3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10.7.5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4673</w:t>
      </w:r>
    </w:p>
    <w:p w14:paraId="5BC0C3AC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4676</w:t>
      </w:r>
    </w:p>
    <w:p w14:paraId="0D1F909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4676</w:t>
      </w:r>
    </w:p>
    <w:p w14:paraId="0EFA313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4678</w:t>
      </w:r>
    </w:p>
    <w:p w14:paraId="2F3FE93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4680</w:t>
      </w:r>
    </w:p>
    <w:p w14:paraId="41E1FC8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4683</w:t>
      </w:r>
    </w:p>
    <w:p w14:paraId="15A2A1D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4686</w:t>
      </w:r>
    </w:p>
    <w:p w14:paraId="1B26745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4689</w:t>
      </w:r>
    </w:p>
    <w:p w14:paraId="2D49136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10.8.7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4691</w:t>
      </w:r>
    </w:p>
    <w:p w14:paraId="677A374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10.8.8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4694</w:t>
      </w:r>
    </w:p>
    <w:p w14:paraId="56A8597E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10.9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routing of uplink packets</w:t>
      </w:r>
      <w:r>
        <w:rPr>
          <w:noProof/>
        </w:rPr>
        <w:tab/>
        <w:t>4699</w:t>
      </w:r>
    </w:p>
    <w:p w14:paraId="137E0C6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10.9.1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routing of uplink packets</w:t>
      </w:r>
      <w:r>
        <w:rPr>
          <w:noProof/>
        </w:rPr>
        <w:tab/>
        <w:t>4699</w:t>
      </w:r>
    </w:p>
    <w:p w14:paraId="65AF2FF3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11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General tests</w:t>
      </w:r>
      <w:r>
        <w:rPr>
          <w:noProof/>
        </w:rPr>
        <w:tab/>
        <w:t>4723</w:t>
      </w:r>
    </w:p>
    <w:p w14:paraId="0CCF5745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SMS over SGs</w:t>
      </w:r>
      <w:r>
        <w:rPr>
          <w:noProof/>
        </w:rPr>
        <w:tab/>
        <w:t>4723</w:t>
      </w:r>
    </w:p>
    <w:p w14:paraId="0953AB5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MT-SMS over SGs / Idle mode</w:t>
      </w:r>
      <w:r>
        <w:rPr>
          <w:noProof/>
        </w:rPr>
        <w:tab/>
        <w:t>4723</w:t>
      </w:r>
    </w:p>
    <w:p w14:paraId="69DFED3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MT-SMS over SGs / Active mode</w:t>
      </w:r>
      <w:r>
        <w:rPr>
          <w:noProof/>
        </w:rPr>
        <w:tab/>
        <w:t>4725</w:t>
      </w:r>
    </w:p>
    <w:p w14:paraId="4E9BFF9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MO-SMS over SGs / Idle mode</w:t>
      </w:r>
      <w:r>
        <w:rPr>
          <w:noProof/>
        </w:rPr>
        <w:tab/>
        <w:t>4728</w:t>
      </w:r>
    </w:p>
    <w:p w14:paraId="51A92EE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MO-SMS over SGs / Active mode</w:t>
      </w:r>
      <w:r>
        <w:rPr>
          <w:noProof/>
        </w:rPr>
        <w:tab/>
        <w:t>4731</w:t>
      </w:r>
    </w:p>
    <w:p w14:paraId="627A299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4734</w:t>
      </w:r>
    </w:p>
    <w:p w14:paraId="039A6A7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4739</w:t>
      </w:r>
    </w:p>
    <w:p w14:paraId="55F3EEB6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calls over IMS</w:t>
      </w:r>
      <w:r>
        <w:rPr>
          <w:noProof/>
        </w:rPr>
        <w:tab/>
        <w:t>4743</w:t>
      </w:r>
    </w:p>
    <w:p w14:paraId="0A19A9E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4743</w:t>
      </w:r>
    </w:p>
    <w:p w14:paraId="1597474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4743</w:t>
      </w:r>
    </w:p>
    <w:p w14:paraId="6796322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4749</w:t>
      </w:r>
    </w:p>
    <w:p w14:paraId="080EE75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4754</w:t>
      </w:r>
    </w:p>
    <w:p w14:paraId="3ECD16D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4761</w:t>
      </w:r>
    </w:p>
    <w:p w14:paraId="5CF339E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4769</w:t>
      </w:r>
    </w:p>
    <w:p w14:paraId="7A02664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4775</w:t>
      </w:r>
    </w:p>
    <w:p w14:paraId="4919C30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4784</w:t>
      </w:r>
    </w:p>
    <w:p w14:paraId="7C5C91E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4794</w:t>
      </w:r>
    </w:p>
    <w:p w14:paraId="06553B8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11.2.8a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4799</w:t>
      </w:r>
    </w:p>
    <w:p w14:paraId="0ED8AAE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4801</w:t>
      </w:r>
    </w:p>
    <w:p w14:paraId="2920BD4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4801</w:t>
      </w:r>
    </w:p>
    <w:p w14:paraId="680B0FF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4806</w:t>
      </w:r>
    </w:p>
    <w:p w14:paraId="0B7013C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4814</w:t>
      </w:r>
    </w:p>
    <w:p w14:paraId="65B48B98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over IMS</w:t>
      </w:r>
      <w:r>
        <w:rPr>
          <w:noProof/>
        </w:rPr>
        <w:tab/>
        <w:t>4823</w:t>
      </w:r>
    </w:p>
    <w:p w14:paraId="5A5C242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T3444 / eCall inactivity procedure / Removal of eCall only restriction after an eCall over IMS</w:t>
      </w:r>
      <w:r>
        <w:rPr>
          <w:noProof/>
        </w:rPr>
        <w:tab/>
        <w:t>4823</w:t>
      </w:r>
    </w:p>
    <w:p w14:paraId="1BE4CA0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T3445 / eCall inactivity procedure / Removal of eCall only restriction after a call to URI for test service</w:t>
      </w:r>
      <w:r>
        <w:rPr>
          <w:noProof/>
        </w:rPr>
        <w:tab/>
        <w:t>4829</w:t>
      </w:r>
    </w:p>
    <w:p w14:paraId="33268BA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4838</w:t>
      </w:r>
    </w:p>
    <w:p w14:paraId="68C7CF0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4844</w:t>
      </w:r>
    </w:p>
    <w:p w14:paraId="545EC93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</w:rPr>
        <w:t>11.3.5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4850</w:t>
      </w:r>
    </w:p>
    <w:p w14:paraId="535B06B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</w:t>
      </w:r>
      <w:r w:rsidRPr="00A01A18">
        <w:rPr>
          <w:rFonts w:cs="Arial"/>
          <w:noProof/>
        </w:rPr>
        <w:t>.3.6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4854</w:t>
      </w:r>
    </w:p>
    <w:p w14:paraId="661EA23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4857</w:t>
      </w:r>
    </w:p>
    <w:p w14:paraId="4041966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11.3.8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4866</w:t>
      </w:r>
    </w:p>
    <w:p w14:paraId="2F33F4BD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lastRenderedPageBreak/>
        <w:t>12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E-UTRA radio bearer tests</w:t>
      </w:r>
      <w:r>
        <w:rPr>
          <w:noProof/>
        </w:rPr>
        <w:tab/>
        <w:t>4875</w:t>
      </w:r>
    </w:p>
    <w:p w14:paraId="7740D225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4875</w:t>
      </w:r>
    </w:p>
    <w:p w14:paraId="0CCACD5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4875</w:t>
      </w:r>
    </w:p>
    <w:p w14:paraId="5B33DAF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4875</w:t>
      </w:r>
    </w:p>
    <w:p w14:paraId="6F64328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4877</w:t>
      </w:r>
    </w:p>
    <w:p w14:paraId="71F48950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MIMO not configured</w:t>
      </w:r>
      <w:r>
        <w:rPr>
          <w:noProof/>
        </w:rPr>
        <w:tab/>
        <w:t>4878</w:t>
      </w:r>
    </w:p>
    <w:p w14:paraId="4D44BB8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4878</w:t>
      </w:r>
    </w:p>
    <w:p w14:paraId="60DAC81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4879</w:t>
      </w:r>
    </w:p>
    <w:p w14:paraId="443AEDF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4880</w:t>
      </w:r>
    </w:p>
    <w:p w14:paraId="23C85E9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4881</w:t>
      </w:r>
    </w:p>
    <w:p w14:paraId="58E0DD35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MIMO configured</w:t>
      </w:r>
      <w:r>
        <w:rPr>
          <w:noProof/>
        </w:rPr>
        <w:tab/>
        <w:t>4882</w:t>
      </w:r>
    </w:p>
    <w:p w14:paraId="45930FB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4882</w:t>
      </w:r>
    </w:p>
    <w:p w14:paraId="35CFF5E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4883</w:t>
      </w:r>
    </w:p>
    <w:p w14:paraId="06190E1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4884</w:t>
      </w:r>
    </w:p>
    <w:p w14:paraId="0A3D345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12.3.4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4885</w:t>
      </w:r>
    </w:p>
    <w:p w14:paraId="690C92E3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13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4886</w:t>
      </w:r>
    </w:p>
    <w:p w14:paraId="226C06A7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4886</w:t>
      </w:r>
    </w:p>
    <w:p w14:paraId="2547F5A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4886</w:t>
      </w:r>
    </w:p>
    <w:p w14:paraId="54A70DD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4890</w:t>
      </w:r>
    </w:p>
    <w:p w14:paraId="27CA973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4893</w:t>
      </w:r>
    </w:p>
    <w:p w14:paraId="221910D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4900</w:t>
      </w:r>
    </w:p>
    <w:p w14:paraId="36A7265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4910</w:t>
      </w:r>
    </w:p>
    <w:p w14:paraId="4576166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4921</w:t>
      </w:r>
    </w:p>
    <w:p w14:paraId="5E46DFA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4925</w:t>
      </w:r>
    </w:p>
    <w:p w14:paraId="5FFF399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4925</w:t>
      </w:r>
    </w:p>
    <w:p w14:paraId="5D518F4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4936</w:t>
      </w:r>
    </w:p>
    <w:p w14:paraId="1CF36C5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4942</w:t>
      </w:r>
    </w:p>
    <w:p w14:paraId="418F361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4946</w:t>
      </w:r>
    </w:p>
    <w:p w14:paraId="2E1BFCC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4954</w:t>
      </w:r>
    </w:p>
    <w:p w14:paraId="02BE57D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4965</w:t>
      </w:r>
    </w:p>
    <w:p w14:paraId="5B3D516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4971</w:t>
      </w:r>
    </w:p>
    <w:p w14:paraId="5A6915B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4983</w:t>
      </w:r>
    </w:p>
    <w:p w14:paraId="0C7305E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4983</w:t>
      </w:r>
    </w:p>
    <w:p w14:paraId="33B5D1B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4987</w:t>
      </w:r>
    </w:p>
    <w:p w14:paraId="613A79A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4991</w:t>
      </w:r>
    </w:p>
    <w:p w14:paraId="1B59A2E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4991</w:t>
      </w:r>
    </w:p>
    <w:p w14:paraId="58CC653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4991</w:t>
      </w:r>
    </w:p>
    <w:p w14:paraId="3452F5B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4999</w:t>
      </w:r>
    </w:p>
    <w:p w14:paraId="6DAA7E4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4999</w:t>
      </w:r>
    </w:p>
    <w:p w14:paraId="40BB0DC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5009</w:t>
      </w:r>
    </w:p>
    <w:p w14:paraId="630BAC8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5021</w:t>
      </w:r>
    </w:p>
    <w:p w14:paraId="51E5D9A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13.1.24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5034</w:t>
      </w:r>
    </w:p>
    <w:p w14:paraId="79DCDBF9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5046</w:t>
      </w:r>
    </w:p>
    <w:p w14:paraId="28EFD1A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5046</w:t>
      </w:r>
    </w:p>
    <w:p w14:paraId="134AA041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Connection re-establishment</w:t>
      </w:r>
      <w:r>
        <w:rPr>
          <w:noProof/>
        </w:rPr>
        <w:tab/>
        <w:t>5051</w:t>
      </w:r>
    </w:p>
    <w:p w14:paraId="30F2940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5051</w:t>
      </w:r>
    </w:p>
    <w:p w14:paraId="65250BF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5051</w:t>
      </w:r>
    </w:p>
    <w:p w14:paraId="594994A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5053</w:t>
      </w:r>
    </w:p>
    <w:p w14:paraId="76D940F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5055</w:t>
      </w:r>
    </w:p>
    <w:p w14:paraId="079DD2D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5061</w:t>
      </w:r>
    </w:p>
    <w:p w14:paraId="4CAF5CC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13.3.2.1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5061</w:t>
      </w:r>
    </w:p>
    <w:p w14:paraId="7E87E94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5063</w:t>
      </w:r>
    </w:p>
    <w:p w14:paraId="3F0C5913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Mobility</w:t>
      </w:r>
      <w:r>
        <w:rPr>
          <w:noProof/>
        </w:rPr>
        <w:tab/>
        <w:t>5066</w:t>
      </w:r>
    </w:p>
    <w:p w14:paraId="57C20E7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mobility</w:t>
      </w:r>
      <w:r>
        <w:rPr>
          <w:noProof/>
        </w:rPr>
        <w:tab/>
        <w:t>5066</w:t>
      </w:r>
    </w:p>
    <w:p w14:paraId="4AB28A0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5066</w:t>
      </w:r>
    </w:p>
    <w:p w14:paraId="3E67213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5066</w:t>
      </w:r>
    </w:p>
    <w:p w14:paraId="1572049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5071</w:t>
      </w:r>
    </w:p>
    <w:p w14:paraId="5225CA0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5077</w:t>
      </w:r>
    </w:p>
    <w:p w14:paraId="0EC42D7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5082</w:t>
      </w:r>
    </w:p>
    <w:p w14:paraId="1711B7B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5087</w:t>
      </w:r>
    </w:p>
    <w:p w14:paraId="1DC13D1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5087</w:t>
      </w:r>
    </w:p>
    <w:p w14:paraId="1950BCB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5098</w:t>
      </w:r>
    </w:p>
    <w:p w14:paraId="4964CF3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5110</w:t>
      </w:r>
    </w:p>
    <w:p w14:paraId="3B6F1C5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5110</w:t>
      </w:r>
    </w:p>
    <w:p w14:paraId="309E425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5114</w:t>
      </w:r>
    </w:p>
    <w:p w14:paraId="4264DC0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5118</w:t>
      </w:r>
    </w:p>
    <w:p w14:paraId="325AB8A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5123</w:t>
      </w:r>
    </w:p>
    <w:p w14:paraId="5D6A1DD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5130</w:t>
      </w:r>
    </w:p>
    <w:p w14:paraId="4B082FD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5136</w:t>
      </w:r>
    </w:p>
    <w:p w14:paraId="141FA69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5136</w:t>
      </w:r>
    </w:p>
    <w:p w14:paraId="1D47C3A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5136</w:t>
      </w:r>
    </w:p>
    <w:p w14:paraId="6528D53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5146</w:t>
      </w:r>
    </w:p>
    <w:p w14:paraId="6A88CE7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5156</w:t>
      </w:r>
    </w:p>
    <w:p w14:paraId="1D656E2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5164</w:t>
      </w:r>
    </w:p>
    <w:p w14:paraId="573F3CC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5176</w:t>
      </w:r>
    </w:p>
    <w:p w14:paraId="300BBF7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5190</w:t>
      </w:r>
    </w:p>
    <w:p w14:paraId="4DBD06E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5196</w:t>
      </w:r>
    </w:p>
    <w:p w14:paraId="67BEC17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5209</w:t>
      </w:r>
    </w:p>
    <w:p w14:paraId="1C11654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5222</w:t>
      </w:r>
    </w:p>
    <w:p w14:paraId="6267F7B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5233</w:t>
      </w:r>
    </w:p>
    <w:p w14:paraId="4997F36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5245</w:t>
      </w:r>
    </w:p>
    <w:p w14:paraId="6561F69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5256</w:t>
      </w:r>
    </w:p>
    <w:p w14:paraId="7A3E94F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5256</w:t>
      </w:r>
    </w:p>
    <w:p w14:paraId="4DE6915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5263</w:t>
      </w:r>
    </w:p>
    <w:p w14:paraId="216291F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5276</w:t>
      </w:r>
    </w:p>
    <w:p w14:paraId="5D85B47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5284</w:t>
      </w:r>
    </w:p>
    <w:p w14:paraId="6D6A663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5299</w:t>
      </w:r>
    </w:p>
    <w:p w14:paraId="25DF61E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5299</w:t>
      </w:r>
    </w:p>
    <w:p w14:paraId="05BAED2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5309</w:t>
      </w:r>
    </w:p>
    <w:p w14:paraId="6F28A0A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</w:t>
      </w:r>
      <w:r w:rsidRPr="00A01A18">
        <w:rPr>
          <w:rFonts w:eastAsia="SimSun"/>
          <w:noProof/>
          <w:lang w:eastAsia="zh-CN"/>
        </w:rPr>
        <w:t>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</w:t>
      </w:r>
      <w:r w:rsidRPr="00A01A18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A01A18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5318</w:t>
      </w:r>
    </w:p>
    <w:p w14:paraId="04A8C67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5330</w:t>
      </w:r>
    </w:p>
    <w:p w14:paraId="59D2B74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5341</w:t>
      </w:r>
    </w:p>
    <w:p w14:paraId="03CE9FF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5352</w:t>
      </w:r>
    </w:p>
    <w:p w14:paraId="28DAEFB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13.4.3.24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5364</w:t>
      </w:r>
    </w:p>
    <w:p w14:paraId="722C03E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5374</w:t>
      </w:r>
    </w:p>
    <w:p w14:paraId="1D9F3B8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5386</w:t>
      </w:r>
    </w:p>
    <w:p w14:paraId="00BC100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5396</w:t>
      </w:r>
    </w:p>
    <w:p w14:paraId="49BE94E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5407</w:t>
      </w:r>
    </w:p>
    <w:p w14:paraId="2F6472D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5417</w:t>
      </w:r>
    </w:p>
    <w:p w14:paraId="3B9745A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5417</w:t>
      </w:r>
    </w:p>
    <w:p w14:paraId="3557E87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5425</w:t>
      </w:r>
    </w:p>
    <w:p w14:paraId="087D098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5431</w:t>
      </w:r>
    </w:p>
    <w:p w14:paraId="3FE4192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5436</w:t>
      </w:r>
    </w:p>
    <w:p w14:paraId="2CA69A9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5441</w:t>
      </w:r>
    </w:p>
    <w:p w14:paraId="0E85FC2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5446</w:t>
      </w:r>
    </w:p>
    <w:p w14:paraId="452862A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5452</w:t>
      </w:r>
    </w:p>
    <w:p w14:paraId="395E6B4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5458</w:t>
      </w:r>
    </w:p>
    <w:p w14:paraId="76455F5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13.4.3.38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5464</w:t>
      </w:r>
    </w:p>
    <w:p w14:paraId="5E68B9A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13.4.3.39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5470</w:t>
      </w:r>
    </w:p>
    <w:p w14:paraId="72A6CBC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13.4.3.40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5477</w:t>
      </w:r>
    </w:p>
    <w:p w14:paraId="03E46D2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13.4.3.41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5485</w:t>
      </w:r>
    </w:p>
    <w:p w14:paraId="6D3C65A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5490</w:t>
      </w:r>
    </w:p>
    <w:p w14:paraId="4115AF5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5490</w:t>
      </w:r>
    </w:p>
    <w:p w14:paraId="77F52CA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5490</w:t>
      </w:r>
    </w:p>
    <w:p w14:paraId="13BF8A9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5490</w:t>
      </w:r>
    </w:p>
    <w:p w14:paraId="3633ACA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5490</w:t>
      </w:r>
    </w:p>
    <w:p w14:paraId="777248B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13.4.4.5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5490</w:t>
      </w:r>
    </w:p>
    <w:p w14:paraId="765BB4F2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Access Control</w:t>
      </w:r>
      <w:r>
        <w:rPr>
          <w:noProof/>
        </w:rPr>
        <w:tab/>
        <w:t>5490</w:t>
      </w:r>
    </w:p>
    <w:p w14:paraId="3739917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5490</w:t>
      </w:r>
    </w:p>
    <w:p w14:paraId="368F3FB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5493</w:t>
      </w:r>
    </w:p>
    <w:p w14:paraId="308BA75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13.5.1b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5497</w:t>
      </w:r>
    </w:p>
    <w:p w14:paraId="789EC0D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5497</w:t>
      </w:r>
    </w:p>
    <w:p w14:paraId="7D58DFF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5499</w:t>
      </w:r>
    </w:p>
    <w:p w14:paraId="55948A8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13.5.2b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5503</w:t>
      </w:r>
    </w:p>
    <w:p w14:paraId="3E94274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5503</w:t>
      </w:r>
    </w:p>
    <w:p w14:paraId="54B2AEE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13.5.3a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5505</w:t>
      </w:r>
    </w:p>
    <w:p w14:paraId="65EC6F9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13.5.4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5508</w:t>
      </w:r>
    </w:p>
    <w:p w14:paraId="3A80E87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ko-KR"/>
        </w:rPr>
        <w:t>13.5.5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5515</w:t>
      </w:r>
    </w:p>
    <w:p w14:paraId="7E63E2F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MS Mincho"/>
          <w:noProof/>
        </w:rPr>
        <w:t>13.5.6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5520</w:t>
      </w:r>
    </w:p>
    <w:p w14:paraId="59062818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</w:t>
      </w:r>
      <w:r w:rsidRPr="00A01A18">
        <w:rPr>
          <w:rFonts w:eastAsia="SimSun"/>
          <w:noProof/>
          <w:lang w:eastAsia="zh-CN"/>
        </w:rPr>
        <w:t>3.6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5523</w:t>
      </w:r>
    </w:p>
    <w:p w14:paraId="5C3CF3F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  <w:lang w:eastAsia="zh-CN"/>
        </w:rPr>
        <w:t>13.6.1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5523</w:t>
      </w:r>
    </w:p>
    <w:p w14:paraId="29681D0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  <w:lang w:eastAsia="zh-CN"/>
        </w:rPr>
        <w:t>13.6.2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5529</w:t>
      </w:r>
    </w:p>
    <w:p w14:paraId="1A2D73C7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14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ETWS</w:t>
      </w:r>
      <w:r>
        <w:rPr>
          <w:noProof/>
        </w:rPr>
        <w:tab/>
        <w:t>5534</w:t>
      </w:r>
    </w:p>
    <w:p w14:paraId="5CBF468C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5534</w:t>
      </w:r>
    </w:p>
    <w:p w14:paraId="31025DF9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5538</w:t>
      </w:r>
    </w:p>
    <w:p w14:paraId="42DBEFA0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5544</w:t>
      </w:r>
    </w:p>
    <w:p w14:paraId="0A84A29F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15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5544</w:t>
      </w:r>
    </w:p>
    <w:p w14:paraId="1D5F6AE8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5544</w:t>
      </w:r>
    </w:p>
    <w:p w14:paraId="70950225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5546</w:t>
      </w:r>
    </w:p>
    <w:p w14:paraId="1F804AAB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5549</w:t>
      </w:r>
    </w:p>
    <w:p w14:paraId="17BD341A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5549</w:t>
      </w:r>
    </w:p>
    <w:p w14:paraId="508482D7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5560</w:t>
      </w:r>
    </w:p>
    <w:p w14:paraId="069C5131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5574</w:t>
      </w:r>
    </w:p>
    <w:p w14:paraId="35E38B89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5577</w:t>
      </w:r>
    </w:p>
    <w:p w14:paraId="756CCC3A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15.8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5580</w:t>
      </w:r>
    </w:p>
    <w:p w14:paraId="69E3B585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5581</w:t>
      </w:r>
    </w:p>
    <w:p w14:paraId="5FB7913F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5582</w:t>
      </w:r>
    </w:p>
    <w:p w14:paraId="204C073D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5584</w:t>
      </w:r>
    </w:p>
    <w:p w14:paraId="1FBE7179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15.12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5586</w:t>
      </w:r>
    </w:p>
    <w:p w14:paraId="6813FF47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16</w:t>
      </w:r>
      <w:r>
        <w:rPr>
          <w:rFonts w:ascii="Calibri" w:hAnsi="Calibri"/>
          <w:noProof/>
          <w:szCs w:val="22"/>
        </w:rPr>
        <w:tab/>
      </w:r>
      <w:r>
        <w:rPr>
          <w:noProof/>
        </w:rPr>
        <w:t>Home (e)NB related</w:t>
      </w:r>
      <w:r>
        <w:rPr>
          <w:noProof/>
        </w:rPr>
        <w:tab/>
        <w:t>5589</w:t>
      </w:r>
    </w:p>
    <w:p w14:paraId="62353C34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Idle Mode Operations</w:t>
      </w:r>
      <w:r>
        <w:rPr>
          <w:noProof/>
        </w:rPr>
        <w:tab/>
        <w:t>5589</w:t>
      </w:r>
    </w:p>
    <w:p w14:paraId="2F5388E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16.1.1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Cell Selection and Reselection</w:t>
      </w:r>
      <w:r>
        <w:rPr>
          <w:noProof/>
        </w:rPr>
        <w:tab/>
        <w:t>5589</w:t>
      </w:r>
    </w:p>
    <w:p w14:paraId="32B8FDD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16.1.1.1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Void</w:t>
      </w:r>
      <w:r>
        <w:rPr>
          <w:noProof/>
        </w:rPr>
        <w:tab/>
        <w:t>5589</w:t>
      </w:r>
    </w:p>
    <w:p w14:paraId="7DEEB96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16.1.1.</w:t>
      </w:r>
      <w:r w:rsidRPr="00A01A18">
        <w:rPr>
          <w:rFonts w:eastAsia="SimSun"/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Void</w:t>
      </w:r>
      <w:r>
        <w:rPr>
          <w:noProof/>
        </w:rPr>
        <w:tab/>
        <w:t>5589</w:t>
      </w:r>
    </w:p>
    <w:p w14:paraId="4A4AB8BF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5589</w:t>
      </w:r>
    </w:p>
    <w:p w14:paraId="2F9E50A1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5589</w:t>
      </w:r>
    </w:p>
    <w:p w14:paraId="6787F0C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5589</w:t>
      </w:r>
    </w:p>
    <w:p w14:paraId="652CD64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5591</w:t>
      </w:r>
    </w:p>
    <w:p w14:paraId="0425A01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5594</w:t>
      </w:r>
    </w:p>
    <w:p w14:paraId="327C3A1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5599</w:t>
      </w:r>
    </w:p>
    <w:p w14:paraId="62CDA87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5603</w:t>
      </w:r>
    </w:p>
    <w:p w14:paraId="06C415AE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MBMS Data Reception</w:t>
      </w:r>
      <w:r>
        <w:rPr>
          <w:noProof/>
        </w:rPr>
        <w:tab/>
        <w:t>5605</w:t>
      </w:r>
    </w:p>
    <w:p w14:paraId="2B8055C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5605</w:t>
      </w:r>
    </w:p>
    <w:p w14:paraId="75679B8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5610</w:t>
      </w:r>
    </w:p>
    <w:p w14:paraId="22C60A3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5615</w:t>
      </w:r>
    </w:p>
    <w:p w14:paraId="2281E1B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5620</w:t>
      </w:r>
    </w:p>
    <w:p w14:paraId="6BBD73EF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5624</w:t>
      </w:r>
    </w:p>
    <w:p w14:paraId="5E15901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5624</w:t>
      </w:r>
    </w:p>
    <w:p w14:paraId="7C4563F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5628</w:t>
      </w:r>
    </w:p>
    <w:p w14:paraId="0D1A1CD5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5634</w:t>
      </w:r>
    </w:p>
    <w:p w14:paraId="3DD0E02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5635</w:t>
      </w:r>
    </w:p>
    <w:p w14:paraId="1133608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5639</w:t>
      </w:r>
    </w:p>
    <w:p w14:paraId="7B09FAC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5640</w:t>
      </w:r>
    </w:p>
    <w:p w14:paraId="48E6437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17.4.2a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5643</w:t>
      </w:r>
    </w:p>
    <w:p w14:paraId="44B6F54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5644</w:t>
      </w:r>
    </w:p>
    <w:p w14:paraId="39ECCF2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17.4.3a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5653</w:t>
      </w:r>
    </w:p>
    <w:p w14:paraId="4CD4F37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5653</w:t>
      </w:r>
    </w:p>
    <w:p w14:paraId="208E3C8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17.4.5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5659</w:t>
      </w:r>
    </w:p>
    <w:p w14:paraId="0BB50EB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5665</w:t>
      </w:r>
    </w:p>
    <w:p w14:paraId="3C0340A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17.4.7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5671</w:t>
      </w:r>
    </w:p>
    <w:p w14:paraId="63D31D6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A01A18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5676</w:t>
      </w:r>
    </w:p>
    <w:p w14:paraId="351BEC1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5679</w:t>
      </w:r>
    </w:p>
    <w:p w14:paraId="0B3DB30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5679</w:t>
      </w:r>
    </w:p>
    <w:p w14:paraId="590A10F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5688</w:t>
      </w:r>
    </w:p>
    <w:p w14:paraId="7239FCD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5689</w:t>
      </w:r>
    </w:p>
    <w:p w14:paraId="35A5C2E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5689</w:t>
      </w:r>
    </w:p>
    <w:p w14:paraId="33323ED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5697</w:t>
      </w:r>
    </w:p>
    <w:p w14:paraId="29A125F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5698</w:t>
      </w:r>
    </w:p>
    <w:p w14:paraId="263AD54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5698</w:t>
      </w:r>
    </w:p>
    <w:p w14:paraId="3A15602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17.4.11.2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5713</w:t>
      </w:r>
    </w:p>
    <w:p w14:paraId="6117BEEB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18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5714</w:t>
      </w:r>
    </w:p>
    <w:p w14:paraId="67042106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5714</w:t>
      </w:r>
    </w:p>
    <w:p w14:paraId="2473D35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5714</w:t>
      </w:r>
    </w:p>
    <w:p w14:paraId="0A7FD3F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18.1.2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5719</w:t>
      </w:r>
    </w:p>
    <w:p w14:paraId="64F2EA3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18.1.3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5724</w:t>
      </w:r>
    </w:p>
    <w:p w14:paraId="5610311F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19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5731</w:t>
      </w:r>
    </w:p>
    <w:p w14:paraId="463956BE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5731</w:t>
      </w:r>
    </w:p>
    <w:p w14:paraId="20C180C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5731</w:t>
      </w:r>
    </w:p>
    <w:p w14:paraId="3A753BC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5748</w:t>
      </w:r>
    </w:p>
    <w:p w14:paraId="3E8284E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A01A18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5759</w:t>
      </w:r>
    </w:p>
    <w:p w14:paraId="30315C5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A01A18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5784</w:t>
      </w:r>
    </w:p>
    <w:p w14:paraId="70AF9DC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5800</w:t>
      </w:r>
    </w:p>
    <w:p w14:paraId="1C452CB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5812</w:t>
      </w:r>
    </w:p>
    <w:p w14:paraId="24D15CB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5834</w:t>
      </w:r>
    </w:p>
    <w:p w14:paraId="0EDDE7F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19.1.8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5834</w:t>
      </w:r>
    </w:p>
    <w:p w14:paraId="7217C2C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5837</w:t>
      </w:r>
    </w:p>
    <w:p w14:paraId="1497DE9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5847</w:t>
      </w:r>
    </w:p>
    <w:p w14:paraId="21429388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5858</w:t>
      </w:r>
    </w:p>
    <w:p w14:paraId="122291F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5858</w:t>
      </w:r>
    </w:p>
    <w:p w14:paraId="5347589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5885</w:t>
      </w:r>
    </w:p>
    <w:p w14:paraId="731FB11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A01A18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5905</w:t>
      </w:r>
    </w:p>
    <w:p w14:paraId="21D8A2D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19.2.4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5937</w:t>
      </w:r>
    </w:p>
    <w:p w14:paraId="0EEB8E2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19.2.5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Void</w:t>
      </w:r>
      <w:r>
        <w:rPr>
          <w:noProof/>
        </w:rPr>
        <w:tab/>
        <w:t>5937</w:t>
      </w:r>
    </w:p>
    <w:p w14:paraId="7DB8968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19.2.6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5937</w:t>
      </w:r>
    </w:p>
    <w:p w14:paraId="2D7298C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19.2.7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5942</w:t>
      </w:r>
    </w:p>
    <w:p w14:paraId="205BA98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19.2.8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5948</w:t>
      </w:r>
    </w:p>
    <w:p w14:paraId="7783E327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20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5955</w:t>
      </w:r>
    </w:p>
    <w:p w14:paraId="19AE4F13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5955</w:t>
      </w:r>
    </w:p>
    <w:p w14:paraId="4F1C41C6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5955</w:t>
      </w:r>
    </w:p>
    <w:p w14:paraId="0A1439C6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UE initiated disconnection</w:t>
      </w:r>
      <w:r>
        <w:rPr>
          <w:noProof/>
        </w:rPr>
        <w:tab/>
        <w:t>5964</w:t>
      </w:r>
    </w:p>
    <w:p w14:paraId="44F9298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5964</w:t>
      </w:r>
    </w:p>
    <w:p w14:paraId="25BB46F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5964</w:t>
      </w:r>
    </w:p>
    <w:p w14:paraId="1C9EFFB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5964</w:t>
      </w:r>
    </w:p>
    <w:p w14:paraId="1AC43AD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5964</w:t>
      </w:r>
    </w:p>
    <w:p w14:paraId="75110DA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5964</w:t>
      </w:r>
    </w:p>
    <w:p w14:paraId="2A45ECE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20.3.3</w:t>
      </w:r>
      <w:r w:rsidRPr="00A01A18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5965</w:t>
      </w:r>
    </w:p>
    <w:p w14:paraId="579E31F5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20.4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ePDG initiated disconnection</w:t>
      </w:r>
      <w:r>
        <w:rPr>
          <w:noProof/>
        </w:rPr>
        <w:tab/>
        <w:t>5965</w:t>
      </w:r>
    </w:p>
    <w:p w14:paraId="6AEF6E4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20.4.1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5965</w:t>
      </w:r>
    </w:p>
    <w:p w14:paraId="7E657CD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20.4.2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5965</w:t>
      </w:r>
    </w:p>
    <w:p w14:paraId="1672499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20.4.3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5966</w:t>
      </w:r>
    </w:p>
    <w:p w14:paraId="397E4D2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5966</w:t>
      </w:r>
    </w:p>
    <w:p w14:paraId="3D635B9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5966</w:t>
      </w:r>
    </w:p>
    <w:p w14:paraId="27BE6C9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20.4.3</w:t>
      </w:r>
      <w:r w:rsidRPr="00A01A18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5967</w:t>
      </w:r>
    </w:p>
    <w:p w14:paraId="4F583BBD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21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5968</w:t>
      </w:r>
    </w:p>
    <w:p w14:paraId="06F89090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5968</w:t>
      </w:r>
    </w:p>
    <w:p w14:paraId="08CEA20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5968</w:t>
      </w:r>
    </w:p>
    <w:p w14:paraId="7A2BC05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5969</w:t>
      </w:r>
    </w:p>
    <w:p w14:paraId="7B7E877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5971</w:t>
      </w:r>
    </w:p>
    <w:p w14:paraId="4020EE7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5975</w:t>
      </w:r>
    </w:p>
    <w:p w14:paraId="4A6981F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5978</w:t>
      </w:r>
    </w:p>
    <w:p w14:paraId="4CAC54D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5981</w:t>
      </w:r>
    </w:p>
    <w:p w14:paraId="0A3FDA6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21.1.7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5986</w:t>
      </w:r>
    </w:p>
    <w:p w14:paraId="4EAB8062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</w:t>
      </w:r>
      <w:r>
        <w:rPr>
          <w:noProof/>
        </w:rPr>
        <w:tab/>
        <w:t>5987</w:t>
      </w:r>
    </w:p>
    <w:p w14:paraId="246901F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5987</w:t>
      </w:r>
    </w:p>
    <w:p w14:paraId="6B7C92A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5991</w:t>
      </w:r>
    </w:p>
    <w:p w14:paraId="25130688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5997</w:t>
      </w:r>
    </w:p>
    <w:p w14:paraId="65EE5E9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5997</w:t>
      </w:r>
    </w:p>
    <w:p w14:paraId="04B039E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6002</w:t>
      </w:r>
    </w:p>
    <w:p w14:paraId="77AAF5D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A01A18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A01A18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6003</w:t>
      </w:r>
    </w:p>
    <w:p w14:paraId="74A7050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A01A18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A01A18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A01A18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6007</w:t>
      </w:r>
    </w:p>
    <w:p w14:paraId="46791DE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6008</w:t>
      </w:r>
    </w:p>
    <w:p w14:paraId="2F7C4B6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21.3.2c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Cell reselection to inter-frequency cell using Qoffset</w:t>
      </w:r>
      <w:r w:rsidRPr="00A01A18">
        <w:rPr>
          <w:rFonts w:eastAsia="MS Gothic"/>
          <w:noProof/>
          <w:vertAlign w:val="subscript"/>
          <w:lang w:eastAsia="ja-JP"/>
        </w:rPr>
        <w:t>SCPTM</w:t>
      </w:r>
      <w:r w:rsidRPr="00A01A18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6008</w:t>
      </w:r>
    </w:p>
    <w:p w14:paraId="4E669D1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6010</w:t>
      </w:r>
    </w:p>
    <w:p w14:paraId="51A65FC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6010</w:t>
      </w:r>
    </w:p>
    <w:p w14:paraId="76B5A4B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6010</w:t>
      </w:r>
    </w:p>
    <w:p w14:paraId="317C121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6013</w:t>
      </w:r>
    </w:p>
    <w:p w14:paraId="7FCFA71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6013</w:t>
      </w:r>
    </w:p>
    <w:p w14:paraId="5C4A254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6014</w:t>
      </w:r>
    </w:p>
    <w:p w14:paraId="2384DB7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A01A18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6019</w:t>
      </w:r>
    </w:p>
    <w:p w14:paraId="3AE3AFA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6019</w:t>
      </w:r>
    </w:p>
    <w:p w14:paraId="4BD5A00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6019</w:t>
      </w:r>
    </w:p>
    <w:p w14:paraId="5D6A40D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6019</w:t>
      </w:r>
    </w:p>
    <w:p w14:paraId="5046F07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Pre-test </w:t>
      </w:r>
      <w:r w:rsidRPr="00A01A18">
        <w:rPr>
          <w:rFonts w:cs="Arial"/>
          <w:noProof/>
          <w:lang w:eastAsia="zh-CN"/>
        </w:rPr>
        <w:t>conditions</w:t>
      </w:r>
      <w:r>
        <w:rPr>
          <w:noProof/>
        </w:rPr>
        <w:tab/>
        <w:t>6019</w:t>
      </w:r>
    </w:p>
    <w:p w14:paraId="4C84F0E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6019</w:t>
      </w:r>
    </w:p>
    <w:p w14:paraId="231BCE8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21.3.3a.3.3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6019</w:t>
      </w:r>
    </w:p>
    <w:p w14:paraId="7CCED26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A01A18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A01A18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6019</w:t>
      </w:r>
    </w:p>
    <w:p w14:paraId="2569BC1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6019</w:t>
      </w:r>
    </w:p>
    <w:p w14:paraId="6460902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6019</w:t>
      </w:r>
    </w:p>
    <w:p w14:paraId="6786CF9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6022</w:t>
      </w:r>
    </w:p>
    <w:p w14:paraId="39D64F6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6022</w:t>
      </w:r>
    </w:p>
    <w:p w14:paraId="6DB23A0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6023</w:t>
      </w:r>
    </w:p>
    <w:p w14:paraId="6968FD2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6025</w:t>
      </w:r>
    </w:p>
    <w:p w14:paraId="7BC5911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6027</w:t>
      </w:r>
    </w:p>
    <w:p w14:paraId="655B44B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6027</w:t>
      </w:r>
    </w:p>
    <w:p w14:paraId="79671C8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6028</w:t>
      </w:r>
    </w:p>
    <w:p w14:paraId="03BE6C4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6029</w:t>
      </w:r>
    </w:p>
    <w:p w14:paraId="3B4C450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6029</w:t>
      </w:r>
    </w:p>
    <w:p w14:paraId="780196C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6030</w:t>
      </w:r>
    </w:p>
    <w:p w14:paraId="7001493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6034</w:t>
      </w:r>
    </w:p>
    <w:p w14:paraId="7C61F05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6034</w:t>
      </w:r>
    </w:p>
    <w:p w14:paraId="544DDFB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6034</w:t>
      </w:r>
    </w:p>
    <w:p w14:paraId="4A8D676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6036</w:t>
      </w:r>
    </w:p>
    <w:p w14:paraId="2DC472B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6036</w:t>
      </w:r>
    </w:p>
    <w:p w14:paraId="6470EAC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6036</w:t>
      </w:r>
    </w:p>
    <w:p w14:paraId="5AECE05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6038</w:t>
      </w:r>
    </w:p>
    <w:p w14:paraId="4C682F7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6040</w:t>
      </w:r>
    </w:p>
    <w:p w14:paraId="53F1E6B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21.3.7.1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6040</w:t>
      </w:r>
    </w:p>
    <w:p w14:paraId="022C9EF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6040</w:t>
      </w:r>
    </w:p>
    <w:p w14:paraId="04DB7B8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6042</w:t>
      </w:r>
    </w:p>
    <w:p w14:paraId="731F491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6042</w:t>
      </w:r>
    </w:p>
    <w:p w14:paraId="124477D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6043</w:t>
      </w:r>
    </w:p>
    <w:p w14:paraId="67B5C14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6049</w:t>
      </w:r>
    </w:p>
    <w:p w14:paraId="42C4A2A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6049</w:t>
      </w:r>
    </w:p>
    <w:p w14:paraId="0CA09CB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6049</w:t>
      </w:r>
    </w:p>
    <w:p w14:paraId="08A7D26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6051</w:t>
      </w:r>
    </w:p>
    <w:p w14:paraId="293E567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6051</w:t>
      </w:r>
    </w:p>
    <w:p w14:paraId="5787BF7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6051</w:t>
      </w:r>
    </w:p>
    <w:p w14:paraId="0DC80BF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6052</w:t>
      </w:r>
    </w:p>
    <w:p w14:paraId="4E80129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A01A18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6053</w:t>
      </w:r>
    </w:p>
    <w:p w14:paraId="2256217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6053</w:t>
      </w:r>
    </w:p>
    <w:p w14:paraId="5D4EC0A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6053</w:t>
      </w:r>
    </w:p>
    <w:p w14:paraId="31427CA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6054</w:t>
      </w:r>
    </w:p>
    <w:p w14:paraId="5EB4B0F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6054</w:t>
      </w:r>
    </w:p>
    <w:p w14:paraId="54F4CFB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6055</w:t>
      </w:r>
    </w:p>
    <w:p w14:paraId="4ED161D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21.3.9.3.3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6056</w:t>
      </w:r>
    </w:p>
    <w:p w14:paraId="51A458F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6056</w:t>
      </w:r>
    </w:p>
    <w:p w14:paraId="28F4E07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6056</w:t>
      </w:r>
    </w:p>
    <w:p w14:paraId="55549AB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6056</w:t>
      </w:r>
    </w:p>
    <w:p w14:paraId="29C1062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6056</w:t>
      </w:r>
    </w:p>
    <w:p w14:paraId="6D15B03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6058</w:t>
      </w:r>
    </w:p>
    <w:p w14:paraId="741590E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6064</w:t>
      </w:r>
    </w:p>
    <w:p w14:paraId="7A65023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6064</w:t>
      </w:r>
    </w:p>
    <w:p w14:paraId="10124A5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6064</w:t>
      </w:r>
    </w:p>
    <w:p w14:paraId="28BB20D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21.3.10.2.3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6064</w:t>
      </w:r>
    </w:p>
    <w:p w14:paraId="2DE85A4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6066</w:t>
      </w:r>
    </w:p>
    <w:p w14:paraId="45DD5FF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6066</w:t>
      </w:r>
    </w:p>
    <w:p w14:paraId="58B85E3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6066</w:t>
      </w:r>
    </w:p>
    <w:p w14:paraId="3402BCF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6066</w:t>
      </w:r>
    </w:p>
    <w:p w14:paraId="6817516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6067</w:t>
      </w:r>
    </w:p>
    <w:p w14:paraId="619AACD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6073</w:t>
      </w:r>
    </w:p>
    <w:p w14:paraId="05E4A3F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6073</w:t>
      </w:r>
    </w:p>
    <w:p w14:paraId="2F72427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6073</w:t>
      </w:r>
    </w:p>
    <w:p w14:paraId="4D6CE15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6073</w:t>
      </w:r>
    </w:p>
    <w:p w14:paraId="650DA81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6073</w:t>
      </w:r>
    </w:p>
    <w:p w14:paraId="57F639E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6073</w:t>
      </w:r>
    </w:p>
    <w:p w14:paraId="1C17E13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6073</w:t>
      </w:r>
    </w:p>
    <w:p w14:paraId="5B28628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6074</w:t>
      </w:r>
    </w:p>
    <w:p w14:paraId="3757F96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6075</w:t>
      </w:r>
    </w:p>
    <w:p w14:paraId="4507DF0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6088</w:t>
      </w:r>
    </w:p>
    <w:p w14:paraId="5A02E32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6088</w:t>
      </w:r>
    </w:p>
    <w:p w14:paraId="3BD06AE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6088</w:t>
      </w:r>
    </w:p>
    <w:p w14:paraId="45A26B8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21.3.12.2.3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6088</w:t>
      </w:r>
    </w:p>
    <w:p w14:paraId="0302D4D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21.3.13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6088</w:t>
      </w:r>
    </w:p>
    <w:p w14:paraId="1EABC639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22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6092</w:t>
      </w:r>
    </w:p>
    <w:p w14:paraId="3EE04031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6092</w:t>
      </w:r>
    </w:p>
    <w:p w14:paraId="3C0B6D3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6092</w:t>
      </w:r>
    </w:p>
    <w:p w14:paraId="1D69D9E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22.1.1.0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6092</w:t>
      </w:r>
    </w:p>
    <w:p w14:paraId="00D8731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6093</w:t>
      </w:r>
    </w:p>
    <w:p w14:paraId="0AC417D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6095</w:t>
      </w:r>
    </w:p>
    <w:p w14:paraId="1FD36ED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22.1.1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6105</w:t>
      </w:r>
    </w:p>
    <w:p w14:paraId="0D4F39D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6105</w:t>
      </w:r>
    </w:p>
    <w:p w14:paraId="336B544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6106</w:t>
      </w:r>
    </w:p>
    <w:p w14:paraId="378DBF9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A01A18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6111</w:t>
      </w:r>
    </w:p>
    <w:p w14:paraId="53FCBD9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</w:t>
      </w:r>
      <w:r>
        <w:rPr>
          <w:noProof/>
        </w:rPr>
        <w:tab/>
        <w:t>6124</w:t>
      </w:r>
    </w:p>
    <w:p w14:paraId="220334C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6124</w:t>
      </w:r>
    </w:p>
    <w:p w14:paraId="700DBDF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6124</w:t>
      </w:r>
    </w:p>
    <w:p w14:paraId="5A3CB11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6127</w:t>
      </w:r>
    </w:p>
    <w:p w14:paraId="6562F14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6127</w:t>
      </w:r>
    </w:p>
    <w:p w14:paraId="1FD04CC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22.1.2.3.2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6128</w:t>
      </w:r>
    </w:p>
    <w:p w14:paraId="151D2E8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noProof/>
          <w:snapToGrid w:val="0"/>
        </w:rPr>
        <w:t>22.1.2.3.3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6128</w:t>
      </w:r>
    </w:p>
    <w:p w14:paraId="1B8FB808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Idle mode operations</w:t>
      </w:r>
      <w:r>
        <w:rPr>
          <w:noProof/>
        </w:rPr>
        <w:tab/>
        <w:t>6128</w:t>
      </w:r>
    </w:p>
    <w:p w14:paraId="7393D87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6128</w:t>
      </w:r>
    </w:p>
    <w:p w14:paraId="09E3DA4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6129</w:t>
      </w:r>
    </w:p>
    <w:p w14:paraId="053953E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6131</w:t>
      </w:r>
    </w:p>
    <w:p w14:paraId="035549D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6131</w:t>
      </w:r>
    </w:p>
    <w:p w14:paraId="79FDC2E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6132</w:t>
      </w:r>
    </w:p>
    <w:p w14:paraId="172AC19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noProof/>
          <w:snapToGrid w:val="0"/>
        </w:rPr>
        <w:t>22.2.1.3.3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6133</w:t>
      </w:r>
    </w:p>
    <w:p w14:paraId="5E513B6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6134</w:t>
      </w:r>
    </w:p>
    <w:p w14:paraId="6D5FF8A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6134</w:t>
      </w:r>
    </w:p>
    <w:p w14:paraId="15D3785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6134</w:t>
      </w:r>
    </w:p>
    <w:p w14:paraId="6CBC485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6136</w:t>
      </w:r>
    </w:p>
    <w:p w14:paraId="0E302E4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6139</w:t>
      </w:r>
    </w:p>
    <w:p w14:paraId="696C89F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6142</w:t>
      </w:r>
    </w:p>
    <w:p w14:paraId="03F50A8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6142</w:t>
      </w:r>
    </w:p>
    <w:p w14:paraId="6AA2331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6143</w:t>
      </w:r>
    </w:p>
    <w:p w14:paraId="6B8FB75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6147</w:t>
      </w:r>
    </w:p>
    <w:p w14:paraId="0379CD0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6147</w:t>
      </w:r>
    </w:p>
    <w:p w14:paraId="72BBCE4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6147</w:t>
      </w:r>
    </w:p>
    <w:p w14:paraId="29E544D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6150</w:t>
      </w:r>
    </w:p>
    <w:p w14:paraId="5B8FF92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</w:t>
      </w:r>
      <w:r w:rsidRPr="00A01A18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6152</w:t>
      </w:r>
    </w:p>
    <w:p w14:paraId="3D56145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6152</w:t>
      </w:r>
    </w:p>
    <w:p w14:paraId="2A57899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6153</w:t>
      </w:r>
    </w:p>
    <w:p w14:paraId="7B46A8A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6155</w:t>
      </w:r>
    </w:p>
    <w:p w14:paraId="60C18C2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6155</w:t>
      </w:r>
    </w:p>
    <w:p w14:paraId="7C2A7A8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6155</w:t>
      </w:r>
    </w:p>
    <w:p w14:paraId="04AB560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noProof/>
          <w:snapToGrid w:val="0"/>
        </w:rPr>
        <w:t>22.2.5.3.3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6159</w:t>
      </w:r>
    </w:p>
    <w:p w14:paraId="3C0FFB0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6162</w:t>
      </w:r>
    </w:p>
    <w:p w14:paraId="4C1DDCA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6162</w:t>
      </w:r>
    </w:p>
    <w:p w14:paraId="30A7242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6163</w:t>
      </w:r>
    </w:p>
    <w:p w14:paraId="1723919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6164</w:t>
      </w:r>
    </w:p>
    <w:p w14:paraId="4A950D0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6164</w:t>
      </w:r>
    </w:p>
    <w:p w14:paraId="5321576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6165</w:t>
      </w:r>
    </w:p>
    <w:p w14:paraId="4121E08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noProof/>
          <w:snapToGrid w:val="0"/>
        </w:rPr>
        <w:t>22.2.6.3.3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6165</w:t>
      </w:r>
    </w:p>
    <w:p w14:paraId="4BB089E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6167</w:t>
      </w:r>
    </w:p>
    <w:p w14:paraId="4EA6D5A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6167</w:t>
      </w:r>
    </w:p>
    <w:p w14:paraId="715F621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6168</w:t>
      </w:r>
    </w:p>
    <w:p w14:paraId="734351A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6169</w:t>
      </w:r>
    </w:p>
    <w:p w14:paraId="789FE47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6169</w:t>
      </w:r>
    </w:p>
    <w:p w14:paraId="290C3B4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6170</w:t>
      </w:r>
    </w:p>
    <w:p w14:paraId="554B572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noProof/>
          <w:snapToGrid w:val="0"/>
        </w:rPr>
        <w:t>22.2.7.3.3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6170</w:t>
      </w:r>
    </w:p>
    <w:p w14:paraId="465C5C9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6172</w:t>
      </w:r>
    </w:p>
    <w:p w14:paraId="605A229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6174</w:t>
      </w:r>
    </w:p>
    <w:p w14:paraId="7CEDEB1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6178</w:t>
      </w:r>
    </w:p>
    <w:p w14:paraId="4E60FBA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6184</w:t>
      </w:r>
    </w:p>
    <w:p w14:paraId="79A3A40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6184</w:t>
      </w:r>
    </w:p>
    <w:p w14:paraId="15D7FF9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Multi-TAC</w:t>
      </w:r>
      <w:r>
        <w:rPr>
          <w:noProof/>
        </w:rPr>
        <w:tab/>
        <w:t>6184</w:t>
      </w:r>
    </w:p>
    <w:p w14:paraId="1A74873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6184</w:t>
      </w:r>
    </w:p>
    <w:p w14:paraId="03750B0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6184</w:t>
      </w:r>
    </w:p>
    <w:p w14:paraId="3C34B32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22.2.13.3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6185</w:t>
      </w:r>
    </w:p>
    <w:p w14:paraId="4CCAC8E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6185</w:t>
      </w:r>
    </w:p>
    <w:p w14:paraId="1A8ADE1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22.2.13.3.2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6185</w:t>
      </w:r>
    </w:p>
    <w:p w14:paraId="5C765EA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noProof/>
          <w:snapToGrid w:val="0"/>
        </w:rPr>
        <w:t>22.2.13.3.3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6186</w:t>
      </w:r>
    </w:p>
    <w:p w14:paraId="441A587B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6187</w:t>
      </w:r>
    </w:p>
    <w:p w14:paraId="41C12D6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6187</w:t>
      </w:r>
    </w:p>
    <w:p w14:paraId="2AF8275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6187</w:t>
      </w:r>
    </w:p>
    <w:p w14:paraId="0D09A9F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6187</w:t>
      </w:r>
    </w:p>
    <w:p w14:paraId="46CA4A8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6189</w:t>
      </w:r>
    </w:p>
    <w:p w14:paraId="59995F0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6197</w:t>
      </w:r>
    </w:p>
    <w:p w14:paraId="6BDE73E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6203</w:t>
      </w:r>
    </w:p>
    <w:p w14:paraId="5011CDF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22.3.1.2</w:t>
      </w:r>
      <w:r w:rsidRPr="00A01A18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Test Purpose (TP)</w:t>
      </w:r>
      <w:r>
        <w:rPr>
          <w:noProof/>
        </w:rPr>
        <w:tab/>
        <w:t>6203</w:t>
      </w:r>
    </w:p>
    <w:p w14:paraId="5616932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22.3.1.2</w:t>
      </w:r>
      <w:r w:rsidRPr="00A01A18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6204</w:t>
      </w:r>
    </w:p>
    <w:p w14:paraId="3B1841F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22.3.1.2</w:t>
      </w:r>
      <w:r w:rsidRPr="00A01A18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Test description</w:t>
      </w:r>
      <w:r>
        <w:rPr>
          <w:noProof/>
        </w:rPr>
        <w:tab/>
        <w:t>6210</w:t>
      </w:r>
    </w:p>
    <w:p w14:paraId="2CA88CA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6214</w:t>
      </w:r>
    </w:p>
    <w:p w14:paraId="5928EBA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6214</w:t>
      </w:r>
    </w:p>
    <w:p w14:paraId="11E4A78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6215</w:t>
      </w:r>
    </w:p>
    <w:p w14:paraId="0BFCB62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6223</w:t>
      </w:r>
    </w:p>
    <w:p w14:paraId="78E589A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6226</w:t>
      </w:r>
    </w:p>
    <w:p w14:paraId="18DFADE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6226</w:t>
      </w:r>
    </w:p>
    <w:p w14:paraId="5820558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6227</w:t>
      </w:r>
    </w:p>
    <w:p w14:paraId="6B7D321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6233</w:t>
      </w:r>
    </w:p>
    <w:p w14:paraId="3CF7A2B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6237</w:t>
      </w:r>
    </w:p>
    <w:p w14:paraId="0329A11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6237</w:t>
      </w:r>
    </w:p>
    <w:p w14:paraId="6F15D70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6238</w:t>
      </w:r>
    </w:p>
    <w:p w14:paraId="33E81CE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6242</w:t>
      </w:r>
    </w:p>
    <w:p w14:paraId="6AAA0BE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22.3.1.5a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6246</w:t>
      </w:r>
    </w:p>
    <w:p w14:paraId="1897A76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22.3.1.5a</w:t>
      </w:r>
      <w:r w:rsidRPr="00A01A18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Test Purpose (TP)</w:t>
      </w:r>
      <w:r>
        <w:rPr>
          <w:noProof/>
        </w:rPr>
        <w:tab/>
        <w:t>6246</w:t>
      </w:r>
    </w:p>
    <w:p w14:paraId="0CFD4E3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22.3.1.5a</w:t>
      </w:r>
      <w:r w:rsidRPr="00A01A18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6247</w:t>
      </w:r>
    </w:p>
    <w:p w14:paraId="6CAE783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22.3.1.5a</w:t>
      </w:r>
      <w:r w:rsidRPr="00A01A18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Test description</w:t>
      </w:r>
      <w:r>
        <w:rPr>
          <w:noProof/>
        </w:rPr>
        <w:tab/>
        <w:t>6254</w:t>
      </w:r>
    </w:p>
    <w:p w14:paraId="7C4770F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6257</w:t>
      </w:r>
    </w:p>
    <w:p w14:paraId="5BC64FA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6257</w:t>
      </w:r>
    </w:p>
    <w:p w14:paraId="61E9DCD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6257</w:t>
      </w:r>
    </w:p>
    <w:p w14:paraId="63C9AF3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6262</w:t>
      </w:r>
    </w:p>
    <w:p w14:paraId="4B52E68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22.3.1.6a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6267</w:t>
      </w:r>
    </w:p>
    <w:p w14:paraId="4661DEC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22.3.1.6a.1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6267</w:t>
      </w:r>
    </w:p>
    <w:p w14:paraId="33ACFC3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22.3.1.6a.2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6267</w:t>
      </w:r>
    </w:p>
    <w:p w14:paraId="0E54CE7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22.3.1.6a.3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6273</w:t>
      </w:r>
    </w:p>
    <w:p w14:paraId="6681175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22.3.1.7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6276</w:t>
      </w:r>
    </w:p>
    <w:p w14:paraId="016A928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22.3.1.7.1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6276</w:t>
      </w:r>
    </w:p>
    <w:p w14:paraId="7084C21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22.3.1.7.2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6277</w:t>
      </w:r>
    </w:p>
    <w:p w14:paraId="30163C1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22.3.1.7.3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6280</w:t>
      </w:r>
    </w:p>
    <w:p w14:paraId="600C97B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6281</w:t>
      </w:r>
    </w:p>
    <w:p w14:paraId="5E256BB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6281</w:t>
      </w:r>
    </w:p>
    <w:p w14:paraId="5CA2780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6281</w:t>
      </w:r>
    </w:p>
    <w:p w14:paraId="5FE3FDA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6282</w:t>
      </w:r>
    </w:p>
    <w:p w14:paraId="48880B8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6285</w:t>
      </w:r>
    </w:p>
    <w:p w14:paraId="262FE60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6285</w:t>
      </w:r>
    </w:p>
    <w:p w14:paraId="16998C0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6285</w:t>
      </w:r>
    </w:p>
    <w:p w14:paraId="1B9D42A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6286</w:t>
      </w:r>
    </w:p>
    <w:p w14:paraId="7B11F7C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6288</w:t>
      </w:r>
    </w:p>
    <w:p w14:paraId="7B5B463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6288</w:t>
      </w:r>
    </w:p>
    <w:p w14:paraId="77A26DC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6288</w:t>
      </w:r>
    </w:p>
    <w:p w14:paraId="2D5B0AA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6290</w:t>
      </w:r>
    </w:p>
    <w:p w14:paraId="18B4263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  <w:lang w:eastAsia="zh-CN"/>
        </w:rPr>
        <w:t>22.3.1.11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6291</w:t>
      </w:r>
    </w:p>
    <w:p w14:paraId="522A263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6294</w:t>
      </w:r>
    </w:p>
    <w:p w14:paraId="360965A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6294</w:t>
      </w:r>
    </w:p>
    <w:p w14:paraId="218D5E5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6294</w:t>
      </w:r>
    </w:p>
    <w:p w14:paraId="4768B23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6295</w:t>
      </w:r>
    </w:p>
    <w:p w14:paraId="168A42A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22.3.1.13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6302</w:t>
      </w:r>
    </w:p>
    <w:p w14:paraId="512AA8A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22.3.1.13</w:t>
      </w:r>
      <w:r w:rsidRPr="00A01A18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Test Purpose (TP)</w:t>
      </w:r>
      <w:r>
        <w:rPr>
          <w:noProof/>
        </w:rPr>
        <w:tab/>
        <w:t>6302</w:t>
      </w:r>
    </w:p>
    <w:p w14:paraId="6C94CEC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22.3.1.13</w:t>
      </w:r>
      <w:r w:rsidRPr="00A01A18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6302</w:t>
      </w:r>
    </w:p>
    <w:p w14:paraId="23CEA14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22.3.1.13</w:t>
      </w:r>
      <w:r w:rsidRPr="00A01A18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Test description</w:t>
      </w:r>
      <w:r>
        <w:rPr>
          <w:noProof/>
        </w:rPr>
        <w:tab/>
        <w:t>6304</w:t>
      </w:r>
    </w:p>
    <w:p w14:paraId="490D348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6305</w:t>
      </w:r>
    </w:p>
    <w:p w14:paraId="1AA4C07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6305</w:t>
      </w:r>
    </w:p>
    <w:p w14:paraId="3D78492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 w:rsidRPr="00A01A18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Test Purpose (TP)</w:t>
      </w:r>
      <w:r>
        <w:rPr>
          <w:noProof/>
        </w:rPr>
        <w:tab/>
        <w:t>6305</w:t>
      </w:r>
    </w:p>
    <w:p w14:paraId="4A9B58A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 w:rsidRPr="00A01A18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6306</w:t>
      </w:r>
    </w:p>
    <w:p w14:paraId="44A4BF5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22.3.2.1</w:t>
      </w:r>
      <w:r w:rsidRPr="00A01A18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Test description</w:t>
      </w:r>
      <w:r>
        <w:rPr>
          <w:noProof/>
        </w:rPr>
        <w:tab/>
        <w:t>6311</w:t>
      </w:r>
    </w:p>
    <w:p w14:paraId="7F4CF05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6314</w:t>
      </w:r>
    </w:p>
    <w:p w14:paraId="45AD89A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22.3.2.2</w:t>
      </w:r>
      <w:r w:rsidRPr="00A01A18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Test Purpose (TP)</w:t>
      </w:r>
      <w:r>
        <w:rPr>
          <w:noProof/>
        </w:rPr>
        <w:tab/>
        <w:t>6314</w:t>
      </w:r>
    </w:p>
    <w:p w14:paraId="2D87C21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22.3.2.2</w:t>
      </w:r>
      <w:r w:rsidRPr="00A01A18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6314</w:t>
      </w:r>
    </w:p>
    <w:p w14:paraId="4C2D92B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22.3.2.2</w:t>
      </w:r>
      <w:r w:rsidRPr="00A01A18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Test description</w:t>
      </w:r>
      <w:r>
        <w:rPr>
          <w:noProof/>
        </w:rPr>
        <w:tab/>
        <w:t>6315</w:t>
      </w:r>
    </w:p>
    <w:p w14:paraId="0B6276B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6318</w:t>
      </w:r>
    </w:p>
    <w:p w14:paraId="5B6FE93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6318</w:t>
      </w:r>
    </w:p>
    <w:p w14:paraId="6F53EF4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6319</w:t>
      </w:r>
    </w:p>
    <w:p w14:paraId="020F450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6320</w:t>
      </w:r>
    </w:p>
    <w:p w14:paraId="1ED79C9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6323</w:t>
      </w:r>
    </w:p>
    <w:p w14:paraId="509E590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 w:rsidRPr="00A01A18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Test Purpose (TP)</w:t>
      </w:r>
      <w:r>
        <w:rPr>
          <w:noProof/>
        </w:rPr>
        <w:tab/>
        <w:t>6323</w:t>
      </w:r>
    </w:p>
    <w:p w14:paraId="65C9E65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 w:rsidRPr="00A01A18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6324</w:t>
      </w:r>
    </w:p>
    <w:p w14:paraId="0D96631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22.3.2.4</w:t>
      </w:r>
      <w:r w:rsidRPr="00A01A18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Test description</w:t>
      </w:r>
      <w:r>
        <w:rPr>
          <w:noProof/>
        </w:rPr>
        <w:tab/>
        <w:t>6330</w:t>
      </w:r>
    </w:p>
    <w:p w14:paraId="5D630CE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6332</w:t>
      </w:r>
    </w:p>
    <w:p w14:paraId="3BF35E6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6332</w:t>
      </w:r>
    </w:p>
    <w:p w14:paraId="02785BE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6334</w:t>
      </w:r>
    </w:p>
    <w:p w14:paraId="5E6A43E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6336</w:t>
      </w:r>
    </w:p>
    <w:p w14:paraId="2DBC858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</w:t>
      </w:r>
      <w:r w:rsidRPr="00A01A18">
        <w:rPr>
          <w:rFonts w:eastAsia="PMingLiU"/>
          <w:noProof/>
          <w:lang w:eastAsia="zh-TW"/>
        </w:rPr>
        <w:t>2</w:t>
      </w:r>
      <w:r w:rsidRPr="00A01A18">
        <w:rPr>
          <w:rFonts w:eastAsia="DengXian"/>
          <w:noProof/>
        </w:rPr>
        <w:t>.</w:t>
      </w:r>
      <w:r w:rsidRPr="00A01A18">
        <w:rPr>
          <w:rFonts w:eastAsia="PMingLiU"/>
          <w:noProof/>
          <w:lang w:eastAsia="zh-TW"/>
        </w:rPr>
        <w:t>3</w:t>
      </w:r>
      <w:r w:rsidRPr="00A01A18">
        <w:rPr>
          <w:rFonts w:eastAsia="DengXian"/>
          <w:noProof/>
        </w:rPr>
        <w:t>.2</w:t>
      </w:r>
      <w:r w:rsidRPr="00A01A18">
        <w:rPr>
          <w:rFonts w:eastAsia="PMingLiU"/>
          <w:noProof/>
          <w:lang w:eastAsia="zh-TW"/>
        </w:rPr>
        <w:t>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6345</w:t>
      </w:r>
    </w:p>
    <w:p w14:paraId="345AB5B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</w:t>
      </w:r>
      <w:r w:rsidRPr="00A01A18">
        <w:rPr>
          <w:rFonts w:eastAsia="PMingLiU"/>
          <w:noProof/>
          <w:lang w:eastAsia="zh-TW"/>
        </w:rPr>
        <w:t>2</w:t>
      </w:r>
      <w:r w:rsidRPr="00A01A18">
        <w:rPr>
          <w:rFonts w:eastAsia="DengXian"/>
          <w:noProof/>
        </w:rPr>
        <w:t>.</w:t>
      </w:r>
      <w:r w:rsidRPr="00A01A18">
        <w:rPr>
          <w:rFonts w:eastAsia="PMingLiU"/>
          <w:noProof/>
          <w:lang w:eastAsia="zh-TW"/>
        </w:rPr>
        <w:t>3</w:t>
      </w:r>
      <w:r w:rsidRPr="00A01A18">
        <w:rPr>
          <w:rFonts w:eastAsia="DengXian"/>
          <w:noProof/>
        </w:rPr>
        <w:t>.2</w:t>
      </w:r>
      <w:r w:rsidRPr="00A01A18">
        <w:rPr>
          <w:rFonts w:eastAsia="PMingLiU"/>
          <w:noProof/>
          <w:lang w:eastAsia="zh-TW"/>
        </w:rPr>
        <w:t>.6</w:t>
      </w:r>
      <w:r w:rsidRPr="00A01A18">
        <w:rPr>
          <w:rFonts w:eastAsia="DengXian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6345</w:t>
      </w:r>
    </w:p>
    <w:p w14:paraId="16FA70D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</w:t>
      </w:r>
      <w:r w:rsidRPr="00A01A18">
        <w:rPr>
          <w:rFonts w:eastAsia="PMingLiU"/>
          <w:noProof/>
        </w:rPr>
        <w:t>2</w:t>
      </w:r>
      <w:r w:rsidRPr="00A01A18">
        <w:rPr>
          <w:rFonts w:eastAsia="DengXian"/>
          <w:noProof/>
        </w:rPr>
        <w:t>.</w:t>
      </w:r>
      <w:r w:rsidRPr="00A01A18">
        <w:rPr>
          <w:rFonts w:eastAsia="PMingLiU"/>
          <w:noProof/>
        </w:rPr>
        <w:t>3</w:t>
      </w:r>
      <w:r w:rsidRPr="00A01A18">
        <w:rPr>
          <w:rFonts w:eastAsia="DengXian"/>
          <w:noProof/>
        </w:rPr>
        <w:t>.2</w:t>
      </w:r>
      <w:r w:rsidRPr="00A01A18">
        <w:rPr>
          <w:rFonts w:eastAsia="PMingLiU"/>
          <w:noProof/>
        </w:rPr>
        <w:t>.6</w:t>
      </w:r>
      <w:r w:rsidRPr="00A01A18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6346</w:t>
      </w:r>
    </w:p>
    <w:p w14:paraId="20C6F05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</w:t>
      </w:r>
      <w:r w:rsidRPr="00A01A18">
        <w:rPr>
          <w:rFonts w:eastAsia="PMingLiU"/>
          <w:noProof/>
          <w:lang w:eastAsia="zh-TW"/>
        </w:rPr>
        <w:t>2</w:t>
      </w:r>
      <w:r w:rsidRPr="00A01A18">
        <w:rPr>
          <w:rFonts w:eastAsia="DengXian"/>
          <w:noProof/>
        </w:rPr>
        <w:t>.</w:t>
      </w:r>
      <w:r w:rsidRPr="00A01A18">
        <w:rPr>
          <w:rFonts w:eastAsia="PMingLiU"/>
          <w:noProof/>
          <w:lang w:eastAsia="zh-TW"/>
        </w:rPr>
        <w:t>3</w:t>
      </w:r>
      <w:r w:rsidRPr="00A01A18">
        <w:rPr>
          <w:rFonts w:eastAsia="DengXian"/>
          <w:noProof/>
        </w:rPr>
        <w:t>.2</w:t>
      </w:r>
      <w:r w:rsidRPr="00A01A18">
        <w:rPr>
          <w:rFonts w:eastAsia="PMingLiU"/>
          <w:noProof/>
          <w:lang w:eastAsia="zh-TW"/>
        </w:rPr>
        <w:t>.6</w:t>
      </w:r>
      <w:r w:rsidRPr="00A01A18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6349</w:t>
      </w:r>
    </w:p>
    <w:p w14:paraId="0B003C5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6352</w:t>
      </w:r>
    </w:p>
    <w:p w14:paraId="23168DB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22.3.2.7a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6358</w:t>
      </w:r>
    </w:p>
    <w:p w14:paraId="3346CE3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22.3.2.7a</w:t>
      </w:r>
      <w:r w:rsidRPr="00A01A18">
        <w:rPr>
          <w:rFonts w:eastAsia="MS Gothic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Test Purpose (TP)</w:t>
      </w:r>
      <w:r>
        <w:rPr>
          <w:noProof/>
        </w:rPr>
        <w:tab/>
        <w:t>6358</w:t>
      </w:r>
    </w:p>
    <w:p w14:paraId="3E60F03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22.3.2.7a</w:t>
      </w:r>
      <w:r w:rsidRPr="00A01A18">
        <w:rPr>
          <w:rFonts w:eastAsia="MS Gothic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6358</w:t>
      </w:r>
    </w:p>
    <w:p w14:paraId="27EB38B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22.3.2.7a</w:t>
      </w:r>
      <w:r w:rsidRPr="00A01A18">
        <w:rPr>
          <w:rFonts w:eastAsia="MS Gothic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MS Gothic"/>
          <w:noProof/>
        </w:rPr>
        <w:t>Test description</w:t>
      </w:r>
      <w:r>
        <w:rPr>
          <w:noProof/>
        </w:rPr>
        <w:tab/>
        <w:t>6361</w:t>
      </w:r>
    </w:p>
    <w:p w14:paraId="05EC28D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  <w:lang w:eastAsia="zh-CN"/>
        </w:rPr>
        <w:t>22.3.2.8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6363</w:t>
      </w:r>
    </w:p>
    <w:p w14:paraId="4FE8725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A01A18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A01A18">
        <w:rPr>
          <w:rFonts w:eastAsia="PMingLiU"/>
          <w:noProof/>
          <w:lang w:eastAsia="zh-TW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6372</w:t>
      </w:r>
    </w:p>
    <w:p w14:paraId="2377351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6372</w:t>
      </w:r>
    </w:p>
    <w:p w14:paraId="2F3CAA1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6376</w:t>
      </w:r>
    </w:p>
    <w:p w14:paraId="455716E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6376</w:t>
      </w:r>
    </w:p>
    <w:p w14:paraId="3916FCE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6376</w:t>
      </w:r>
    </w:p>
    <w:p w14:paraId="41F1FBD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6379</w:t>
      </w:r>
    </w:p>
    <w:p w14:paraId="7B576EF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6382</w:t>
      </w:r>
    </w:p>
    <w:p w14:paraId="6448462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6382</w:t>
      </w:r>
    </w:p>
    <w:p w14:paraId="43B92DC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6383</w:t>
      </w:r>
    </w:p>
    <w:p w14:paraId="321CECD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6385</w:t>
      </w:r>
    </w:p>
    <w:p w14:paraId="1AB63ED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6387</w:t>
      </w:r>
    </w:p>
    <w:p w14:paraId="5C95459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6387</w:t>
      </w:r>
    </w:p>
    <w:p w14:paraId="659BDEB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6387</w:t>
      </w:r>
    </w:p>
    <w:p w14:paraId="27BBEE0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22.3.3.4.3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6390</w:t>
      </w:r>
    </w:p>
    <w:p w14:paraId="6FA7F47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22.3.3.5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6391</w:t>
      </w:r>
    </w:p>
    <w:p w14:paraId="195B26B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22.3.3.6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PDCP Discard</w:t>
      </w:r>
      <w:r>
        <w:rPr>
          <w:noProof/>
        </w:rPr>
        <w:tab/>
        <w:t>6395</w:t>
      </w:r>
    </w:p>
    <w:p w14:paraId="58EA1DDD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RRC</w:t>
      </w:r>
      <w:r>
        <w:rPr>
          <w:noProof/>
        </w:rPr>
        <w:tab/>
        <w:t>6398</w:t>
      </w:r>
    </w:p>
    <w:p w14:paraId="2888952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22.4.1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6398</w:t>
      </w:r>
    </w:p>
    <w:p w14:paraId="1ACDF7C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6398</w:t>
      </w:r>
    </w:p>
    <w:p w14:paraId="6AA6FFC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6398</w:t>
      </w:r>
    </w:p>
    <w:p w14:paraId="23B0675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6401</w:t>
      </w:r>
    </w:p>
    <w:p w14:paraId="417A395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6401</w:t>
      </w:r>
    </w:p>
    <w:p w14:paraId="08F6C7A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6402</w:t>
      </w:r>
    </w:p>
    <w:p w14:paraId="7E560D9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6402</w:t>
      </w:r>
    </w:p>
    <w:p w14:paraId="4654FF8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6405</w:t>
      </w:r>
    </w:p>
    <w:p w14:paraId="45DAA5A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6405</w:t>
      </w:r>
    </w:p>
    <w:p w14:paraId="7011841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6405</w:t>
      </w:r>
    </w:p>
    <w:p w14:paraId="6B05DF7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6407</w:t>
      </w:r>
    </w:p>
    <w:p w14:paraId="5B5BBCF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6407</w:t>
      </w:r>
    </w:p>
    <w:p w14:paraId="696D21A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6408</w:t>
      </w:r>
    </w:p>
    <w:p w14:paraId="1AAFE56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6408</w:t>
      </w:r>
    </w:p>
    <w:p w14:paraId="6901221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6411</w:t>
      </w:r>
    </w:p>
    <w:p w14:paraId="6B85E5F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6411</w:t>
      </w:r>
    </w:p>
    <w:p w14:paraId="0AD3CFC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6422</w:t>
      </w:r>
    </w:p>
    <w:p w14:paraId="7AD6F52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6434</w:t>
      </w:r>
    </w:p>
    <w:p w14:paraId="2388070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6434</w:t>
      </w:r>
    </w:p>
    <w:p w14:paraId="3481746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6434</w:t>
      </w:r>
    </w:p>
    <w:p w14:paraId="655C42E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6435</w:t>
      </w:r>
    </w:p>
    <w:p w14:paraId="1F7E7DF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6435</w:t>
      </w:r>
    </w:p>
    <w:p w14:paraId="52B255F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6436</w:t>
      </w:r>
    </w:p>
    <w:p w14:paraId="1E991FF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6436</w:t>
      </w:r>
    </w:p>
    <w:p w14:paraId="736C909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6437</w:t>
      </w:r>
    </w:p>
    <w:p w14:paraId="26F3B15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6437</w:t>
      </w:r>
    </w:p>
    <w:p w14:paraId="6DE84C1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6438</w:t>
      </w:r>
    </w:p>
    <w:p w14:paraId="03BD2D7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6438</w:t>
      </w:r>
    </w:p>
    <w:p w14:paraId="0B85C67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6438</w:t>
      </w:r>
    </w:p>
    <w:p w14:paraId="261A5D8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6439</w:t>
      </w:r>
    </w:p>
    <w:p w14:paraId="5C81D4C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22.4.7.</w:t>
      </w:r>
      <w:r w:rsidRPr="00A01A18">
        <w:rPr>
          <w:noProof/>
          <w:snapToGrid w:val="0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6441</w:t>
      </w:r>
    </w:p>
    <w:p w14:paraId="7BCD025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6441</w:t>
      </w:r>
    </w:p>
    <w:p w14:paraId="02DF2C2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6441</w:t>
      </w:r>
    </w:p>
    <w:p w14:paraId="46ADB3B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6442</w:t>
      </w:r>
    </w:p>
    <w:p w14:paraId="10D3CA9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6443</w:t>
      </w:r>
    </w:p>
    <w:p w14:paraId="280F2D2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6443</w:t>
      </w:r>
    </w:p>
    <w:p w14:paraId="6943795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6444</w:t>
      </w:r>
    </w:p>
    <w:p w14:paraId="5C9318C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noProof/>
          <w:snapToGrid w:val="0"/>
        </w:rPr>
        <w:t>22.4.8.3.3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6447</w:t>
      </w:r>
    </w:p>
    <w:p w14:paraId="122B900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6452</w:t>
      </w:r>
    </w:p>
    <w:p w14:paraId="2C3FF87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22.4.9.1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6452</w:t>
      </w:r>
    </w:p>
    <w:p w14:paraId="2D2BA40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  <w:lang w:eastAsia="zh-CN"/>
        </w:rPr>
        <w:t>22.4.9.2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6453</w:t>
      </w:r>
    </w:p>
    <w:p w14:paraId="7E3F8BB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  <w:lang w:eastAsia="zh-CN"/>
        </w:rPr>
        <w:t>22.4.9.3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6454</w:t>
      </w:r>
    </w:p>
    <w:p w14:paraId="66E08F2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6464</w:t>
      </w:r>
    </w:p>
    <w:p w14:paraId="4FE1902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6464</w:t>
      </w:r>
    </w:p>
    <w:p w14:paraId="1B63399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22.4.11.1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6464</w:t>
      </w:r>
    </w:p>
    <w:p w14:paraId="48A4925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6464</w:t>
      </w:r>
    </w:p>
    <w:p w14:paraId="6C8F20E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6465</w:t>
      </w:r>
    </w:p>
    <w:p w14:paraId="49EEC73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6465</w:t>
      </w:r>
    </w:p>
    <w:p w14:paraId="685E505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6466</w:t>
      </w:r>
    </w:p>
    <w:p w14:paraId="053D0A0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22.4.11.</w:t>
      </w:r>
      <w:r w:rsidRPr="00A01A18">
        <w:rPr>
          <w:noProof/>
          <w:snapToGrid w:val="0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6466</w:t>
      </w:r>
    </w:p>
    <w:p w14:paraId="11B5672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6467</w:t>
      </w:r>
    </w:p>
    <w:p w14:paraId="77435C7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22.4.12.1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6467</w:t>
      </w:r>
    </w:p>
    <w:p w14:paraId="6E3F59D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6468</w:t>
      </w:r>
    </w:p>
    <w:p w14:paraId="0F6726E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6469</w:t>
      </w:r>
    </w:p>
    <w:p w14:paraId="034C985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22.4.12.3.1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6469</w:t>
      </w:r>
    </w:p>
    <w:p w14:paraId="2C7CA6A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6469</w:t>
      </w:r>
    </w:p>
    <w:p w14:paraId="45115FB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22.4.12.</w:t>
      </w:r>
      <w:r w:rsidRPr="00A01A18">
        <w:rPr>
          <w:noProof/>
          <w:snapToGrid w:val="0"/>
        </w:rPr>
        <w:t>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6470</w:t>
      </w:r>
    </w:p>
    <w:p w14:paraId="46917ED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6471</w:t>
      </w:r>
    </w:p>
    <w:p w14:paraId="56BBE10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6476</w:t>
      </w:r>
    </w:p>
    <w:p w14:paraId="00B400F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6476</w:t>
      </w:r>
    </w:p>
    <w:p w14:paraId="1494D0A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6476</w:t>
      </w:r>
    </w:p>
    <w:p w14:paraId="2C156BD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6477</w:t>
      </w:r>
    </w:p>
    <w:p w14:paraId="4CD7D06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6477</w:t>
      </w:r>
    </w:p>
    <w:p w14:paraId="0E6373E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6477</w:t>
      </w:r>
    </w:p>
    <w:p w14:paraId="18610FD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6478</w:t>
      </w:r>
    </w:p>
    <w:p w14:paraId="5EA8D50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6479</w:t>
      </w:r>
    </w:p>
    <w:p w14:paraId="0E00B93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6479</w:t>
      </w:r>
    </w:p>
    <w:p w14:paraId="4CCF619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6479</w:t>
      </w:r>
    </w:p>
    <w:p w14:paraId="4AE0483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6479</w:t>
      </w:r>
    </w:p>
    <w:p w14:paraId="193FDFD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6479</w:t>
      </w:r>
    </w:p>
    <w:p w14:paraId="427C18B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6480</w:t>
      </w:r>
    </w:p>
    <w:p w14:paraId="2DCD393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6480</w:t>
      </w:r>
    </w:p>
    <w:p w14:paraId="3518BBD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6481</w:t>
      </w:r>
    </w:p>
    <w:p w14:paraId="10E9E35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6486</w:t>
      </w:r>
    </w:p>
    <w:p w14:paraId="77C2829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6494</w:t>
      </w:r>
    </w:p>
    <w:p w14:paraId="7C182DA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6494</w:t>
      </w:r>
    </w:p>
    <w:p w14:paraId="469D0B7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6494</w:t>
      </w:r>
    </w:p>
    <w:p w14:paraId="11CD579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6494</w:t>
      </w:r>
    </w:p>
    <w:p w14:paraId="0DA68F7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6495</w:t>
      </w:r>
    </w:p>
    <w:p w14:paraId="49DA2D2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6495</w:t>
      </w:r>
    </w:p>
    <w:p w14:paraId="520427F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6495</w:t>
      </w:r>
    </w:p>
    <w:p w14:paraId="047DD19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6496</w:t>
      </w:r>
    </w:p>
    <w:p w14:paraId="69DDB9A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6496</w:t>
      </w:r>
    </w:p>
    <w:p w14:paraId="7A2775C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22.4.19a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6496</w:t>
      </w:r>
    </w:p>
    <w:p w14:paraId="56DD819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6499</w:t>
      </w:r>
    </w:p>
    <w:p w14:paraId="0AC28B3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22.4.20a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6501</w:t>
      </w:r>
    </w:p>
    <w:p w14:paraId="6463069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6503</w:t>
      </w:r>
    </w:p>
    <w:p w14:paraId="460060E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6505</w:t>
      </w:r>
    </w:p>
    <w:p w14:paraId="1792C23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6510</w:t>
      </w:r>
    </w:p>
    <w:p w14:paraId="7432276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22.4.24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6513</w:t>
      </w:r>
    </w:p>
    <w:p w14:paraId="431D74D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6513</w:t>
      </w:r>
    </w:p>
    <w:p w14:paraId="5C17B2A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6513</w:t>
      </w:r>
    </w:p>
    <w:p w14:paraId="142E392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6515</w:t>
      </w:r>
    </w:p>
    <w:p w14:paraId="4C53E17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6515</w:t>
      </w:r>
    </w:p>
    <w:p w14:paraId="48FC761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6516</w:t>
      </w:r>
    </w:p>
    <w:p w14:paraId="184AC8C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6516</w:t>
      </w:r>
    </w:p>
    <w:p w14:paraId="0805B9F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6517</w:t>
      </w:r>
    </w:p>
    <w:p w14:paraId="5EBBDE4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6517</w:t>
      </w:r>
    </w:p>
    <w:p w14:paraId="684AD6F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6517</w:t>
      </w:r>
    </w:p>
    <w:p w14:paraId="1A2633D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22.4.25.3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6518</w:t>
      </w:r>
    </w:p>
    <w:p w14:paraId="469EFAE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Extended and spare fields in SI</w:t>
      </w:r>
      <w:r>
        <w:rPr>
          <w:noProof/>
        </w:rPr>
        <w:tab/>
        <w:t>6519</w:t>
      </w:r>
    </w:p>
    <w:p w14:paraId="5C0CFE5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22.4.27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6523</w:t>
      </w:r>
    </w:p>
    <w:p w14:paraId="7985F17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Wake-up Signal / DRX</w:t>
      </w:r>
      <w:r>
        <w:rPr>
          <w:noProof/>
        </w:rPr>
        <w:tab/>
        <w:t>6533</w:t>
      </w:r>
    </w:p>
    <w:p w14:paraId="228D8CB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6533</w:t>
      </w:r>
    </w:p>
    <w:p w14:paraId="2B5B452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6533</w:t>
      </w:r>
    </w:p>
    <w:p w14:paraId="6777F33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6534</w:t>
      </w:r>
    </w:p>
    <w:p w14:paraId="7FBAFC0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6534</w:t>
      </w:r>
    </w:p>
    <w:p w14:paraId="436320A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6535</w:t>
      </w:r>
    </w:p>
    <w:p w14:paraId="4CE7D85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noProof/>
          <w:snapToGrid w:val="0"/>
        </w:rPr>
        <w:t>22.4.28.3.3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6535</w:t>
      </w:r>
    </w:p>
    <w:p w14:paraId="75646F1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6535</w:t>
      </w:r>
    </w:p>
    <w:p w14:paraId="29073A4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6535</w:t>
      </w:r>
    </w:p>
    <w:p w14:paraId="1554473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6535</w:t>
      </w:r>
    </w:p>
    <w:p w14:paraId="5D3C8EA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6536</w:t>
      </w:r>
    </w:p>
    <w:p w14:paraId="773A553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6536</w:t>
      </w:r>
    </w:p>
    <w:p w14:paraId="13E32A8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22.4.29.3.2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6537</w:t>
      </w:r>
    </w:p>
    <w:p w14:paraId="0CE3E62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noProof/>
          <w:snapToGrid w:val="0"/>
        </w:rPr>
        <w:lastRenderedPageBreak/>
        <w:t>22.4.29.3.3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6537</w:t>
      </w:r>
    </w:p>
    <w:p w14:paraId="1E00F68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Ephemeris information update / T317 Expiry / T318 Expiry</w:t>
      </w:r>
      <w:r>
        <w:rPr>
          <w:noProof/>
        </w:rPr>
        <w:tab/>
        <w:t>6537</w:t>
      </w:r>
    </w:p>
    <w:p w14:paraId="25FD7D4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6537</w:t>
      </w:r>
    </w:p>
    <w:p w14:paraId="08BB81B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6538</w:t>
      </w:r>
    </w:p>
    <w:p w14:paraId="1C6BB4B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6539</w:t>
      </w:r>
    </w:p>
    <w:p w14:paraId="6B01115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6539</w:t>
      </w:r>
    </w:p>
    <w:p w14:paraId="23034BA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22.4.30.3.2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6540</w:t>
      </w:r>
    </w:p>
    <w:p w14:paraId="507990F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noProof/>
          <w:snapToGrid w:val="0"/>
        </w:rPr>
        <w:t>22.4.30.3.3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6541</w:t>
      </w:r>
    </w:p>
    <w:p w14:paraId="62BC45E0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6541</w:t>
      </w:r>
    </w:p>
    <w:p w14:paraId="6BD187E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6541</w:t>
      </w:r>
    </w:p>
    <w:p w14:paraId="6057877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6541</w:t>
      </w:r>
    </w:p>
    <w:p w14:paraId="18F5362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6542</w:t>
      </w:r>
    </w:p>
    <w:p w14:paraId="122B400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6544</w:t>
      </w:r>
    </w:p>
    <w:p w14:paraId="2044E9F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6544</w:t>
      </w:r>
    </w:p>
    <w:p w14:paraId="0ECFBDB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6546</w:t>
      </w:r>
    </w:p>
    <w:p w14:paraId="52AEA07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6547</w:t>
      </w:r>
    </w:p>
    <w:p w14:paraId="104E3CB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6549</w:t>
      </w:r>
    </w:p>
    <w:p w14:paraId="247CD3C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6549</w:t>
      </w:r>
    </w:p>
    <w:p w14:paraId="63D5978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6550</w:t>
      </w:r>
    </w:p>
    <w:p w14:paraId="14237AF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6553</w:t>
      </w:r>
    </w:p>
    <w:p w14:paraId="303092B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6553</w:t>
      </w:r>
    </w:p>
    <w:p w14:paraId="527A746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6555</w:t>
      </w:r>
    </w:p>
    <w:p w14:paraId="3ECFF35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6557</w:t>
      </w:r>
    </w:p>
    <w:p w14:paraId="4AB7811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6560</w:t>
      </w:r>
    </w:p>
    <w:p w14:paraId="7CDF139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6560</w:t>
      </w:r>
    </w:p>
    <w:p w14:paraId="14FF33F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6560</w:t>
      </w:r>
    </w:p>
    <w:p w14:paraId="1D7A4A4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6562</w:t>
      </w:r>
    </w:p>
    <w:p w14:paraId="77813A3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6562</w:t>
      </w:r>
    </w:p>
    <w:p w14:paraId="33A2824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6563</w:t>
      </w:r>
    </w:p>
    <w:p w14:paraId="7C6CD03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6564</w:t>
      </w:r>
    </w:p>
    <w:p w14:paraId="757C691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6565</w:t>
      </w:r>
    </w:p>
    <w:p w14:paraId="40D9015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6565</w:t>
      </w:r>
    </w:p>
    <w:p w14:paraId="6015E41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6566</w:t>
      </w:r>
    </w:p>
    <w:p w14:paraId="42DC0CA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6569</w:t>
      </w:r>
    </w:p>
    <w:p w14:paraId="0EDDB19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6569</w:t>
      </w:r>
    </w:p>
    <w:p w14:paraId="69F2C8A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6570</w:t>
      </w:r>
    </w:p>
    <w:p w14:paraId="220927A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6573</w:t>
      </w:r>
    </w:p>
    <w:p w14:paraId="5443223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6575</w:t>
      </w:r>
    </w:p>
    <w:p w14:paraId="2E8444B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6575</w:t>
      </w:r>
    </w:p>
    <w:p w14:paraId="234CE4D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6576</w:t>
      </w:r>
    </w:p>
    <w:p w14:paraId="57F2F29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6576</w:t>
      </w:r>
    </w:p>
    <w:p w14:paraId="1E50EAA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6576</w:t>
      </w:r>
    </w:p>
    <w:p w14:paraId="2146450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6578</w:t>
      </w:r>
    </w:p>
    <w:p w14:paraId="1FD236B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22.5.5.3.3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6580</w:t>
      </w:r>
    </w:p>
    <w:p w14:paraId="5E8AE8C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22.5.6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6581</w:t>
      </w:r>
    </w:p>
    <w:p w14:paraId="1210ADE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22.5.7a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6599</w:t>
      </w:r>
    </w:p>
    <w:p w14:paraId="24ED273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22.5.7b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6609</w:t>
      </w:r>
    </w:p>
    <w:p w14:paraId="3905C20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lastRenderedPageBreak/>
        <w:t>22.5.8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6618</w:t>
      </w:r>
    </w:p>
    <w:p w14:paraId="2CF1024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6638</w:t>
      </w:r>
    </w:p>
    <w:p w14:paraId="34F103B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22.5.9.1.1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6638</w:t>
      </w:r>
    </w:p>
    <w:p w14:paraId="1D280D2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22.5.9.1.2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6639</w:t>
      </w:r>
    </w:p>
    <w:p w14:paraId="248D2ED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22.5.9.1.3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6644</w:t>
      </w:r>
    </w:p>
    <w:p w14:paraId="574AC53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A01A18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6648</w:t>
      </w:r>
    </w:p>
    <w:p w14:paraId="6A7DE53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6648</w:t>
      </w:r>
    </w:p>
    <w:p w14:paraId="7AD04FD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6648</w:t>
      </w:r>
    </w:p>
    <w:p w14:paraId="2492EC0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6650</w:t>
      </w:r>
    </w:p>
    <w:p w14:paraId="33759FF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6650</w:t>
      </w:r>
    </w:p>
    <w:p w14:paraId="42875F6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6650</w:t>
      </w:r>
    </w:p>
    <w:p w14:paraId="5E64295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22.5.10.3.3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6651</w:t>
      </w:r>
    </w:p>
    <w:p w14:paraId="4391F10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PMingLiU"/>
          <w:noProof/>
        </w:rPr>
        <w:t>22</w:t>
      </w:r>
      <w:r>
        <w:rPr>
          <w:noProof/>
        </w:rPr>
        <w:t>.</w:t>
      </w:r>
      <w:r w:rsidRPr="00A01A18">
        <w:rPr>
          <w:rFonts w:eastAsia="PMingLiU"/>
          <w:noProof/>
        </w:rPr>
        <w:t>5</w:t>
      </w:r>
      <w:r>
        <w:rPr>
          <w:noProof/>
        </w:rPr>
        <w:t>.</w:t>
      </w:r>
      <w:r w:rsidRPr="00A01A18">
        <w:rPr>
          <w:rFonts w:eastAsia="PMingLiU"/>
          <w:noProof/>
        </w:rPr>
        <w:t>11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6651</w:t>
      </w:r>
    </w:p>
    <w:p w14:paraId="50D862E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A01A18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A01A18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6651</w:t>
      </w:r>
    </w:p>
    <w:p w14:paraId="1856E4B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A01A18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A01A18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6651</w:t>
      </w:r>
    </w:p>
    <w:p w14:paraId="58917ED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A01A18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6651</w:t>
      </w:r>
    </w:p>
    <w:p w14:paraId="60BD1FE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A01A18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A01A18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6651</w:t>
      </w:r>
    </w:p>
    <w:p w14:paraId="527DDA8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A01A18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A01A18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6651</w:t>
      </w:r>
    </w:p>
    <w:p w14:paraId="41353F5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</w:rPr>
        <w:t>22.5.1</w:t>
      </w:r>
      <w:r w:rsidRPr="00A01A18">
        <w:rPr>
          <w:rFonts w:eastAsia="PMingLiU"/>
          <w:noProof/>
          <w:lang w:eastAsia="zh-TW"/>
        </w:rPr>
        <w:t>1</w:t>
      </w:r>
      <w:r w:rsidRPr="00A01A18">
        <w:rPr>
          <w:rFonts w:eastAsia="SimSun"/>
          <w:noProof/>
        </w:rPr>
        <w:t>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</w:rPr>
        <w:t>Specific message contents</w:t>
      </w:r>
      <w:r>
        <w:rPr>
          <w:noProof/>
        </w:rPr>
        <w:tab/>
        <w:t>6652</w:t>
      </w:r>
    </w:p>
    <w:p w14:paraId="32CACAD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SimSun"/>
          <w:noProof/>
          <w:lang w:eastAsia="zh-CN"/>
        </w:rPr>
        <w:t>22.5.12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6652</w:t>
      </w:r>
    </w:p>
    <w:p w14:paraId="28D4475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6653</w:t>
      </w:r>
    </w:p>
    <w:p w14:paraId="72C2898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6653</w:t>
      </w:r>
    </w:p>
    <w:p w14:paraId="2C2322F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6654</w:t>
      </w:r>
    </w:p>
    <w:p w14:paraId="5B0026D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6656</w:t>
      </w:r>
    </w:p>
    <w:p w14:paraId="2FDE847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6656</w:t>
      </w:r>
    </w:p>
    <w:p w14:paraId="068C567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6658</w:t>
      </w:r>
    </w:p>
    <w:p w14:paraId="50DEFF6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22.5.13.3</w:t>
      </w:r>
      <w:r w:rsidRPr="00A01A18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6660</w:t>
      </w:r>
    </w:p>
    <w:p w14:paraId="15F823C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6662</w:t>
      </w:r>
    </w:p>
    <w:p w14:paraId="6B804BB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6674</w:t>
      </w:r>
    </w:p>
    <w:p w14:paraId="33E5E34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</w:rPr>
        <w:t>22.5.16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6677</w:t>
      </w:r>
    </w:p>
    <w:p w14:paraId="154D0A5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6677</w:t>
      </w:r>
    </w:p>
    <w:p w14:paraId="4793570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6678</w:t>
      </w:r>
    </w:p>
    <w:p w14:paraId="7A7E2E5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6679</w:t>
      </w:r>
    </w:p>
    <w:p w14:paraId="55C56D91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rFonts w:cs="Arial"/>
          <w:noProof/>
        </w:rPr>
        <w:t>22.5.16.3.1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cs="Arial"/>
          <w:noProof/>
        </w:rPr>
        <w:t>Pre-test conditions</w:t>
      </w:r>
      <w:r>
        <w:rPr>
          <w:noProof/>
        </w:rPr>
        <w:tab/>
        <w:t>6679</w:t>
      </w:r>
    </w:p>
    <w:p w14:paraId="12092E1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6681</w:t>
      </w:r>
    </w:p>
    <w:p w14:paraId="053AF198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noProof/>
          <w:snapToGrid w:val="0"/>
        </w:rPr>
        <w:t>22.5.16.3.3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6683</w:t>
      </w:r>
    </w:p>
    <w:p w14:paraId="41530CA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</w:t>
      </w:r>
      <w:r w:rsidRPr="00A01A18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6684</w:t>
      </w:r>
    </w:p>
    <w:p w14:paraId="2A18C0C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6684</w:t>
      </w:r>
    </w:p>
    <w:p w14:paraId="12A94E6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6685</w:t>
      </w:r>
    </w:p>
    <w:p w14:paraId="04321F7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6686</w:t>
      </w:r>
    </w:p>
    <w:p w14:paraId="11EDBB6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6686</w:t>
      </w:r>
    </w:p>
    <w:p w14:paraId="683A0C9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6687</w:t>
      </w:r>
    </w:p>
    <w:p w14:paraId="1602F2D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22.5.17.3.3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6688</w:t>
      </w:r>
    </w:p>
    <w:p w14:paraId="0A2A51F0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NB-IoT / </w:t>
      </w:r>
      <w:r w:rsidRPr="00A01A18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6689</w:t>
      </w:r>
    </w:p>
    <w:p w14:paraId="14960A0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6689</w:t>
      </w:r>
    </w:p>
    <w:p w14:paraId="5B0B7DF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6691</w:t>
      </w:r>
    </w:p>
    <w:p w14:paraId="62EC5B3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6692</w:t>
      </w:r>
    </w:p>
    <w:p w14:paraId="20757D0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6692</w:t>
      </w:r>
    </w:p>
    <w:p w14:paraId="5649E954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6693</w:t>
      </w:r>
    </w:p>
    <w:p w14:paraId="6C89246A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22.5.18.3.3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6696</w:t>
      </w:r>
    </w:p>
    <w:p w14:paraId="6446DBB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6699</w:t>
      </w:r>
    </w:p>
    <w:p w14:paraId="0D68A46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lastRenderedPageBreak/>
        <w:t>22.5.20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6699</w:t>
      </w:r>
    </w:p>
    <w:p w14:paraId="0278970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6699</w:t>
      </w:r>
    </w:p>
    <w:p w14:paraId="6745DE0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6700</w:t>
      </w:r>
    </w:p>
    <w:p w14:paraId="7E6466A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6703</w:t>
      </w:r>
    </w:p>
    <w:p w14:paraId="6CC2DB8C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6703</w:t>
      </w:r>
    </w:p>
    <w:p w14:paraId="0A6D83C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6704</w:t>
      </w:r>
    </w:p>
    <w:p w14:paraId="2664E46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22.5.20.3</w:t>
      </w:r>
      <w:r w:rsidRPr="00A01A18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6706</w:t>
      </w:r>
    </w:p>
    <w:p w14:paraId="079BE47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6707</w:t>
      </w:r>
    </w:p>
    <w:p w14:paraId="029986C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6707</w:t>
      </w:r>
    </w:p>
    <w:p w14:paraId="56D41AF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6707</w:t>
      </w:r>
    </w:p>
    <w:p w14:paraId="221B690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6708</w:t>
      </w:r>
    </w:p>
    <w:p w14:paraId="1099D0BF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6708</w:t>
      </w:r>
    </w:p>
    <w:p w14:paraId="77E9EBA0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22.5.21.3.2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6709</w:t>
      </w:r>
    </w:p>
    <w:p w14:paraId="64015AD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A01A18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6712</w:t>
      </w:r>
    </w:p>
    <w:p w14:paraId="23063AA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6713</w:t>
      </w:r>
    </w:p>
    <w:p w14:paraId="4105D98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6713</w:t>
      </w:r>
    </w:p>
    <w:p w14:paraId="1876483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6714</w:t>
      </w:r>
    </w:p>
    <w:p w14:paraId="0CBC2BDD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6714</w:t>
      </w:r>
    </w:p>
    <w:p w14:paraId="29EB6945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6715</w:t>
      </w:r>
    </w:p>
    <w:p w14:paraId="47324772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22.5.22.3</w:t>
      </w:r>
      <w:r w:rsidRPr="00A01A18">
        <w:rPr>
          <w:noProof/>
          <w:snapToGrid w:val="0"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6715</w:t>
      </w:r>
    </w:p>
    <w:p w14:paraId="6EEBAFE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6716</w:t>
      </w:r>
    </w:p>
    <w:p w14:paraId="62C8732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6716</w:t>
      </w:r>
    </w:p>
    <w:p w14:paraId="3EF5B1F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6716</w:t>
      </w:r>
    </w:p>
    <w:p w14:paraId="72BA6AE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6718</w:t>
      </w:r>
    </w:p>
    <w:p w14:paraId="74A36BD7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6718</w:t>
      </w:r>
    </w:p>
    <w:p w14:paraId="3C6D0E2B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22.5.23.3.2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6718</w:t>
      </w:r>
    </w:p>
    <w:p w14:paraId="3EC55339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 w:rsidRPr="00A01A18">
        <w:rPr>
          <w:noProof/>
          <w:snapToGrid w:val="0"/>
        </w:rPr>
        <w:t>22.5.23.3.3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noProof/>
          <w:snapToGrid w:val="0"/>
        </w:rPr>
        <w:t>Specific message contents</w:t>
      </w:r>
      <w:r>
        <w:rPr>
          <w:noProof/>
        </w:rPr>
        <w:tab/>
        <w:t>6719</w:t>
      </w:r>
    </w:p>
    <w:p w14:paraId="3316961D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22.6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ESM-CIoT</w:t>
      </w:r>
      <w:r>
        <w:rPr>
          <w:noProof/>
        </w:rPr>
        <w:tab/>
        <w:t>6720</w:t>
      </w:r>
    </w:p>
    <w:p w14:paraId="0489994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6720</w:t>
      </w:r>
    </w:p>
    <w:p w14:paraId="2DCACC6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6720</w:t>
      </w:r>
    </w:p>
    <w:p w14:paraId="580F81E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6721</w:t>
      </w:r>
    </w:p>
    <w:p w14:paraId="65F82F0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6727</w:t>
      </w:r>
    </w:p>
    <w:p w14:paraId="7D30CF6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6743</w:t>
      </w:r>
    </w:p>
    <w:p w14:paraId="54923EB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6743</w:t>
      </w:r>
    </w:p>
    <w:p w14:paraId="097C123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6743</w:t>
      </w:r>
    </w:p>
    <w:p w14:paraId="77D2F8B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22.6.1a.1.3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6743</w:t>
      </w:r>
    </w:p>
    <w:p w14:paraId="739C0AD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6754</w:t>
      </w:r>
    </w:p>
    <w:p w14:paraId="4459119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6754</w:t>
      </w:r>
    </w:p>
    <w:p w14:paraId="28053B0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6754</w:t>
      </w:r>
    </w:p>
    <w:p w14:paraId="6BB56B1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6755</w:t>
      </w:r>
    </w:p>
    <w:p w14:paraId="29D9D6A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6756</w:t>
      </w:r>
    </w:p>
    <w:p w14:paraId="250D80C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6756</w:t>
      </w:r>
    </w:p>
    <w:p w14:paraId="1212AC5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6756</w:t>
      </w:r>
    </w:p>
    <w:p w14:paraId="716A28B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6758</w:t>
      </w:r>
    </w:p>
    <w:p w14:paraId="10AA087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22.6.4</w:t>
      </w:r>
      <w:r>
        <w:rPr>
          <w:noProof/>
        </w:rPr>
        <w:tab/>
        <w:t>6760</w:t>
      </w:r>
    </w:p>
    <w:p w14:paraId="6614B33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22.6.5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6760</w:t>
      </w:r>
    </w:p>
    <w:p w14:paraId="432B74C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22.6.5.2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6761</w:t>
      </w:r>
    </w:p>
    <w:p w14:paraId="752CF56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22.6.5.3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6764</w:t>
      </w:r>
    </w:p>
    <w:p w14:paraId="58CF3FD7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>
        <w:rPr>
          <w:noProof/>
          <w:lang w:eastAsia="zh-CN"/>
        </w:rPr>
        <w:t>23</w:t>
      </w:r>
      <w:r>
        <w:rPr>
          <w:rFonts w:ascii="Calibri" w:hAnsi="Calibri"/>
          <w:noProof/>
          <w:szCs w:val="22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6775</w:t>
      </w:r>
    </w:p>
    <w:p w14:paraId="21D109A0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6775</w:t>
      </w:r>
    </w:p>
    <w:p w14:paraId="6B6B15E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6775</w:t>
      </w:r>
    </w:p>
    <w:p w14:paraId="0633B2B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6775</w:t>
      </w:r>
    </w:p>
    <w:p w14:paraId="085B8C5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lastRenderedPageBreak/>
        <w:t>23.1.1</w:t>
      </w:r>
      <w:r>
        <w:rPr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6776</w:t>
      </w:r>
    </w:p>
    <w:p w14:paraId="3B24B7F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6779</w:t>
      </w:r>
    </w:p>
    <w:p w14:paraId="0AB2FD1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6787</w:t>
      </w:r>
    </w:p>
    <w:p w14:paraId="0FA50EB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23.1.2.1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6787</w:t>
      </w:r>
    </w:p>
    <w:p w14:paraId="4A32396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23.1.2.2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6787</w:t>
      </w:r>
    </w:p>
    <w:p w14:paraId="03D103B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23.1.2.3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6789</w:t>
      </w:r>
    </w:p>
    <w:p w14:paraId="0488D23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6793</w:t>
      </w:r>
    </w:p>
    <w:p w14:paraId="0FF51AB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23.1.3.1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6793</w:t>
      </w:r>
    </w:p>
    <w:p w14:paraId="490EA1B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23.1.3.2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6793</w:t>
      </w:r>
    </w:p>
    <w:p w14:paraId="515DDA8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23.1.3.3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6796</w:t>
      </w:r>
    </w:p>
    <w:p w14:paraId="1894E447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User Plane</w:t>
      </w:r>
      <w:r>
        <w:rPr>
          <w:noProof/>
        </w:rPr>
        <w:tab/>
        <w:t>6799</w:t>
      </w:r>
    </w:p>
    <w:p w14:paraId="230647F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CIoT Optimization / User Plane</w:t>
      </w:r>
      <w:r>
        <w:rPr>
          <w:noProof/>
        </w:rPr>
        <w:tab/>
        <w:t>6799</w:t>
      </w:r>
    </w:p>
    <w:p w14:paraId="4303B63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23.2.1.1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6799</w:t>
      </w:r>
    </w:p>
    <w:p w14:paraId="0071E32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23.2.1.2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6799</w:t>
      </w:r>
    </w:p>
    <w:p w14:paraId="2C24F99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23.2.1.3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6801</w:t>
      </w:r>
    </w:p>
    <w:p w14:paraId="21889B5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6804</w:t>
      </w:r>
    </w:p>
    <w:p w14:paraId="10BCD48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23.2.2.1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6804</w:t>
      </w:r>
    </w:p>
    <w:p w14:paraId="3733094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23.2.2.2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6804</w:t>
      </w:r>
    </w:p>
    <w:p w14:paraId="3BF838D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23.2.2.3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6804</w:t>
      </w:r>
    </w:p>
    <w:p w14:paraId="3CA9168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6805</w:t>
      </w:r>
    </w:p>
    <w:p w14:paraId="3DD2EA8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23.2.3.1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6805</w:t>
      </w:r>
    </w:p>
    <w:p w14:paraId="5F7C059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23.2.3.2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6805</w:t>
      </w:r>
    </w:p>
    <w:p w14:paraId="33EEABA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6806</w:t>
      </w:r>
    </w:p>
    <w:p w14:paraId="663BD19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CIoT Optimization / User Plane / EDT</w:t>
      </w:r>
      <w:r>
        <w:rPr>
          <w:noProof/>
        </w:rPr>
        <w:tab/>
        <w:t>6807</w:t>
      </w:r>
    </w:p>
    <w:p w14:paraId="1FE3DF2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23.2.4.1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6807</w:t>
      </w:r>
    </w:p>
    <w:p w14:paraId="03F594F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23.2.4.2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6808</w:t>
      </w:r>
    </w:p>
    <w:p w14:paraId="7F60BCD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23.2.4.3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6811</w:t>
      </w:r>
    </w:p>
    <w:p w14:paraId="3D3980A3" w14:textId="77777777" w:rsidR="00F60750" w:rsidRDefault="00F60750">
      <w:pPr>
        <w:pStyle w:val="TOC1"/>
        <w:rPr>
          <w:rFonts w:ascii="Calibri" w:hAnsi="Calibri"/>
          <w:noProof/>
          <w:szCs w:val="22"/>
        </w:rPr>
      </w:pPr>
      <w:r w:rsidRPr="00A01A18">
        <w:rPr>
          <w:rFonts w:eastAsia="DengXian"/>
          <w:noProof/>
        </w:rPr>
        <w:t>24</w:t>
      </w:r>
      <w:r>
        <w:rPr>
          <w:rFonts w:ascii="Calibri" w:hAnsi="Calibri"/>
          <w:noProof/>
          <w:szCs w:val="22"/>
        </w:rPr>
        <w:tab/>
      </w:r>
      <w:r w:rsidRPr="00A01A18">
        <w:rPr>
          <w:rFonts w:eastAsia="DengXian"/>
          <w:noProof/>
        </w:rPr>
        <w:t>V2X</w:t>
      </w:r>
      <w:r>
        <w:rPr>
          <w:noProof/>
        </w:rPr>
        <w:tab/>
        <w:t>6813</w:t>
      </w:r>
    </w:p>
    <w:p w14:paraId="6208C2DB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</w:t>
      </w:r>
      <w:r>
        <w:rPr>
          <w:noProof/>
        </w:rPr>
        <w:tab/>
        <w:t>6813</w:t>
      </w:r>
    </w:p>
    <w:p w14:paraId="05283D0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6813</w:t>
      </w:r>
    </w:p>
    <w:p w14:paraId="73B902F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6813</w:t>
      </w:r>
    </w:p>
    <w:p w14:paraId="1BB4838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6814</w:t>
      </w:r>
    </w:p>
    <w:p w14:paraId="7726567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6819</w:t>
      </w:r>
    </w:p>
    <w:p w14:paraId="14CFE235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6825</w:t>
      </w:r>
    </w:p>
    <w:p w14:paraId="0625D01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24.1.2.1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6825</w:t>
      </w:r>
    </w:p>
    <w:p w14:paraId="73ADBF9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24.1.2.2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6825</w:t>
      </w:r>
    </w:p>
    <w:p w14:paraId="6B9C535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24.1.2.3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6827</w:t>
      </w:r>
    </w:p>
    <w:p w14:paraId="6735BC5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6830</w:t>
      </w:r>
    </w:p>
    <w:p w14:paraId="13884FE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24.1.3.1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6830</w:t>
      </w:r>
    </w:p>
    <w:p w14:paraId="6F6EC82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24.1.3.2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6830</w:t>
      </w:r>
    </w:p>
    <w:p w14:paraId="0802767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6833</w:t>
      </w:r>
    </w:p>
    <w:p w14:paraId="6186658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6838</w:t>
      </w:r>
    </w:p>
    <w:p w14:paraId="7BF2BB4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24.1.4.1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6838</w:t>
      </w:r>
    </w:p>
    <w:p w14:paraId="2A07393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24.1.4.2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6838</w:t>
      </w:r>
    </w:p>
    <w:p w14:paraId="722B6D5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24.1.4.3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6840</w:t>
      </w:r>
    </w:p>
    <w:p w14:paraId="070D90F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6843</w:t>
      </w:r>
    </w:p>
    <w:p w14:paraId="2E7E698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24.1.5.1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6843</w:t>
      </w:r>
    </w:p>
    <w:p w14:paraId="42A45E0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24.1.5.2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6844</w:t>
      </w:r>
    </w:p>
    <w:p w14:paraId="36B80C8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24.1.5.3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6849</w:t>
      </w:r>
    </w:p>
    <w:p w14:paraId="4DC59D04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lastRenderedPageBreak/>
        <w:t>24.1.6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A01A18">
        <w:rPr>
          <w:rFonts w:eastAsia="DengXian"/>
          <w:i/>
          <w:noProof/>
        </w:rPr>
        <w:t>v2x-CommTxPoolExceptional</w:t>
      </w:r>
      <w:r w:rsidRPr="00A01A18">
        <w:rPr>
          <w:rFonts w:eastAsia="DengXian"/>
          <w:noProof/>
        </w:rPr>
        <w:t xml:space="preserve"> in </w:t>
      </w:r>
      <w:r w:rsidRPr="00A01A18">
        <w:rPr>
          <w:rFonts w:eastAsia="DengXian"/>
          <w:i/>
          <w:noProof/>
        </w:rPr>
        <w:t>mobilityControlInfoV2X</w:t>
      </w:r>
      <w:r w:rsidRPr="00A01A18">
        <w:rPr>
          <w:rFonts w:eastAsia="DengXian"/>
          <w:noProof/>
        </w:rPr>
        <w:t xml:space="preserve"> / Handover</w:t>
      </w:r>
      <w:r>
        <w:rPr>
          <w:noProof/>
        </w:rPr>
        <w:tab/>
        <w:t>6855</w:t>
      </w:r>
    </w:p>
    <w:p w14:paraId="3125739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24.1.6.1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6855</w:t>
      </w:r>
    </w:p>
    <w:p w14:paraId="04D0A9E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24.1.6.2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6856</w:t>
      </w:r>
    </w:p>
    <w:p w14:paraId="5413877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24.1.6.3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6860</w:t>
      </w:r>
    </w:p>
    <w:p w14:paraId="0C3FE98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24.1.7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A01A18">
        <w:rPr>
          <w:i/>
          <w:noProof/>
        </w:rPr>
        <w:t>v2x-CommRxPool</w:t>
      </w:r>
      <w:r w:rsidRPr="00A01A18">
        <w:rPr>
          <w:rFonts w:eastAsia="DengXian"/>
          <w:noProof/>
        </w:rPr>
        <w:t> in mobilityControlInfoV2X / handover</w:t>
      </w:r>
      <w:r>
        <w:rPr>
          <w:noProof/>
        </w:rPr>
        <w:tab/>
        <w:t>6869</w:t>
      </w:r>
    </w:p>
    <w:p w14:paraId="0AEF5E2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24.1.7.1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6869</w:t>
      </w:r>
    </w:p>
    <w:p w14:paraId="1BFAC94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24.1.7.2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6869</w:t>
      </w:r>
    </w:p>
    <w:p w14:paraId="7F0909A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24.1.7.3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6873</w:t>
      </w:r>
    </w:p>
    <w:p w14:paraId="18C4297B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24.1.8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6877</w:t>
      </w:r>
    </w:p>
    <w:p w14:paraId="3878170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24.1.8.1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6877</w:t>
      </w:r>
    </w:p>
    <w:p w14:paraId="7218E62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24.1.8.2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6877</w:t>
      </w:r>
    </w:p>
    <w:p w14:paraId="404221E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24.1.8.3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6879</w:t>
      </w:r>
    </w:p>
    <w:p w14:paraId="441AD276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24.1.9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6883</w:t>
      </w:r>
    </w:p>
    <w:p w14:paraId="5408E04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24.1.9.1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6883</w:t>
      </w:r>
    </w:p>
    <w:p w14:paraId="7390840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24.1.9.2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6883</w:t>
      </w:r>
    </w:p>
    <w:p w14:paraId="0A257C33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24.1.9.3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6884</w:t>
      </w:r>
    </w:p>
    <w:p w14:paraId="5B1A75FC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24.1.10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6891</w:t>
      </w:r>
    </w:p>
    <w:p w14:paraId="212D2D00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24.1.10.1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6891</w:t>
      </w:r>
    </w:p>
    <w:p w14:paraId="5D24146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24.1.10.2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6891</w:t>
      </w:r>
    </w:p>
    <w:p w14:paraId="4C30284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24.1.10.3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6896</w:t>
      </w:r>
    </w:p>
    <w:p w14:paraId="6E864312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6900</w:t>
      </w:r>
    </w:p>
    <w:p w14:paraId="2FC7FF7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24.1.11.1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6900</w:t>
      </w:r>
    </w:p>
    <w:p w14:paraId="26A0C19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24.1.11.2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6901</w:t>
      </w:r>
    </w:p>
    <w:p w14:paraId="002E8DC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24.1.11.3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6906</w:t>
      </w:r>
    </w:p>
    <w:p w14:paraId="1501C451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6917</w:t>
      </w:r>
    </w:p>
    <w:p w14:paraId="7FD513A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24.1.12.1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6917</w:t>
      </w:r>
    </w:p>
    <w:p w14:paraId="2C6070D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24.1.12.2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6917</w:t>
      </w:r>
    </w:p>
    <w:p w14:paraId="0AD53BA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24.1.12.3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6923</w:t>
      </w:r>
    </w:p>
    <w:p w14:paraId="315F1A5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6930</w:t>
      </w:r>
    </w:p>
    <w:p w14:paraId="288241D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24.1.13.1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6930</w:t>
      </w:r>
    </w:p>
    <w:p w14:paraId="2823A9F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24.1.13.2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6930</w:t>
      </w:r>
    </w:p>
    <w:p w14:paraId="7B3C6E0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24.1.13.3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6936</w:t>
      </w:r>
    </w:p>
    <w:p w14:paraId="5855E1B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24.1.14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6942</w:t>
      </w:r>
    </w:p>
    <w:p w14:paraId="71C0843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24.1.14.1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6942</w:t>
      </w:r>
    </w:p>
    <w:p w14:paraId="019E0DC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24.1.14.2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6943</w:t>
      </w:r>
    </w:p>
    <w:p w14:paraId="27842BD8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24.1.14.3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6948</w:t>
      </w:r>
    </w:p>
    <w:p w14:paraId="1492C40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24.1.15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A01A18">
        <w:rPr>
          <w:rFonts w:eastAsia="DengXian"/>
          <w:noProof/>
          <w:lang w:eastAsia="zh-CN"/>
        </w:rPr>
        <w:t xml:space="preserve">/ </w:t>
      </w:r>
      <w:r w:rsidRPr="00A01A18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6958</w:t>
      </w:r>
    </w:p>
    <w:p w14:paraId="5D78101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24.1.15.1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6958</w:t>
      </w:r>
    </w:p>
    <w:p w14:paraId="620EDB2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24.1.15.2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6959</w:t>
      </w:r>
    </w:p>
    <w:p w14:paraId="6EFA223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lastRenderedPageBreak/>
        <w:t>24.1.15.3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6966</w:t>
      </w:r>
    </w:p>
    <w:p w14:paraId="0CFF508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24.1.16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6972</w:t>
      </w:r>
    </w:p>
    <w:p w14:paraId="39C2107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24.1.16.1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6972</w:t>
      </w:r>
    </w:p>
    <w:p w14:paraId="64FE2D2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24.1.16.2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6972</w:t>
      </w:r>
    </w:p>
    <w:p w14:paraId="0617D49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24.1.16.3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6975</w:t>
      </w:r>
    </w:p>
    <w:p w14:paraId="5B428183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</w:t>
      </w:r>
      <w:r w:rsidRPr="00A01A18">
        <w:rPr>
          <w:rFonts w:eastAsia="DengXian"/>
          <w:noProof/>
          <w:lang w:eastAsia="zh-CN"/>
        </w:rPr>
        <w:t>7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A01A18">
        <w:rPr>
          <w:rFonts w:eastAsia="DengXian"/>
          <w:noProof/>
          <w:lang w:eastAsia="zh-CN"/>
        </w:rPr>
        <w:t>E uses</w:t>
      </w:r>
      <w:r w:rsidRPr="00A01A18">
        <w:rPr>
          <w:rFonts w:eastAsia="DengXian"/>
          <w:noProof/>
        </w:rPr>
        <w:t xml:space="preserve"> </w:t>
      </w:r>
      <w:r w:rsidRPr="00A01A18">
        <w:rPr>
          <w:rFonts w:eastAsia="DengXian"/>
          <w:noProof/>
          <w:lang w:eastAsia="zh-CN"/>
        </w:rPr>
        <w:t xml:space="preserve">Tx </w:t>
      </w:r>
      <w:r w:rsidRPr="00A01A18">
        <w:rPr>
          <w:rFonts w:eastAsia="DengXian"/>
          <w:noProof/>
        </w:rPr>
        <w:t>resource</w:t>
      </w:r>
      <w:r w:rsidRPr="00A01A18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6979</w:t>
      </w:r>
    </w:p>
    <w:p w14:paraId="216F595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</w:t>
      </w:r>
      <w:r w:rsidRPr="00A01A18">
        <w:rPr>
          <w:rFonts w:eastAsia="DengXian"/>
          <w:noProof/>
          <w:lang w:eastAsia="zh-CN"/>
        </w:rPr>
        <w:t>7</w:t>
      </w:r>
      <w:r w:rsidRPr="00A01A18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6979</w:t>
      </w:r>
    </w:p>
    <w:p w14:paraId="47C2C41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</w:t>
      </w:r>
      <w:r w:rsidRPr="00A01A18">
        <w:rPr>
          <w:rFonts w:eastAsia="DengXian"/>
          <w:noProof/>
          <w:lang w:eastAsia="zh-CN"/>
        </w:rPr>
        <w:t>7</w:t>
      </w:r>
      <w:r w:rsidRPr="00A01A18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6980</w:t>
      </w:r>
    </w:p>
    <w:p w14:paraId="15E927E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A01A18">
        <w:rPr>
          <w:rFonts w:eastAsia="DengXian"/>
          <w:noProof/>
          <w:lang w:eastAsia="zh-CN"/>
        </w:rPr>
        <w:t xml:space="preserve">/ </w:t>
      </w:r>
      <w:r w:rsidRPr="00A01A18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6986</w:t>
      </w:r>
    </w:p>
    <w:p w14:paraId="2CADA82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A01A18">
        <w:rPr>
          <w:rFonts w:eastAsia="DengXian"/>
          <w:noProof/>
        </w:rPr>
        <w:t>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6986</w:t>
      </w:r>
    </w:p>
    <w:p w14:paraId="1D19DAE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A01A18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6987</w:t>
      </w:r>
    </w:p>
    <w:p w14:paraId="03F0BDB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A01A18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6994</w:t>
      </w:r>
    </w:p>
    <w:p w14:paraId="45AB0CD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24.1.19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6999</w:t>
      </w:r>
    </w:p>
    <w:p w14:paraId="4E187B82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24.1.19.1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6999</w:t>
      </w:r>
    </w:p>
    <w:p w14:paraId="1C46F72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24.1.19.2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6999</w:t>
      </w:r>
    </w:p>
    <w:p w14:paraId="69856817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24.1.19.3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7003</w:t>
      </w:r>
    </w:p>
    <w:p w14:paraId="3DF72607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</w:t>
      </w:r>
      <w:r w:rsidRPr="00A01A18">
        <w:rPr>
          <w:rFonts w:eastAsia="DengXian"/>
          <w:noProof/>
          <w:lang w:eastAsia="zh-CN"/>
        </w:rPr>
        <w:t>20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7007</w:t>
      </w:r>
    </w:p>
    <w:p w14:paraId="4D7AB50E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</w:t>
      </w:r>
      <w:r w:rsidRPr="00A01A18">
        <w:rPr>
          <w:rFonts w:eastAsia="DengXian"/>
          <w:noProof/>
          <w:lang w:eastAsia="zh-CN"/>
        </w:rPr>
        <w:t>20</w:t>
      </w:r>
      <w:r w:rsidRPr="00A01A18">
        <w:rPr>
          <w:rFonts w:eastAsia="DengXian"/>
          <w:noProof/>
        </w:rPr>
        <w:t>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7008</w:t>
      </w:r>
    </w:p>
    <w:p w14:paraId="7780C41B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24.1.</w:t>
      </w:r>
      <w:r w:rsidRPr="00A01A18">
        <w:rPr>
          <w:rFonts w:eastAsia="DengXian"/>
          <w:noProof/>
          <w:lang w:eastAsia="zh-CN"/>
        </w:rPr>
        <w:t>20</w:t>
      </w:r>
      <w:r w:rsidRPr="00A01A18">
        <w:rPr>
          <w:rFonts w:eastAsia="DengXian"/>
          <w:noProof/>
        </w:rPr>
        <w:t>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7008</w:t>
      </w:r>
    </w:p>
    <w:p w14:paraId="21F040D6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>
        <w:rPr>
          <w:noProof/>
        </w:rPr>
        <w:t>24.2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</w:t>
      </w:r>
      <w:r>
        <w:rPr>
          <w:noProof/>
        </w:rPr>
        <w:tab/>
        <w:t>7012</w:t>
      </w:r>
    </w:p>
    <w:p w14:paraId="18F4237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7012</w:t>
      </w:r>
    </w:p>
    <w:p w14:paraId="690252C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7012</w:t>
      </w:r>
    </w:p>
    <w:p w14:paraId="192E19AC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7012</w:t>
      </w:r>
    </w:p>
    <w:p w14:paraId="189BA79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24.2.1.3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7014</w:t>
      </w:r>
    </w:p>
    <w:p w14:paraId="2679FA7E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7016</w:t>
      </w:r>
    </w:p>
    <w:p w14:paraId="308B800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7016</w:t>
      </w:r>
    </w:p>
    <w:p w14:paraId="72BC491D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7017</w:t>
      </w:r>
    </w:p>
    <w:p w14:paraId="3C4DC7EF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7018</w:t>
      </w:r>
    </w:p>
    <w:p w14:paraId="0EFBF2F8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7022</w:t>
      </w:r>
    </w:p>
    <w:p w14:paraId="72A4D115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Purpose (TP)</w:t>
      </w:r>
      <w:r>
        <w:rPr>
          <w:noProof/>
        </w:rPr>
        <w:tab/>
        <w:t>7022</w:t>
      </w:r>
    </w:p>
    <w:p w14:paraId="37F60D4A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Conformance requirements</w:t>
      </w:r>
      <w:r>
        <w:rPr>
          <w:noProof/>
        </w:rPr>
        <w:tab/>
        <w:t>7023</w:t>
      </w:r>
    </w:p>
    <w:p w14:paraId="756890B1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description</w:t>
      </w:r>
      <w:r>
        <w:rPr>
          <w:noProof/>
        </w:rPr>
        <w:tab/>
        <w:t>7024</w:t>
      </w:r>
    </w:p>
    <w:p w14:paraId="4783DB13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Pre-test conditions</w:t>
      </w:r>
      <w:r>
        <w:rPr>
          <w:noProof/>
        </w:rPr>
        <w:tab/>
        <w:t>7024</w:t>
      </w:r>
    </w:p>
    <w:p w14:paraId="28783CA6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Test procedure sequence</w:t>
      </w:r>
      <w:r>
        <w:rPr>
          <w:noProof/>
        </w:rPr>
        <w:tab/>
        <w:t>7026</w:t>
      </w:r>
    </w:p>
    <w:p w14:paraId="27BB707E" w14:textId="77777777" w:rsidR="00F60750" w:rsidRDefault="00F60750">
      <w:pPr>
        <w:pStyle w:val="TOC5"/>
        <w:rPr>
          <w:rFonts w:ascii="Calibri" w:hAnsi="Calibri"/>
          <w:noProof/>
          <w:sz w:val="22"/>
          <w:szCs w:val="22"/>
        </w:rPr>
      </w:pPr>
      <w:r>
        <w:rPr>
          <w:noProof/>
        </w:rPr>
        <w:t>24.2.3.3.3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7027</w:t>
      </w:r>
    </w:p>
    <w:p w14:paraId="5CD7507D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24.2.4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A01A18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A01A18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A01A18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A01A18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A01A18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7027</w:t>
      </w:r>
    </w:p>
    <w:p w14:paraId="4B37A686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24.2.4.1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Purpose (TP)</w:t>
      </w:r>
      <w:r>
        <w:rPr>
          <w:noProof/>
        </w:rPr>
        <w:tab/>
        <w:t>7027</w:t>
      </w:r>
    </w:p>
    <w:p w14:paraId="30FC37B9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24.2.4.2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Conformance requirements</w:t>
      </w:r>
      <w:r>
        <w:rPr>
          <w:noProof/>
        </w:rPr>
        <w:tab/>
        <w:t>7027</w:t>
      </w:r>
    </w:p>
    <w:p w14:paraId="56F29444" w14:textId="77777777" w:rsidR="00F60750" w:rsidRDefault="00F60750">
      <w:pPr>
        <w:pStyle w:val="TOC4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24.2.4.3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</w:rPr>
        <w:t>Test description</w:t>
      </w:r>
      <w:r>
        <w:rPr>
          <w:noProof/>
        </w:rPr>
        <w:tab/>
        <w:t>7032</w:t>
      </w:r>
    </w:p>
    <w:p w14:paraId="332EC94C" w14:textId="77777777" w:rsidR="00F60750" w:rsidRDefault="00F60750">
      <w:pPr>
        <w:pStyle w:val="TOC2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</w:t>
      </w:r>
      <w:r w:rsidRPr="00A01A18">
        <w:rPr>
          <w:rFonts w:eastAsia="DengXian"/>
          <w:noProof/>
          <w:lang w:eastAsia="zh-CN"/>
        </w:rPr>
        <w:t>3</w:t>
      </w:r>
      <w:r>
        <w:rPr>
          <w:rFonts w:ascii="Calibri" w:hAnsi="Calibri"/>
          <w:noProof/>
          <w:sz w:val="22"/>
          <w:szCs w:val="22"/>
        </w:rPr>
        <w:tab/>
      </w:r>
      <w:r w:rsidRPr="00A01A18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7040</w:t>
      </w:r>
    </w:p>
    <w:p w14:paraId="24ED4539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24.3.1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A01A18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A01A18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A01A18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7040</w:t>
      </w:r>
    </w:p>
    <w:p w14:paraId="3D8562AA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>
        <w:rPr>
          <w:noProof/>
        </w:rPr>
        <w:t>24.3.2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7045</w:t>
      </w:r>
    </w:p>
    <w:p w14:paraId="4126EE1F" w14:textId="77777777" w:rsidR="00F60750" w:rsidRDefault="00F60750">
      <w:pPr>
        <w:pStyle w:val="TOC3"/>
        <w:rPr>
          <w:rFonts w:ascii="Calibri" w:hAnsi="Calibri"/>
          <w:noProof/>
          <w:sz w:val="22"/>
          <w:szCs w:val="22"/>
        </w:rPr>
      </w:pPr>
      <w:r w:rsidRPr="00A01A18">
        <w:rPr>
          <w:rFonts w:eastAsia="DengXian"/>
          <w:noProof/>
        </w:rPr>
        <w:t>24.3.3</w:t>
      </w:r>
      <w:r>
        <w:rPr>
          <w:rFonts w:ascii="Calibri" w:hAnsi="Calibri"/>
          <w:noProof/>
          <w:sz w:val="22"/>
          <w:szCs w:val="22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A01A18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7052</w:t>
      </w:r>
    </w:p>
    <w:p w14:paraId="0D89F75A" w14:textId="77777777" w:rsidR="00F60750" w:rsidRDefault="00F60750">
      <w:pPr>
        <w:pStyle w:val="TOC8"/>
        <w:rPr>
          <w:rFonts w:ascii="Calibri" w:hAnsi="Calibri"/>
          <w:b w:val="0"/>
          <w:noProof/>
          <w:szCs w:val="22"/>
        </w:rPr>
      </w:pPr>
      <w:r>
        <w:rPr>
          <w:noProof/>
        </w:rPr>
        <w:lastRenderedPageBreak/>
        <w:t>Annex A (informative): Change history</w:t>
      </w:r>
      <w:r>
        <w:rPr>
          <w:noProof/>
        </w:rPr>
        <w:tab/>
        <w:t>7054</w:t>
      </w:r>
    </w:p>
    <w:p w14:paraId="74F9F777" w14:textId="00E2F43E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7905E69B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1EAF">
        <w:rPr>
          <w:noProof/>
          <w:lang w:eastAsia="ja-JP"/>
        </w:rPr>
        <w:instrText>i10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1EAF">
        <w:rPr>
          <w:noProof/>
          <w:lang w:eastAsia="ja-JP"/>
        </w:rPr>
        <w:instrText>i10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1EAF">
        <w:rPr>
          <w:noProof/>
          <w:lang w:eastAsia="ja-JP"/>
        </w:rPr>
        <w:instrText>i10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1EAF">
        <w:rPr>
          <w:noProof/>
          <w:lang w:eastAsia="ja-JP"/>
        </w:rPr>
        <w:instrText>i10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1EAF">
        <w:rPr>
          <w:noProof/>
          <w:lang w:eastAsia="ja-JP"/>
        </w:rPr>
        <w:instrText>i10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1EAF">
        <w:rPr>
          <w:noProof/>
          <w:lang w:eastAsia="ja-JP"/>
        </w:rPr>
        <w:instrText>i10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1EAF">
        <w:rPr>
          <w:noProof/>
          <w:lang w:eastAsia="ja-JP"/>
        </w:rPr>
        <w:instrText>i10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1EAF">
        <w:rPr>
          <w:noProof/>
          <w:lang w:eastAsia="ja-JP"/>
        </w:rPr>
        <w:instrText>i10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1EAF">
        <w:rPr>
          <w:noProof/>
          <w:lang w:eastAsia="ja-JP"/>
        </w:rPr>
        <w:instrText>i10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1EAF">
        <w:rPr>
          <w:noProof/>
          <w:lang w:eastAsia="ja-JP"/>
        </w:rPr>
        <w:instrText>i10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1EAF">
        <w:rPr>
          <w:noProof/>
          <w:lang w:eastAsia="ja-JP"/>
        </w:rPr>
        <w:instrText>i10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0"/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74B44" w14:textId="77777777" w:rsidR="00B02011" w:rsidRDefault="00B02011">
      <w:r>
        <w:separator/>
      </w:r>
    </w:p>
  </w:endnote>
  <w:endnote w:type="continuationSeparator" w:id="0">
    <w:p w14:paraId="7A50FB84" w14:textId="77777777" w:rsidR="00B02011" w:rsidRDefault="00B0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04357" w14:textId="77777777" w:rsidR="00B02011" w:rsidRDefault="00B02011">
      <w:r>
        <w:separator/>
      </w:r>
    </w:p>
  </w:footnote>
  <w:footnote w:type="continuationSeparator" w:id="0">
    <w:p w14:paraId="4EDCB0BD" w14:textId="77777777" w:rsidR="00B02011" w:rsidRDefault="00B0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59B5" w14:textId="4322D428" w:rsidR="00CA346B" w:rsidRDefault="00000000">
    <w:pPr>
      <w:pStyle w:val="Header"/>
      <w:framePr w:wrap="auto" w:vAnchor="text" w:hAnchor="margin" w:xAlign="right" w:y="1"/>
      <w:widowControl/>
    </w:pPr>
    <w:fldSimple w:instr=" STYLEREF ZA ">
      <w:r w:rsidR="00A15047">
        <w:rPr>
          <w:noProof/>
        </w:rPr>
        <w:t>3GPP TS 36.523-1 V18.1.0 (2023-06)</w:t>
      </w:r>
    </w:fldSimple>
  </w:p>
  <w:p w14:paraId="501E3079" w14:textId="77777777" w:rsidR="00CA346B" w:rsidRDefault="00CA346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43</w:t>
    </w:r>
    <w:r>
      <w:fldChar w:fldCharType="end"/>
    </w:r>
  </w:p>
  <w:p w14:paraId="313662E1" w14:textId="4083A33F" w:rsidR="00CA346B" w:rsidRDefault="00CA346B">
    <w:pPr>
      <w:pStyle w:val="Header"/>
    </w:pPr>
    <w:r>
      <w:rPr>
        <w:rStyle w:val="ZGSM"/>
      </w:rPr>
      <w:t>Release 1</w:t>
    </w:r>
    <w:r w:rsidR="00FB746B">
      <w:rPr>
        <w:rStyle w:val="ZGSM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68BC"/>
    <w:rsid w:val="00486D4A"/>
    <w:rsid w:val="00487AC9"/>
    <w:rsid w:val="0049204B"/>
    <w:rsid w:val="004921CD"/>
    <w:rsid w:val="0049394D"/>
    <w:rsid w:val="004943E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7969"/>
    <w:rsid w:val="008E7DA9"/>
    <w:rsid w:val="008F0DB5"/>
    <w:rsid w:val="008F2E6A"/>
    <w:rsid w:val="008F391F"/>
    <w:rsid w:val="008F5480"/>
    <w:rsid w:val="008F5A1D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basedOn w:val="DefaultParagraphFont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basedOn w:val="DefaultParagraphFont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basedOn w:val="DefaultParagraphFont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basedOn w:val="DefaultParagraphFont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basedOn w:val="DefaultParagraphFont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basedOn w:val="DefaultParagraphFont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basedOn w:val="DefaultParagraphFont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420</TotalTime>
  <Pages>47</Pages>
  <Words>24075</Words>
  <Characters>137231</Characters>
  <Application>Microsoft Office Word</Application>
  <DocSecurity>0</DocSecurity>
  <Lines>1143</Lines>
  <Paragraphs>321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160985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3450</cp:lastModifiedBy>
  <cp:revision>29</cp:revision>
  <dcterms:created xsi:type="dcterms:W3CDTF">2022-02-15T17:00:00Z</dcterms:created>
  <dcterms:modified xsi:type="dcterms:W3CDTF">2023-07-03T23:48:00Z</dcterms:modified>
  <cp:category/>
</cp:coreProperties>
</file>