
<file path=[Content_Types].xml><?xml version="1.0" encoding="utf-8"?>
<Types xmlns="http://schemas.openxmlformats.org/package/2006/content-types">
  <Default Extension="bin" ContentType="application/vnd.openxmlformats-officedocument.oleObject"/>
  <Default Extension="doc" ContentType="application/msword"/>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CCB43E5" w14:textId="77777777" w:rsidR="00736CE3" w:rsidRPr="0048078F" w:rsidRDefault="00736CE3" w:rsidP="009671ED">
      <w:pPr>
        <w:pStyle w:val="Heading8"/>
      </w:pPr>
      <w:bookmarkStart w:id="0" w:name="_Toc295921145"/>
      <w:r w:rsidRPr="0048078F">
        <w:t>Annex A (informative):</w:t>
      </w:r>
      <w:r w:rsidRPr="0048078F">
        <w:br/>
        <w:t>Connection Diagrams</w:t>
      </w:r>
      <w:bookmarkEnd w:id="0"/>
    </w:p>
    <w:p w14:paraId="5CF86E3F" w14:textId="77777777" w:rsidR="00736CE3" w:rsidRPr="0048078F" w:rsidRDefault="00736CE3" w:rsidP="009671ED">
      <w:pPr>
        <w:pStyle w:val="H6"/>
      </w:pPr>
      <w:r w:rsidRPr="0048078F">
        <w:t>Definition of Terms</w:t>
      </w:r>
    </w:p>
    <w:p w14:paraId="41AA60B8" w14:textId="77777777" w:rsidR="00736CE3" w:rsidRPr="0048078F" w:rsidRDefault="00736CE3" w:rsidP="000749E2">
      <w:r w:rsidRPr="0048078F">
        <w:rPr>
          <w:b/>
        </w:rPr>
        <w:t>System Simulator or SS</w:t>
      </w:r>
      <w:r w:rsidRPr="0048078F">
        <w:t xml:space="preserve"> – A device or system, that is capable of generating simulated Node B signalling and analysing UE signalling responses on one or more RF channels, in order to create the required test environment for the UE under test. It will also include the following capabilities:</w:t>
      </w:r>
    </w:p>
    <w:p w14:paraId="404D5A05" w14:textId="77777777" w:rsidR="00736CE3" w:rsidRPr="0048078F" w:rsidRDefault="00736CE3" w:rsidP="000749E2">
      <w:pPr>
        <w:pStyle w:val="B1"/>
      </w:pPr>
      <w:r w:rsidRPr="0048078F">
        <w:t>1.</w:t>
      </w:r>
      <w:r w:rsidRPr="0048078F">
        <w:tab/>
        <w:t xml:space="preserve">Measurement and control of the UE Tx output power through </w:t>
      </w:r>
      <w:smartTag w:uri="urn:schemas-microsoft-com:office:smarttags" w:element="stockticker">
        <w:r w:rsidRPr="0048078F">
          <w:t>TPC</w:t>
        </w:r>
      </w:smartTag>
      <w:r w:rsidRPr="0048078F">
        <w:t xml:space="preserve"> commands</w:t>
      </w:r>
    </w:p>
    <w:p w14:paraId="72835039" w14:textId="77777777" w:rsidR="00736CE3" w:rsidRPr="0048078F" w:rsidRDefault="00736CE3" w:rsidP="000749E2">
      <w:pPr>
        <w:pStyle w:val="B1"/>
      </w:pPr>
      <w:r w:rsidRPr="0048078F">
        <w:t>2.</w:t>
      </w:r>
      <w:r w:rsidRPr="0048078F">
        <w:tab/>
        <w:t>Measurement of Throughput</w:t>
      </w:r>
    </w:p>
    <w:p w14:paraId="32A995D1" w14:textId="77777777" w:rsidR="00736CE3" w:rsidRPr="0048078F" w:rsidRDefault="00736CE3" w:rsidP="000749E2">
      <w:pPr>
        <w:pStyle w:val="B1"/>
      </w:pPr>
      <w:r w:rsidRPr="0048078F">
        <w:t>3.</w:t>
      </w:r>
      <w:r w:rsidRPr="0048078F">
        <w:tab/>
        <w:t>Measurement of signalling timing and delays</w:t>
      </w:r>
    </w:p>
    <w:p w14:paraId="2EE53730" w14:textId="77777777" w:rsidR="00E17984" w:rsidRPr="0048078F" w:rsidRDefault="00736CE3" w:rsidP="000749E2">
      <w:pPr>
        <w:pStyle w:val="B1"/>
      </w:pPr>
      <w:r w:rsidRPr="0048078F">
        <w:t>4.</w:t>
      </w:r>
      <w:r w:rsidRPr="0048078F">
        <w:tab/>
        <w:t>Ability to simulate UTRAN and/or E-UTRAN and/or GERAN signalling</w:t>
      </w:r>
    </w:p>
    <w:p w14:paraId="2A82F21F" w14:textId="77777777" w:rsidR="00E17984" w:rsidRPr="0048078F" w:rsidRDefault="00E17984" w:rsidP="000749E2">
      <w:r w:rsidRPr="0048078F">
        <w:rPr>
          <w:b/>
        </w:rPr>
        <w:t>GNSS System Simulator or GSS:</w:t>
      </w:r>
      <w:r w:rsidRPr="0048078F">
        <w:t xml:space="preserve"> A device or system, that is capable of generating simulated GNSS satellite transmissions in order to create the required test environment for the UE under test. It will also include the following capabilities:</w:t>
      </w:r>
    </w:p>
    <w:p w14:paraId="7C8F6640" w14:textId="77777777" w:rsidR="00E17984" w:rsidRPr="0048078F" w:rsidRDefault="00E17984" w:rsidP="000749E2">
      <w:pPr>
        <w:pStyle w:val="B1"/>
      </w:pPr>
      <w:r w:rsidRPr="0048078F">
        <w:t>1.</w:t>
      </w:r>
      <w:r w:rsidRPr="0048078F">
        <w:tab/>
        <w:t>Control of the output power of individual satellites and the simulation of atmospheric delays.</w:t>
      </w:r>
    </w:p>
    <w:p w14:paraId="2452A109" w14:textId="77777777" w:rsidR="00736CE3" w:rsidRPr="0048078F" w:rsidRDefault="00E17984" w:rsidP="000749E2">
      <w:pPr>
        <w:pStyle w:val="B1"/>
      </w:pPr>
      <w:r w:rsidRPr="0048078F">
        <w:t>2.</w:t>
      </w:r>
      <w:r w:rsidRPr="0048078F">
        <w:tab/>
        <w:t>Ability to synchronize with E-UTRAN timing in the SS.</w:t>
      </w:r>
    </w:p>
    <w:p w14:paraId="10F88C72" w14:textId="77777777" w:rsidR="00736CE3" w:rsidRPr="0048078F" w:rsidRDefault="00736CE3" w:rsidP="000749E2">
      <w:r w:rsidRPr="0048078F">
        <w:rPr>
          <w:b/>
        </w:rPr>
        <w:t>Test System</w:t>
      </w:r>
      <w:r w:rsidRPr="0048078F">
        <w:t xml:space="preserve"> – A combination of devices brought together into a system for the purpose of making one or more measurements on a UE in accordance with the test case requirements. A test system may include one or more System Simulators if additional signalling is required for the test case. The following diagrams are all examples of Test Systems.</w:t>
      </w:r>
    </w:p>
    <w:p w14:paraId="2A30B168" w14:textId="77777777" w:rsidR="00736CE3" w:rsidRPr="0048078F" w:rsidRDefault="00736CE3" w:rsidP="000749E2">
      <w:pPr>
        <w:pStyle w:val="NO"/>
      </w:pPr>
      <w:r w:rsidRPr="0048078F">
        <w:t>NOTE</w:t>
      </w:r>
      <w:r w:rsidR="00FB25AC" w:rsidRPr="0048078F">
        <w:t xml:space="preserve"> 1</w:t>
      </w:r>
      <w:r w:rsidRPr="0048078F">
        <w:t>:</w:t>
      </w:r>
      <w:r w:rsidRPr="0048078F">
        <w:tab/>
        <w:t>The above terms are logical definitions to be used to describe the test methods used in the documents TS36.521-1, TS 36.523-1</w:t>
      </w:r>
      <w:r w:rsidR="00FB2B44" w:rsidRPr="0048078F">
        <w:t xml:space="preserve"> </w:t>
      </w:r>
      <w:r w:rsidRPr="0048078F">
        <w:t>and TS36.521-3 in practice, real devices called 'System Simulators' may also include additional measurement capabilities or may only support those features required for the test cases they are designed to perform.</w:t>
      </w:r>
    </w:p>
    <w:p w14:paraId="29129AE7" w14:textId="77777777" w:rsidR="00736CE3" w:rsidRPr="0048078F" w:rsidRDefault="00736CE3" w:rsidP="000749E2">
      <w:pPr>
        <w:pStyle w:val="NO"/>
      </w:pPr>
      <w:r w:rsidRPr="0048078F">
        <w:t>NOTE</w:t>
      </w:r>
      <w:r w:rsidR="00FB25AC" w:rsidRPr="0048078F">
        <w:t xml:space="preserve"> 2</w:t>
      </w:r>
      <w:r w:rsidRPr="0048078F">
        <w:t>:</w:t>
      </w:r>
      <w:r w:rsidRPr="0048078F">
        <w:tab/>
        <w:t>Components in the connection diagrams:</w:t>
      </w:r>
      <w:r w:rsidRPr="0048078F">
        <w:br/>
        <w:t>The components in the connection diagrams represent ideal components. They are intended to display the wanted signal flow. They don’t mandate real implementations. An alternative to Fig</w:t>
      </w:r>
      <w:r w:rsidR="009F5057" w:rsidRPr="0048078F">
        <w:t>ure</w:t>
      </w:r>
      <w:r w:rsidRPr="0048078F">
        <w:t xml:space="preserve"> A3 is shown below as an example: It is nearer to real implementations. The signal levels are the same as in Fig</w:t>
      </w:r>
      <w:r w:rsidR="009F5057" w:rsidRPr="0048078F">
        <w:t>ure</w:t>
      </w:r>
      <w:r w:rsidRPr="0048078F">
        <w:t xml:space="preserve"> A3. The signal flow cannot be displayed as </w:t>
      </w:r>
      <w:r w:rsidR="005E0271" w:rsidRPr="0048078F">
        <w:t>detailed</w:t>
      </w:r>
      <w:r w:rsidRPr="0048078F">
        <w:t xml:space="preserve"> as in Fig</w:t>
      </w:r>
      <w:r w:rsidR="009F5057" w:rsidRPr="0048078F">
        <w:t>ure</w:t>
      </w:r>
      <w:r w:rsidRPr="0048078F">
        <w:t xml:space="preserve"> A.3.</w:t>
      </w:r>
    </w:p>
    <w:bookmarkStart w:id="1" w:name="_MON_1291022590"/>
    <w:bookmarkEnd w:id="1"/>
    <w:p w14:paraId="49CD6BA1" w14:textId="77777777" w:rsidR="00736CE3" w:rsidRPr="0048078F" w:rsidRDefault="00736CE3" w:rsidP="000749E2">
      <w:pPr>
        <w:pStyle w:val="TH"/>
      </w:pPr>
      <w:r w:rsidRPr="0048078F">
        <w:object w:dxaOrig="7889" w:dyaOrig="3195" w14:anchorId="014E4A3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94.65pt;height:159.6pt" o:ole="">
            <v:imagedata r:id="rId7" o:title=""/>
          </v:shape>
          <o:OLEObject Type="Embed" ProgID="Word.Picture.8" ShapeID="_x0000_i1025" DrawAspect="Content" ObjectID="_1725465038" r:id="rId8"/>
        </w:object>
      </w:r>
    </w:p>
    <w:p w14:paraId="68A6E5EA" w14:textId="77777777" w:rsidR="00736CE3" w:rsidRPr="0048078F" w:rsidRDefault="00736CE3" w:rsidP="000749E2">
      <w:pPr>
        <w:pStyle w:val="TF"/>
      </w:pPr>
      <w:r w:rsidRPr="0048078F">
        <w:t>Alternative to Fig</w:t>
      </w:r>
      <w:r w:rsidR="00F030F2" w:rsidRPr="0048078F">
        <w:t>ure</w:t>
      </w:r>
      <w:r w:rsidRPr="0048078F">
        <w:t xml:space="preserve"> A.3</w:t>
      </w:r>
    </w:p>
    <w:p w14:paraId="65CF2775" w14:textId="77777777" w:rsidR="008F1437" w:rsidRPr="0048078F" w:rsidRDefault="008F1437" w:rsidP="000749E2"/>
    <w:p w14:paraId="5729B175" w14:textId="77777777" w:rsidR="00736CE3" w:rsidRPr="0048078F" w:rsidRDefault="00736CE3" w:rsidP="000749E2">
      <w:r w:rsidRPr="0048078F">
        <w:rPr>
          <w:b/>
        </w:rPr>
        <w:lastRenderedPageBreak/>
        <w:t>Conne</w:t>
      </w:r>
      <w:r w:rsidR="00F030F2" w:rsidRPr="0048078F">
        <w:rPr>
          <w:b/>
        </w:rPr>
        <w:t>c</w:t>
      </w:r>
      <w:r w:rsidRPr="0048078F">
        <w:rPr>
          <w:b/>
        </w:rPr>
        <w:t>tion:</w:t>
      </w:r>
      <w:r w:rsidRPr="0048078F">
        <w:t xml:space="preserve"> Each connection is displayed as a one or two sided arrow, showing the intended signal flow.</w:t>
      </w:r>
      <w:r w:rsidR="00FB2B44" w:rsidRPr="0048078F">
        <w:t xml:space="preserve"> In some cases, for some tests, some connections shown may not be necessary (for example UL RX connection for a second cell).</w:t>
      </w:r>
    </w:p>
    <w:p w14:paraId="7589BC4D" w14:textId="77777777" w:rsidR="00736CE3" w:rsidRPr="0048078F" w:rsidRDefault="00736CE3" w:rsidP="000749E2">
      <w:r w:rsidRPr="0048078F">
        <w:rPr>
          <w:b/>
        </w:rPr>
        <w:t>Circulator:</w:t>
      </w:r>
      <w:r w:rsidRPr="0048078F">
        <w:t xml:space="preserve"> The </w:t>
      </w:r>
      <w:r w:rsidR="005E0271" w:rsidRPr="0048078F">
        <w:t>signal</w:t>
      </w:r>
      <w:r w:rsidRPr="0048078F">
        <w:t xml:space="preserve">, entering one port, is conducted to the adjacent port, indicated by the arrow. The attenuation among the above mentioned ports is ideally 0 and the isolation among the other ports is ideally ∞. </w:t>
      </w:r>
    </w:p>
    <w:p w14:paraId="4009DE44" w14:textId="77777777" w:rsidR="00736CE3" w:rsidRPr="0048078F" w:rsidRDefault="00736CE3" w:rsidP="000749E2">
      <w:r w:rsidRPr="0048078F">
        <w:rPr>
          <w:b/>
        </w:rPr>
        <w:t>Splitter:</w:t>
      </w:r>
      <w:r w:rsidRPr="0048078F">
        <w:t xml:space="preserve"> a </w:t>
      </w:r>
      <w:r w:rsidR="005E0271" w:rsidRPr="0048078F">
        <w:t>splitter</w:t>
      </w:r>
      <w:r w:rsidRPr="0048078F">
        <w:t xml:space="preserve"> has one input and 2 or more outputs. The signal at the input is equally divided to the outputs. The attenuation from input to the outputs is ideally 0 and the isolation between the outputs is ideally ∞. </w:t>
      </w:r>
    </w:p>
    <w:p w14:paraId="55A0C020" w14:textId="77777777" w:rsidR="00736CE3" w:rsidRPr="0048078F" w:rsidRDefault="00736CE3" w:rsidP="000749E2">
      <w:r w:rsidRPr="0048078F">
        <w:rPr>
          <w:b/>
        </w:rPr>
        <w:t>Combiner:</w:t>
      </w:r>
      <w:r w:rsidRPr="0048078F">
        <w:t xml:space="preserve"> a combiner has one output and 2 or more inputs. The signals at the inputs are conducted to the output, all with the same, ideally 0 </w:t>
      </w:r>
      <w:r w:rsidR="005E0271" w:rsidRPr="0048078F">
        <w:t>attenuation</w:t>
      </w:r>
      <w:r w:rsidRPr="0048078F">
        <w:t>.</w:t>
      </w:r>
      <w:r w:rsidR="000D5D38" w:rsidRPr="0048078F">
        <w:t xml:space="preserve"> </w:t>
      </w:r>
      <w:r w:rsidRPr="0048078F">
        <w:t>The isolation between the inputs is ideally ∞.</w:t>
      </w:r>
    </w:p>
    <w:p w14:paraId="12F77B45" w14:textId="77777777" w:rsidR="00736CE3" w:rsidRPr="0048078F" w:rsidRDefault="00736CE3" w:rsidP="000749E2">
      <w:r w:rsidRPr="0048078F">
        <w:rPr>
          <w:b/>
        </w:rPr>
        <w:t>Switch:</w:t>
      </w:r>
      <w:r w:rsidRPr="0048078F">
        <w:t xml:space="preserve"> contacts a sink (or source) alternatively to two or more sources (or sinks).</w:t>
      </w:r>
    </w:p>
    <w:p w14:paraId="3B40D245" w14:textId="77777777" w:rsidR="00736CE3" w:rsidRPr="0048078F" w:rsidRDefault="00736CE3" w:rsidP="000749E2">
      <w:r w:rsidRPr="0048078F">
        <w:rPr>
          <w:b/>
        </w:rPr>
        <w:t xml:space="preserve">Fader: </w:t>
      </w:r>
      <w:r w:rsidRPr="0048078F">
        <w:t xml:space="preserve">The fader has one input and one output. The MIMO fading channel is </w:t>
      </w:r>
      <w:r w:rsidR="005E0271" w:rsidRPr="0048078F">
        <w:t>represented</w:t>
      </w:r>
      <w:r w:rsidRPr="0048078F">
        <w:t xml:space="preserve"> by several single faders (e.g. 8 in case of a MIMO antenna configuration 4x2) The correlation among the faders is described in TS 36.521-1 clause</w:t>
      </w:r>
      <w:r w:rsidR="000D5D38" w:rsidRPr="0048078F">
        <w:t xml:space="preserve"> </w:t>
      </w:r>
      <w:r w:rsidRPr="0048078F">
        <w:t>B.2.2</w:t>
      </w:r>
      <w:r w:rsidR="00FB2B44" w:rsidRPr="0048078F">
        <w:t>. In some cases, for some tests, diagrams with fader(s) are referenced when no fading is required; in this case the fader(s) is omitted.</w:t>
      </w:r>
    </w:p>
    <w:p w14:paraId="40CF707E" w14:textId="77777777" w:rsidR="00736CE3" w:rsidRPr="0048078F" w:rsidRDefault="00736CE3" w:rsidP="000749E2">
      <w:r w:rsidRPr="0048078F">
        <w:t xml:space="preserve">Attenuator: </w:t>
      </w:r>
      <w:r w:rsidR="005E0271" w:rsidRPr="0048078F">
        <w:t>TBD</w:t>
      </w:r>
    </w:p>
    <w:p w14:paraId="711B59ED" w14:textId="77777777" w:rsidR="00967CA6" w:rsidRPr="0048078F" w:rsidRDefault="00967CA6" w:rsidP="009671ED">
      <w:pPr>
        <w:pStyle w:val="H6"/>
      </w:pPr>
      <w:r w:rsidRPr="0048078F">
        <w:t>General considerations on connections for CA testing</w:t>
      </w:r>
    </w:p>
    <w:p w14:paraId="4155D63A" w14:textId="77777777" w:rsidR="00967CA6" w:rsidRPr="0048078F" w:rsidRDefault="00967CA6" w:rsidP="000749E2">
      <w:r w:rsidRPr="0048078F">
        <w:t xml:space="preserve">Figures A.32&lt;x&gt; to A.37&lt;x&gt; </w:t>
      </w:r>
      <w:r w:rsidR="00C24AD0" w:rsidRPr="0048078F">
        <w:t>and A.41&lt;x&gt; to A.4</w:t>
      </w:r>
      <w:r w:rsidR="00E9491B" w:rsidRPr="0048078F">
        <w:t>6</w:t>
      </w:r>
      <w:r w:rsidR="00C24AD0" w:rsidRPr="0048078F">
        <w:t xml:space="preserve">&lt;x&gt; </w:t>
      </w:r>
      <w:r w:rsidRPr="0048078F">
        <w:t>contain connection diagrams for CA testing</w:t>
      </w:r>
      <w:r w:rsidR="00054FAF" w:rsidRPr="0048078F">
        <w:t xml:space="preserve"> with 2 CCs</w:t>
      </w:r>
      <w:r w:rsidRPr="0048078F">
        <w:t>. Different options (&lt;x&gt; = a, b, c) have been defined for each connection, to consider different UE employments with respect to UE antenna connectors and signal mapping:</w:t>
      </w:r>
    </w:p>
    <w:p w14:paraId="1508561A" w14:textId="77777777" w:rsidR="00967CA6" w:rsidRPr="0048078F" w:rsidRDefault="006A63F4" w:rsidP="000749E2">
      <w:pPr>
        <w:pStyle w:val="B1"/>
      </w:pPr>
      <w:r w:rsidRPr="0048078F">
        <w:t>-</w:t>
      </w:r>
      <w:r w:rsidRPr="0048078F">
        <w:tab/>
      </w:r>
      <w:r w:rsidR="00967CA6" w:rsidRPr="0048078F">
        <w:t xml:space="preserve">a: Separate antenna connectors for each CC. An optional </w:t>
      </w:r>
      <w:r w:rsidR="00967CA6" w:rsidRPr="0048078F">
        <w:rPr>
          <w:i/>
        </w:rPr>
        <w:t>Combiner</w:t>
      </w:r>
      <w:r w:rsidR="00967CA6" w:rsidRPr="0048078F">
        <w:t xml:space="preserve"> may be used in case the UE employs one common wide band antenna only for the receive diversity for both CC-s.</w:t>
      </w:r>
    </w:p>
    <w:p w14:paraId="7BDBCD8D" w14:textId="77777777" w:rsidR="00967CA6" w:rsidRPr="0048078F" w:rsidRDefault="006A63F4" w:rsidP="000749E2">
      <w:pPr>
        <w:pStyle w:val="B1"/>
      </w:pPr>
      <w:r w:rsidRPr="0048078F">
        <w:t>-</w:t>
      </w:r>
      <w:r w:rsidRPr="0048078F">
        <w:tab/>
        <w:t xml:space="preserve">b: </w:t>
      </w:r>
      <w:r w:rsidR="009F5057" w:rsidRPr="0048078F">
        <w:t>C</w:t>
      </w:r>
      <w:r w:rsidR="00967CA6" w:rsidRPr="0048078F">
        <w:t xml:space="preserve">ommon antenna connectors for both CC-s with same UL </w:t>
      </w:r>
      <w:r w:rsidR="00BF1D3D" w:rsidRPr="0048078F">
        <w:t>transmit</w:t>
      </w:r>
      <w:r w:rsidR="00967CA6" w:rsidRPr="0048078F">
        <w:t xml:space="preserve"> antenna connector.</w:t>
      </w:r>
    </w:p>
    <w:p w14:paraId="3A699D93" w14:textId="77777777" w:rsidR="00967CA6" w:rsidRPr="0048078F" w:rsidRDefault="006A63F4" w:rsidP="000749E2">
      <w:pPr>
        <w:pStyle w:val="B1"/>
      </w:pPr>
      <w:r w:rsidRPr="0048078F">
        <w:t>-</w:t>
      </w:r>
      <w:r w:rsidRPr="0048078F">
        <w:tab/>
      </w:r>
      <w:r w:rsidR="00967CA6" w:rsidRPr="0048078F">
        <w:t xml:space="preserve">c: Common antenna connectors for both CC-s with different UL </w:t>
      </w:r>
      <w:r w:rsidR="00BF1D3D" w:rsidRPr="0048078F">
        <w:t>transmit</w:t>
      </w:r>
      <w:r w:rsidR="00967CA6" w:rsidRPr="0048078F">
        <w:t xml:space="preserve"> antenna connectors.</w:t>
      </w:r>
    </w:p>
    <w:p w14:paraId="00CED3EB" w14:textId="77777777" w:rsidR="00967CA6" w:rsidRPr="0048078F" w:rsidRDefault="00967CA6" w:rsidP="000749E2">
      <w:r w:rsidRPr="0048078F">
        <w:t xml:space="preserve">The connections are </w:t>
      </w:r>
      <w:r w:rsidR="00BF1D3D" w:rsidRPr="0048078F">
        <w:t>referred</w:t>
      </w:r>
      <w:r w:rsidRPr="0048078F">
        <w:t xml:space="preserve"> in tests as </w:t>
      </w:r>
      <w:r w:rsidRPr="0048078F">
        <w:rPr>
          <w:i/>
        </w:rPr>
        <w:t>Figure group</w:t>
      </w:r>
      <w:r w:rsidRPr="0048078F">
        <w:t xml:space="preserve"> which imply figures with the same </w:t>
      </w:r>
      <w:r w:rsidR="00FB2B44" w:rsidRPr="0048078F">
        <w:t>A</w:t>
      </w:r>
      <w:r w:rsidRPr="0048078F">
        <w:t xml:space="preserve">rabic numeral in the number, but different </w:t>
      </w:r>
      <w:r w:rsidR="00FB2B44" w:rsidRPr="0048078F">
        <w:t>L</w:t>
      </w:r>
      <w:r w:rsidRPr="0048078F">
        <w:t>atin letter extension (e.g. Figure A.32a, A.32b etc</w:t>
      </w:r>
      <w:r w:rsidR="00FB2B44" w:rsidRPr="0048078F">
        <w:t>.</w:t>
      </w:r>
      <w:r w:rsidRPr="0048078F">
        <w:t>). The selection of the connection option for testing is done according to th</w:t>
      </w:r>
      <w:r w:rsidR="00B311D9" w:rsidRPr="0048078F">
        <w:t>e UE employment as appropriate.</w:t>
      </w:r>
    </w:p>
    <w:p w14:paraId="19A484BD" w14:textId="77777777" w:rsidR="0064144B" w:rsidRPr="0048078F" w:rsidRDefault="00054FAF" w:rsidP="000749E2">
      <w:r w:rsidRPr="0048078F">
        <w:t xml:space="preserve">Connection diagrams for CA testing with </w:t>
      </w:r>
      <w:r w:rsidR="0064144B" w:rsidRPr="0048078F">
        <w:t>≥</w:t>
      </w:r>
      <w:r w:rsidRPr="0048078F">
        <w:t>3CCs have been defined in other figures.</w:t>
      </w:r>
    </w:p>
    <w:p w14:paraId="5784FA23" w14:textId="77777777" w:rsidR="0064144B" w:rsidRPr="0048078F" w:rsidRDefault="0064144B" w:rsidP="000749E2">
      <w:pPr>
        <w:pStyle w:val="B1"/>
      </w:pPr>
      <w:r w:rsidRPr="0048078F">
        <w:t>-</w:t>
      </w:r>
      <w:r w:rsidRPr="0048078F">
        <w:tab/>
      </w:r>
      <w:r w:rsidR="00054FAF" w:rsidRPr="0048078F">
        <w:t>The connections represent the case of a DUT with separate antenna connectors per CC. For other DUT antenna connector configurations, the necessary signal combining is done accordingly.</w:t>
      </w:r>
    </w:p>
    <w:p w14:paraId="237CEDE4" w14:textId="77777777" w:rsidR="00054FAF" w:rsidRPr="0048078F" w:rsidRDefault="0064144B" w:rsidP="000749E2">
      <w:pPr>
        <w:pStyle w:val="B1"/>
      </w:pPr>
      <w:r w:rsidRPr="0048078F">
        <w:t>-</w:t>
      </w:r>
      <w:r w:rsidRPr="0048078F">
        <w:tab/>
        <w:t xml:space="preserve">The number of secondary CC is </w:t>
      </w:r>
      <w:r w:rsidRPr="0048078F">
        <w:rPr>
          <w:i/>
        </w:rPr>
        <w:t>n</w:t>
      </w:r>
      <w:r w:rsidRPr="0048078F">
        <w:t xml:space="preserve"> with </w:t>
      </w:r>
      <w:r w:rsidRPr="0048078F">
        <w:rPr>
          <w:i/>
        </w:rPr>
        <w:t>n</w:t>
      </w:r>
      <w:r w:rsidRPr="0048078F">
        <w:t xml:space="preserve"> = 2, 3, ... as applicable to the individual test case for </w:t>
      </w:r>
      <w:r w:rsidRPr="0048078F">
        <w:rPr>
          <w:i/>
        </w:rPr>
        <w:t>n+1</w:t>
      </w:r>
      <w:r w:rsidRPr="0048078F">
        <w:t xml:space="preserve"> CCs testing.</w:t>
      </w:r>
    </w:p>
    <w:p w14:paraId="0ABF0578" w14:textId="77777777" w:rsidR="00967CA6" w:rsidRPr="0048078F" w:rsidRDefault="00967CA6" w:rsidP="000749E2">
      <w:r w:rsidRPr="0048078F">
        <w:t>Following symbolic is used in the connection diagrams to distinguish CC-s and paths:</w:t>
      </w:r>
    </w:p>
    <w:p w14:paraId="5D418490" w14:textId="77777777" w:rsidR="00967CA6" w:rsidRPr="0048078F" w:rsidRDefault="006A63F4" w:rsidP="000749E2">
      <w:pPr>
        <w:pStyle w:val="B1"/>
      </w:pPr>
      <w:r w:rsidRPr="0048078F">
        <w:rPr>
          <w:i/>
        </w:rPr>
        <w:t>-</w:t>
      </w:r>
      <w:r w:rsidRPr="0048078F">
        <w:rPr>
          <w:i/>
        </w:rPr>
        <w:tab/>
      </w:r>
      <w:r w:rsidR="00967CA6" w:rsidRPr="0048078F">
        <w:rPr>
          <w:i/>
        </w:rPr>
        <w:t>p</w:t>
      </w:r>
      <w:r w:rsidR="00967CA6" w:rsidRPr="0048078F">
        <w:t>:</w:t>
      </w:r>
      <w:r w:rsidRPr="0048078F">
        <w:t xml:space="preserve"> </w:t>
      </w:r>
      <w:r w:rsidR="00967CA6" w:rsidRPr="0048078F">
        <w:t>primary CC</w:t>
      </w:r>
    </w:p>
    <w:p w14:paraId="35877C74" w14:textId="77777777" w:rsidR="00054FAF" w:rsidRPr="0048078F" w:rsidRDefault="006A63F4" w:rsidP="000749E2">
      <w:pPr>
        <w:pStyle w:val="B1"/>
      </w:pPr>
      <w:r w:rsidRPr="0048078F">
        <w:rPr>
          <w:i/>
        </w:rPr>
        <w:t>-</w:t>
      </w:r>
      <w:r w:rsidRPr="0048078F">
        <w:rPr>
          <w:i/>
        </w:rPr>
        <w:tab/>
      </w:r>
      <w:r w:rsidR="00967CA6" w:rsidRPr="0048078F">
        <w:rPr>
          <w:i/>
        </w:rPr>
        <w:t>s</w:t>
      </w:r>
      <w:r w:rsidR="00967CA6" w:rsidRPr="0048078F">
        <w:t>:</w:t>
      </w:r>
      <w:r w:rsidRPr="0048078F">
        <w:t xml:space="preserve"> </w:t>
      </w:r>
      <w:r w:rsidR="00967CA6" w:rsidRPr="0048078F">
        <w:t>secondary CC</w:t>
      </w:r>
      <w:r w:rsidR="00054FAF" w:rsidRPr="0048078F">
        <w:t xml:space="preserve"> (in case of CA with 2CCs)</w:t>
      </w:r>
    </w:p>
    <w:p w14:paraId="29BE3673" w14:textId="77777777" w:rsidR="00054FAF" w:rsidRPr="0048078F" w:rsidRDefault="00054FAF" w:rsidP="000749E2">
      <w:pPr>
        <w:pStyle w:val="B1"/>
      </w:pPr>
      <w:r w:rsidRPr="0048078F">
        <w:rPr>
          <w:i/>
        </w:rPr>
        <w:t>-</w:t>
      </w:r>
      <w:r w:rsidRPr="0048078F">
        <w:rPr>
          <w:i/>
        </w:rPr>
        <w:tab/>
        <w:t>s1</w:t>
      </w:r>
      <w:r w:rsidRPr="0048078F">
        <w:t>: first secondary CC (in case of CA with &gt;2CCs)</w:t>
      </w:r>
    </w:p>
    <w:p w14:paraId="013B981F" w14:textId="77777777" w:rsidR="00967CA6" w:rsidRPr="0048078F" w:rsidRDefault="00054FAF" w:rsidP="000749E2">
      <w:pPr>
        <w:pStyle w:val="B1"/>
      </w:pPr>
      <w:r w:rsidRPr="0048078F">
        <w:rPr>
          <w:i/>
        </w:rPr>
        <w:t>-</w:t>
      </w:r>
      <w:r w:rsidRPr="0048078F">
        <w:rPr>
          <w:i/>
        </w:rPr>
        <w:tab/>
      </w:r>
      <w:r w:rsidR="0064144B" w:rsidRPr="0048078F">
        <w:rPr>
          <w:i/>
        </w:rPr>
        <w:t xml:space="preserve"> </w:t>
      </w:r>
      <w:proofErr w:type="spellStart"/>
      <w:r w:rsidR="0064144B" w:rsidRPr="0048078F">
        <w:rPr>
          <w:i/>
        </w:rPr>
        <w:t>sn</w:t>
      </w:r>
      <w:proofErr w:type="spellEnd"/>
      <w:r w:rsidRPr="0048078F">
        <w:t xml:space="preserve">: </w:t>
      </w:r>
      <w:r w:rsidR="0064144B" w:rsidRPr="0048078F">
        <w:rPr>
          <w:i/>
        </w:rPr>
        <w:t>n-</w:t>
      </w:r>
      <w:proofErr w:type="spellStart"/>
      <w:r w:rsidR="0064144B" w:rsidRPr="0048078F">
        <w:rPr>
          <w:i/>
        </w:rPr>
        <w:t>th</w:t>
      </w:r>
      <w:proofErr w:type="spellEnd"/>
      <w:r w:rsidR="0064144B" w:rsidRPr="0048078F">
        <w:rPr>
          <w:i/>
        </w:rPr>
        <w:t xml:space="preserve"> </w:t>
      </w:r>
      <w:r w:rsidRPr="0048078F">
        <w:t>secondary CC</w:t>
      </w:r>
      <w:r w:rsidR="0064144B" w:rsidRPr="0048078F">
        <w:t xml:space="preserve"> with </w:t>
      </w:r>
      <w:r w:rsidR="0064144B" w:rsidRPr="0048078F">
        <w:rPr>
          <w:i/>
        </w:rPr>
        <w:t>n</w:t>
      </w:r>
      <w:r w:rsidR="0064144B" w:rsidRPr="0048078F">
        <w:t xml:space="preserve"> = 2, 3, ...</w:t>
      </w:r>
      <w:r w:rsidRPr="0048078F">
        <w:t xml:space="preserve"> (in case of CA with &gt;2CCs)</w:t>
      </w:r>
    </w:p>
    <w:p w14:paraId="66479588" w14:textId="77777777" w:rsidR="00967CA6" w:rsidRPr="0048078F" w:rsidRDefault="006A63F4" w:rsidP="000749E2">
      <w:pPr>
        <w:pStyle w:val="B1"/>
      </w:pPr>
      <w:r w:rsidRPr="0048078F">
        <w:rPr>
          <w:i/>
        </w:rPr>
        <w:t>-</w:t>
      </w:r>
      <w:r w:rsidRPr="0048078F">
        <w:rPr>
          <w:i/>
        </w:rPr>
        <w:tab/>
      </w:r>
      <w:r w:rsidR="00967CA6" w:rsidRPr="0048078F">
        <w:rPr>
          <w:i/>
        </w:rPr>
        <w:t>&lt;j&gt;</w:t>
      </w:r>
      <w:r w:rsidR="00967CA6" w:rsidRPr="0048078F">
        <w:t>:</w:t>
      </w:r>
      <w:r w:rsidRPr="0048078F">
        <w:t xml:space="preserve"> </w:t>
      </w:r>
      <w:r w:rsidR="00967CA6" w:rsidRPr="0048078F">
        <w:t xml:space="preserve">(integer) defines the receive antenna and the path to it </w:t>
      </w:r>
      <w:r w:rsidR="00967CA6" w:rsidRPr="0048078F">
        <w:rPr>
          <w:i/>
        </w:rPr>
        <w:t>&lt;j&gt;</w:t>
      </w:r>
      <w:r w:rsidR="00967CA6" w:rsidRPr="0048078F">
        <w:t xml:space="preserve"> for a given CC</w:t>
      </w:r>
    </w:p>
    <w:p w14:paraId="63406C0E" w14:textId="77777777" w:rsidR="00967CA6" w:rsidRPr="0048078F" w:rsidRDefault="006A63F4" w:rsidP="000749E2">
      <w:pPr>
        <w:pStyle w:val="B1"/>
      </w:pPr>
      <w:r w:rsidRPr="0048078F">
        <w:rPr>
          <w:i/>
        </w:rPr>
        <w:t>-</w:t>
      </w:r>
      <w:r w:rsidRPr="0048078F">
        <w:rPr>
          <w:i/>
        </w:rPr>
        <w:tab/>
      </w:r>
      <w:r w:rsidR="00967CA6" w:rsidRPr="0048078F">
        <w:rPr>
          <w:i/>
        </w:rPr>
        <w:t>&lt;</w:t>
      </w:r>
      <w:proofErr w:type="spellStart"/>
      <w:r w:rsidR="00967CA6" w:rsidRPr="0048078F">
        <w:rPr>
          <w:i/>
        </w:rPr>
        <w:t>i</w:t>
      </w:r>
      <w:proofErr w:type="spellEnd"/>
      <w:r w:rsidR="00967CA6" w:rsidRPr="0048078F">
        <w:rPr>
          <w:i/>
        </w:rPr>
        <w:t>&gt;&lt;j&gt;</w:t>
      </w:r>
      <w:r w:rsidR="00967CA6" w:rsidRPr="0048078F">
        <w:t>:</w:t>
      </w:r>
      <w:r w:rsidRPr="0048078F">
        <w:t xml:space="preserve"> </w:t>
      </w:r>
      <w:r w:rsidR="00967CA6" w:rsidRPr="0048078F">
        <w:t xml:space="preserve">(integer) defines the path between transmit antenna </w:t>
      </w:r>
      <w:r w:rsidR="00967CA6" w:rsidRPr="0048078F">
        <w:rPr>
          <w:i/>
        </w:rPr>
        <w:t>&lt;</w:t>
      </w:r>
      <w:proofErr w:type="spellStart"/>
      <w:r w:rsidR="00967CA6" w:rsidRPr="0048078F">
        <w:rPr>
          <w:i/>
        </w:rPr>
        <w:t>i</w:t>
      </w:r>
      <w:proofErr w:type="spellEnd"/>
      <w:r w:rsidR="00967CA6" w:rsidRPr="0048078F">
        <w:rPr>
          <w:i/>
        </w:rPr>
        <w:t>&gt;</w:t>
      </w:r>
      <w:r w:rsidR="00967CA6" w:rsidRPr="0048078F">
        <w:t xml:space="preserve"> and receive antenna &lt;</w:t>
      </w:r>
      <w:r w:rsidR="00967CA6" w:rsidRPr="0048078F">
        <w:rPr>
          <w:i/>
        </w:rPr>
        <w:t xml:space="preserve">j&gt; </w:t>
      </w:r>
      <w:r w:rsidR="00967CA6" w:rsidRPr="0048078F">
        <w:t>for a given CC</w:t>
      </w:r>
    </w:p>
    <w:p w14:paraId="397E3EBC" w14:textId="77777777" w:rsidR="00967CA6" w:rsidRPr="0048078F" w:rsidRDefault="00967CA6" w:rsidP="000749E2">
      <w:r w:rsidRPr="0048078F">
        <w:t xml:space="preserve">The connections are general and support CA both in DL and UL. According to the test conditions, if the UL CA is not used, the </w:t>
      </w:r>
      <w:r w:rsidR="005F7642" w:rsidRPr="0048078F">
        <w:t>"</w:t>
      </w:r>
      <w:r w:rsidRPr="0048078F">
        <w:t>secondary CC</w:t>
      </w:r>
      <w:r w:rsidR="00054FAF" w:rsidRPr="0048078F">
        <w:t>s</w:t>
      </w:r>
      <w:r w:rsidRPr="0048078F">
        <w:t xml:space="preserve"> of UL</w:t>
      </w:r>
      <w:r w:rsidR="005F7642" w:rsidRPr="0048078F">
        <w:t>"</w:t>
      </w:r>
      <w:r w:rsidRPr="0048078F">
        <w:t xml:space="preserve"> in the connections may be ignored.</w:t>
      </w:r>
    </w:p>
    <w:p w14:paraId="3B39907B" w14:textId="77777777" w:rsidR="00967CA6" w:rsidRPr="0048078F" w:rsidRDefault="00967CA6" w:rsidP="000749E2">
      <w:r w:rsidRPr="0048078F">
        <w:t xml:space="preserve">For contiguous CA, </w:t>
      </w:r>
      <w:r w:rsidR="00054FAF" w:rsidRPr="0048078F">
        <w:t xml:space="preserve">single </w:t>
      </w:r>
      <w:proofErr w:type="spellStart"/>
      <w:r w:rsidR="00054FAF" w:rsidRPr="0048078F">
        <w:t>AWGN_</w:t>
      </w:r>
      <w:r w:rsidR="00054FAF" w:rsidRPr="0048078F">
        <w:rPr>
          <w:i/>
        </w:rPr>
        <w:t>k</w:t>
      </w:r>
      <w:proofErr w:type="spellEnd"/>
      <w:r w:rsidR="00054FAF" w:rsidRPr="0048078F">
        <w:t xml:space="preserve"> sources with </w:t>
      </w:r>
      <w:r w:rsidR="00054FAF" w:rsidRPr="0048078F">
        <w:rPr>
          <w:i/>
        </w:rPr>
        <w:t>k</w:t>
      </w:r>
      <w:r w:rsidR="00054FAF" w:rsidRPr="0048078F">
        <w:t xml:space="preserve"> = {p, s, s1, s2, ...}</w:t>
      </w:r>
      <w:r w:rsidRPr="0048078F">
        <w:t xml:space="preserve"> affecting the same UE antenna connector can be unified to</w:t>
      </w:r>
      <w:r w:rsidR="00054FAF" w:rsidRPr="0048078F">
        <w:t xml:space="preserve"> AWGN sources</w:t>
      </w:r>
      <w:r w:rsidRPr="0048078F">
        <w:t xml:space="preserve"> with higher bandwidth.</w:t>
      </w:r>
    </w:p>
    <w:p w14:paraId="2A68A4E3" w14:textId="77777777" w:rsidR="0064144B" w:rsidRPr="0048078F" w:rsidRDefault="0064144B" w:rsidP="009671ED">
      <w:pPr>
        <w:pStyle w:val="H6"/>
      </w:pPr>
      <w:r w:rsidRPr="0048078F">
        <w:lastRenderedPageBreak/>
        <w:t xml:space="preserve">Connections for UE </w:t>
      </w:r>
      <w:r w:rsidR="00203685" w:rsidRPr="0048078F">
        <w:t>c</w:t>
      </w:r>
      <w:r w:rsidRPr="0048078F">
        <w:t xml:space="preserve">ategory 0 </w:t>
      </w:r>
      <w:r w:rsidR="00203685" w:rsidRPr="0048078F">
        <w:t xml:space="preserve">and category M1 </w:t>
      </w:r>
      <w:r w:rsidRPr="0048078F">
        <w:t>testing</w:t>
      </w:r>
    </w:p>
    <w:p w14:paraId="0B8A6904" w14:textId="77777777" w:rsidR="0064144B" w:rsidRPr="0048078F" w:rsidRDefault="0064144B" w:rsidP="000749E2">
      <w:r w:rsidRPr="0048078F">
        <w:t xml:space="preserve">For UE </w:t>
      </w:r>
      <w:r w:rsidR="00203685" w:rsidRPr="0048078F">
        <w:t>c</w:t>
      </w:r>
      <w:r w:rsidRPr="0048078F">
        <w:t>ategory 0</w:t>
      </w:r>
      <w:r w:rsidR="00203685" w:rsidRPr="0048078F">
        <w:t xml:space="preserve"> and category M1</w:t>
      </w:r>
      <w:r w:rsidRPr="0048078F">
        <w:t>, if the connection is referred with the additional clarification “using only main UE Tx/Rx antenna”, then all the links and blocks in the connection serving to supply other UE Rx antennas with signal, are not used.</w:t>
      </w:r>
    </w:p>
    <w:p w14:paraId="57EB7C0B" w14:textId="77777777" w:rsidR="0064144B" w:rsidRPr="0048078F" w:rsidRDefault="0064144B" w:rsidP="000749E2">
      <w:r w:rsidRPr="0048078F">
        <w:t>The example below in Figure A.0 shows the resulting conne</w:t>
      </w:r>
      <w:r w:rsidR="00203685" w:rsidRPr="0048078F">
        <w:t>c</w:t>
      </w:r>
      <w:r w:rsidRPr="0048078F">
        <w:t>tion to be used, after removing the unnecessa</w:t>
      </w:r>
      <w:r w:rsidR="00203685" w:rsidRPr="0048078F">
        <w:t>r</w:t>
      </w:r>
      <w:r w:rsidRPr="0048078F">
        <w:t>y parts (red coloured) to connecti</w:t>
      </w:r>
      <w:r w:rsidR="00203685" w:rsidRPr="0048078F">
        <w:t>o</w:t>
      </w:r>
      <w:r w:rsidRPr="0048078F">
        <w:t xml:space="preserve">n of Figure A.10, assuming it is referred in a UE </w:t>
      </w:r>
      <w:r w:rsidR="00203685" w:rsidRPr="0048078F">
        <w:t>c</w:t>
      </w:r>
      <w:r w:rsidRPr="0048078F">
        <w:t xml:space="preserve">ategory 0 </w:t>
      </w:r>
      <w:r w:rsidR="00203685" w:rsidRPr="0048078F">
        <w:t xml:space="preserve">or a category M1 </w:t>
      </w:r>
      <w:r w:rsidRPr="0048078F">
        <w:t>test as mentioned above.</w:t>
      </w:r>
    </w:p>
    <w:p w14:paraId="000297AE" w14:textId="77777777" w:rsidR="0091739C" w:rsidRPr="0048078F" w:rsidRDefault="0091739C" w:rsidP="009671ED">
      <w:pPr>
        <w:pStyle w:val="H6"/>
      </w:pPr>
      <w:r w:rsidRPr="0048078F">
        <w:t xml:space="preserve">Connections for </w:t>
      </w:r>
      <w:proofErr w:type="spellStart"/>
      <w:r w:rsidRPr="0048078F">
        <w:t>ProSe</w:t>
      </w:r>
      <w:proofErr w:type="spellEnd"/>
      <w:r w:rsidRPr="0048078F">
        <w:t xml:space="preserve"> testing</w:t>
      </w:r>
    </w:p>
    <w:p w14:paraId="7E818DFA" w14:textId="77777777" w:rsidR="0091739C" w:rsidRPr="0048078F" w:rsidRDefault="0091739C" w:rsidP="000749E2">
      <w:r w:rsidRPr="0048078F">
        <w:t>TBD</w:t>
      </w:r>
    </w:p>
    <w:p w14:paraId="4B30B0A0" w14:textId="77777777" w:rsidR="00B40A26" w:rsidRPr="0048078F" w:rsidRDefault="00B40A26" w:rsidP="009671ED">
      <w:pPr>
        <w:pStyle w:val="H6"/>
      </w:pPr>
      <w:r w:rsidRPr="0048078F">
        <w:t>Connections for 4 Rx antenna ports in transmitter tests</w:t>
      </w:r>
    </w:p>
    <w:p w14:paraId="25F4B4AE" w14:textId="77777777" w:rsidR="00B40A26" w:rsidRPr="0048078F" w:rsidRDefault="00B40A26" w:rsidP="000749E2">
      <w:r w:rsidRPr="0048078F">
        <w:t>For UE supporting 4 Rx antenna ports on at least one of the bands under test, in transmitter tests the connection is referred to connection diagrams showing only 2 UE Rx antenna ports. For such cases, the SS fed only two of the four antennas from the UE, which are connected depending on UE capability. The remaining two antenna ports of the UE are not connected to the SS.</w:t>
      </w:r>
    </w:p>
    <w:p w14:paraId="37C446C9" w14:textId="77777777" w:rsidR="0031646A" w:rsidRPr="0048078F" w:rsidRDefault="0031646A" w:rsidP="009671ED">
      <w:pPr>
        <w:pStyle w:val="H6"/>
      </w:pPr>
      <w:r w:rsidRPr="0048078F">
        <w:t>Considerations for CA testing on 4Rx capable UEs</w:t>
      </w:r>
    </w:p>
    <w:p w14:paraId="7FDC631C" w14:textId="77777777" w:rsidR="0031646A" w:rsidRPr="0048078F" w:rsidRDefault="0031646A" w:rsidP="000749E2">
      <w:r w:rsidRPr="0048078F">
        <w:t xml:space="preserve">Figures </w:t>
      </w:r>
      <w:r w:rsidR="00B40A26" w:rsidRPr="0048078F">
        <w:t>A.80, A.82</w:t>
      </w:r>
      <w:r w:rsidR="00E17984" w:rsidRPr="0048078F">
        <w:t>,</w:t>
      </w:r>
      <w:r w:rsidR="00B40A26" w:rsidRPr="0048078F">
        <w:t xml:space="preserve"> </w:t>
      </w:r>
      <w:r w:rsidRPr="0048078F">
        <w:t>A.</w:t>
      </w:r>
      <w:r w:rsidR="00FD6256" w:rsidRPr="0048078F">
        <w:t>85</w:t>
      </w:r>
      <w:r w:rsidRPr="0048078F">
        <w:t xml:space="preserve"> to A.</w:t>
      </w:r>
      <w:r w:rsidR="00FD6256" w:rsidRPr="0048078F">
        <w:t>87</w:t>
      </w:r>
      <w:r w:rsidR="004D2D3A" w:rsidRPr="0048078F">
        <w:t>,</w:t>
      </w:r>
      <w:r w:rsidR="00E17984" w:rsidRPr="0048078F">
        <w:t xml:space="preserve"> </w:t>
      </w:r>
      <w:r w:rsidR="004D2D3A" w:rsidRPr="0048078F">
        <w:t xml:space="preserve">A.90, </w:t>
      </w:r>
      <w:r w:rsidR="00E17984" w:rsidRPr="0048078F">
        <w:t>A.91</w:t>
      </w:r>
      <w:r w:rsidR="004D2D3A" w:rsidRPr="0048078F">
        <w:t>, A.94 and A.95</w:t>
      </w:r>
      <w:r w:rsidRPr="0048078F">
        <w:t xml:space="preserve"> contain connection diagrams that shall be used to enable CA testing on 4Rx capable UEs. Such connection diagrams are only applicable to UEs that support 4Rx on at least one of the bands under test. In such cases, the following rules apply to the connection diagram:</w:t>
      </w:r>
    </w:p>
    <w:p w14:paraId="44D31E0F" w14:textId="77777777" w:rsidR="009D745B" w:rsidRPr="0048078F" w:rsidRDefault="009D745B" w:rsidP="000749E2">
      <w:pPr>
        <w:pStyle w:val="B1"/>
      </w:pPr>
      <w:r w:rsidRPr="0048078F">
        <w:t>1</w:t>
      </w:r>
      <w:r w:rsidRPr="0048078F">
        <w:tab/>
        <w:t xml:space="preserve">For </w:t>
      </w:r>
      <w:proofErr w:type="spellStart"/>
      <w:r w:rsidRPr="0048078F">
        <w:t>nDL</w:t>
      </w:r>
      <w:proofErr w:type="spellEnd"/>
      <w:r w:rsidRPr="0048078F">
        <w:t xml:space="preserve"> CA with x CCs on a 4Rx supported band and (n-x) CCs on a 2Rx supported band, the 4Rx Module shall be replicated x times and 2Rx Module shall be replicated (n-x) times. These modules are specified on the connection diagrams.</w:t>
      </w:r>
    </w:p>
    <w:p w14:paraId="72350D13" w14:textId="77777777" w:rsidR="009D745B" w:rsidRPr="0048078F" w:rsidRDefault="009D745B" w:rsidP="000749E2">
      <w:pPr>
        <w:pStyle w:val="B1"/>
      </w:pPr>
      <w:r w:rsidRPr="0048078F">
        <w:t>2</w:t>
      </w:r>
      <w:r w:rsidRPr="0048078F">
        <w:tab/>
        <w:t>UE is assumed to support 2Rx in {Rx1, Rx3} and 4Rx in {Rx1, Rx2, Rx3, Rx4}. Depending on UE capability these ports can be interchanged.</w:t>
      </w:r>
    </w:p>
    <w:p w14:paraId="784373C1" w14:textId="77777777" w:rsidR="009D745B" w:rsidRPr="0048078F" w:rsidRDefault="009D745B" w:rsidP="000749E2">
      <w:pPr>
        <w:pStyle w:val="B1"/>
      </w:pPr>
      <w:r w:rsidRPr="0048078F">
        <w:t>3</w:t>
      </w:r>
      <w:r w:rsidRPr="0048078F">
        <w:tab/>
        <w:t>For all 2Rx supported band the 2-Rx CCs  are fed only on two ports and the remaining two ports have zero-input in this band.</w:t>
      </w:r>
    </w:p>
    <w:p w14:paraId="4EBCBC02" w14:textId="77777777" w:rsidR="009D745B" w:rsidRPr="0048078F" w:rsidRDefault="009D745B" w:rsidP="000749E2">
      <w:pPr>
        <w:pStyle w:val="B1"/>
      </w:pPr>
      <w:r w:rsidRPr="0048078F">
        <w:t>4</w:t>
      </w:r>
      <w:r w:rsidRPr="0048078F">
        <w:tab/>
        <w:t>SS shall configure Rx1, Rx2, Rx3, Rx4 based on UE capability.</w:t>
      </w:r>
    </w:p>
    <w:p w14:paraId="39856D2C" w14:textId="77777777" w:rsidR="009D745B" w:rsidRPr="0048078F" w:rsidRDefault="009D745B" w:rsidP="000749E2">
      <w:pPr>
        <w:pStyle w:val="B1"/>
      </w:pPr>
      <w:r w:rsidRPr="0048078F">
        <w:t>5</w:t>
      </w:r>
      <w:r w:rsidRPr="0048078F">
        <w:tab/>
        <w:t>UE Tx will be placed in one of the 4 UE antenna ports and shall feed either SS_4Rx or SS_2Rx depending on UE capability. SS_4Rx and SS_2Rx are specified on the connection diagrams.</w:t>
      </w:r>
    </w:p>
    <w:p w14:paraId="4EB9FFA9" w14:textId="77777777" w:rsidR="00B40A26" w:rsidRPr="0048078F" w:rsidRDefault="00B40A26" w:rsidP="000749E2">
      <w:r w:rsidRPr="0048078F">
        <w:t>The connections represent the case of a DUT with common antenna connectors for both CC-s with same UL transmit antenna connector. For other DUT antenna connector configurations, the necessary signal combining is done accordingly.</w:t>
      </w:r>
    </w:p>
    <w:p w14:paraId="5091C598" w14:textId="77777777" w:rsidR="0064144B" w:rsidRPr="0048078F" w:rsidRDefault="0064144B" w:rsidP="000749E2">
      <w:pPr>
        <w:pStyle w:val="TH"/>
      </w:pPr>
      <w:r w:rsidRPr="0048078F">
        <w:object w:dxaOrig="9976" w:dyaOrig="8133" w14:anchorId="33822E45">
          <v:shape id="_x0000_i1026" type="#_x0000_t75" style="width:481.6pt;height:392.6pt" o:ole="">
            <v:imagedata r:id="rId9" o:title=""/>
          </v:shape>
          <o:OLEObject Type="Embed" ProgID="Visio.Drawing.11" ShapeID="_x0000_i1026" DrawAspect="Content" ObjectID="_1725465039" r:id="rId10"/>
        </w:object>
      </w:r>
    </w:p>
    <w:p w14:paraId="035631D6" w14:textId="77777777" w:rsidR="0064144B" w:rsidRPr="0048078F" w:rsidRDefault="0064144B" w:rsidP="000749E2">
      <w:pPr>
        <w:pStyle w:val="TF"/>
      </w:pPr>
      <w:r w:rsidRPr="0048078F">
        <w:t xml:space="preserve">Figure A.0: Reduced implementation of connections for UE </w:t>
      </w:r>
      <w:r w:rsidR="00203685" w:rsidRPr="0048078F">
        <w:t>c</w:t>
      </w:r>
      <w:r w:rsidRPr="0048078F">
        <w:t xml:space="preserve">ategory 0 </w:t>
      </w:r>
      <w:r w:rsidR="00203685" w:rsidRPr="0048078F">
        <w:t xml:space="preserve">and category M1 </w:t>
      </w:r>
      <w:r w:rsidRPr="0048078F">
        <w:t xml:space="preserve">testing </w:t>
      </w:r>
      <w:r w:rsidRPr="0048078F">
        <w:br/>
        <w:t>(example of Figure A.10)</w:t>
      </w:r>
    </w:p>
    <w:p w14:paraId="1CC29B83" w14:textId="77777777" w:rsidR="0064144B" w:rsidRPr="0048078F" w:rsidRDefault="0064144B" w:rsidP="000749E2"/>
    <w:p w14:paraId="70D4AFFA" w14:textId="77777777" w:rsidR="00736CE3" w:rsidRPr="0048078F" w:rsidRDefault="00736CE3" w:rsidP="000749E2">
      <w:pPr>
        <w:pStyle w:val="TF"/>
      </w:pPr>
      <w:r w:rsidRPr="0048078F">
        <w:t>Figure A.1: Void</w:t>
      </w:r>
    </w:p>
    <w:p w14:paraId="2A6FFD49" w14:textId="77777777" w:rsidR="00736CE3" w:rsidRPr="0048078F" w:rsidRDefault="00736CE3" w:rsidP="000749E2"/>
    <w:p w14:paraId="2554AFEA" w14:textId="77777777" w:rsidR="00736CE3" w:rsidRPr="0048078F" w:rsidRDefault="00736CE3" w:rsidP="000749E2">
      <w:pPr>
        <w:pStyle w:val="TH"/>
      </w:pPr>
      <w:r w:rsidRPr="0048078F">
        <w:object w:dxaOrig="9071" w:dyaOrig="4220" w14:anchorId="2435E470">
          <v:shape id="_x0000_i1027" type="#_x0000_t75" style="width:453.75pt;height:211.25pt" o:ole="">
            <v:imagedata r:id="rId11" o:title=""/>
          </v:shape>
          <o:OLEObject Type="Embed" ProgID="Word.Document.8" ShapeID="_x0000_i1027" DrawAspect="Content" ObjectID="_1725465040" r:id="rId12">
            <o:FieldCodes>\s</o:FieldCodes>
          </o:OLEObject>
        </w:object>
      </w:r>
    </w:p>
    <w:p w14:paraId="3CED680B" w14:textId="77777777" w:rsidR="00736CE3" w:rsidRPr="0048078F" w:rsidRDefault="00736CE3" w:rsidP="000749E2">
      <w:pPr>
        <w:pStyle w:val="TF"/>
      </w:pPr>
      <w:r w:rsidRPr="0048078F">
        <w:t>Figure A.2: Connection for Transmitter Intermodulation tests</w:t>
      </w:r>
    </w:p>
    <w:p w14:paraId="7ABD4522" w14:textId="77777777" w:rsidR="00736CE3" w:rsidRPr="0048078F" w:rsidRDefault="00736CE3" w:rsidP="000749E2"/>
    <w:p w14:paraId="4A123312" w14:textId="77777777" w:rsidR="00736CE3" w:rsidRPr="0048078F" w:rsidRDefault="00736CE3" w:rsidP="000749E2">
      <w:pPr>
        <w:pStyle w:val="TH"/>
      </w:pPr>
      <w:r w:rsidRPr="0048078F">
        <w:object w:dxaOrig="9641" w:dyaOrig="3362" w14:anchorId="428953B9">
          <v:shape id="_x0000_i1028" type="#_x0000_t75" style="width:482.25pt;height:167.75pt" o:ole="">
            <v:imagedata r:id="rId13" o:title=""/>
          </v:shape>
          <o:OLEObject Type="Embed" ProgID="Word.Document.8" ShapeID="_x0000_i1028" DrawAspect="Content" ObjectID="_1725465041" r:id="rId14">
            <o:FieldCodes>\s</o:FieldCodes>
          </o:OLEObject>
        </w:object>
      </w:r>
    </w:p>
    <w:p w14:paraId="373E0DFC" w14:textId="77777777" w:rsidR="00736CE3" w:rsidRPr="0048078F" w:rsidRDefault="00736CE3" w:rsidP="000749E2">
      <w:pPr>
        <w:pStyle w:val="TF"/>
      </w:pPr>
      <w:r w:rsidRPr="0048078F">
        <w:t>Figure A.3: Connection for basic single cell, RX and TX tests</w:t>
      </w:r>
    </w:p>
    <w:p w14:paraId="62AB4B38" w14:textId="77777777" w:rsidR="00736CE3" w:rsidRPr="0048078F" w:rsidRDefault="00736CE3" w:rsidP="000749E2"/>
    <w:p w14:paraId="607198E8" w14:textId="77777777" w:rsidR="00736CE3" w:rsidRPr="0048078F" w:rsidRDefault="00736CE3" w:rsidP="000749E2">
      <w:pPr>
        <w:pStyle w:val="TH"/>
      </w:pPr>
      <w:r w:rsidRPr="0048078F">
        <w:object w:dxaOrig="9641" w:dyaOrig="4085" w14:anchorId="295DB6CA">
          <v:shape id="_x0000_i1029" type="#_x0000_t75" style="width:482.25pt;height:204.45pt" o:ole="">
            <v:imagedata r:id="rId15" o:title=""/>
          </v:shape>
          <o:OLEObject Type="Embed" ProgID="Word.Document.8" ShapeID="_x0000_i1029" DrawAspect="Content" ObjectID="_1725465042" r:id="rId16">
            <o:FieldCodes>\s</o:FieldCodes>
          </o:OLEObject>
        </w:object>
      </w:r>
    </w:p>
    <w:p w14:paraId="0103D5E6" w14:textId="77777777" w:rsidR="00736CE3" w:rsidRPr="0048078F" w:rsidRDefault="00736CE3" w:rsidP="000749E2">
      <w:pPr>
        <w:pStyle w:val="TF"/>
      </w:pPr>
      <w:r w:rsidRPr="0048078F">
        <w:t>Figure A.4: Connection for Receiver tests with E-UTRA-Interference</w:t>
      </w:r>
    </w:p>
    <w:p w14:paraId="0B319553" w14:textId="77777777" w:rsidR="00736CE3" w:rsidRPr="0048078F" w:rsidRDefault="00736CE3" w:rsidP="000749E2"/>
    <w:p w14:paraId="083A508C" w14:textId="77777777" w:rsidR="00736CE3" w:rsidRPr="0048078F" w:rsidRDefault="00736CE3" w:rsidP="000749E2">
      <w:pPr>
        <w:pStyle w:val="TH"/>
      </w:pPr>
      <w:r w:rsidRPr="0048078F">
        <w:object w:dxaOrig="9641" w:dyaOrig="4084" w14:anchorId="0B3A259F">
          <v:shape id="_x0000_i1030" type="#_x0000_t75" style="width:482.25pt;height:204.45pt" o:ole="">
            <v:imagedata r:id="rId17" o:title=""/>
          </v:shape>
          <o:OLEObject Type="Embed" ProgID="Word.Document.8" ShapeID="_x0000_i1030" DrawAspect="Content" ObjectID="_1725465043" r:id="rId18">
            <o:FieldCodes>\s</o:FieldCodes>
          </o:OLEObject>
        </w:object>
      </w:r>
    </w:p>
    <w:p w14:paraId="4030BD19" w14:textId="77777777" w:rsidR="00736CE3" w:rsidRPr="0048078F" w:rsidRDefault="00736CE3" w:rsidP="000749E2">
      <w:pPr>
        <w:pStyle w:val="TF"/>
      </w:pPr>
      <w:r w:rsidRPr="0048078F">
        <w:t>Figure A.5: Connection for Receiver tests with CW interferer</w:t>
      </w:r>
    </w:p>
    <w:p w14:paraId="28D34D0D" w14:textId="77777777" w:rsidR="00736CE3" w:rsidRPr="0048078F" w:rsidRDefault="00736CE3" w:rsidP="000749E2"/>
    <w:p w14:paraId="4D3FA92A" w14:textId="77777777" w:rsidR="00736CE3" w:rsidRPr="0048078F" w:rsidRDefault="00736CE3" w:rsidP="000749E2">
      <w:pPr>
        <w:pStyle w:val="TH"/>
      </w:pPr>
      <w:r w:rsidRPr="0048078F">
        <w:object w:dxaOrig="9641" w:dyaOrig="5520" w14:anchorId="50C20E1E">
          <v:shape id="_x0000_i1031" type="#_x0000_t75" style="width:482.25pt;height:276.45pt" o:ole="">
            <v:imagedata r:id="rId19" o:title=""/>
          </v:shape>
          <o:OLEObject Type="Embed" ProgID="Word.Document.8" ShapeID="_x0000_i1031" DrawAspect="Content" ObjectID="_1725465044" r:id="rId20">
            <o:FieldCodes>\s</o:FieldCodes>
          </o:OLEObject>
        </w:object>
      </w:r>
    </w:p>
    <w:p w14:paraId="1E498800" w14:textId="77777777" w:rsidR="00736CE3" w:rsidRPr="0048078F" w:rsidRDefault="00736CE3" w:rsidP="000749E2">
      <w:pPr>
        <w:pStyle w:val="TF"/>
      </w:pPr>
      <w:r w:rsidRPr="0048078F">
        <w:t>Figure A.6: Connection for Receiver tests with both E-UTRA Interference and additional CW signal</w:t>
      </w:r>
    </w:p>
    <w:p w14:paraId="05F33661" w14:textId="77777777" w:rsidR="00736CE3" w:rsidRPr="0048078F" w:rsidRDefault="00736CE3" w:rsidP="000749E2"/>
    <w:bookmarkStart w:id="2" w:name="_MON_1166532888"/>
    <w:bookmarkStart w:id="3" w:name="_MON_1275920781"/>
    <w:bookmarkStart w:id="4" w:name="_MON_1300528707"/>
    <w:bookmarkStart w:id="5" w:name="_MON_1149082183"/>
    <w:bookmarkStart w:id="6" w:name="_MON_1158041355"/>
    <w:bookmarkEnd w:id="2"/>
    <w:bookmarkEnd w:id="3"/>
    <w:bookmarkEnd w:id="4"/>
    <w:bookmarkEnd w:id="5"/>
    <w:bookmarkEnd w:id="6"/>
    <w:bookmarkStart w:id="7" w:name="_MON_1158044337"/>
    <w:bookmarkEnd w:id="7"/>
    <w:p w14:paraId="5E79DA90" w14:textId="77777777" w:rsidR="00736CE3" w:rsidRPr="0048078F" w:rsidRDefault="00736CE3" w:rsidP="000749E2">
      <w:pPr>
        <w:pStyle w:val="TH"/>
      </w:pPr>
      <w:r w:rsidRPr="0048078F">
        <w:object w:dxaOrig="7457" w:dyaOrig="3737" w14:anchorId="3FA46812">
          <v:shape id="_x0000_i1032" type="#_x0000_t75" style="width:372.9pt;height:186.8pt" o:ole="">
            <v:imagedata r:id="rId21" o:title=""/>
          </v:shape>
          <o:OLEObject Type="Embed" ProgID="Word.Picture.8" ShapeID="_x0000_i1032" DrawAspect="Content" ObjectID="_1725465045" r:id="rId22"/>
        </w:object>
      </w:r>
    </w:p>
    <w:p w14:paraId="03C2B06A" w14:textId="77777777" w:rsidR="00736CE3" w:rsidRPr="0048078F" w:rsidRDefault="00736CE3" w:rsidP="000749E2">
      <w:pPr>
        <w:pStyle w:val="TF"/>
      </w:pPr>
      <w:r w:rsidRPr="0048078F">
        <w:t>Figure A.7: Connection for TX-tests with additional Spectrum Analyzer</w:t>
      </w:r>
    </w:p>
    <w:p w14:paraId="5EF68DC6" w14:textId="77777777" w:rsidR="00736CE3" w:rsidRPr="0048078F" w:rsidRDefault="00736CE3" w:rsidP="000749E2"/>
    <w:p w14:paraId="33A9D8C5" w14:textId="77777777" w:rsidR="00736CE3" w:rsidRPr="0048078F" w:rsidRDefault="00736CE3" w:rsidP="000749E2">
      <w:pPr>
        <w:pStyle w:val="TH"/>
      </w:pPr>
      <w:r w:rsidRPr="0048078F">
        <w:object w:dxaOrig="10105" w:dyaOrig="4986" w14:anchorId="213945D8">
          <v:shape id="_x0000_i1033" type="#_x0000_t75" style="width:400.75pt;height:194.95pt" o:ole="">
            <v:imagedata r:id="rId23" o:title=""/>
          </v:shape>
          <o:OLEObject Type="Embed" ProgID="Visio.Drawing.11" ShapeID="_x0000_i1033" DrawAspect="Content" ObjectID="_1725465046" r:id="rId24"/>
        </w:object>
      </w:r>
    </w:p>
    <w:p w14:paraId="15EDD05D" w14:textId="77777777" w:rsidR="00736CE3" w:rsidRPr="0048078F" w:rsidRDefault="00736CE3" w:rsidP="000749E2">
      <w:pPr>
        <w:pStyle w:val="TF"/>
      </w:pPr>
      <w:r w:rsidRPr="0048078F">
        <w:t>Figure A.8: Connection for RX-tests with additional Spectrum Analyzer</w:t>
      </w:r>
    </w:p>
    <w:p w14:paraId="5F5F4E9C" w14:textId="77777777" w:rsidR="008F1437" w:rsidRPr="0048078F" w:rsidRDefault="008F1437" w:rsidP="000749E2"/>
    <w:p w14:paraId="665793CE" w14:textId="77777777" w:rsidR="00736CE3" w:rsidRPr="0048078F" w:rsidRDefault="00DC1AEE" w:rsidP="000749E2">
      <w:pPr>
        <w:pStyle w:val="TH"/>
      </w:pPr>
      <w:r w:rsidRPr="0048078F">
        <w:object w:dxaOrig="10968" w:dyaOrig="13094" w14:anchorId="2D393800">
          <v:shape id="_x0000_i1034" type="#_x0000_t75" style="width:481.6pt;height:574.65pt" o:ole="">
            <v:imagedata r:id="rId25" o:title=""/>
          </v:shape>
          <o:OLEObject Type="Embed" ProgID="Visio.Drawing.11" ShapeID="_x0000_i1034" DrawAspect="Content" ObjectID="_1725465047" r:id="rId26"/>
        </w:object>
      </w:r>
    </w:p>
    <w:p w14:paraId="48CE3D92" w14:textId="77777777" w:rsidR="00DC1AEE" w:rsidRPr="0048078F" w:rsidRDefault="00DC1AEE" w:rsidP="000749E2">
      <w:pPr>
        <w:pStyle w:val="TF"/>
      </w:pPr>
      <w:r w:rsidRPr="0048078F">
        <w:t>Figure A.8a: Connection for RX tests for CA (</w:t>
      </w:r>
      <w:r w:rsidRPr="0048078F">
        <w:rPr>
          <w:rFonts w:cs="Arial"/>
        </w:rPr>
        <w:t xml:space="preserve">≥ </w:t>
      </w:r>
      <w:r w:rsidRPr="0048078F">
        <w:t>2CCs) with additional Spectrum Analyzer</w:t>
      </w:r>
    </w:p>
    <w:p w14:paraId="2B1CEDEC" w14:textId="77777777" w:rsidR="008F1437" w:rsidRPr="0048078F" w:rsidRDefault="008F1437" w:rsidP="000749E2"/>
    <w:p w14:paraId="0FE02F15" w14:textId="77777777" w:rsidR="00736CE3" w:rsidRPr="0048078F" w:rsidRDefault="00736CE3" w:rsidP="000749E2">
      <w:pPr>
        <w:pStyle w:val="TH"/>
      </w:pPr>
      <w:r w:rsidRPr="0048078F">
        <w:object w:dxaOrig="9641" w:dyaOrig="5580" w14:anchorId="07262B40">
          <v:shape id="_x0000_i1035" type="#_x0000_t75" style="width:482.25pt;height:279.15pt" o:ole="">
            <v:imagedata r:id="rId27" o:title=""/>
          </v:shape>
          <o:OLEObject Type="Embed" ProgID="Word.Document.8" ShapeID="_x0000_i1035" DrawAspect="Content" ObjectID="_1725465048" r:id="rId28">
            <o:FieldCodes>\s</o:FieldCodes>
          </o:OLEObject>
        </w:object>
      </w:r>
    </w:p>
    <w:p w14:paraId="267B02E2" w14:textId="77777777" w:rsidR="00736CE3" w:rsidRPr="0048078F" w:rsidRDefault="00736CE3" w:rsidP="000749E2">
      <w:pPr>
        <w:pStyle w:val="TF"/>
      </w:pPr>
      <w:r w:rsidRPr="0048078F">
        <w:t>Figure A.9: Connection for RX performance tests with antenna configur</w:t>
      </w:r>
      <w:r w:rsidR="00DC1AEE" w:rsidRPr="0048078F">
        <w:t>ation 1x2 (single antenna port)</w:t>
      </w:r>
    </w:p>
    <w:p w14:paraId="582A722A" w14:textId="77777777" w:rsidR="008F1437" w:rsidRPr="0048078F" w:rsidRDefault="008F1437" w:rsidP="000749E2"/>
    <w:bookmarkStart w:id="8" w:name="_MON_1537867573"/>
    <w:bookmarkEnd w:id="8"/>
    <w:p w14:paraId="6F6A9BD5" w14:textId="77777777" w:rsidR="00DF76B1" w:rsidRPr="0048078F" w:rsidRDefault="00DF76B1" w:rsidP="000749E2">
      <w:pPr>
        <w:pStyle w:val="TH"/>
      </w:pPr>
      <w:r w:rsidRPr="0048078F">
        <w:object w:dxaOrig="9641" w:dyaOrig="5195" w14:anchorId="5E55E228">
          <v:shape id="_x0000_i1036" type="#_x0000_t75" style="width:482.25pt;height:260.15pt" o:ole="">
            <v:imagedata r:id="rId29" o:title=""/>
          </v:shape>
          <o:OLEObject Type="Embed" ProgID="Word.Document.8" ShapeID="_x0000_i1036" DrawAspect="Content" ObjectID="_1725465049" r:id="rId30">
            <o:FieldCodes>\s</o:FieldCodes>
          </o:OLEObject>
        </w:object>
      </w:r>
    </w:p>
    <w:p w14:paraId="67E92DC4" w14:textId="77777777" w:rsidR="00DF76B1" w:rsidRPr="0048078F" w:rsidRDefault="00DF76B1" w:rsidP="000749E2">
      <w:pPr>
        <w:pStyle w:val="TF"/>
      </w:pPr>
      <w:r w:rsidRPr="0048078F">
        <w:t>Figure A.9a: Connection for RX performance tests with antenna configuration 1x2 (single antenna port) for 4Rx capable UEs without any 2Rx RF bands</w:t>
      </w:r>
    </w:p>
    <w:p w14:paraId="778DADEA" w14:textId="77777777" w:rsidR="008F1437" w:rsidRPr="0048078F" w:rsidRDefault="008F1437" w:rsidP="000749E2"/>
    <w:p w14:paraId="1155D190" w14:textId="77777777" w:rsidR="00736CE3" w:rsidRPr="0048078F" w:rsidRDefault="00736CE3" w:rsidP="000749E2">
      <w:pPr>
        <w:pStyle w:val="TH"/>
      </w:pPr>
      <w:r w:rsidRPr="0048078F">
        <w:object w:dxaOrig="9641" w:dyaOrig="5580" w14:anchorId="1FD2034E">
          <v:shape id="_x0000_i1037" type="#_x0000_t75" style="width:482.25pt;height:279.15pt" o:ole="">
            <v:imagedata r:id="rId31" o:title=""/>
          </v:shape>
          <o:OLEObject Type="Embed" ProgID="Word.Document.8" ShapeID="_x0000_i1037" DrawAspect="Content" ObjectID="_1725465050" r:id="rId32">
            <o:FieldCodes>\s</o:FieldCodes>
          </o:OLEObject>
        </w:object>
      </w:r>
    </w:p>
    <w:p w14:paraId="245535FD" w14:textId="77777777" w:rsidR="00736CE3" w:rsidRPr="0048078F" w:rsidRDefault="00736CE3" w:rsidP="000749E2">
      <w:pPr>
        <w:pStyle w:val="TF"/>
      </w:pPr>
      <w:r w:rsidRPr="0048078F">
        <w:t>Figure A.10: Connection for RX performance tests with antenna configuration 2x2</w:t>
      </w:r>
    </w:p>
    <w:p w14:paraId="7404F8FC" w14:textId="77777777" w:rsidR="008F1437" w:rsidRPr="0048078F" w:rsidRDefault="008F1437" w:rsidP="000749E2"/>
    <w:bookmarkStart w:id="9" w:name="_MON_1536732966"/>
    <w:bookmarkEnd w:id="9"/>
    <w:p w14:paraId="7DD0BFB9" w14:textId="77777777" w:rsidR="00DF76B1" w:rsidRPr="0048078F" w:rsidRDefault="00DF76B1" w:rsidP="000749E2">
      <w:pPr>
        <w:pStyle w:val="TH"/>
      </w:pPr>
      <w:r w:rsidRPr="0048078F">
        <w:object w:dxaOrig="9641" w:dyaOrig="5195" w14:anchorId="56D59AF4">
          <v:shape id="_x0000_i1038" type="#_x0000_t75" style="width:482.25pt;height:260.15pt" o:ole="">
            <v:imagedata r:id="rId33" o:title=""/>
          </v:shape>
          <o:OLEObject Type="Embed" ProgID="Word.Document.8" ShapeID="_x0000_i1038" DrawAspect="Content" ObjectID="_1725465051" r:id="rId34">
            <o:FieldCodes>\s</o:FieldCodes>
          </o:OLEObject>
        </w:object>
      </w:r>
    </w:p>
    <w:p w14:paraId="4C5816DD" w14:textId="77777777" w:rsidR="00736CE3" w:rsidRPr="0048078F" w:rsidRDefault="00DF76B1" w:rsidP="000749E2">
      <w:pPr>
        <w:pStyle w:val="TF"/>
      </w:pPr>
      <w:r w:rsidRPr="0048078F">
        <w:t>Figure A.10a: Connection for RX performance tests with antenna configuration 2x2 for 4Rx capable UEs without any 2Rx RF bands</w:t>
      </w:r>
    </w:p>
    <w:p w14:paraId="6A720376" w14:textId="77777777" w:rsidR="008F1437" w:rsidRPr="0048078F" w:rsidRDefault="008F1437" w:rsidP="000749E2"/>
    <w:p w14:paraId="32FBA447" w14:textId="77777777" w:rsidR="00736CE3" w:rsidRPr="0048078F" w:rsidRDefault="00736CE3" w:rsidP="000749E2">
      <w:pPr>
        <w:pStyle w:val="TH"/>
      </w:pPr>
      <w:r w:rsidRPr="0048078F">
        <w:object w:dxaOrig="9641" w:dyaOrig="5580" w14:anchorId="5BA677C1">
          <v:shape id="_x0000_i1039" type="#_x0000_t75" style="width:482.25pt;height:279.15pt" o:ole="">
            <v:imagedata r:id="rId35" o:title=""/>
          </v:shape>
          <o:OLEObject Type="Embed" ProgID="Word.Document.8" ShapeID="_x0000_i1039" DrawAspect="Content" ObjectID="_1725465052" r:id="rId36">
            <o:FieldCodes>\s</o:FieldCodes>
          </o:OLEObject>
        </w:object>
      </w:r>
    </w:p>
    <w:p w14:paraId="7ADA0C89" w14:textId="77777777" w:rsidR="00736CE3" w:rsidRPr="0048078F" w:rsidRDefault="00736CE3" w:rsidP="000749E2">
      <w:pPr>
        <w:pStyle w:val="TF"/>
      </w:pPr>
      <w:r w:rsidRPr="0048078F">
        <w:t>Figure A.11: Connection for RX performance tests with antenna configuration 4x2</w:t>
      </w:r>
    </w:p>
    <w:p w14:paraId="1A1FCE52" w14:textId="77777777" w:rsidR="008F1437" w:rsidRPr="0048078F" w:rsidRDefault="008F1437" w:rsidP="000749E2"/>
    <w:bookmarkStart w:id="10" w:name="_MON_1536731891"/>
    <w:bookmarkEnd w:id="10"/>
    <w:p w14:paraId="513ADEA7" w14:textId="77777777" w:rsidR="00DF76B1" w:rsidRPr="0048078F" w:rsidRDefault="00DF76B1" w:rsidP="000749E2">
      <w:pPr>
        <w:pStyle w:val="TH"/>
      </w:pPr>
      <w:r w:rsidRPr="0048078F">
        <w:object w:dxaOrig="9641" w:dyaOrig="7363" w14:anchorId="1C4CFD49">
          <v:shape id="_x0000_i1040" type="#_x0000_t75" style="width:482.25pt;height:368.15pt" o:ole="">
            <v:imagedata r:id="rId37" o:title=""/>
          </v:shape>
          <o:OLEObject Type="Embed" ProgID="Word.Document.8" ShapeID="_x0000_i1040" DrawAspect="Content" ObjectID="_1725465053" r:id="rId38">
            <o:FieldCodes>\s</o:FieldCodes>
          </o:OLEObject>
        </w:object>
      </w:r>
    </w:p>
    <w:p w14:paraId="5A7C95B7" w14:textId="77777777" w:rsidR="00DF76B1" w:rsidRPr="0048078F" w:rsidRDefault="00DF76B1" w:rsidP="000749E2">
      <w:pPr>
        <w:pStyle w:val="TF"/>
      </w:pPr>
      <w:r w:rsidRPr="0048078F">
        <w:t>Figure A.11a: Connection for RX performance tests with antenna configuration 4x2 for 4Rx capable UEs without any 2Rx RF bands</w:t>
      </w:r>
    </w:p>
    <w:p w14:paraId="788880A4" w14:textId="77777777" w:rsidR="00736CE3" w:rsidRPr="0048078F" w:rsidRDefault="00736CE3" w:rsidP="000749E2"/>
    <w:p w14:paraId="27BC1AC0" w14:textId="77777777" w:rsidR="00736CE3" w:rsidRPr="0048078F" w:rsidRDefault="00736CE3" w:rsidP="000749E2">
      <w:pPr>
        <w:pStyle w:val="TF"/>
      </w:pPr>
      <w:r w:rsidRPr="0048078F">
        <w:t>Figure A.12: Void</w:t>
      </w:r>
    </w:p>
    <w:p w14:paraId="765B054C" w14:textId="77777777" w:rsidR="00736CE3" w:rsidRPr="0048078F" w:rsidRDefault="00736CE3" w:rsidP="000749E2">
      <w:pPr>
        <w:pStyle w:val="TF"/>
      </w:pPr>
      <w:r w:rsidRPr="0048078F">
        <w:t>Figure A.13: Void</w:t>
      </w:r>
    </w:p>
    <w:p w14:paraId="1CE734BD" w14:textId="77777777" w:rsidR="00736CE3" w:rsidRPr="0048078F" w:rsidRDefault="00736CE3" w:rsidP="000749E2"/>
    <w:bookmarkStart w:id="11" w:name="_MON_1291023488"/>
    <w:bookmarkEnd w:id="11"/>
    <w:p w14:paraId="6CDF0183" w14:textId="77777777" w:rsidR="00736CE3" w:rsidRPr="0048078F" w:rsidRDefault="00736CE3" w:rsidP="000749E2">
      <w:pPr>
        <w:pStyle w:val="TH"/>
      </w:pPr>
      <w:r w:rsidRPr="0048078F">
        <w:object w:dxaOrig="9180" w:dyaOrig="7559" w14:anchorId="509D88A6">
          <v:shape id="_x0000_i1041" type="#_x0000_t75" style="width:453.75pt;height:372.9pt" o:ole="">
            <v:imagedata r:id="rId39" o:title=""/>
          </v:shape>
          <o:OLEObject Type="Embed" ProgID="Word.Picture.8" ShapeID="_x0000_i1041" DrawAspect="Content" ObjectID="_1725465054" r:id="rId40"/>
        </w:object>
      </w:r>
    </w:p>
    <w:p w14:paraId="4249EA0A" w14:textId="77777777" w:rsidR="00736CE3" w:rsidRPr="0048078F" w:rsidRDefault="00736CE3" w:rsidP="000749E2">
      <w:pPr>
        <w:pStyle w:val="TF"/>
      </w:pPr>
      <w:r w:rsidRPr="0048078F">
        <w:t>Figure A.14: Connection for 2 cells with static propagation and receive diversity</w:t>
      </w:r>
    </w:p>
    <w:p w14:paraId="28A44765" w14:textId="77777777" w:rsidR="00736CE3" w:rsidRPr="0048078F" w:rsidRDefault="00736CE3" w:rsidP="000749E2"/>
    <w:bookmarkStart w:id="12" w:name="_MON_1291023674"/>
    <w:bookmarkEnd w:id="12"/>
    <w:p w14:paraId="4153A54A" w14:textId="77777777" w:rsidR="00736CE3" w:rsidRPr="0048078F" w:rsidRDefault="00736CE3" w:rsidP="000749E2">
      <w:pPr>
        <w:pStyle w:val="TH"/>
      </w:pPr>
      <w:r w:rsidRPr="0048078F">
        <w:object w:dxaOrig="9180" w:dyaOrig="7919" w14:anchorId="46902BCF">
          <v:shape id="_x0000_i1042" type="#_x0000_t75" style="width:453.75pt;height:390.55pt" o:ole="">
            <v:imagedata r:id="rId41" o:title=""/>
          </v:shape>
          <o:OLEObject Type="Embed" ProgID="Word.Picture.8" ShapeID="_x0000_i1042" DrawAspect="Content" ObjectID="_1725465055" r:id="rId42"/>
        </w:object>
      </w:r>
    </w:p>
    <w:p w14:paraId="40F8D92E" w14:textId="77777777" w:rsidR="00736CE3" w:rsidRPr="0048078F" w:rsidRDefault="00736CE3" w:rsidP="000749E2">
      <w:pPr>
        <w:pStyle w:val="TF"/>
      </w:pPr>
      <w:r w:rsidRPr="0048078F">
        <w:t>Figure A.15: Connection for 2 cells with multipath fading propagation and receive diversity</w:t>
      </w:r>
    </w:p>
    <w:p w14:paraId="25B096A0" w14:textId="77777777" w:rsidR="00736CE3" w:rsidRPr="0048078F" w:rsidRDefault="00736CE3" w:rsidP="000749E2"/>
    <w:p w14:paraId="028F3499" w14:textId="77777777" w:rsidR="00736CE3" w:rsidRPr="0048078F" w:rsidRDefault="00736CE3" w:rsidP="000749E2">
      <w:pPr>
        <w:pStyle w:val="TH"/>
      </w:pPr>
      <w:r w:rsidRPr="0048078F">
        <w:object w:dxaOrig="5857" w:dyaOrig="2796" w14:anchorId="23ED866F">
          <v:shape id="_x0000_i1043" type="#_x0000_t75" style="width:293.45pt;height:140.6pt" o:ole="">
            <v:imagedata r:id="rId43" o:title=""/>
          </v:shape>
          <o:OLEObject Type="Embed" ProgID="Visio.Drawing.11" ShapeID="_x0000_i1043" DrawAspect="Content" ObjectID="_1725465056" r:id="rId44"/>
        </w:object>
      </w:r>
    </w:p>
    <w:p w14:paraId="4AE17519" w14:textId="77777777" w:rsidR="00736CE3" w:rsidRPr="0048078F" w:rsidRDefault="00736CE3" w:rsidP="000749E2">
      <w:pPr>
        <w:pStyle w:val="TH"/>
      </w:pPr>
      <w:r w:rsidRPr="0048078F">
        <w:object w:dxaOrig="5857" w:dyaOrig="2796" w14:anchorId="6A4B08D1">
          <v:shape id="_x0000_i1044" type="#_x0000_t75" style="width:293.45pt;height:140.6pt" o:ole="">
            <v:imagedata r:id="rId45" o:title=""/>
          </v:shape>
          <o:OLEObject Type="Embed" ProgID="Visio.Drawing.11" ShapeID="_x0000_i1044" DrawAspect="Content" ObjectID="_1725465057" r:id="rId46"/>
        </w:object>
      </w:r>
    </w:p>
    <w:p w14:paraId="46561DAB" w14:textId="77777777" w:rsidR="008A35B3" w:rsidRPr="0048078F" w:rsidRDefault="00736CE3" w:rsidP="000749E2">
      <w:r w:rsidRPr="0048078F">
        <w:t>Figure A.16: Connection for single cell Signalling tests</w:t>
      </w:r>
      <w:r w:rsidR="00695083" w:rsidRPr="0048078F">
        <w:br/>
        <w:t>(Note: only one Rx/Tx antenna port in case of NB-IoT UE)</w:t>
      </w:r>
    </w:p>
    <w:p w14:paraId="70BD14F1" w14:textId="77777777" w:rsidR="008A35B3" w:rsidRPr="0048078F" w:rsidRDefault="005076D8" w:rsidP="000749E2">
      <w:pPr>
        <w:pStyle w:val="TH"/>
      </w:pPr>
      <w:r>
        <w:pict w14:anchorId="5B9E387A">
          <v:shape id="_x0000_i1045" type="#_x0000_t75" style="width:408.25pt;height:224.15pt">
            <v:imagedata r:id="rId47" o:title=""/>
          </v:shape>
        </w:pict>
      </w:r>
    </w:p>
    <w:p w14:paraId="20D94A01" w14:textId="77777777" w:rsidR="008A35B3" w:rsidRPr="0048078F" w:rsidRDefault="008A35B3" w:rsidP="000749E2">
      <w:pPr>
        <w:pStyle w:val="TF"/>
      </w:pPr>
      <w:r w:rsidRPr="0048078F">
        <w:t>Figure A.16a: Connection for single cell Signalling tests for 4Rx Capable UE</w:t>
      </w:r>
    </w:p>
    <w:p w14:paraId="4AF8C3EE" w14:textId="77777777" w:rsidR="00736CE3" w:rsidRPr="0048078F" w:rsidRDefault="00736CE3" w:rsidP="000749E2"/>
    <w:p w14:paraId="44816ACF" w14:textId="77777777" w:rsidR="00736CE3" w:rsidRPr="0048078F" w:rsidRDefault="00736CE3" w:rsidP="000749E2">
      <w:pPr>
        <w:pStyle w:val="TH"/>
      </w:pPr>
      <w:r w:rsidRPr="0048078F">
        <w:object w:dxaOrig="6991" w:dyaOrig="7785" w14:anchorId="5FE99881">
          <v:shape id="_x0000_i1046" type="#_x0000_t75" style="width:349.8pt;height:389.9pt" o:ole="">
            <v:imagedata r:id="rId48" o:title=""/>
          </v:shape>
          <o:OLEObject Type="Embed" ProgID="Visio.Drawing.11" ShapeID="_x0000_i1046" DrawAspect="Content" ObjectID="_1725465058" r:id="rId49"/>
        </w:object>
      </w:r>
    </w:p>
    <w:p w14:paraId="33EB6FE0" w14:textId="77777777" w:rsidR="008A35B3" w:rsidRPr="0048078F" w:rsidRDefault="00736CE3" w:rsidP="000749E2">
      <w:pPr>
        <w:pStyle w:val="TF"/>
      </w:pPr>
      <w:r w:rsidRPr="0048078F">
        <w:t>Figure A.17: Connection for multiple cells Signalling tests</w:t>
      </w:r>
      <w:r w:rsidR="00695083" w:rsidRPr="0048078F">
        <w:br/>
        <w:t>(Note: only one Rx/Tx antenna port in case of NB-IoT UE)</w:t>
      </w:r>
    </w:p>
    <w:p w14:paraId="6A2FB4B2" w14:textId="77777777" w:rsidR="008A35B3" w:rsidRPr="0048078F" w:rsidRDefault="008A35B3" w:rsidP="000749E2"/>
    <w:p w14:paraId="43340614" w14:textId="77777777" w:rsidR="008A35B3" w:rsidRPr="0048078F" w:rsidRDefault="005076D8" w:rsidP="000749E2">
      <w:pPr>
        <w:pStyle w:val="TH"/>
      </w:pPr>
      <w:r>
        <w:lastRenderedPageBreak/>
        <w:pict w14:anchorId="1F8C7431">
          <v:shape id="_x0000_i1047" type="#_x0000_t75" style="width:348.45pt;height:387.85pt">
            <v:imagedata r:id="rId50" o:title=""/>
          </v:shape>
        </w:pict>
      </w:r>
    </w:p>
    <w:p w14:paraId="3DD9F8F2" w14:textId="77777777" w:rsidR="00736CE3" w:rsidRPr="0048078F" w:rsidRDefault="008A35B3" w:rsidP="000749E2">
      <w:pPr>
        <w:pStyle w:val="TF"/>
      </w:pPr>
      <w:r w:rsidRPr="0048078F">
        <w:t>Figure A.17a: Connection for multiple cells Signalling tests for 4Rx capable UE</w:t>
      </w:r>
    </w:p>
    <w:p w14:paraId="6E3020EC" w14:textId="77777777" w:rsidR="00FC47E7" w:rsidRPr="0048078F" w:rsidRDefault="00FC47E7" w:rsidP="000749E2"/>
    <w:bookmarkStart w:id="13" w:name="_MON_1307263032"/>
    <w:bookmarkStart w:id="14" w:name="_MON_1307263141"/>
    <w:bookmarkStart w:id="15" w:name="_MON_1307263156"/>
    <w:bookmarkStart w:id="16" w:name="_MON_1307262881"/>
    <w:bookmarkStart w:id="17" w:name="_MON_1307262913"/>
    <w:bookmarkStart w:id="18" w:name="_MON_1307262973"/>
    <w:bookmarkStart w:id="19" w:name="_MON_1307262981"/>
    <w:bookmarkEnd w:id="13"/>
    <w:bookmarkEnd w:id="14"/>
    <w:bookmarkEnd w:id="15"/>
    <w:bookmarkEnd w:id="16"/>
    <w:bookmarkEnd w:id="17"/>
    <w:bookmarkEnd w:id="18"/>
    <w:bookmarkEnd w:id="19"/>
    <w:bookmarkStart w:id="20" w:name="_MON_1307263020"/>
    <w:bookmarkEnd w:id="20"/>
    <w:p w14:paraId="476BE2BD" w14:textId="77777777" w:rsidR="00FC47E7" w:rsidRPr="0048078F" w:rsidRDefault="00FC47E7" w:rsidP="000749E2">
      <w:pPr>
        <w:pStyle w:val="TH"/>
      </w:pPr>
      <w:r w:rsidRPr="0048078F">
        <w:object w:dxaOrig="8487" w:dyaOrig="5424" w14:anchorId="6A5241C8">
          <v:shape id="_x0000_i1048" type="#_x0000_t75" style="width:424.55pt;height:270.35pt" o:ole="">
            <v:imagedata r:id="rId51" o:title=""/>
          </v:shape>
          <o:OLEObject Type="Embed" ProgID="Word.Picture.8" ShapeID="_x0000_i1048" DrawAspect="Content" ObjectID="_1725465059" r:id="rId52"/>
        </w:object>
      </w:r>
    </w:p>
    <w:p w14:paraId="60333EBA" w14:textId="3DB03F84" w:rsidR="00BD3E1B" w:rsidRDefault="00FC47E7" w:rsidP="00BD3E1B">
      <w:pPr>
        <w:pStyle w:val="TF"/>
      </w:pPr>
      <w:r w:rsidRPr="0048078F">
        <w:t>Figure A.18: Connection for 1 cell with antenna configuration 1x2 in static propagation conditions</w:t>
      </w:r>
    </w:p>
    <w:p w14:paraId="2D818099" w14:textId="77777777" w:rsidR="00BD3E1B" w:rsidRDefault="00BD3E1B" w:rsidP="005076D8"/>
    <w:p w14:paraId="1BB23AAB" w14:textId="77777777" w:rsidR="00BD3E1B" w:rsidRDefault="00BD3E1B" w:rsidP="005076D8">
      <w:pPr>
        <w:pStyle w:val="TH"/>
      </w:pPr>
      <w:r w:rsidRPr="0048078F">
        <w:object w:dxaOrig="9105" w:dyaOrig="8209" w14:anchorId="4ADECB8A">
          <v:shape id="_x0000_i1049" type="#_x0000_t75" style="width:455.1pt;height:410.25pt" o:ole="">
            <v:imagedata r:id="rId53" o:title=""/>
          </v:shape>
          <o:OLEObject Type="Embed" ProgID="Word.Document.8" ShapeID="_x0000_i1049" DrawAspect="Content" ObjectID="_1725465060" r:id="rId54">
            <o:FieldCodes>\s</o:FieldCodes>
          </o:OLEObject>
        </w:object>
      </w:r>
    </w:p>
    <w:p w14:paraId="28FA5E5B" w14:textId="67D61A0C" w:rsidR="00BD3E1B" w:rsidRPr="0048078F" w:rsidRDefault="00BD3E1B" w:rsidP="00BD3E1B">
      <w:pPr>
        <w:pStyle w:val="TF"/>
      </w:pPr>
      <w:r w:rsidRPr="0048078F">
        <w:t>Figure A.18</w:t>
      </w:r>
      <w:r>
        <w:t>a</w:t>
      </w:r>
      <w:r w:rsidRPr="0048078F">
        <w:t>: Connection for 1 cell with antenna configuration 1x</w:t>
      </w:r>
      <w:r>
        <w:t>4</w:t>
      </w:r>
      <w:r w:rsidRPr="0048078F">
        <w:t xml:space="preserve"> in static propagation conditions</w:t>
      </w:r>
    </w:p>
    <w:p w14:paraId="6C50F800" w14:textId="77777777" w:rsidR="00080C62" w:rsidRPr="0048078F" w:rsidRDefault="00080C62" w:rsidP="000749E2"/>
    <w:bookmarkStart w:id="21" w:name="_MON_1333359165"/>
    <w:bookmarkStart w:id="22" w:name="_MON_1333360073"/>
    <w:bookmarkStart w:id="23" w:name="_MON_1333360106"/>
    <w:bookmarkStart w:id="24" w:name="_MON_1333360189"/>
    <w:bookmarkStart w:id="25" w:name="_MON_1333360237"/>
    <w:bookmarkStart w:id="26" w:name="_MON_1333364129"/>
    <w:bookmarkEnd w:id="21"/>
    <w:bookmarkEnd w:id="22"/>
    <w:bookmarkEnd w:id="23"/>
    <w:bookmarkEnd w:id="24"/>
    <w:bookmarkEnd w:id="25"/>
    <w:bookmarkEnd w:id="26"/>
    <w:bookmarkStart w:id="27" w:name="_MON_1336563933"/>
    <w:bookmarkEnd w:id="27"/>
    <w:p w14:paraId="7946F7AE" w14:textId="77777777" w:rsidR="00080C62" w:rsidRPr="0048078F" w:rsidRDefault="00080C62" w:rsidP="000749E2">
      <w:pPr>
        <w:pStyle w:val="TH"/>
      </w:pPr>
      <w:r w:rsidRPr="0048078F">
        <w:object w:dxaOrig="8832" w:dyaOrig="9954" w14:anchorId="70B28885">
          <v:shape id="_x0000_i1050" type="#_x0000_t75" style="width:436.1pt;height:492.45pt" o:ole="">
            <v:imagedata r:id="rId55" o:title=""/>
          </v:shape>
          <o:OLEObject Type="Embed" ProgID="Word.Picture.8" ShapeID="_x0000_i1050" DrawAspect="Content" ObjectID="_1725465061" r:id="rId56"/>
        </w:object>
      </w:r>
    </w:p>
    <w:p w14:paraId="3298CCC4" w14:textId="77777777" w:rsidR="00211486" w:rsidRPr="0048078F" w:rsidRDefault="00080C62" w:rsidP="000749E2">
      <w:pPr>
        <w:pStyle w:val="TF"/>
      </w:pPr>
      <w:r w:rsidRPr="0048078F">
        <w:t>Figure A.19: Connection for 3 cells with antenna configuration 1x2 in static (cell 1) and multipath fading (cell 2 and 3) propagation c</w:t>
      </w:r>
      <w:r w:rsidR="00211486" w:rsidRPr="0048078F">
        <w:t>onditions and receive diversity</w:t>
      </w:r>
    </w:p>
    <w:p w14:paraId="2AF44D1A" w14:textId="77777777" w:rsidR="00497830" w:rsidRPr="0048078F" w:rsidRDefault="00497830" w:rsidP="000749E2"/>
    <w:p w14:paraId="793EA660" w14:textId="77777777" w:rsidR="00497830" w:rsidRPr="0048078F" w:rsidRDefault="00497830" w:rsidP="000749E2">
      <w:pPr>
        <w:pStyle w:val="TH"/>
      </w:pPr>
      <w:r w:rsidRPr="0048078F">
        <w:object w:dxaOrig="9641" w:dyaOrig="8302" w14:anchorId="0C2C419E">
          <v:shape id="_x0000_i1051" type="#_x0000_t75" style="width:482.25pt;height:415pt" o:ole="">
            <v:imagedata r:id="rId57" o:title=""/>
          </v:shape>
          <o:OLEObject Type="Embed" ProgID="Word.Document.8" ShapeID="_x0000_i1051" DrawAspect="Content" ObjectID="_1725465062" r:id="rId58">
            <o:FieldCodes>\s</o:FieldCodes>
          </o:OLEObject>
        </w:object>
      </w:r>
    </w:p>
    <w:p w14:paraId="73819919" w14:textId="77777777" w:rsidR="00E95E05" w:rsidRPr="0048078F" w:rsidRDefault="00E95E05" w:rsidP="000749E2">
      <w:pPr>
        <w:pStyle w:val="TF"/>
      </w:pPr>
      <w:r w:rsidRPr="0048078F">
        <w:t xml:space="preserve">Figure A.20: Connection for 2 cells with static propagation and receive diversity with phase rotator (The </w:t>
      </w:r>
      <w:r w:rsidR="00BE398E" w:rsidRPr="0048078F">
        <w:t>frequency</w:t>
      </w:r>
      <w:r w:rsidRPr="0048078F">
        <w:t xml:space="preserve"> offset used in phase rotator is 5 Hz)</w:t>
      </w:r>
    </w:p>
    <w:p w14:paraId="4DDB4765" w14:textId="77777777" w:rsidR="00E95E05" w:rsidRPr="0048078F" w:rsidRDefault="00E95E05" w:rsidP="000749E2"/>
    <w:bookmarkStart w:id="28" w:name="_MON_1364829558"/>
    <w:bookmarkStart w:id="29" w:name="_MON_1364829560"/>
    <w:bookmarkEnd w:id="28"/>
    <w:bookmarkEnd w:id="29"/>
    <w:bookmarkStart w:id="30" w:name="_MON_1364829604"/>
    <w:bookmarkEnd w:id="30"/>
    <w:p w14:paraId="704EDC82" w14:textId="77777777" w:rsidR="00497830" w:rsidRPr="0048078F" w:rsidRDefault="00F4635B" w:rsidP="000749E2">
      <w:pPr>
        <w:pStyle w:val="TH"/>
      </w:pPr>
      <w:r w:rsidRPr="0048078F">
        <w:object w:dxaOrig="9070" w:dyaOrig="5580" w14:anchorId="18DE0213">
          <v:shape id="_x0000_i1052" type="#_x0000_t75" style="width:453.75pt;height:279.15pt" o:ole="">
            <v:imagedata r:id="rId59" o:title=""/>
          </v:shape>
          <o:OLEObject Type="Embed" ProgID="Word.Document.8" ShapeID="_x0000_i1052" DrawAspect="Content" ObjectID="_1725465063" r:id="rId60">
            <o:FieldCodes>\s</o:FieldCodes>
          </o:OLEObject>
        </w:object>
      </w:r>
    </w:p>
    <w:p w14:paraId="1C6E59DF" w14:textId="77777777" w:rsidR="00E95E05" w:rsidRPr="0048078F" w:rsidRDefault="00E95E05" w:rsidP="000749E2">
      <w:pPr>
        <w:pStyle w:val="TF"/>
      </w:pPr>
      <w:r w:rsidRPr="0048078F">
        <w:t>Figure A.21: Connection for frequency-selective interference with multipath fading propagation and receive diversity</w:t>
      </w:r>
    </w:p>
    <w:p w14:paraId="507A7031" w14:textId="77777777" w:rsidR="008F1437" w:rsidRPr="0048078F" w:rsidRDefault="008F1437" w:rsidP="000749E2"/>
    <w:bookmarkStart w:id="31" w:name="_MON_1562682433"/>
    <w:bookmarkEnd w:id="31"/>
    <w:p w14:paraId="042ED9C7" w14:textId="77777777" w:rsidR="00DF76B1" w:rsidRPr="0048078F" w:rsidRDefault="009C08DE" w:rsidP="000749E2">
      <w:pPr>
        <w:pStyle w:val="TH"/>
      </w:pPr>
      <w:r w:rsidRPr="0048078F">
        <w:object w:dxaOrig="9641" w:dyaOrig="6195" w14:anchorId="180244CF">
          <v:shape id="_x0000_i1053" type="#_x0000_t75" style="width:482.25pt;height:309.75pt" o:ole="">
            <v:imagedata r:id="rId61" o:title=""/>
          </v:shape>
          <o:OLEObject Type="Embed" ProgID="Word.Document.8" ShapeID="_x0000_i1053" DrawAspect="Content" ObjectID="_1725465064" r:id="rId62">
            <o:FieldCodes>\s</o:FieldCodes>
          </o:OLEObject>
        </w:object>
      </w:r>
    </w:p>
    <w:p w14:paraId="14654FD5" w14:textId="77777777" w:rsidR="00DF76B1" w:rsidRPr="0048078F" w:rsidRDefault="00DF76B1" w:rsidP="000749E2">
      <w:pPr>
        <w:pStyle w:val="TF"/>
      </w:pPr>
      <w:r w:rsidRPr="0048078F">
        <w:t>Figure A.21a: Connection for frequency-selective interference with multipath fading propagation and receive diversity for 4Rx capable UEs without any 2Rx RF bands</w:t>
      </w:r>
    </w:p>
    <w:p w14:paraId="0DB45C20" w14:textId="77777777" w:rsidR="008F1437" w:rsidRPr="0048078F" w:rsidRDefault="008F1437" w:rsidP="000749E2"/>
    <w:bookmarkStart w:id="32" w:name="_MON_1411718747"/>
    <w:bookmarkStart w:id="33" w:name="_MON_1411718868"/>
    <w:bookmarkStart w:id="34" w:name="_MON_1411719102"/>
    <w:bookmarkStart w:id="35" w:name="_MON_1411719134"/>
    <w:bookmarkEnd w:id="32"/>
    <w:bookmarkEnd w:id="33"/>
    <w:bookmarkEnd w:id="34"/>
    <w:bookmarkEnd w:id="35"/>
    <w:bookmarkStart w:id="36" w:name="_MON_1411718690"/>
    <w:bookmarkEnd w:id="36"/>
    <w:p w14:paraId="5B3EDE83" w14:textId="77777777" w:rsidR="00846E39" w:rsidRPr="0048078F" w:rsidRDefault="00CC013F" w:rsidP="000749E2">
      <w:pPr>
        <w:pStyle w:val="TH"/>
      </w:pPr>
      <w:r w:rsidRPr="0048078F">
        <w:object w:dxaOrig="9014" w:dyaOrig="6300" w14:anchorId="2A166BA1">
          <v:shape id="_x0000_i1054" type="#_x0000_t75" style="width:451pt;height:315.15pt" o:ole="">
            <v:imagedata r:id="rId63" o:title=""/>
          </v:shape>
          <o:OLEObject Type="Embed" ProgID="Word.Picture.8" ShapeID="_x0000_i1054" DrawAspect="Content" ObjectID="_1725465065" r:id="rId64"/>
        </w:object>
      </w:r>
    </w:p>
    <w:p w14:paraId="15EB2BD9" w14:textId="77777777" w:rsidR="00846E39" w:rsidRPr="0048078F" w:rsidRDefault="00846E39" w:rsidP="000749E2">
      <w:pPr>
        <w:pStyle w:val="TF"/>
      </w:pPr>
      <w:r w:rsidRPr="0048078F">
        <w:t>Figure A.22: Connection for 2 cells with static propagation condition. Origin</w:t>
      </w:r>
      <w:r w:rsidR="00CC013F" w:rsidRPr="0048078F">
        <w:t xml:space="preserve"> </w:t>
      </w:r>
      <w:r w:rsidRPr="0048078F">
        <w:t>(E-UTRAN)</w:t>
      </w:r>
      <w:r w:rsidR="00CC013F" w:rsidRPr="0048078F">
        <w:t xml:space="preserve"> </w:t>
      </w:r>
      <w:r w:rsidRPr="0048078F">
        <w:t>and target cell (≠ E-UTRAN) received with RX diversi</w:t>
      </w:r>
      <w:r w:rsidR="00734423" w:rsidRPr="0048078F">
        <w:t>ty</w:t>
      </w:r>
    </w:p>
    <w:p w14:paraId="79FDD8A7" w14:textId="77777777" w:rsidR="00846E39" w:rsidRPr="0048078F" w:rsidRDefault="00846E39" w:rsidP="000749E2"/>
    <w:bookmarkStart w:id="37" w:name="_MON_1411719140"/>
    <w:bookmarkEnd w:id="37"/>
    <w:p w14:paraId="1A6D810C" w14:textId="77777777" w:rsidR="00846E39" w:rsidRPr="0048078F" w:rsidRDefault="00CC013F" w:rsidP="000749E2">
      <w:pPr>
        <w:pStyle w:val="TH"/>
      </w:pPr>
      <w:r w:rsidRPr="0048078F">
        <w:object w:dxaOrig="9014" w:dyaOrig="6300" w14:anchorId="392BBC55">
          <v:shape id="_x0000_i1055" type="#_x0000_t75" style="width:451pt;height:315.15pt" o:ole="">
            <v:imagedata r:id="rId65" o:title=""/>
          </v:shape>
          <o:OLEObject Type="Embed" ProgID="Word.Picture.8" ShapeID="_x0000_i1055" DrawAspect="Content" ObjectID="_1725465066" r:id="rId66"/>
        </w:object>
      </w:r>
    </w:p>
    <w:p w14:paraId="75FC5EEE" w14:textId="77777777" w:rsidR="00846E39" w:rsidRPr="0048078F" w:rsidRDefault="00846E39" w:rsidP="000749E2">
      <w:pPr>
        <w:pStyle w:val="TF"/>
      </w:pPr>
      <w:r w:rsidRPr="0048078F">
        <w:t>Figure A.23: Connection for 2 cells with multipath fading propagation condition. Origin (E-UTRAN) and target cell (≠ E-UTR</w:t>
      </w:r>
      <w:r w:rsidR="00734423" w:rsidRPr="0048078F">
        <w:t>AN) received with RX diversity</w:t>
      </w:r>
    </w:p>
    <w:p w14:paraId="6DD2CBCA" w14:textId="77777777" w:rsidR="00846E39" w:rsidRPr="0048078F" w:rsidRDefault="00846E39" w:rsidP="000749E2"/>
    <w:bookmarkStart w:id="38" w:name="_MON_1361795893"/>
    <w:bookmarkStart w:id="39" w:name="_MON_1368886248"/>
    <w:bookmarkStart w:id="40" w:name="_MON_1369662543"/>
    <w:bookmarkStart w:id="41" w:name="_MON_1343047008"/>
    <w:bookmarkStart w:id="42" w:name="_MON_1343050487"/>
    <w:bookmarkEnd w:id="38"/>
    <w:bookmarkEnd w:id="39"/>
    <w:bookmarkEnd w:id="40"/>
    <w:bookmarkEnd w:id="41"/>
    <w:bookmarkEnd w:id="42"/>
    <w:bookmarkStart w:id="43" w:name="_MON_1344159441"/>
    <w:bookmarkEnd w:id="43"/>
    <w:p w14:paraId="4AE103FC" w14:textId="77777777" w:rsidR="00846E39" w:rsidRPr="0048078F" w:rsidRDefault="00846E39" w:rsidP="000749E2">
      <w:pPr>
        <w:pStyle w:val="TH"/>
      </w:pPr>
      <w:r w:rsidRPr="0048078F">
        <w:object w:dxaOrig="8832" w:dyaOrig="9954" w14:anchorId="5DE4CF3C">
          <v:shape id="_x0000_i1056" type="#_x0000_t75" style="width:436.1pt;height:492.45pt" o:ole="">
            <v:imagedata r:id="rId67" o:title=""/>
          </v:shape>
          <o:OLEObject Type="Embed" ProgID="Word.Picture.8" ShapeID="_x0000_i1056" DrawAspect="Content" ObjectID="_1725465067" r:id="rId68"/>
        </w:object>
      </w:r>
    </w:p>
    <w:p w14:paraId="3562C146" w14:textId="77777777" w:rsidR="00846E39" w:rsidRPr="0048078F" w:rsidRDefault="00846E39" w:rsidP="000749E2">
      <w:pPr>
        <w:pStyle w:val="TF"/>
      </w:pPr>
      <w:r w:rsidRPr="0048078F">
        <w:t>Figure A.24: Connection for 3 cells with antenna configuration 1x2 in static (cell 1) and multipath fading conditions (cell 2 and 3) and mult</w:t>
      </w:r>
      <w:r w:rsidR="00734423" w:rsidRPr="0048078F">
        <w:t>iple RAT and receive diversity</w:t>
      </w:r>
    </w:p>
    <w:p w14:paraId="289D7565" w14:textId="77777777" w:rsidR="00846E39" w:rsidRPr="0048078F" w:rsidRDefault="00846E39" w:rsidP="000749E2"/>
    <w:bookmarkStart w:id="44" w:name="_MON_1361797384"/>
    <w:bookmarkStart w:id="45" w:name="_MON_1368886249"/>
    <w:bookmarkStart w:id="46" w:name="_MON_1369662544"/>
    <w:bookmarkStart w:id="47" w:name="_MON_1343048337"/>
    <w:bookmarkStart w:id="48" w:name="_MON_1344231025"/>
    <w:bookmarkEnd w:id="44"/>
    <w:bookmarkEnd w:id="45"/>
    <w:bookmarkEnd w:id="46"/>
    <w:bookmarkEnd w:id="47"/>
    <w:bookmarkEnd w:id="48"/>
    <w:bookmarkStart w:id="49" w:name="_MON_1361796862"/>
    <w:bookmarkEnd w:id="49"/>
    <w:p w14:paraId="3BAD6ACD" w14:textId="77777777" w:rsidR="00846E39" w:rsidRPr="0048078F" w:rsidRDefault="00846E39" w:rsidP="000749E2">
      <w:pPr>
        <w:pStyle w:val="TH"/>
      </w:pPr>
      <w:r w:rsidRPr="0048078F">
        <w:object w:dxaOrig="8832" w:dyaOrig="9954" w14:anchorId="2DEF2024">
          <v:shape id="_x0000_i1057" type="#_x0000_t75" style="width:436.1pt;height:492.45pt" o:ole="">
            <v:imagedata r:id="rId69" o:title=""/>
          </v:shape>
          <o:OLEObject Type="Embed" ProgID="Word.Picture.8" ShapeID="_x0000_i1057" DrawAspect="Content" ObjectID="_1725465068" r:id="rId70"/>
        </w:object>
      </w:r>
    </w:p>
    <w:p w14:paraId="06E6FC6A" w14:textId="77777777" w:rsidR="00846E39" w:rsidRPr="0048078F" w:rsidRDefault="00846E39" w:rsidP="000749E2">
      <w:pPr>
        <w:pStyle w:val="TF"/>
      </w:pPr>
      <w:r w:rsidRPr="0048078F">
        <w:t>Figure A.25: Connection for 3 cells with antenna configuration 1x2 in multipath fading (cell 1</w:t>
      </w:r>
      <w:r w:rsidR="00FB2B44" w:rsidRPr="0048078F">
        <w:t xml:space="preserve"> </w:t>
      </w:r>
      <w:r w:rsidRPr="0048078F">
        <w:t xml:space="preserve">and </w:t>
      </w:r>
      <w:r w:rsidR="00734423" w:rsidRPr="0048078F">
        <w:t xml:space="preserve">2) and multiple RAT </w:t>
      </w:r>
      <w:r w:rsidRPr="0048078F">
        <w:t>(cell 3 static) and receive diversity</w:t>
      </w:r>
    </w:p>
    <w:p w14:paraId="666E1BFD" w14:textId="77777777" w:rsidR="00846E39" w:rsidRPr="0048078F" w:rsidRDefault="00846E39" w:rsidP="000749E2"/>
    <w:bookmarkStart w:id="50" w:name="_MON_1411719161"/>
    <w:bookmarkEnd w:id="50"/>
    <w:p w14:paraId="29349C91" w14:textId="77777777" w:rsidR="00846E39" w:rsidRPr="0048078F" w:rsidRDefault="00A62E1C" w:rsidP="000749E2">
      <w:pPr>
        <w:pStyle w:val="TH"/>
      </w:pPr>
      <w:r w:rsidRPr="0048078F">
        <w:object w:dxaOrig="9014" w:dyaOrig="6300" w14:anchorId="49B0DBC5">
          <v:shape id="_x0000_i1058" type="#_x0000_t75" style="width:451pt;height:315.15pt" o:ole="">
            <v:imagedata r:id="rId71" o:title=""/>
          </v:shape>
          <o:OLEObject Type="Embed" ProgID="Word.Picture.8" ShapeID="_x0000_i1058" DrawAspect="Content" ObjectID="_1725465069" r:id="rId72"/>
        </w:object>
      </w:r>
    </w:p>
    <w:p w14:paraId="6267307A" w14:textId="77777777" w:rsidR="00846E39" w:rsidRPr="0048078F" w:rsidRDefault="00846E39" w:rsidP="000749E2">
      <w:pPr>
        <w:pStyle w:val="TF"/>
      </w:pPr>
      <w:r w:rsidRPr="0048078F">
        <w:t>Figure A.26: Connection for 2 cells. Origin (E-UTRAN, multipath fading) and target cell (≠ E-UTRAN, static) received with RX diversity</w:t>
      </w:r>
    </w:p>
    <w:p w14:paraId="2BBBB54D" w14:textId="77777777" w:rsidR="00846E39" w:rsidRPr="0048078F" w:rsidRDefault="00846E39" w:rsidP="000749E2"/>
    <w:bookmarkStart w:id="51" w:name="_MON_1398241791"/>
    <w:bookmarkStart w:id="52" w:name="_MON_1398241797"/>
    <w:bookmarkStart w:id="53" w:name="_MON_1398241822"/>
    <w:bookmarkStart w:id="54" w:name="_MON_1397996029"/>
    <w:bookmarkStart w:id="55" w:name="_MON_1398241604"/>
    <w:bookmarkEnd w:id="51"/>
    <w:bookmarkEnd w:id="52"/>
    <w:bookmarkEnd w:id="53"/>
    <w:bookmarkEnd w:id="54"/>
    <w:bookmarkEnd w:id="55"/>
    <w:bookmarkStart w:id="56" w:name="_MON_1398241676"/>
    <w:bookmarkEnd w:id="56"/>
    <w:p w14:paraId="5B2723E9" w14:textId="77777777" w:rsidR="001572BC" w:rsidRPr="0048078F" w:rsidRDefault="001572BC" w:rsidP="000749E2">
      <w:pPr>
        <w:pStyle w:val="TH"/>
      </w:pPr>
      <w:r w:rsidRPr="0048078F">
        <w:object w:dxaOrig="8832" w:dyaOrig="9954" w14:anchorId="20EBF47A">
          <v:shape id="_x0000_i1059" type="#_x0000_t75" style="width:436.1pt;height:492.45pt" o:ole="">
            <v:imagedata r:id="rId73" o:title=""/>
          </v:shape>
          <o:OLEObject Type="Embed" ProgID="Word.Picture.8" ShapeID="_x0000_i1059" DrawAspect="Content" ObjectID="_1725465070" r:id="rId74"/>
        </w:object>
      </w:r>
    </w:p>
    <w:p w14:paraId="079992CA" w14:textId="77777777" w:rsidR="001572BC" w:rsidRPr="0048078F" w:rsidRDefault="001572BC" w:rsidP="000749E2">
      <w:pPr>
        <w:pStyle w:val="TF"/>
      </w:pPr>
      <w:r w:rsidRPr="0048078F">
        <w:t>Figure A.27: Connection for 3 cells with static propagation and receive diversity</w:t>
      </w:r>
    </w:p>
    <w:p w14:paraId="29A10D80" w14:textId="77777777" w:rsidR="00D538FE" w:rsidRPr="0048078F" w:rsidRDefault="00D538FE" w:rsidP="000749E2"/>
    <w:bookmarkStart w:id="57" w:name="_MON_1569671700"/>
    <w:bookmarkEnd w:id="57"/>
    <w:p w14:paraId="228FB13B" w14:textId="77777777" w:rsidR="00D538FE" w:rsidRPr="0048078F" w:rsidRDefault="00D538FE" w:rsidP="000749E2">
      <w:pPr>
        <w:pStyle w:val="TH"/>
      </w:pPr>
      <w:r w:rsidRPr="0048078F">
        <w:object w:dxaOrig="8832" w:dyaOrig="9954" w14:anchorId="170EB2FB">
          <v:shape id="_x0000_i1060" type="#_x0000_t75" style="width:436.1pt;height:365.45pt" o:ole="">
            <v:imagedata r:id="rId75" o:title="" cropbottom="16852f"/>
          </v:shape>
          <o:OLEObject Type="Embed" ProgID="Word.Picture.8" ShapeID="_x0000_i1060" DrawAspect="Content" ObjectID="_1725465071" r:id="rId76"/>
        </w:object>
      </w:r>
    </w:p>
    <w:p w14:paraId="7D8EF414" w14:textId="77777777" w:rsidR="00D538FE" w:rsidRPr="0048078F" w:rsidRDefault="00D538FE" w:rsidP="000749E2">
      <w:pPr>
        <w:pStyle w:val="TF"/>
      </w:pPr>
      <w:r w:rsidRPr="0048078F">
        <w:t>Figure A.27a: Connection for 3 cells with static propagation and 1x4 receive diversity</w:t>
      </w:r>
    </w:p>
    <w:p w14:paraId="7036A6B0" w14:textId="77777777" w:rsidR="00BB5B27" w:rsidRPr="0048078F" w:rsidRDefault="00BB5B27" w:rsidP="000749E2">
      <w:pPr>
        <w:rPr>
          <w:lang w:eastAsia="zh-CN"/>
        </w:rPr>
      </w:pPr>
    </w:p>
    <w:p w14:paraId="7BA59EDA" w14:textId="77777777" w:rsidR="00BB5B27" w:rsidRPr="0048078F" w:rsidRDefault="00BB5B27" w:rsidP="000749E2">
      <w:pPr>
        <w:pStyle w:val="TH"/>
        <w:rPr>
          <w:lang w:eastAsia="zh-CN"/>
        </w:rPr>
      </w:pPr>
      <w:r w:rsidRPr="0048078F">
        <w:object w:dxaOrig="8711" w:dyaOrig="6303" w14:anchorId="29F505AD">
          <v:shape id="_x0000_i1061" type="#_x0000_t75" style="width:435.4pt;height:315.15pt" o:ole="">
            <v:imagedata r:id="rId77" o:title=""/>
          </v:shape>
          <o:OLEObject Type="Embed" ProgID="Word.Document.8" ShapeID="_x0000_i1061" DrawAspect="Content" ObjectID="_1725465072" r:id="rId78">
            <o:FieldCodes>\s</o:FieldCodes>
          </o:OLEObject>
        </w:object>
      </w:r>
    </w:p>
    <w:p w14:paraId="1BCC0736" w14:textId="77777777" w:rsidR="00BB5B27" w:rsidRPr="0048078F" w:rsidRDefault="00BB5B27" w:rsidP="000749E2">
      <w:pPr>
        <w:pStyle w:val="TF"/>
      </w:pPr>
      <w:r w:rsidRPr="0048078F">
        <w:t>Figure A.</w:t>
      </w:r>
      <w:r w:rsidRPr="0048078F">
        <w:rPr>
          <w:lang w:eastAsia="zh-CN"/>
        </w:rPr>
        <w:t>28</w:t>
      </w:r>
      <w:r w:rsidRPr="0048078F">
        <w:t xml:space="preserve">: Connection for </w:t>
      </w:r>
      <w:r w:rsidRPr="0048078F">
        <w:rPr>
          <w:lang w:eastAsia="zh-CN"/>
        </w:rPr>
        <w:t>basic UL MIMO</w:t>
      </w:r>
      <w:r w:rsidRPr="0048078F">
        <w:t xml:space="preserve"> with receive diversity</w:t>
      </w:r>
    </w:p>
    <w:p w14:paraId="7D3D5963" w14:textId="77777777" w:rsidR="00BB5B27" w:rsidRPr="0048078F" w:rsidRDefault="00BB5B27" w:rsidP="000749E2">
      <w:pPr>
        <w:rPr>
          <w:lang w:eastAsia="zh-CN"/>
        </w:rPr>
      </w:pPr>
    </w:p>
    <w:bookmarkStart w:id="58" w:name="_MON_1402487108"/>
    <w:bookmarkEnd w:id="58"/>
    <w:p w14:paraId="359B22B4" w14:textId="77777777" w:rsidR="00BB5B27" w:rsidRPr="0048078F" w:rsidRDefault="00BB5B27" w:rsidP="000749E2">
      <w:pPr>
        <w:pStyle w:val="TH"/>
        <w:rPr>
          <w:lang w:eastAsia="zh-CN"/>
        </w:rPr>
      </w:pPr>
      <w:r w:rsidRPr="0048078F">
        <w:object w:dxaOrig="8711" w:dyaOrig="7199" w14:anchorId="37E7840E">
          <v:shape id="_x0000_i1062" type="#_x0000_t75" style="width:435.4pt;height:5in" o:ole="">
            <v:imagedata r:id="rId79" o:title=""/>
          </v:shape>
          <o:OLEObject Type="Embed" ProgID="Word.Document.8" ShapeID="_x0000_i1062" DrawAspect="Content" ObjectID="_1725465073" r:id="rId80">
            <o:FieldCodes>\s</o:FieldCodes>
          </o:OLEObject>
        </w:object>
      </w:r>
    </w:p>
    <w:p w14:paraId="1B8F110F" w14:textId="77777777" w:rsidR="00BB5B27" w:rsidRPr="0048078F" w:rsidRDefault="00BB5B27" w:rsidP="000749E2">
      <w:pPr>
        <w:pStyle w:val="TF"/>
        <w:rPr>
          <w:lang w:eastAsia="zh-CN"/>
        </w:rPr>
      </w:pPr>
      <w:r w:rsidRPr="0048078F">
        <w:t>Figure A.</w:t>
      </w:r>
      <w:r w:rsidRPr="0048078F">
        <w:rPr>
          <w:lang w:eastAsia="zh-CN"/>
        </w:rPr>
        <w:t>29</w:t>
      </w:r>
      <w:r w:rsidRPr="0048078F">
        <w:t xml:space="preserve">: Connection for </w:t>
      </w:r>
      <w:r w:rsidRPr="0048078F">
        <w:rPr>
          <w:lang w:eastAsia="zh-CN"/>
        </w:rPr>
        <w:t>UL MIMO</w:t>
      </w:r>
      <w:r w:rsidRPr="0048078F">
        <w:t xml:space="preserve"> </w:t>
      </w:r>
      <w:r w:rsidRPr="0048078F">
        <w:rPr>
          <w:lang w:eastAsia="zh-CN"/>
        </w:rPr>
        <w:t xml:space="preserve">Receiver tests </w:t>
      </w:r>
      <w:r w:rsidRPr="0048078F">
        <w:t xml:space="preserve">with </w:t>
      </w:r>
      <w:r w:rsidRPr="0048078F">
        <w:rPr>
          <w:lang w:eastAsia="zh-CN"/>
        </w:rPr>
        <w:t>E-UTRA-Interference</w:t>
      </w:r>
    </w:p>
    <w:p w14:paraId="5A8E32BB" w14:textId="77777777" w:rsidR="00BB5B27" w:rsidRPr="0048078F" w:rsidRDefault="00BB5B27" w:rsidP="000749E2">
      <w:pPr>
        <w:rPr>
          <w:lang w:eastAsia="zh-CN"/>
        </w:rPr>
      </w:pPr>
    </w:p>
    <w:bookmarkStart w:id="59" w:name="_MON_1404212723"/>
    <w:bookmarkEnd w:id="59"/>
    <w:p w14:paraId="1C3D1850" w14:textId="77777777" w:rsidR="00BB5B27" w:rsidRPr="0048078F" w:rsidRDefault="00BB5B27" w:rsidP="000749E2">
      <w:pPr>
        <w:pStyle w:val="TH"/>
        <w:rPr>
          <w:lang w:eastAsia="zh-CN"/>
        </w:rPr>
      </w:pPr>
      <w:r w:rsidRPr="0048078F">
        <w:object w:dxaOrig="8711" w:dyaOrig="7199" w14:anchorId="47C1EE7E">
          <v:shape id="_x0000_i1063" type="#_x0000_t75" style="width:435.4pt;height:5in" o:ole="">
            <v:imagedata r:id="rId81" o:title=""/>
          </v:shape>
          <o:OLEObject Type="Embed" ProgID="Word.Document.8" ShapeID="_x0000_i1063" DrawAspect="Content" ObjectID="_1725465074" r:id="rId82">
            <o:FieldCodes>\s</o:FieldCodes>
          </o:OLEObject>
        </w:object>
      </w:r>
    </w:p>
    <w:p w14:paraId="6EDA6983" w14:textId="77777777" w:rsidR="00BB5B27" w:rsidRPr="0048078F" w:rsidRDefault="00BB5B27" w:rsidP="000749E2">
      <w:pPr>
        <w:pStyle w:val="TF"/>
        <w:rPr>
          <w:lang w:eastAsia="zh-CN"/>
        </w:rPr>
      </w:pPr>
      <w:r w:rsidRPr="0048078F">
        <w:t>Figure A.</w:t>
      </w:r>
      <w:r w:rsidRPr="0048078F">
        <w:rPr>
          <w:lang w:eastAsia="zh-CN"/>
        </w:rPr>
        <w:t>30</w:t>
      </w:r>
      <w:r w:rsidRPr="0048078F">
        <w:t xml:space="preserve">: Connection for </w:t>
      </w:r>
      <w:r w:rsidRPr="0048078F">
        <w:rPr>
          <w:lang w:eastAsia="zh-CN"/>
        </w:rPr>
        <w:t>UL MIMO</w:t>
      </w:r>
      <w:r w:rsidRPr="0048078F">
        <w:t xml:space="preserve"> </w:t>
      </w:r>
      <w:r w:rsidRPr="0048078F">
        <w:rPr>
          <w:lang w:eastAsia="zh-CN"/>
        </w:rPr>
        <w:t xml:space="preserve">Receiver tests </w:t>
      </w:r>
      <w:r w:rsidRPr="0048078F">
        <w:t xml:space="preserve">with </w:t>
      </w:r>
      <w:r w:rsidRPr="0048078F">
        <w:rPr>
          <w:lang w:eastAsia="zh-CN"/>
        </w:rPr>
        <w:t>CW Interference</w:t>
      </w:r>
    </w:p>
    <w:p w14:paraId="4C0EA61F" w14:textId="77777777" w:rsidR="00BB5B27" w:rsidRPr="0048078F" w:rsidRDefault="00BB5B27" w:rsidP="000749E2">
      <w:pPr>
        <w:rPr>
          <w:lang w:eastAsia="zh-CN"/>
        </w:rPr>
      </w:pPr>
    </w:p>
    <w:bookmarkStart w:id="60" w:name="_MON_1416295499"/>
    <w:bookmarkEnd w:id="60"/>
    <w:bookmarkStart w:id="61" w:name="_MON_1404212880"/>
    <w:bookmarkEnd w:id="61"/>
    <w:p w14:paraId="6907E3E0" w14:textId="77777777" w:rsidR="00BB5B27" w:rsidRPr="0048078F" w:rsidRDefault="00BB5B27" w:rsidP="000749E2">
      <w:pPr>
        <w:pStyle w:val="TH"/>
        <w:rPr>
          <w:lang w:eastAsia="zh-CN"/>
        </w:rPr>
      </w:pPr>
      <w:r w:rsidRPr="0048078F">
        <w:object w:dxaOrig="8711" w:dyaOrig="7723" w14:anchorId="75E736B4">
          <v:shape id="_x0000_i1064" type="#_x0000_t75" style="width:435.4pt;height:385.8pt" o:ole="">
            <v:imagedata r:id="rId83" o:title=""/>
          </v:shape>
          <o:OLEObject Type="Embed" ProgID="Word.Document.8" ShapeID="_x0000_i1064" DrawAspect="Content" ObjectID="_1725465075" r:id="rId84">
            <o:FieldCodes>\s</o:FieldCodes>
          </o:OLEObject>
        </w:object>
      </w:r>
    </w:p>
    <w:p w14:paraId="6EBE08CD" w14:textId="77777777" w:rsidR="00BB5B27" w:rsidRPr="0048078F" w:rsidRDefault="00BB5B27" w:rsidP="000749E2">
      <w:pPr>
        <w:pStyle w:val="TF"/>
        <w:rPr>
          <w:lang w:eastAsia="zh-CN"/>
        </w:rPr>
      </w:pPr>
      <w:r w:rsidRPr="0048078F">
        <w:t>Figure A.</w:t>
      </w:r>
      <w:r w:rsidRPr="0048078F">
        <w:rPr>
          <w:lang w:eastAsia="zh-CN"/>
        </w:rPr>
        <w:t>31</w:t>
      </w:r>
      <w:r w:rsidRPr="0048078F">
        <w:t xml:space="preserve">: Connection for </w:t>
      </w:r>
      <w:r w:rsidRPr="0048078F">
        <w:rPr>
          <w:lang w:eastAsia="zh-CN"/>
        </w:rPr>
        <w:t>UL MIMO</w:t>
      </w:r>
      <w:r w:rsidRPr="0048078F">
        <w:t xml:space="preserve"> </w:t>
      </w:r>
      <w:r w:rsidRPr="0048078F">
        <w:rPr>
          <w:lang w:eastAsia="zh-CN"/>
        </w:rPr>
        <w:t xml:space="preserve">Receiver tests </w:t>
      </w:r>
      <w:r w:rsidRPr="0048078F">
        <w:t>with</w:t>
      </w:r>
      <w:r w:rsidRPr="0048078F">
        <w:rPr>
          <w:lang w:eastAsia="zh-CN"/>
        </w:rPr>
        <w:t xml:space="preserve"> both</w:t>
      </w:r>
      <w:r w:rsidRPr="0048078F">
        <w:t xml:space="preserve"> </w:t>
      </w:r>
      <w:r w:rsidRPr="0048078F">
        <w:rPr>
          <w:lang w:eastAsia="zh-CN"/>
        </w:rPr>
        <w:t>E-UTRA-Interference and additional CW signal</w:t>
      </w:r>
    </w:p>
    <w:p w14:paraId="0B64870E" w14:textId="77777777" w:rsidR="00967CA6" w:rsidRPr="0048078F" w:rsidRDefault="00967CA6" w:rsidP="000749E2">
      <w:pPr>
        <w:rPr>
          <w:lang w:eastAsia="zh-CN"/>
        </w:rPr>
      </w:pPr>
    </w:p>
    <w:p w14:paraId="2A9DCAD3" w14:textId="77777777" w:rsidR="00967CA6" w:rsidRPr="0048078F" w:rsidRDefault="00967CA6" w:rsidP="009671ED">
      <w:pPr>
        <w:pStyle w:val="H6"/>
        <w:rPr>
          <w:lang w:eastAsia="zh-CN"/>
        </w:rPr>
      </w:pPr>
      <w:r w:rsidRPr="0048078F">
        <w:lastRenderedPageBreak/>
        <w:t>Figure group A.</w:t>
      </w:r>
      <w:r w:rsidRPr="0048078F">
        <w:rPr>
          <w:lang w:eastAsia="zh-CN"/>
        </w:rPr>
        <w:t>32</w:t>
      </w:r>
      <w:r w:rsidRPr="0048078F">
        <w:t>: Connections for basic Tx and Rx tests for CA</w:t>
      </w:r>
    </w:p>
    <w:p w14:paraId="027AD6F9" w14:textId="77777777" w:rsidR="00967CA6" w:rsidRPr="0048078F" w:rsidRDefault="00967CA6" w:rsidP="000749E2">
      <w:pPr>
        <w:pStyle w:val="TH"/>
      </w:pPr>
      <w:r w:rsidRPr="0048078F">
        <w:object w:dxaOrig="9976" w:dyaOrig="6915" w14:anchorId="422A9CEA">
          <v:shape id="_x0000_i1065" type="#_x0000_t75" style="width:481.6pt;height:333.5pt" o:ole="">
            <v:imagedata r:id="rId85" o:title=""/>
          </v:shape>
          <o:OLEObject Type="Embed" ProgID="Visio.Drawing.11" ShapeID="_x0000_i1065" DrawAspect="Content" ObjectID="_1725465076" r:id="rId86"/>
        </w:object>
      </w:r>
    </w:p>
    <w:p w14:paraId="3D95CB86" w14:textId="77777777" w:rsidR="00967CA6" w:rsidRPr="0048078F" w:rsidRDefault="00967CA6" w:rsidP="000749E2">
      <w:pPr>
        <w:pStyle w:val="TF"/>
        <w:rPr>
          <w:lang w:eastAsia="zh-CN"/>
        </w:rPr>
      </w:pPr>
      <w:r w:rsidRPr="0048078F">
        <w:t>Figure A.</w:t>
      </w:r>
      <w:r w:rsidRPr="0048078F">
        <w:rPr>
          <w:lang w:eastAsia="zh-CN"/>
        </w:rPr>
        <w:t>32a</w:t>
      </w:r>
      <w:r w:rsidRPr="0048078F">
        <w:t>: Connection for basic Tx and Rx tests for CA (separate connectors)</w:t>
      </w:r>
    </w:p>
    <w:p w14:paraId="36ADAEF2" w14:textId="77777777" w:rsidR="00967CA6" w:rsidRPr="0048078F" w:rsidRDefault="00967CA6" w:rsidP="000749E2"/>
    <w:p w14:paraId="401D4D89" w14:textId="77777777" w:rsidR="00967CA6" w:rsidRPr="0048078F" w:rsidRDefault="005076D8" w:rsidP="000749E2">
      <w:pPr>
        <w:pStyle w:val="TH"/>
      </w:pPr>
      <w:r>
        <w:lastRenderedPageBreak/>
        <w:pict w14:anchorId="77D28ADB">
          <v:shape id="_x0000_i1066" type="#_x0000_t75" style="width:482.25pt;height:331.45pt">
            <v:imagedata r:id="rId87" o:title=""/>
          </v:shape>
        </w:pict>
      </w:r>
    </w:p>
    <w:p w14:paraId="3F344F85" w14:textId="77777777" w:rsidR="00967CA6" w:rsidRPr="0048078F" w:rsidRDefault="00967CA6" w:rsidP="000749E2">
      <w:pPr>
        <w:pStyle w:val="TF"/>
      </w:pPr>
      <w:r w:rsidRPr="0048078F">
        <w:t>Figure A.32b: Connection for basic Tx and Rx tests for CA (common connectors, same UL antenna)</w:t>
      </w:r>
    </w:p>
    <w:p w14:paraId="54DB777C" w14:textId="77777777" w:rsidR="00967CA6" w:rsidRPr="0048078F" w:rsidRDefault="00967CA6" w:rsidP="000749E2"/>
    <w:p w14:paraId="0283A58B" w14:textId="77777777" w:rsidR="00967CA6" w:rsidRPr="0048078F" w:rsidRDefault="005076D8" w:rsidP="000749E2">
      <w:pPr>
        <w:pStyle w:val="TH"/>
      </w:pPr>
      <w:r>
        <w:lastRenderedPageBreak/>
        <w:pict w14:anchorId="6325E932">
          <v:shape id="_x0000_i1067" type="#_x0000_t75" style="width:482.25pt;height:331.45pt">
            <v:imagedata r:id="rId88" o:title=""/>
          </v:shape>
        </w:pict>
      </w:r>
    </w:p>
    <w:p w14:paraId="0F7282A4" w14:textId="77777777" w:rsidR="00967CA6" w:rsidRPr="0048078F" w:rsidRDefault="00967CA6" w:rsidP="000749E2">
      <w:pPr>
        <w:pStyle w:val="TF"/>
        <w:rPr>
          <w:lang w:eastAsia="zh-CN"/>
        </w:rPr>
      </w:pPr>
      <w:r w:rsidRPr="0048078F">
        <w:t>Figure A.</w:t>
      </w:r>
      <w:r w:rsidRPr="0048078F">
        <w:rPr>
          <w:lang w:eastAsia="zh-CN"/>
        </w:rPr>
        <w:t>32c</w:t>
      </w:r>
      <w:r w:rsidRPr="0048078F">
        <w:t>: Connection for basic Tx and Rx tests for CA (common connectors, different UL antennas)</w:t>
      </w:r>
    </w:p>
    <w:p w14:paraId="370A8973" w14:textId="77777777" w:rsidR="00967CA6" w:rsidRPr="0048078F" w:rsidRDefault="00967CA6" w:rsidP="000749E2"/>
    <w:p w14:paraId="2A47D047" w14:textId="77777777" w:rsidR="00967CA6" w:rsidRPr="0048078F" w:rsidRDefault="00967CA6" w:rsidP="009671ED">
      <w:pPr>
        <w:pStyle w:val="H6"/>
        <w:rPr>
          <w:lang w:eastAsia="zh-CN"/>
        </w:rPr>
      </w:pPr>
      <w:r w:rsidRPr="0048078F">
        <w:br w:type="page"/>
      </w:r>
      <w:r w:rsidRPr="0048078F">
        <w:lastRenderedPageBreak/>
        <w:t>Figure group A.3</w:t>
      </w:r>
      <w:r w:rsidRPr="0048078F">
        <w:rPr>
          <w:lang w:eastAsia="zh-CN"/>
        </w:rPr>
        <w:t>3: Connection for Tx tests for CA with additional Spectrum Analyzer</w:t>
      </w:r>
    </w:p>
    <w:p w14:paraId="200E02EB" w14:textId="77777777" w:rsidR="00967CA6" w:rsidRPr="0048078F" w:rsidRDefault="00967CA6" w:rsidP="000749E2">
      <w:pPr>
        <w:pStyle w:val="TH"/>
      </w:pPr>
      <w:r w:rsidRPr="0048078F">
        <w:object w:dxaOrig="9976" w:dyaOrig="7709" w14:anchorId="407003E6">
          <v:shape id="_x0000_i1068" type="#_x0000_t75" style="width:481.6pt;height:372.25pt" o:ole="">
            <v:imagedata r:id="rId89" o:title=""/>
          </v:shape>
          <o:OLEObject Type="Embed" ProgID="Visio.Drawing.11" ShapeID="_x0000_i1068" DrawAspect="Content" ObjectID="_1725465077" r:id="rId90"/>
        </w:object>
      </w:r>
    </w:p>
    <w:p w14:paraId="5492C404" w14:textId="77777777" w:rsidR="00967CA6" w:rsidRPr="0048078F" w:rsidRDefault="00967CA6" w:rsidP="000749E2">
      <w:pPr>
        <w:pStyle w:val="TF"/>
        <w:rPr>
          <w:lang w:eastAsia="zh-CN"/>
        </w:rPr>
      </w:pPr>
      <w:r w:rsidRPr="0048078F">
        <w:t>Figure A.</w:t>
      </w:r>
      <w:r w:rsidRPr="0048078F">
        <w:rPr>
          <w:lang w:eastAsia="zh-CN"/>
        </w:rPr>
        <w:t>33a</w:t>
      </w:r>
      <w:r w:rsidRPr="0048078F">
        <w:t>: Connection for Tx tests for CA with additional Spectrum Analyzer (separate connectors)</w:t>
      </w:r>
    </w:p>
    <w:p w14:paraId="1D76B4B5" w14:textId="77777777" w:rsidR="00967CA6" w:rsidRPr="0048078F" w:rsidRDefault="00967CA6" w:rsidP="000749E2"/>
    <w:p w14:paraId="6DFF42C4" w14:textId="77777777" w:rsidR="00967CA6" w:rsidRPr="0048078F" w:rsidRDefault="00967CA6" w:rsidP="000749E2">
      <w:pPr>
        <w:pStyle w:val="TH"/>
      </w:pPr>
      <w:r w:rsidRPr="0048078F">
        <w:object w:dxaOrig="9976" w:dyaOrig="6858" w14:anchorId="24525524">
          <v:shape id="_x0000_i1069" type="#_x0000_t75" style="width:481.6pt;height:330.8pt" o:ole="">
            <v:imagedata r:id="rId91" o:title=""/>
          </v:shape>
          <o:OLEObject Type="Embed" ProgID="Visio.Drawing.11" ShapeID="_x0000_i1069" DrawAspect="Content" ObjectID="_1725465078" r:id="rId92"/>
        </w:object>
      </w:r>
    </w:p>
    <w:p w14:paraId="74B15030" w14:textId="77777777" w:rsidR="00967CA6" w:rsidRPr="0048078F" w:rsidRDefault="00967CA6" w:rsidP="000749E2">
      <w:pPr>
        <w:pStyle w:val="TF"/>
        <w:rPr>
          <w:lang w:eastAsia="zh-CN"/>
        </w:rPr>
      </w:pPr>
      <w:r w:rsidRPr="0048078F">
        <w:t>Figure A.</w:t>
      </w:r>
      <w:r w:rsidRPr="0048078F">
        <w:rPr>
          <w:lang w:eastAsia="zh-CN"/>
        </w:rPr>
        <w:t>33b</w:t>
      </w:r>
      <w:r w:rsidRPr="0048078F">
        <w:t xml:space="preserve">: Connection for Tx tests for CA with additional Spectrum Analyzer (common connectors, same UL antenna) </w:t>
      </w:r>
    </w:p>
    <w:p w14:paraId="515E2C5C" w14:textId="77777777" w:rsidR="00967CA6" w:rsidRPr="0048078F" w:rsidRDefault="00967CA6" w:rsidP="000749E2"/>
    <w:p w14:paraId="24D8A70E" w14:textId="77777777" w:rsidR="00967CA6" w:rsidRPr="0048078F" w:rsidRDefault="00967CA6" w:rsidP="000749E2">
      <w:pPr>
        <w:pStyle w:val="TH"/>
      </w:pPr>
      <w:r w:rsidRPr="0048078F">
        <w:object w:dxaOrig="9976" w:dyaOrig="7709" w14:anchorId="0598FD9B">
          <v:shape id="_x0000_i1070" type="#_x0000_t75" style="width:481.6pt;height:372.25pt" o:ole="">
            <v:imagedata r:id="rId93" o:title=""/>
          </v:shape>
          <o:OLEObject Type="Embed" ProgID="Visio.Drawing.11" ShapeID="_x0000_i1070" DrawAspect="Content" ObjectID="_1725465079" r:id="rId94"/>
        </w:object>
      </w:r>
    </w:p>
    <w:p w14:paraId="268D9190" w14:textId="77777777" w:rsidR="00967CA6" w:rsidRPr="0048078F" w:rsidRDefault="00967CA6" w:rsidP="000749E2">
      <w:pPr>
        <w:pStyle w:val="TF"/>
        <w:rPr>
          <w:lang w:eastAsia="zh-CN"/>
        </w:rPr>
      </w:pPr>
      <w:r w:rsidRPr="0048078F">
        <w:t>Figure A.</w:t>
      </w:r>
      <w:r w:rsidRPr="0048078F">
        <w:rPr>
          <w:lang w:eastAsia="zh-CN"/>
        </w:rPr>
        <w:t>33c</w:t>
      </w:r>
      <w:r w:rsidRPr="0048078F">
        <w:t>: Connection for Tx tests for CA with additional Spectrum Analyzer (common connectors, different UL antennas)</w:t>
      </w:r>
    </w:p>
    <w:p w14:paraId="2016141C" w14:textId="77777777" w:rsidR="00967CA6" w:rsidRPr="0048078F" w:rsidRDefault="00967CA6" w:rsidP="000749E2"/>
    <w:p w14:paraId="0A0E4500" w14:textId="77777777" w:rsidR="00967CA6" w:rsidRPr="0048078F" w:rsidRDefault="00967CA6" w:rsidP="009671ED">
      <w:pPr>
        <w:pStyle w:val="H6"/>
        <w:rPr>
          <w:lang w:eastAsia="zh-CN"/>
        </w:rPr>
      </w:pPr>
      <w:r w:rsidRPr="0048078F">
        <w:lastRenderedPageBreak/>
        <w:t>Figure group A.3</w:t>
      </w:r>
      <w:r w:rsidRPr="0048078F">
        <w:rPr>
          <w:lang w:eastAsia="zh-CN"/>
        </w:rPr>
        <w:t>4: Connection for Rx tests for CA with additional Interferer / CW</w:t>
      </w:r>
    </w:p>
    <w:p w14:paraId="6079C7C5" w14:textId="77777777" w:rsidR="007F2C36" w:rsidRPr="0048078F" w:rsidRDefault="007F2C36" w:rsidP="000749E2">
      <w:pPr>
        <w:pStyle w:val="TH"/>
      </w:pPr>
      <w:r w:rsidRPr="0048078F">
        <w:object w:dxaOrig="9976" w:dyaOrig="8701" w14:anchorId="5945C746">
          <v:shape id="_x0000_i1071" type="#_x0000_t75" style="width:481.6pt;height:420.45pt" o:ole="">
            <v:imagedata r:id="rId95" o:title=""/>
          </v:shape>
          <o:OLEObject Type="Embed" ProgID="Visio.Drawing.11" ShapeID="_x0000_i1071" DrawAspect="Content" ObjectID="_1725465080" r:id="rId96"/>
        </w:object>
      </w:r>
    </w:p>
    <w:p w14:paraId="3AF1C84D" w14:textId="77777777" w:rsidR="00967CA6" w:rsidRPr="0048078F" w:rsidRDefault="00967CA6" w:rsidP="000749E2">
      <w:pPr>
        <w:pStyle w:val="TF"/>
      </w:pPr>
      <w:r w:rsidRPr="0048078F">
        <w:t>Figure A.</w:t>
      </w:r>
      <w:r w:rsidRPr="0048078F">
        <w:rPr>
          <w:lang w:eastAsia="zh-CN"/>
        </w:rPr>
        <w:t>34a</w:t>
      </w:r>
      <w:r w:rsidRPr="0048078F">
        <w:t>: Connection for Rx tests for CA with additional Interferer / CW (separate connectors)</w:t>
      </w:r>
    </w:p>
    <w:p w14:paraId="689E15DA" w14:textId="77777777" w:rsidR="00967CA6" w:rsidRPr="0048078F" w:rsidRDefault="00967CA6" w:rsidP="000749E2"/>
    <w:p w14:paraId="13B92AE8" w14:textId="77777777" w:rsidR="00967CA6" w:rsidRPr="0048078F" w:rsidRDefault="00967CA6" w:rsidP="000749E2">
      <w:pPr>
        <w:pStyle w:val="TH"/>
      </w:pPr>
      <w:r w:rsidRPr="0048078F">
        <w:object w:dxaOrig="9976" w:dyaOrig="8134" w14:anchorId="64FAA976">
          <v:shape id="_x0000_i1072" type="#_x0000_t75" style="width:481.6pt;height:392.6pt" o:ole="">
            <v:imagedata r:id="rId97" o:title=""/>
          </v:shape>
          <o:OLEObject Type="Embed" ProgID="Visio.Drawing.11" ShapeID="_x0000_i1072" DrawAspect="Content" ObjectID="_1725465081" r:id="rId98"/>
        </w:object>
      </w:r>
    </w:p>
    <w:p w14:paraId="41AFD089" w14:textId="77777777" w:rsidR="00967CA6" w:rsidRPr="0048078F" w:rsidRDefault="00967CA6" w:rsidP="000749E2">
      <w:pPr>
        <w:pStyle w:val="TF"/>
        <w:rPr>
          <w:lang w:eastAsia="zh-CN"/>
        </w:rPr>
      </w:pPr>
      <w:r w:rsidRPr="0048078F">
        <w:t>Figure A.</w:t>
      </w:r>
      <w:r w:rsidRPr="0048078F">
        <w:rPr>
          <w:lang w:eastAsia="zh-CN"/>
        </w:rPr>
        <w:t>34b</w:t>
      </w:r>
      <w:r w:rsidRPr="0048078F">
        <w:t>: Connection for Rx tests for CA with additional Interferer / CW (common connectors, same UL antenna)</w:t>
      </w:r>
    </w:p>
    <w:p w14:paraId="10DFF1D6" w14:textId="77777777" w:rsidR="00967CA6" w:rsidRPr="0048078F" w:rsidRDefault="00967CA6" w:rsidP="000749E2"/>
    <w:p w14:paraId="7A4D5EF4" w14:textId="77777777" w:rsidR="00967CA6" w:rsidRPr="0048078F" w:rsidRDefault="00967CA6" w:rsidP="000749E2">
      <w:pPr>
        <w:pStyle w:val="TH"/>
      </w:pPr>
      <w:r w:rsidRPr="0048078F">
        <w:object w:dxaOrig="9976" w:dyaOrig="8134" w14:anchorId="7F43F652">
          <v:shape id="_x0000_i1073" type="#_x0000_t75" style="width:481.6pt;height:392.6pt" o:ole="">
            <v:imagedata r:id="rId99" o:title=""/>
          </v:shape>
          <o:OLEObject Type="Embed" ProgID="Visio.Drawing.11" ShapeID="_x0000_i1073" DrawAspect="Content" ObjectID="_1725465082" r:id="rId100"/>
        </w:object>
      </w:r>
    </w:p>
    <w:p w14:paraId="0540AA09" w14:textId="77777777" w:rsidR="00967CA6" w:rsidRPr="0048078F" w:rsidRDefault="00967CA6" w:rsidP="000749E2">
      <w:pPr>
        <w:pStyle w:val="TF"/>
        <w:rPr>
          <w:lang w:eastAsia="zh-CN"/>
        </w:rPr>
      </w:pPr>
      <w:r w:rsidRPr="0048078F">
        <w:t>Figure A.</w:t>
      </w:r>
      <w:r w:rsidRPr="0048078F">
        <w:rPr>
          <w:lang w:eastAsia="zh-CN"/>
        </w:rPr>
        <w:t>34c</w:t>
      </w:r>
      <w:r w:rsidRPr="0048078F">
        <w:t>: Connection for Rx tests for CA with additional Interferer / CW (common connectors, different UL antennas)</w:t>
      </w:r>
    </w:p>
    <w:p w14:paraId="1CC7C442" w14:textId="77777777" w:rsidR="00967CA6" w:rsidRPr="0048078F" w:rsidRDefault="00967CA6" w:rsidP="000749E2"/>
    <w:p w14:paraId="36C0D92A" w14:textId="77777777" w:rsidR="00967CA6" w:rsidRPr="0048078F" w:rsidRDefault="00967CA6" w:rsidP="009671ED">
      <w:pPr>
        <w:pStyle w:val="H6"/>
        <w:rPr>
          <w:lang w:eastAsia="zh-CN"/>
        </w:rPr>
      </w:pPr>
      <w:r w:rsidRPr="0048078F">
        <w:lastRenderedPageBreak/>
        <w:t>Figure group A.3</w:t>
      </w:r>
      <w:r w:rsidRPr="0048078F">
        <w:rPr>
          <w:lang w:eastAsia="zh-CN"/>
        </w:rPr>
        <w:t>5: Connection for Rx performance tests for CA with antenna configuration 1x2</w:t>
      </w:r>
    </w:p>
    <w:p w14:paraId="1F57FB26" w14:textId="77777777" w:rsidR="00967CA6" w:rsidRPr="0048078F" w:rsidRDefault="00967CA6" w:rsidP="000749E2">
      <w:pPr>
        <w:pStyle w:val="TH"/>
      </w:pPr>
      <w:r w:rsidRPr="0048078F">
        <w:object w:dxaOrig="9976" w:dyaOrig="7567" w14:anchorId="6D4D9B8D">
          <v:shape id="_x0000_i1074" type="#_x0000_t75" style="width:481.6pt;height:365.45pt" o:ole="">
            <v:imagedata r:id="rId101" o:title=""/>
          </v:shape>
          <o:OLEObject Type="Embed" ProgID="Visio.Drawing.11" ShapeID="_x0000_i1074" DrawAspect="Content" ObjectID="_1725465083" r:id="rId102"/>
        </w:object>
      </w:r>
    </w:p>
    <w:p w14:paraId="0D4AA0F2" w14:textId="77777777" w:rsidR="00967CA6" w:rsidRPr="0048078F" w:rsidRDefault="00967CA6" w:rsidP="000749E2">
      <w:pPr>
        <w:pStyle w:val="TF"/>
        <w:rPr>
          <w:lang w:eastAsia="zh-CN"/>
        </w:rPr>
      </w:pPr>
      <w:r w:rsidRPr="0048078F">
        <w:t>Figure A.</w:t>
      </w:r>
      <w:r w:rsidRPr="0048078F">
        <w:rPr>
          <w:lang w:eastAsia="zh-CN"/>
        </w:rPr>
        <w:t>35a</w:t>
      </w:r>
      <w:r w:rsidRPr="0048078F">
        <w:t>: Connection for Rx performance tests for CA with antenna configuration 1x2 (separate connectors)</w:t>
      </w:r>
    </w:p>
    <w:p w14:paraId="030D29FA" w14:textId="77777777" w:rsidR="00967CA6" w:rsidRPr="0048078F" w:rsidRDefault="00967CA6" w:rsidP="000749E2"/>
    <w:p w14:paraId="2B1008EE" w14:textId="77777777" w:rsidR="00967CA6" w:rsidRPr="0048078F" w:rsidRDefault="00967CA6" w:rsidP="000749E2">
      <w:pPr>
        <w:pStyle w:val="TH"/>
      </w:pPr>
      <w:r w:rsidRPr="0048078F">
        <w:object w:dxaOrig="9976" w:dyaOrig="7567" w14:anchorId="5555627D">
          <v:shape id="_x0000_i1075" type="#_x0000_t75" style="width:481.6pt;height:365.45pt" o:ole="">
            <v:imagedata r:id="rId103" o:title=""/>
          </v:shape>
          <o:OLEObject Type="Embed" ProgID="Visio.Drawing.11" ShapeID="_x0000_i1075" DrawAspect="Content" ObjectID="_1725465084" r:id="rId104"/>
        </w:object>
      </w:r>
    </w:p>
    <w:p w14:paraId="21335347" w14:textId="77777777" w:rsidR="00967CA6" w:rsidRPr="0048078F" w:rsidRDefault="00967CA6" w:rsidP="000749E2">
      <w:pPr>
        <w:pStyle w:val="TF"/>
        <w:rPr>
          <w:lang w:eastAsia="zh-CN"/>
        </w:rPr>
      </w:pPr>
      <w:r w:rsidRPr="0048078F">
        <w:t>Figure A.</w:t>
      </w:r>
      <w:r w:rsidRPr="0048078F">
        <w:rPr>
          <w:lang w:eastAsia="zh-CN"/>
        </w:rPr>
        <w:t>35b</w:t>
      </w:r>
      <w:r w:rsidRPr="0048078F">
        <w:t>: Connection for Rx performance tests for CA with antenna configuration 1x2 (common connectors, same UL antenna)</w:t>
      </w:r>
    </w:p>
    <w:p w14:paraId="490E99D8" w14:textId="77777777" w:rsidR="00967CA6" w:rsidRPr="0048078F" w:rsidRDefault="00967CA6" w:rsidP="000749E2"/>
    <w:p w14:paraId="5030BF25" w14:textId="77777777" w:rsidR="00967CA6" w:rsidRPr="0048078F" w:rsidRDefault="00967CA6" w:rsidP="000749E2">
      <w:pPr>
        <w:pStyle w:val="TH"/>
      </w:pPr>
      <w:r w:rsidRPr="0048078F">
        <w:object w:dxaOrig="9976" w:dyaOrig="7567" w14:anchorId="47B02F66">
          <v:shape id="_x0000_i1076" type="#_x0000_t75" style="width:481.6pt;height:365.45pt" o:ole="">
            <v:imagedata r:id="rId105" o:title=""/>
          </v:shape>
          <o:OLEObject Type="Embed" ProgID="Visio.Drawing.11" ShapeID="_x0000_i1076" DrawAspect="Content" ObjectID="_1725465085" r:id="rId106"/>
        </w:object>
      </w:r>
    </w:p>
    <w:p w14:paraId="7921D9CF" w14:textId="77777777" w:rsidR="00967CA6" w:rsidRPr="0048078F" w:rsidRDefault="00967CA6" w:rsidP="000749E2">
      <w:pPr>
        <w:pStyle w:val="TF"/>
        <w:rPr>
          <w:lang w:eastAsia="zh-CN"/>
        </w:rPr>
      </w:pPr>
      <w:r w:rsidRPr="0048078F">
        <w:t>Figure A.</w:t>
      </w:r>
      <w:r w:rsidRPr="0048078F">
        <w:rPr>
          <w:lang w:eastAsia="zh-CN"/>
        </w:rPr>
        <w:t>35c</w:t>
      </w:r>
      <w:r w:rsidRPr="0048078F">
        <w:t>: Connection for Rx performance tests for CA with antenna configuration 1x2 (common connectors, different UL antennas)</w:t>
      </w:r>
    </w:p>
    <w:p w14:paraId="22ADE591" w14:textId="77777777" w:rsidR="00967CA6" w:rsidRPr="0048078F" w:rsidRDefault="00967CA6" w:rsidP="000749E2"/>
    <w:p w14:paraId="044CBFD3" w14:textId="77777777" w:rsidR="00967CA6" w:rsidRPr="0048078F" w:rsidRDefault="00967CA6" w:rsidP="009671ED">
      <w:pPr>
        <w:pStyle w:val="H6"/>
        <w:rPr>
          <w:lang w:eastAsia="zh-CN"/>
        </w:rPr>
      </w:pPr>
      <w:r w:rsidRPr="0048078F">
        <w:lastRenderedPageBreak/>
        <w:t>Figure group A.3</w:t>
      </w:r>
      <w:r w:rsidRPr="0048078F">
        <w:rPr>
          <w:lang w:eastAsia="zh-CN"/>
        </w:rPr>
        <w:t>6: Connection for Rx performance tests for CA with antenna configuration 2x2</w:t>
      </w:r>
    </w:p>
    <w:p w14:paraId="0F67B475" w14:textId="77777777" w:rsidR="00967CA6" w:rsidRPr="0048078F" w:rsidRDefault="00967CA6" w:rsidP="000749E2">
      <w:pPr>
        <w:pStyle w:val="TH"/>
      </w:pPr>
      <w:r w:rsidRPr="0048078F">
        <w:object w:dxaOrig="9976" w:dyaOrig="7567" w14:anchorId="4D173BAA">
          <v:shape id="_x0000_i1077" type="#_x0000_t75" style="width:481.6pt;height:365.45pt" o:ole="">
            <v:imagedata r:id="rId107" o:title=""/>
          </v:shape>
          <o:OLEObject Type="Embed" ProgID="Visio.Drawing.11" ShapeID="_x0000_i1077" DrawAspect="Content" ObjectID="_1725465086" r:id="rId108"/>
        </w:object>
      </w:r>
    </w:p>
    <w:p w14:paraId="1882A5D4" w14:textId="77777777" w:rsidR="00967CA6" w:rsidRPr="0048078F" w:rsidRDefault="00967CA6" w:rsidP="000749E2">
      <w:pPr>
        <w:pStyle w:val="TF"/>
        <w:rPr>
          <w:lang w:eastAsia="zh-CN"/>
        </w:rPr>
      </w:pPr>
      <w:r w:rsidRPr="0048078F">
        <w:t>Figure A.</w:t>
      </w:r>
      <w:r w:rsidRPr="0048078F">
        <w:rPr>
          <w:lang w:eastAsia="zh-CN"/>
        </w:rPr>
        <w:t>36a</w:t>
      </w:r>
      <w:r w:rsidRPr="0048078F">
        <w:t>: Connection for Rx performance tests for CA with antenna configuration 2x2 (separate connectors)</w:t>
      </w:r>
    </w:p>
    <w:p w14:paraId="672067C4" w14:textId="77777777" w:rsidR="00967CA6" w:rsidRPr="0048078F" w:rsidRDefault="00967CA6" w:rsidP="000749E2"/>
    <w:p w14:paraId="6139BB6B" w14:textId="77777777" w:rsidR="00967CA6" w:rsidRPr="0048078F" w:rsidRDefault="00967CA6" w:rsidP="000749E2">
      <w:pPr>
        <w:pStyle w:val="TH"/>
      </w:pPr>
      <w:r w:rsidRPr="0048078F">
        <w:object w:dxaOrig="9976" w:dyaOrig="7567" w14:anchorId="0F58B9E9">
          <v:shape id="_x0000_i1078" type="#_x0000_t75" style="width:481.6pt;height:365.45pt" o:ole="">
            <v:imagedata r:id="rId109" o:title=""/>
          </v:shape>
          <o:OLEObject Type="Embed" ProgID="Visio.Drawing.11" ShapeID="_x0000_i1078" DrawAspect="Content" ObjectID="_1725465087" r:id="rId110"/>
        </w:object>
      </w:r>
    </w:p>
    <w:p w14:paraId="7ED7E351" w14:textId="77777777" w:rsidR="00967CA6" w:rsidRPr="0048078F" w:rsidRDefault="00967CA6" w:rsidP="000749E2">
      <w:pPr>
        <w:pStyle w:val="TF"/>
        <w:rPr>
          <w:lang w:eastAsia="zh-CN"/>
        </w:rPr>
      </w:pPr>
      <w:r w:rsidRPr="0048078F">
        <w:t>Figure A.</w:t>
      </w:r>
      <w:r w:rsidRPr="0048078F">
        <w:rPr>
          <w:lang w:eastAsia="zh-CN"/>
        </w:rPr>
        <w:t>36b</w:t>
      </w:r>
      <w:r w:rsidRPr="0048078F">
        <w:t>: Connection for Rx performance tests for CA with antenna configuration 2x2 (common connectors, same UL antenna)</w:t>
      </w:r>
    </w:p>
    <w:p w14:paraId="3B388666" w14:textId="77777777" w:rsidR="00967CA6" w:rsidRPr="0048078F" w:rsidRDefault="00967CA6" w:rsidP="000749E2"/>
    <w:p w14:paraId="0288C728" w14:textId="77777777" w:rsidR="00967CA6" w:rsidRPr="0048078F" w:rsidRDefault="00967CA6" w:rsidP="000749E2">
      <w:pPr>
        <w:pStyle w:val="TH"/>
      </w:pPr>
      <w:r w:rsidRPr="0048078F">
        <w:object w:dxaOrig="9976" w:dyaOrig="7567" w14:anchorId="59E0C841">
          <v:shape id="_x0000_i1079" type="#_x0000_t75" style="width:481.6pt;height:365.45pt" o:ole="">
            <v:imagedata r:id="rId111" o:title=""/>
          </v:shape>
          <o:OLEObject Type="Embed" ProgID="Visio.Drawing.11" ShapeID="_x0000_i1079" DrawAspect="Content" ObjectID="_1725465088" r:id="rId112"/>
        </w:object>
      </w:r>
    </w:p>
    <w:p w14:paraId="544D03AD" w14:textId="77777777" w:rsidR="00967CA6" w:rsidRPr="0048078F" w:rsidRDefault="00967CA6" w:rsidP="000749E2">
      <w:pPr>
        <w:pStyle w:val="TF"/>
        <w:rPr>
          <w:lang w:eastAsia="zh-CN"/>
        </w:rPr>
      </w:pPr>
      <w:r w:rsidRPr="0048078F">
        <w:t>Figure A.</w:t>
      </w:r>
      <w:r w:rsidRPr="0048078F">
        <w:rPr>
          <w:lang w:eastAsia="zh-CN"/>
        </w:rPr>
        <w:t>36c</w:t>
      </w:r>
      <w:r w:rsidRPr="0048078F">
        <w:t>: Connection for Rx performance tests for CA with antenna configuration 2x2 (common connectors, different UL antennas)</w:t>
      </w:r>
    </w:p>
    <w:p w14:paraId="2992DBE4" w14:textId="77777777" w:rsidR="00967CA6" w:rsidRPr="0048078F" w:rsidRDefault="00967CA6" w:rsidP="009671ED">
      <w:pPr>
        <w:pStyle w:val="H6"/>
        <w:rPr>
          <w:lang w:eastAsia="zh-CN"/>
        </w:rPr>
      </w:pPr>
      <w:r w:rsidRPr="0048078F">
        <w:br w:type="page"/>
      </w:r>
      <w:r w:rsidRPr="0048078F">
        <w:lastRenderedPageBreak/>
        <w:t>Figure group A.3</w:t>
      </w:r>
      <w:r w:rsidRPr="0048078F">
        <w:rPr>
          <w:lang w:eastAsia="zh-CN"/>
        </w:rPr>
        <w:t>7: Connection for Tx tests for CA with additional CW and Spectrum Analyzer</w:t>
      </w:r>
    </w:p>
    <w:p w14:paraId="020A94B8" w14:textId="77777777" w:rsidR="00967CA6" w:rsidRPr="0048078F" w:rsidRDefault="00967CA6" w:rsidP="000749E2">
      <w:pPr>
        <w:pStyle w:val="TH"/>
      </w:pPr>
      <w:r w:rsidRPr="0048078F">
        <w:object w:dxaOrig="9976" w:dyaOrig="8134" w14:anchorId="1F6F50B0">
          <v:shape id="_x0000_i1080" type="#_x0000_t75" style="width:481.6pt;height:392.6pt" o:ole="">
            <v:imagedata r:id="rId113" o:title=""/>
          </v:shape>
          <o:OLEObject Type="Embed" ProgID="Visio.Drawing.11" ShapeID="_x0000_i1080" DrawAspect="Content" ObjectID="_1725465089" r:id="rId114"/>
        </w:object>
      </w:r>
    </w:p>
    <w:p w14:paraId="6AF816FB" w14:textId="77777777" w:rsidR="00967CA6" w:rsidRPr="0048078F" w:rsidRDefault="00967CA6" w:rsidP="000749E2">
      <w:pPr>
        <w:pStyle w:val="TF"/>
        <w:rPr>
          <w:lang w:eastAsia="zh-CN"/>
        </w:rPr>
      </w:pPr>
      <w:r w:rsidRPr="0048078F">
        <w:t>Figure A.</w:t>
      </w:r>
      <w:r w:rsidRPr="0048078F">
        <w:rPr>
          <w:lang w:eastAsia="zh-CN"/>
        </w:rPr>
        <w:t>37a</w:t>
      </w:r>
      <w:r w:rsidRPr="0048078F">
        <w:t>: Connection for Tx tests for CA with additional CW and Spectrum Analyzer (separate connectors)</w:t>
      </w:r>
    </w:p>
    <w:p w14:paraId="4A96879B" w14:textId="77777777" w:rsidR="00967CA6" w:rsidRPr="0048078F" w:rsidRDefault="00967CA6" w:rsidP="000749E2"/>
    <w:p w14:paraId="0BDD2FC9" w14:textId="77777777" w:rsidR="00967CA6" w:rsidRPr="0048078F" w:rsidRDefault="00967CA6" w:rsidP="000749E2">
      <w:pPr>
        <w:pStyle w:val="TH"/>
      </w:pPr>
      <w:r w:rsidRPr="0048078F">
        <w:object w:dxaOrig="9976" w:dyaOrig="7992" w14:anchorId="0C773912">
          <v:shape id="_x0000_i1081" type="#_x0000_t75" style="width:481.6pt;height:386.5pt" o:ole="">
            <v:imagedata r:id="rId115" o:title=""/>
          </v:shape>
          <o:OLEObject Type="Embed" ProgID="Visio.Drawing.11" ShapeID="_x0000_i1081" DrawAspect="Content" ObjectID="_1725465090" r:id="rId116"/>
        </w:object>
      </w:r>
    </w:p>
    <w:p w14:paraId="3F7EE9C4" w14:textId="77777777" w:rsidR="00967CA6" w:rsidRPr="0048078F" w:rsidRDefault="00967CA6" w:rsidP="000749E2">
      <w:pPr>
        <w:pStyle w:val="TF"/>
        <w:rPr>
          <w:lang w:eastAsia="zh-CN"/>
        </w:rPr>
      </w:pPr>
      <w:r w:rsidRPr="0048078F">
        <w:t>Figure A.</w:t>
      </w:r>
      <w:r w:rsidRPr="0048078F">
        <w:rPr>
          <w:lang w:eastAsia="zh-CN"/>
        </w:rPr>
        <w:t>37b</w:t>
      </w:r>
      <w:r w:rsidRPr="0048078F">
        <w:t>: Connection for Tx tests for CA with additional CW and Spectrum Analyzer (common connectors, same UL antenna)</w:t>
      </w:r>
    </w:p>
    <w:p w14:paraId="02DAE371" w14:textId="77777777" w:rsidR="00967CA6" w:rsidRPr="0048078F" w:rsidRDefault="00967CA6" w:rsidP="000749E2"/>
    <w:p w14:paraId="2254145C" w14:textId="77777777" w:rsidR="00967CA6" w:rsidRPr="0048078F" w:rsidRDefault="00967CA6" w:rsidP="000749E2">
      <w:pPr>
        <w:pStyle w:val="TH"/>
      </w:pPr>
      <w:r w:rsidRPr="0048078F">
        <w:object w:dxaOrig="9976" w:dyaOrig="8134" w14:anchorId="54D525CE">
          <v:shape id="_x0000_i1082" type="#_x0000_t75" style="width:481.6pt;height:392.6pt" o:ole="">
            <v:imagedata r:id="rId117" o:title=""/>
          </v:shape>
          <o:OLEObject Type="Embed" ProgID="Visio.Drawing.11" ShapeID="_x0000_i1082" DrawAspect="Content" ObjectID="_1725465091" r:id="rId118"/>
        </w:object>
      </w:r>
    </w:p>
    <w:p w14:paraId="0E9DCAA5" w14:textId="77777777" w:rsidR="00967CA6" w:rsidRPr="0048078F" w:rsidRDefault="00967CA6" w:rsidP="000749E2">
      <w:pPr>
        <w:pStyle w:val="TF"/>
        <w:rPr>
          <w:lang w:eastAsia="zh-CN"/>
        </w:rPr>
      </w:pPr>
      <w:r w:rsidRPr="0048078F">
        <w:t>Figure A.</w:t>
      </w:r>
      <w:r w:rsidRPr="0048078F">
        <w:rPr>
          <w:lang w:eastAsia="zh-CN"/>
        </w:rPr>
        <w:t>37c</w:t>
      </w:r>
      <w:r w:rsidRPr="0048078F">
        <w:t>: Connection for Tx tests for CA with additional CW and Spectrum Analyzer (common connectors, different UL antennas)</w:t>
      </w:r>
    </w:p>
    <w:p w14:paraId="5673CF6B" w14:textId="77777777" w:rsidR="00967CA6" w:rsidRPr="0048078F" w:rsidRDefault="00967CA6" w:rsidP="000749E2">
      <w:pPr>
        <w:rPr>
          <w:lang w:eastAsia="zh-CN"/>
        </w:rPr>
      </w:pPr>
    </w:p>
    <w:p w14:paraId="33E90D8B" w14:textId="77777777" w:rsidR="001A41AB" w:rsidRPr="0048078F" w:rsidRDefault="001A41AB" w:rsidP="000749E2">
      <w:pPr>
        <w:pStyle w:val="TH"/>
        <w:rPr>
          <w:lang w:eastAsia="zh-TW"/>
        </w:rPr>
      </w:pPr>
      <w:r w:rsidRPr="0048078F">
        <w:object w:dxaOrig="10106" w:dyaOrig="5001" w14:anchorId="10182781">
          <v:shape id="_x0000_i1083" type="#_x0000_t75" style="width:481.6pt;height:238.4pt" o:ole="">
            <v:imagedata r:id="rId119" o:title=""/>
          </v:shape>
          <o:OLEObject Type="Embed" ProgID="Visio.Drawing.11" ShapeID="_x0000_i1083" DrawAspect="Content" ObjectID="_1725465092" r:id="rId120"/>
        </w:object>
      </w:r>
    </w:p>
    <w:p w14:paraId="0EB966E4" w14:textId="77777777" w:rsidR="001A41AB" w:rsidRPr="0048078F" w:rsidRDefault="001A41AB" w:rsidP="000749E2">
      <w:pPr>
        <w:pStyle w:val="TF"/>
        <w:rPr>
          <w:lang w:eastAsia="zh-TW"/>
        </w:rPr>
      </w:pPr>
      <w:r w:rsidRPr="0048078F">
        <w:t>Figure A.</w:t>
      </w:r>
      <w:r w:rsidRPr="0048078F">
        <w:rPr>
          <w:lang w:eastAsia="zh-TW"/>
        </w:rPr>
        <w:t>38</w:t>
      </w:r>
      <w:r w:rsidRPr="0048078F">
        <w:t xml:space="preserve">: Connection for </w:t>
      </w:r>
      <w:r w:rsidRPr="0048078F">
        <w:rPr>
          <w:lang w:eastAsia="zh-CN"/>
        </w:rPr>
        <w:t>UL MIMO</w:t>
      </w:r>
      <w:r w:rsidRPr="0048078F">
        <w:rPr>
          <w:lang w:eastAsia="zh-TW"/>
        </w:rPr>
        <w:t xml:space="preserve"> tests</w:t>
      </w:r>
      <w:r w:rsidRPr="0048078F">
        <w:t xml:space="preserve"> with </w:t>
      </w:r>
      <w:r w:rsidRPr="0048078F">
        <w:rPr>
          <w:lang w:eastAsia="zh-TW"/>
        </w:rPr>
        <w:t>additional Spectrum Analyzer</w:t>
      </w:r>
    </w:p>
    <w:p w14:paraId="79ACE0B0" w14:textId="77777777" w:rsidR="0031260C" w:rsidRPr="0048078F" w:rsidRDefault="0031260C" w:rsidP="000749E2">
      <w:pPr>
        <w:rPr>
          <w:lang w:eastAsia="zh-TW"/>
        </w:rPr>
      </w:pPr>
    </w:p>
    <w:p w14:paraId="7834B20D" w14:textId="77777777" w:rsidR="00655EA8" w:rsidRPr="0048078F" w:rsidDel="000065AC" w:rsidRDefault="00655EA8" w:rsidP="000749E2">
      <w:pPr>
        <w:pStyle w:val="TH"/>
        <w:rPr>
          <w:lang w:eastAsia="zh-CN"/>
        </w:rPr>
      </w:pPr>
      <w:r w:rsidRPr="0048078F">
        <w:object w:dxaOrig="8711" w:dyaOrig="6280" w14:anchorId="09B04746">
          <v:shape id="_x0000_i1084" type="#_x0000_t75" style="width:435.4pt;height:315.15pt" o:ole="">
            <v:imagedata r:id="rId121" o:title=""/>
          </v:shape>
          <o:OLEObject Type="Embed" ProgID="Word.Document.8" ShapeID="_x0000_i1084" DrawAspect="Content" ObjectID="_1725465093" r:id="rId122">
            <o:FieldCodes>\s</o:FieldCodes>
          </o:OLEObject>
        </w:object>
      </w:r>
    </w:p>
    <w:p w14:paraId="189F8F24" w14:textId="77777777" w:rsidR="00655EA8" w:rsidRPr="0048078F" w:rsidRDefault="00655EA8" w:rsidP="000749E2">
      <w:pPr>
        <w:pStyle w:val="TF"/>
        <w:rPr>
          <w:lang w:eastAsia="zh-CN"/>
        </w:rPr>
      </w:pPr>
      <w:r w:rsidRPr="0048078F">
        <w:t>Figure A.</w:t>
      </w:r>
      <w:r w:rsidRPr="0048078F">
        <w:rPr>
          <w:lang w:eastAsia="zh-CN"/>
        </w:rPr>
        <w:t>39</w:t>
      </w:r>
      <w:r w:rsidRPr="0048078F">
        <w:t>: Connection for Transmitter Intermodulation tests</w:t>
      </w:r>
      <w:r w:rsidRPr="0048078F">
        <w:rPr>
          <w:lang w:eastAsia="zh-CN"/>
        </w:rPr>
        <w:t xml:space="preserve"> for UL-MIMO</w:t>
      </w:r>
    </w:p>
    <w:p w14:paraId="3C4319A4" w14:textId="77777777" w:rsidR="00BF1D3D" w:rsidRPr="0048078F" w:rsidRDefault="00BF1D3D" w:rsidP="000749E2">
      <w:pPr>
        <w:rPr>
          <w:lang w:eastAsia="zh-CN"/>
        </w:rPr>
      </w:pPr>
    </w:p>
    <w:p w14:paraId="753B7FF1" w14:textId="77777777" w:rsidR="00195A91" w:rsidRPr="0048078F" w:rsidRDefault="00E52FBE" w:rsidP="000749E2">
      <w:pPr>
        <w:pStyle w:val="TH"/>
      </w:pPr>
      <w:r w:rsidRPr="0048078F">
        <w:object w:dxaOrig="9976" w:dyaOrig="6858" w14:anchorId="4AAAFFE0">
          <v:shape id="_x0000_i1085" type="#_x0000_t75" style="width:481.6pt;height:330.8pt" o:ole="">
            <v:imagedata r:id="rId123" o:title=""/>
          </v:shape>
          <o:OLEObject Type="Embed" ProgID="Visio.Drawing.11" ShapeID="_x0000_i1085" DrawAspect="Content" ObjectID="_1725465094" r:id="rId124"/>
        </w:object>
      </w:r>
    </w:p>
    <w:p w14:paraId="06A838D1" w14:textId="77777777" w:rsidR="00234767" w:rsidRPr="0048078F" w:rsidRDefault="00234767" w:rsidP="000749E2">
      <w:pPr>
        <w:pStyle w:val="TF"/>
      </w:pPr>
      <w:r w:rsidRPr="0048078F">
        <w:t>Figure A.</w:t>
      </w:r>
      <w:r w:rsidRPr="0048078F">
        <w:rPr>
          <w:lang w:eastAsia="zh-CN"/>
        </w:rPr>
        <w:t>40</w:t>
      </w:r>
      <w:r w:rsidRPr="0048078F">
        <w:t>: Connection for 2 cells, antenna configuration 2x2, multipath fading and receive diversity</w:t>
      </w:r>
    </w:p>
    <w:p w14:paraId="7E984B91" w14:textId="77777777" w:rsidR="008F1437" w:rsidRPr="0048078F" w:rsidRDefault="008F1437" w:rsidP="000749E2"/>
    <w:bookmarkStart w:id="62" w:name="_MON_1537694612"/>
    <w:bookmarkEnd w:id="62"/>
    <w:p w14:paraId="3397E8DF" w14:textId="77777777" w:rsidR="00DF76B1" w:rsidRPr="0048078F" w:rsidRDefault="00DF76B1" w:rsidP="000749E2">
      <w:pPr>
        <w:pStyle w:val="TH"/>
        <w:rPr>
          <w:lang w:eastAsia="zh-CN"/>
        </w:rPr>
      </w:pPr>
      <w:r w:rsidRPr="0048078F">
        <w:object w:dxaOrig="9641" w:dyaOrig="8617" w14:anchorId="1D271E1A">
          <v:shape id="_x0000_i1086" type="#_x0000_t75" style="width:482.25pt;height:430.65pt" o:ole="">
            <v:imagedata r:id="rId125" o:title=""/>
          </v:shape>
          <o:OLEObject Type="Embed" ProgID="Word.Document.8" ShapeID="_x0000_i1086" DrawAspect="Content" ObjectID="_1725465095" r:id="rId126">
            <o:FieldCodes>\s</o:FieldCodes>
          </o:OLEObject>
        </w:object>
      </w:r>
    </w:p>
    <w:p w14:paraId="65CD7BC4" w14:textId="77777777" w:rsidR="00BF1D3D" w:rsidRPr="0048078F" w:rsidRDefault="00DF76B1" w:rsidP="000749E2">
      <w:pPr>
        <w:pStyle w:val="TF"/>
      </w:pPr>
      <w:r w:rsidRPr="0048078F">
        <w:t>Figure A.</w:t>
      </w:r>
      <w:r w:rsidRPr="0048078F">
        <w:rPr>
          <w:lang w:eastAsia="zh-CN"/>
        </w:rPr>
        <w:t>40a</w:t>
      </w:r>
      <w:r w:rsidRPr="0048078F">
        <w:t>: Connection for 2 cells, antenna configuration 2x2, multipath fading and receive diversity for 4Rx capable UEs without any 2Rx RF bands</w:t>
      </w:r>
    </w:p>
    <w:p w14:paraId="1711F65B" w14:textId="77777777" w:rsidR="008F1437" w:rsidRPr="0048078F" w:rsidRDefault="008F1437" w:rsidP="000749E2"/>
    <w:p w14:paraId="2724C6F8" w14:textId="77777777" w:rsidR="00C24AD0" w:rsidRPr="0048078F" w:rsidRDefault="00C24AD0" w:rsidP="009671ED">
      <w:pPr>
        <w:pStyle w:val="H6"/>
        <w:rPr>
          <w:lang w:eastAsia="zh-CN"/>
        </w:rPr>
      </w:pPr>
      <w:r w:rsidRPr="0048078F">
        <w:lastRenderedPageBreak/>
        <w:t>Figure group A.41</w:t>
      </w:r>
      <w:r w:rsidRPr="0048078F">
        <w:rPr>
          <w:lang w:eastAsia="zh-CN"/>
        </w:rPr>
        <w:t xml:space="preserve">: Connection for CA with </w:t>
      </w:r>
      <w:r w:rsidR="00FB2B44" w:rsidRPr="0048078F">
        <w:rPr>
          <w:lang w:eastAsia="zh-CN"/>
        </w:rPr>
        <w:t xml:space="preserve">additional </w:t>
      </w:r>
      <w:r w:rsidRPr="0048078F">
        <w:rPr>
          <w:lang w:eastAsia="zh-CN"/>
        </w:rPr>
        <w:t xml:space="preserve">intra-frequency </w:t>
      </w:r>
      <w:r w:rsidR="00FB2B44" w:rsidRPr="0048078F">
        <w:rPr>
          <w:lang w:eastAsia="zh-CN"/>
        </w:rPr>
        <w:t>cell</w:t>
      </w:r>
      <w:r w:rsidRPr="0048078F">
        <w:rPr>
          <w:lang w:eastAsia="zh-CN"/>
        </w:rPr>
        <w:t xml:space="preserve"> and static propagation channel</w:t>
      </w:r>
    </w:p>
    <w:p w14:paraId="48F1DDA1" w14:textId="77777777" w:rsidR="00C24AD0" w:rsidRPr="0048078F" w:rsidRDefault="00B34BFA" w:rsidP="000749E2">
      <w:pPr>
        <w:pStyle w:val="TH"/>
        <w:rPr>
          <w:lang w:eastAsia="zh-CN"/>
        </w:rPr>
      </w:pPr>
      <w:r w:rsidRPr="0048078F">
        <w:object w:dxaOrig="9976" w:dyaOrig="10543" w14:anchorId="00BA8A3D">
          <v:shape id="_x0000_i1087" type="#_x0000_t75" style="width:481.6pt;height:509.45pt" o:ole="">
            <v:imagedata r:id="rId127" o:title=""/>
          </v:shape>
          <o:OLEObject Type="Embed" ProgID="Visio.Drawing.11" ShapeID="_x0000_i1087" DrawAspect="Content" ObjectID="_1725465096" r:id="rId128"/>
        </w:object>
      </w:r>
    </w:p>
    <w:p w14:paraId="01D0328C" w14:textId="77777777" w:rsidR="00C24AD0" w:rsidRPr="0048078F" w:rsidRDefault="00C24AD0" w:rsidP="000749E2">
      <w:pPr>
        <w:pStyle w:val="TF"/>
      </w:pPr>
      <w:r w:rsidRPr="0048078F">
        <w:t>Figure A.</w:t>
      </w:r>
      <w:r w:rsidRPr="0048078F">
        <w:rPr>
          <w:lang w:eastAsia="zh-CN"/>
        </w:rPr>
        <w:t>41a</w:t>
      </w:r>
      <w:r w:rsidRPr="0048078F">
        <w:t xml:space="preserve">: Connection for CA with </w:t>
      </w:r>
      <w:r w:rsidR="00FB2B44" w:rsidRPr="0048078F">
        <w:t xml:space="preserve">additional </w:t>
      </w:r>
      <w:r w:rsidRPr="0048078F">
        <w:t xml:space="preserve">intra-frequency </w:t>
      </w:r>
      <w:r w:rsidR="00FB2B44" w:rsidRPr="0048078F">
        <w:t>cell</w:t>
      </w:r>
      <w:r w:rsidRPr="0048078F">
        <w:t xml:space="preserve"> and static propagation channel (separate connectors)</w:t>
      </w:r>
      <w:r w:rsidR="00B34BFA" w:rsidRPr="0048078F">
        <w:t xml:space="preserve"> (The frequency offset used in phase rotator is 5 Hz)</w:t>
      </w:r>
    </w:p>
    <w:p w14:paraId="2B2FDC28" w14:textId="77777777" w:rsidR="008F1437" w:rsidRPr="0048078F" w:rsidRDefault="008F1437" w:rsidP="000749E2"/>
    <w:p w14:paraId="661DC652" w14:textId="77777777" w:rsidR="00C24AD0" w:rsidRPr="0048078F" w:rsidRDefault="00C24AD0" w:rsidP="000749E2">
      <w:r w:rsidRPr="0048078F">
        <w:br w:type="page"/>
      </w:r>
    </w:p>
    <w:p w14:paraId="1F4E15D4" w14:textId="77777777" w:rsidR="00C24AD0" w:rsidRPr="0048078F" w:rsidRDefault="00B34BFA" w:rsidP="000749E2">
      <w:pPr>
        <w:pStyle w:val="TH"/>
        <w:rPr>
          <w:lang w:eastAsia="zh-CN"/>
        </w:rPr>
      </w:pPr>
      <w:r w:rsidRPr="0048078F">
        <w:object w:dxaOrig="9976" w:dyaOrig="10543" w14:anchorId="0F5601E2">
          <v:shape id="_x0000_i1088" type="#_x0000_t75" style="width:481.6pt;height:509.45pt" o:ole="">
            <v:imagedata r:id="rId129" o:title=""/>
          </v:shape>
          <o:OLEObject Type="Embed" ProgID="Visio.Drawing.11" ShapeID="_x0000_i1088" DrawAspect="Content" ObjectID="_1725465097" r:id="rId130"/>
        </w:object>
      </w:r>
    </w:p>
    <w:p w14:paraId="11A817EC" w14:textId="77777777" w:rsidR="00C24AD0" w:rsidRPr="0048078F" w:rsidRDefault="00C24AD0" w:rsidP="000749E2">
      <w:pPr>
        <w:pStyle w:val="TF"/>
      </w:pPr>
      <w:r w:rsidRPr="0048078F">
        <w:t>Figure A.</w:t>
      </w:r>
      <w:r w:rsidRPr="0048078F">
        <w:rPr>
          <w:lang w:eastAsia="zh-CN"/>
        </w:rPr>
        <w:t>41b</w:t>
      </w:r>
      <w:r w:rsidRPr="0048078F">
        <w:t xml:space="preserve">: Connection for CA with </w:t>
      </w:r>
      <w:r w:rsidR="00FB2B44" w:rsidRPr="0048078F">
        <w:t xml:space="preserve">additional </w:t>
      </w:r>
      <w:r w:rsidRPr="0048078F">
        <w:t xml:space="preserve">intra-frequency </w:t>
      </w:r>
      <w:r w:rsidR="00FB2B44" w:rsidRPr="0048078F">
        <w:t>cell</w:t>
      </w:r>
      <w:r w:rsidRPr="0048078F">
        <w:t xml:space="preserve"> and static propagation channel (common connectors, same UL antenna)</w:t>
      </w:r>
      <w:r w:rsidR="00B34BFA" w:rsidRPr="0048078F">
        <w:t xml:space="preserve"> (The frequency offset used in phase rotator is 5 Hz)</w:t>
      </w:r>
    </w:p>
    <w:p w14:paraId="78AA6B28" w14:textId="77777777" w:rsidR="008F1437" w:rsidRPr="0048078F" w:rsidRDefault="008F1437" w:rsidP="000749E2"/>
    <w:p w14:paraId="3CDDE71A" w14:textId="77777777" w:rsidR="00C24AD0" w:rsidRPr="0048078F" w:rsidRDefault="00C24AD0" w:rsidP="000749E2">
      <w:r w:rsidRPr="0048078F">
        <w:br w:type="page"/>
      </w:r>
    </w:p>
    <w:p w14:paraId="27F796CE" w14:textId="77777777" w:rsidR="00C24AD0" w:rsidRPr="0048078F" w:rsidRDefault="00B34BFA" w:rsidP="000749E2">
      <w:pPr>
        <w:pStyle w:val="TH"/>
        <w:rPr>
          <w:lang w:eastAsia="zh-CN"/>
        </w:rPr>
      </w:pPr>
      <w:r w:rsidRPr="0048078F">
        <w:object w:dxaOrig="9976" w:dyaOrig="10543" w14:anchorId="7192E5A9">
          <v:shape id="_x0000_i1089" type="#_x0000_t75" style="width:481.6pt;height:509.45pt" o:ole="">
            <v:imagedata r:id="rId131" o:title=""/>
          </v:shape>
          <o:OLEObject Type="Embed" ProgID="Visio.Drawing.11" ShapeID="_x0000_i1089" DrawAspect="Content" ObjectID="_1725465098" r:id="rId132"/>
        </w:object>
      </w:r>
    </w:p>
    <w:p w14:paraId="606125D0" w14:textId="77777777" w:rsidR="00C24AD0" w:rsidRPr="0048078F" w:rsidRDefault="00C24AD0" w:rsidP="000749E2">
      <w:pPr>
        <w:pStyle w:val="TF"/>
      </w:pPr>
      <w:r w:rsidRPr="0048078F">
        <w:t>Figure A.</w:t>
      </w:r>
      <w:r w:rsidRPr="0048078F">
        <w:rPr>
          <w:lang w:eastAsia="zh-CN"/>
        </w:rPr>
        <w:t>41c</w:t>
      </w:r>
      <w:r w:rsidRPr="0048078F">
        <w:t xml:space="preserve">: Connection for CA with </w:t>
      </w:r>
      <w:r w:rsidR="00FB2B44" w:rsidRPr="0048078F">
        <w:t xml:space="preserve">additional </w:t>
      </w:r>
      <w:r w:rsidRPr="0048078F">
        <w:t xml:space="preserve">intra-frequency </w:t>
      </w:r>
      <w:r w:rsidR="00FB2B44" w:rsidRPr="0048078F">
        <w:t>cell</w:t>
      </w:r>
      <w:r w:rsidRPr="0048078F">
        <w:t xml:space="preserve"> and static propagation channel (common connectors, different UL antennas)</w:t>
      </w:r>
      <w:r w:rsidR="00B34BFA" w:rsidRPr="0048078F">
        <w:t xml:space="preserve"> (The frequency offset used in phase rotator is 5 Hz)</w:t>
      </w:r>
    </w:p>
    <w:p w14:paraId="09F4999F" w14:textId="77777777" w:rsidR="00C24AD0" w:rsidRPr="0048078F" w:rsidRDefault="00C24AD0" w:rsidP="000749E2">
      <w:pPr>
        <w:rPr>
          <w:lang w:eastAsia="zh-CN"/>
        </w:rPr>
      </w:pPr>
      <w:r w:rsidRPr="0048078F">
        <w:br w:type="page"/>
      </w:r>
    </w:p>
    <w:p w14:paraId="07B6224F" w14:textId="77777777" w:rsidR="00C24AD0" w:rsidRPr="0048078F" w:rsidRDefault="00C24AD0" w:rsidP="009671ED">
      <w:pPr>
        <w:pStyle w:val="H6"/>
        <w:rPr>
          <w:lang w:eastAsia="zh-CN"/>
        </w:rPr>
      </w:pPr>
      <w:r w:rsidRPr="0048078F">
        <w:t>Figure group A.42</w:t>
      </w:r>
      <w:r w:rsidRPr="0048078F">
        <w:rPr>
          <w:lang w:eastAsia="zh-CN"/>
        </w:rPr>
        <w:t xml:space="preserve">: Connection for CA with </w:t>
      </w:r>
      <w:r w:rsidR="00FB2B44" w:rsidRPr="0048078F">
        <w:rPr>
          <w:lang w:eastAsia="zh-CN"/>
        </w:rPr>
        <w:t xml:space="preserve">additional </w:t>
      </w:r>
      <w:r w:rsidRPr="0048078F">
        <w:rPr>
          <w:lang w:eastAsia="zh-CN"/>
        </w:rPr>
        <w:t xml:space="preserve">intra-frequency </w:t>
      </w:r>
      <w:r w:rsidR="00FB2B44" w:rsidRPr="0048078F">
        <w:rPr>
          <w:lang w:eastAsia="zh-CN"/>
        </w:rPr>
        <w:t>cell</w:t>
      </w:r>
      <w:r w:rsidRPr="0048078F">
        <w:rPr>
          <w:lang w:eastAsia="zh-CN"/>
        </w:rPr>
        <w:t xml:space="preserve"> and multipath fading propagation</w:t>
      </w:r>
    </w:p>
    <w:p w14:paraId="714EF75B" w14:textId="77777777" w:rsidR="00C24AD0" w:rsidRPr="0048078F" w:rsidRDefault="00C24AD0" w:rsidP="000749E2">
      <w:pPr>
        <w:pStyle w:val="TH"/>
        <w:rPr>
          <w:lang w:eastAsia="zh-CN"/>
        </w:rPr>
      </w:pPr>
      <w:r w:rsidRPr="0048078F">
        <w:object w:dxaOrig="9976" w:dyaOrig="10543" w14:anchorId="2B817055">
          <v:shape id="_x0000_i1090" type="#_x0000_t75" style="width:481.6pt;height:509.45pt" o:ole="">
            <v:imagedata r:id="rId133" o:title=""/>
          </v:shape>
          <o:OLEObject Type="Embed" ProgID="Visio.Drawing.11" ShapeID="_x0000_i1090" DrawAspect="Content" ObjectID="_1725465099" r:id="rId134"/>
        </w:object>
      </w:r>
    </w:p>
    <w:p w14:paraId="7D7442E9" w14:textId="77777777" w:rsidR="00C24AD0" w:rsidRPr="0048078F" w:rsidRDefault="00C24AD0" w:rsidP="000749E2">
      <w:pPr>
        <w:pStyle w:val="TF"/>
      </w:pPr>
      <w:r w:rsidRPr="0048078F">
        <w:t>Figure A.</w:t>
      </w:r>
      <w:r w:rsidRPr="0048078F">
        <w:rPr>
          <w:lang w:eastAsia="zh-CN"/>
        </w:rPr>
        <w:t>42a</w:t>
      </w:r>
      <w:r w:rsidRPr="0048078F">
        <w:t xml:space="preserve">: Connection for CA with </w:t>
      </w:r>
      <w:r w:rsidR="00FB2B44" w:rsidRPr="0048078F">
        <w:t xml:space="preserve">additional </w:t>
      </w:r>
      <w:r w:rsidRPr="0048078F">
        <w:t xml:space="preserve">intra-frequency </w:t>
      </w:r>
      <w:r w:rsidR="00FB2B44" w:rsidRPr="0048078F">
        <w:t>cell</w:t>
      </w:r>
      <w:r w:rsidRPr="0048078F">
        <w:t xml:space="preserve"> and multipath fading propagation (separate connectors)</w:t>
      </w:r>
    </w:p>
    <w:p w14:paraId="7037D15D" w14:textId="77777777" w:rsidR="008F1437" w:rsidRPr="0048078F" w:rsidRDefault="008F1437" w:rsidP="000749E2"/>
    <w:p w14:paraId="2867CC35" w14:textId="77777777" w:rsidR="00C24AD0" w:rsidRPr="0048078F" w:rsidRDefault="00C24AD0" w:rsidP="000749E2">
      <w:pPr>
        <w:pStyle w:val="TH"/>
        <w:rPr>
          <w:lang w:eastAsia="zh-CN"/>
        </w:rPr>
      </w:pPr>
      <w:r w:rsidRPr="0048078F">
        <w:object w:dxaOrig="9976" w:dyaOrig="10543" w14:anchorId="1FBF265A">
          <v:shape id="_x0000_i1091" type="#_x0000_t75" style="width:481.6pt;height:509.45pt" o:ole="">
            <v:imagedata r:id="rId135" o:title=""/>
          </v:shape>
          <o:OLEObject Type="Embed" ProgID="Visio.Drawing.11" ShapeID="_x0000_i1091" DrawAspect="Content" ObjectID="_1725465100" r:id="rId136"/>
        </w:object>
      </w:r>
    </w:p>
    <w:p w14:paraId="3111C4A1" w14:textId="77777777" w:rsidR="00C24AD0" w:rsidRPr="0048078F" w:rsidRDefault="00C24AD0" w:rsidP="000749E2">
      <w:pPr>
        <w:pStyle w:val="TF"/>
      </w:pPr>
      <w:r w:rsidRPr="0048078F">
        <w:t>Figure A.</w:t>
      </w:r>
      <w:r w:rsidRPr="0048078F">
        <w:rPr>
          <w:lang w:eastAsia="zh-CN"/>
        </w:rPr>
        <w:t>42b</w:t>
      </w:r>
      <w:r w:rsidRPr="0048078F">
        <w:t xml:space="preserve">: Connection for CA with </w:t>
      </w:r>
      <w:r w:rsidR="00FB2B44" w:rsidRPr="0048078F">
        <w:t xml:space="preserve">additional </w:t>
      </w:r>
      <w:r w:rsidRPr="0048078F">
        <w:t xml:space="preserve">intra-frequency </w:t>
      </w:r>
      <w:r w:rsidR="00FB2B44" w:rsidRPr="0048078F">
        <w:t>cell</w:t>
      </w:r>
      <w:r w:rsidRPr="0048078F">
        <w:t xml:space="preserve"> and multipath fading propagation (common connectors, same UL antenna)</w:t>
      </w:r>
    </w:p>
    <w:p w14:paraId="11B110E2" w14:textId="77777777" w:rsidR="008F1437" w:rsidRPr="0048078F" w:rsidRDefault="008F1437" w:rsidP="000749E2"/>
    <w:p w14:paraId="50E17103" w14:textId="77777777" w:rsidR="00C24AD0" w:rsidRPr="0048078F" w:rsidRDefault="00C24AD0" w:rsidP="000749E2">
      <w:pPr>
        <w:pStyle w:val="TH"/>
        <w:rPr>
          <w:lang w:eastAsia="zh-CN"/>
        </w:rPr>
      </w:pPr>
      <w:r w:rsidRPr="0048078F">
        <w:object w:dxaOrig="9976" w:dyaOrig="10543" w14:anchorId="032F0A63">
          <v:shape id="_x0000_i1092" type="#_x0000_t75" style="width:481.6pt;height:509.45pt" o:ole="">
            <v:imagedata r:id="rId137" o:title=""/>
          </v:shape>
          <o:OLEObject Type="Embed" ProgID="Visio.Drawing.11" ShapeID="_x0000_i1092" DrawAspect="Content" ObjectID="_1725465101" r:id="rId138"/>
        </w:object>
      </w:r>
    </w:p>
    <w:p w14:paraId="73B961CB" w14:textId="77777777" w:rsidR="00C24AD0" w:rsidRPr="0048078F" w:rsidRDefault="00C24AD0" w:rsidP="000749E2">
      <w:pPr>
        <w:pStyle w:val="TF"/>
      </w:pPr>
      <w:r w:rsidRPr="0048078F">
        <w:t>Figure A.</w:t>
      </w:r>
      <w:r w:rsidRPr="0048078F">
        <w:rPr>
          <w:lang w:eastAsia="zh-CN"/>
        </w:rPr>
        <w:t>42c</w:t>
      </w:r>
      <w:r w:rsidRPr="0048078F">
        <w:t xml:space="preserve">: Connection for CA with </w:t>
      </w:r>
      <w:r w:rsidR="00FB2B44" w:rsidRPr="0048078F">
        <w:t xml:space="preserve">additional </w:t>
      </w:r>
      <w:r w:rsidRPr="0048078F">
        <w:t xml:space="preserve">intra-frequency </w:t>
      </w:r>
      <w:r w:rsidR="00FB2B44" w:rsidRPr="0048078F">
        <w:t>cell</w:t>
      </w:r>
      <w:r w:rsidRPr="0048078F">
        <w:t xml:space="preserve"> and multipath fading propagation (common connectors, different UL antennas)</w:t>
      </w:r>
    </w:p>
    <w:p w14:paraId="29E9A38E" w14:textId="77777777" w:rsidR="00C24AD0" w:rsidRPr="0048078F" w:rsidRDefault="00C24AD0" w:rsidP="000749E2">
      <w:pPr>
        <w:rPr>
          <w:lang w:eastAsia="zh-CN"/>
        </w:rPr>
      </w:pPr>
    </w:p>
    <w:p w14:paraId="03344D57" w14:textId="77777777" w:rsidR="00C24AD0" w:rsidRPr="0048078F" w:rsidRDefault="00C24AD0" w:rsidP="009671ED">
      <w:pPr>
        <w:pStyle w:val="H6"/>
        <w:rPr>
          <w:lang w:eastAsia="zh-CN"/>
        </w:rPr>
      </w:pPr>
      <w:r w:rsidRPr="0048078F">
        <w:lastRenderedPageBreak/>
        <w:t>Figure group A.43</w:t>
      </w:r>
      <w:r w:rsidRPr="0048078F">
        <w:rPr>
          <w:lang w:eastAsia="zh-CN"/>
        </w:rPr>
        <w:t xml:space="preserve">: Connection for CA with </w:t>
      </w:r>
      <w:r w:rsidR="00FB2B44" w:rsidRPr="0048078F">
        <w:rPr>
          <w:lang w:eastAsia="zh-CN"/>
        </w:rPr>
        <w:t xml:space="preserve">additional </w:t>
      </w:r>
      <w:r w:rsidRPr="0048078F">
        <w:rPr>
          <w:lang w:eastAsia="zh-CN"/>
        </w:rPr>
        <w:t xml:space="preserve">inter-frequency </w:t>
      </w:r>
      <w:r w:rsidR="00FB2B44" w:rsidRPr="0048078F">
        <w:rPr>
          <w:lang w:eastAsia="zh-CN"/>
        </w:rPr>
        <w:t>cell</w:t>
      </w:r>
      <w:r w:rsidRPr="0048078F">
        <w:rPr>
          <w:lang w:eastAsia="zh-CN"/>
        </w:rPr>
        <w:t xml:space="preserve"> and multipath fading propagation</w:t>
      </w:r>
    </w:p>
    <w:p w14:paraId="0887B26A" w14:textId="77777777" w:rsidR="00C24AD0" w:rsidRPr="0048078F" w:rsidRDefault="00C24AD0" w:rsidP="000749E2">
      <w:pPr>
        <w:pStyle w:val="TH"/>
        <w:rPr>
          <w:lang w:eastAsia="zh-CN"/>
        </w:rPr>
      </w:pPr>
      <w:r w:rsidRPr="0048078F">
        <w:object w:dxaOrig="9976" w:dyaOrig="10543" w14:anchorId="3EAE3A94">
          <v:shape id="_x0000_i1093" type="#_x0000_t75" style="width:481.6pt;height:509.45pt" o:ole="">
            <v:imagedata r:id="rId139" o:title=""/>
          </v:shape>
          <o:OLEObject Type="Embed" ProgID="Visio.Drawing.11" ShapeID="_x0000_i1093" DrawAspect="Content" ObjectID="_1725465102" r:id="rId140"/>
        </w:object>
      </w:r>
    </w:p>
    <w:p w14:paraId="58D43BA4" w14:textId="77777777" w:rsidR="00C24AD0" w:rsidRPr="0048078F" w:rsidRDefault="00C24AD0" w:rsidP="000749E2">
      <w:pPr>
        <w:pStyle w:val="TF"/>
      </w:pPr>
      <w:r w:rsidRPr="0048078F">
        <w:t>Figure A.</w:t>
      </w:r>
      <w:r w:rsidRPr="0048078F">
        <w:rPr>
          <w:lang w:eastAsia="zh-CN"/>
        </w:rPr>
        <w:t>43a</w:t>
      </w:r>
      <w:r w:rsidRPr="0048078F">
        <w:t xml:space="preserve">: Connection for CA with </w:t>
      </w:r>
      <w:r w:rsidR="00FB2B44" w:rsidRPr="0048078F">
        <w:t xml:space="preserve">additional </w:t>
      </w:r>
      <w:r w:rsidRPr="0048078F">
        <w:t xml:space="preserve">inter-frequency </w:t>
      </w:r>
      <w:r w:rsidR="00FB2B44" w:rsidRPr="0048078F">
        <w:t>cell</w:t>
      </w:r>
      <w:r w:rsidRPr="0048078F">
        <w:t xml:space="preserve"> and multipath fading propagation (separate connectors)</w:t>
      </w:r>
    </w:p>
    <w:p w14:paraId="6100D6B6" w14:textId="77777777" w:rsidR="00C24AD0" w:rsidRPr="0048078F" w:rsidRDefault="00C24AD0" w:rsidP="000749E2"/>
    <w:p w14:paraId="7839F45B" w14:textId="77777777" w:rsidR="00C24AD0" w:rsidRPr="0048078F" w:rsidRDefault="00C24AD0" w:rsidP="000749E2">
      <w:pPr>
        <w:pStyle w:val="TH"/>
        <w:rPr>
          <w:lang w:eastAsia="zh-CN"/>
        </w:rPr>
      </w:pPr>
      <w:r w:rsidRPr="0048078F">
        <w:object w:dxaOrig="9976" w:dyaOrig="10543" w14:anchorId="3D0A059A">
          <v:shape id="_x0000_i1094" type="#_x0000_t75" style="width:481.6pt;height:509.45pt" o:ole="">
            <v:imagedata r:id="rId141" o:title=""/>
          </v:shape>
          <o:OLEObject Type="Embed" ProgID="Visio.Drawing.11" ShapeID="_x0000_i1094" DrawAspect="Content" ObjectID="_1725465103" r:id="rId142"/>
        </w:object>
      </w:r>
    </w:p>
    <w:p w14:paraId="62604B01" w14:textId="77777777" w:rsidR="00C24AD0" w:rsidRPr="0048078F" w:rsidRDefault="00C24AD0" w:rsidP="000749E2">
      <w:pPr>
        <w:pStyle w:val="TF"/>
      </w:pPr>
      <w:r w:rsidRPr="0048078F">
        <w:t>Figure A.</w:t>
      </w:r>
      <w:r w:rsidRPr="0048078F">
        <w:rPr>
          <w:lang w:eastAsia="zh-CN"/>
        </w:rPr>
        <w:t>43b</w:t>
      </w:r>
      <w:r w:rsidRPr="0048078F">
        <w:t xml:space="preserve">: Connection for CA with </w:t>
      </w:r>
      <w:r w:rsidR="00682F51" w:rsidRPr="0048078F">
        <w:t xml:space="preserve">additional </w:t>
      </w:r>
      <w:r w:rsidRPr="0048078F">
        <w:t xml:space="preserve">inter-frequency </w:t>
      </w:r>
      <w:r w:rsidR="00682F51" w:rsidRPr="0048078F">
        <w:t>cell</w:t>
      </w:r>
      <w:r w:rsidRPr="0048078F">
        <w:t xml:space="preserve"> and multipath fading propagation (common connectors, same UL antenna)</w:t>
      </w:r>
    </w:p>
    <w:p w14:paraId="232A609F" w14:textId="77777777" w:rsidR="00C24AD0" w:rsidRPr="0048078F" w:rsidRDefault="00C24AD0" w:rsidP="000749E2"/>
    <w:p w14:paraId="2BC985E2" w14:textId="77777777" w:rsidR="00C24AD0" w:rsidRPr="0048078F" w:rsidRDefault="00C24AD0" w:rsidP="000749E2">
      <w:pPr>
        <w:pStyle w:val="TH"/>
        <w:rPr>
          <w:lang w:eastAsia="zh-CN"/>
        </w:rPr>
      </w:pPr>
      <w:r w:rsidRPr="0048078F">
        <w:object w:dxaOrig="9976" w:dyaOrig="10543" w14:anchorId="4485BA83">
          <v:shape id="_x0000_i1095" type="#_x0000_t75" style="width:481.6pt;height:509.45pt" o:ole="">
            <v:imagedata r:id="rId143" o:title=""/>
          </v:shape>
          <o:OLEObject Type="Embed" ProgID="Visio.Drawing.11" ShapeID="_x0000_i1095" DrawAspect="Content" ObjectID="_1725465104" r:id="rId144"/>
        </w:object>
      </w:r>
    </w:p>
    <w:p w14:paraId="6D220BEF" w14:textId="77777777" w:rsidR="00C24AD0" w:rsidRPr="0048078F" w:rsidRDefault="00C24AD0" w:rsidP="000749E2">
      <w:pPr>
        <w:pStyle w:val="TF"/>
      </w:pPr>
      <w:r w:rsidRPr="0048078F">
        <w:t>Figure A.</w:t>
      </w:r>
      <w:r w:rsidRPr="0048078F">
        <w:rPr>
          <w:lang w:eastAsia="zh-CN"/>
        </w:rPr>
        <w:t>43c</w:t>
      </w:r>
      <w:r w:rsidRPr="0048078F">
        <w:t xml:space="preserve">: Connection for CA with </w:t>
      </w:r>
      <w:r w:rsidR="00682F51" w:rsidRPr="0048078F">
        <w:t xml:space="preserve">additional </w:t>
      </w:r>
      <w:r w:rsidRPr="0048078F">
        <w:t xml:space="preserve">inter-frequency </w:t>
      </w:r>
      <w:r w:rsidR="00682F51" w:rsidRPr="0048078F">
        <w:t>cell</w:t>
      </w:r>
      <w:r w:rsidRPr="0048078F">
        <w:t xml:space="preserve"> and multipath fading propagation (common connectors, different UL antennas)</w:t>
      </w:r>
    </w:p>
    <w:p w14:paraId="4E30D20D" w14:textId="77777777" w:rsidR="00C24AD0" w:rsidRPr="0048078F" w:rsidRDefault="00C24AD0" w:rsidP="000749E2">
      <w:pPr>
        <w:rPr>
          <w:lang w:eastAsia="zh-CN"/>
        </w:rPr>
      </w:pPr>
    </w:p>
    <w:p w14:paraId="41F70AE0" w14:textId="77777777" w:rsidR="00C24AD0" w:rsidRPr="0048078F" w:rsidRDefault="00C24AD0" w:rsidP="009671ED">
      <w:pPr>
        <w:pStyle w:val="H6"/>
        <w:rPr>
          <w:lang w:eastAsia="zh-CN"/>
        </w:rPr>
      </w:pPr>
      <w:r w:rsidRPr="0048078F">
        <w:lastRenderedPageBreak/>
        <w:t>Figure group A.44</w:t>
      </w:r>
      <w:r w:rsidRPr="0048078F">
        <w:rPr>
          <w:lang w:eastAsia="zh-CN"/>
        </w:rPr>
        <w:t xml:space="preserve">: Connection for CA with </w:t>
      </w:r>
      <w:r w:rsidR="00682F51" w:rsidRPr="0048078F">
        <w:rPr>
          <w:lang w:eastAsia="zh-CN"/>
        </w:rPr>
        <w:t xml:space="preserve">additional </w:t>
      </w:r>
      <w:r w:rsidRPr="0048078F">
        <w:rPr>
          <w:lang w:eastAsia="zh-CN"/>
        </w:rPr>
        <w:t xml:space="preserve">inter-RAT </w:t>
      </w:r>
      <w:r w:rsidR="00682F51" w:rsidRPr="0048078F">
        <w:rPr>
          <w:lang w:eastAsia="zh-CN"/>
        </w:rPr>
        <w:t>cell</w:t>
      </w:r>
      <w:r w:rsidRPr="0048078F">
        <w:rPr>
          <w:lang w:eastAsia="zh-CN"/>
        </w:rPr>
        <w:t xml:space="preserve"> and multipath fading propagation</w:t>
      </w:r>
    </w:p>
    <w:p w14:paraId="3D68F829" w14:textId="77777777" w:rsidR="00C24AD0" w:rsidRPr="0048078F" w:rsidRDefault="00C24AD0" w:rsidP="000749E2">
      <w:pPr>
        <w:pStyle w:val="TH"/>
        <w:rPr>
          <w:lang w:eastAsia="zh-CN"/>
        </w:rPr>
      </w:pPr>
      <w:r w:rsidRPr="0048078F">
        <w:object w:dxaOrig="9976" w:dyaOrig="10543" w14:anchorId="59511E10">
          <v:shape id="_x0000_i1096" type="#_x0000_t75" style="width:481.6pt;height:509.45pt" o:ole="">
            <v:imagedata r:id="rId145" o:title=""/>
          </v:shape>
          <o:OLEObject Type="Embed" ProgID="Visio.Drawing.11" ShapeID="_x0000_i1096" DrawAspect="Content" ObjectID="_1725465105" r:id="rId146"/>
        </w:object>
      </w:r>
    </w:p>
    <w:p w14:paraId="7F050CFD" w14:textId="77777777" w:rsidR="00C24AD0" w:rsidRPr="0048078F" w:rsidRDefault="00C24AD0" w:rsidP="000749E2">
      <w:pPr>
        <w:pStyle w:val="TF"/>
      </w:pPr>
      <w:r w:rsidRPr="0048078F">
        <w:t>Figure A.</w:t>
      </w:r>
      <w:r w:rsidRPr="0048078F">
        <w:rPr>
          <w:lang w:eastAsia="zh-CN"/>
        </w:rPr>
        <w:t>44a</w:t>
      </w:r>
      <w:r w:rsidRPr="0048078F">
        <w:t xml:space="preserve">: Connection for CA with </w:t>
      </w:r>
      <w:r w:rsidR="00682F51" w:rsidRPr="0048078F">
        <w:t xml:space="preserve">additional </w:t>
      </w:r>
      <w:r w:rsidRPr="0048078F">
        <w:t xml:space="preserve">inter-RAT </w:t>
      </w:r>
      <w:r w:rsidR="00682F51" w:rsidRPr="0048078F">
        <w:t>cell</w:t>
      </w:r>
      <w:r w:rsidRPr="0048078F">
        <w:t xml:space="preserve"> and multipath fading propagation (separate connectors)</w:t>
      </w:r>
    </w:p>
    <w:p w14:paraId="7FD04CC7" w14:textId="77777777" w:rsidR="00C24AD0" w:rsidRPr="0048078F" w:rsidRDefault="00C24AD0" w:rsidP="000749E2"/>
    <w:p w14:paraId="751E6CB2" w14:textId="77777777" w:rsidR="00C24AD0" w:rsidRPr="0048078F" w:rsidRDefault="00C24AD0" w:rsidP="000749E2">
      <w:pPr>
        <w:pStyle w:val="TH"/>
        <w:rPr>
          <w:lang w:eastAsia="zh-CN"/>
        </w:rPr>
      </w:pPr>
      <w:r w:rsidRPr="0048078F">
        <w:object w:dxaOrig="9976" w:dyaOrig="10543" w14:anchorId="17FB29ED">
          <v:shape id="_x0000_i1097" type="#_x0000_t75" style="width:481.6pt;height:509.45pt" o:ole="">
            <v:imagedata r:id="rId147" o:title=""/>
          </v:shape>
          <o:OLEObject Type="Embed" ProgID="Visio.Drawing.11" ShapeID="_x0000_i1097" DrawAspect="Content" ObjectID="_1725465106" r:id="rId148"/>
        </w:object>
      </w:r>
    </w:p>
    <w:p w14:paraId="2B3CD2FD" w14:textId="77777777" w:rsidR="00C24AD0" w:rsidRPr="0048078F" w:rsidRDefault="00C24AD0" w:rsidP="000749E2">
      <w:pPr>
        <w:pStyle w:val="TF"/>
      </w:pPr>
      <w:r w:rsidRPr="0048078F">
        <w:t>Figure A.</w:t>
      </w:r>
      <w:r w:rsidRPr="0048078F">
        <w:rPr>
          <w:lang w:eastAsia="zh-CN"/>
        </w:rPr>
        <w:t>44b</w:t>
      </w:r>
      <w:r w:rsidRPr="0048078F">
        <w:t xml:space="preserve">: Connection for CA with </w:t>
      </w:r>
      <w:r w:rsidR="00682F51" w:rsidRPr="0048078F">
        <w:t xml:space="preserve">additional </w:t>
      </w:r>
      <w:r w:rsidRPr="0048078F">
        <w:t xml:space="preserve">inter-RAT </w:t>
      </w:r>
      <w:r w:rsidR="00682F51" w:rsidRPr="0048078F">
        <w:t>cell</w:t>
      </w:r>
      <w:r w:rsidRPr="0048078F">
        <w:t xml:space="preserve"> and multipath fading propagation (common connectors, same UL antenna)</w:t>
      </w:r>
    </w:p>
    <w:p w14:paraId="57770428" w14:textId="77777777" w:rsidR="00C24AD0" w:rsidRPr="0048078F" w:rsidRDefault="00C24AD0" w:rsidP="000749E2"/>
    <w:p w14:paraId="0BE760FB" w14:textId="77777777" w:rsidR="00C24AD0" w:rsidRPr="0048078F" w:rsidRDefault="00C24AD0" w:rsidP="000749E2">
      <w:pPr>
        <w:pStyle w:val="TH"/>
        <w:rPr>
          <w:lang w:eastAsia="zh-CN"/>
        </w:rPr>
      </w:pPr>
      <w:r w:rsidRPr="0048078F">
        <w:object w:dxaOrig="9976" w:dyaOrig="10543" w14:anchorId="198421F9">
          <v:shape id="_x0000_i1098" type="#_x0000_t75" style="width:481.6pt;height:509.45pt" o:ole="">
            <v:imagedata r:id="rId149" o:title=""/>
          </v:shape>
          <o:OLEObject Type="Embed" ProgID="Visio.Drawing.11" ShapeID="_x0000_i1098" DrawAspect="Content" ObjectID="_1725465107" r:id="rId150"/>
        </w:object>
      </w:r>
    </w:p>
    <w:p w14:paraId="4680269E" w14:textId="77777777" w:rsidR="00C24AD0" w:rsidRPr="0048078F" w:rsidRDefault="00C24AD0" w:rsidP="000749E2">
      <w:pPr>
        <w:pStyle w:val="TF"/>
      </w:pPr>
      <w:r w:rsidRPr="0048078F">
        <w:t>Figure A.</w:t>
      </w:r>
      <w:r w:rsidRPr="0048078F">
        <w:rPr>
          <w:lang w:eastAsia="zh-CN"/>
        </w:rPr>
        <w:t>44c</w:t>
      </w:r>
      <w:r w:rsidRPr="0048078F">
        <w:t xml:space="preserve">: Connection for CA with </w:t>
      </w:r>
      <w:r w:rsidR="00682F51" w:rsidRPr="0048078F">
        <w:t xml:space="preserve">additional </w:t>
      </w:r>
      <w:r w:rsidRPr="0048078F">
        <w:t xml:space="preserve">inter-RAT </w:t>
      </w:r>
      <w:r w:rsidR="00682F51" w:rsidRPr="0048078F">
        <w:t>cell</w:t>
      </w:r>
      <w:r w:rsidRPr="0048078F">
        <w:t xml:space="preserve"> and multipath fading propagation (common connectors, different UL antennas)</w:t>
      </w:r>
    </w:p>
    <w:p w14:paraId="3D566666" w14:textId="77777777" w:rsidR="00F13FD4" w:rsidRPr="0048078F" w:rsidRDefault="00F13FD4" w:rsidP="000749E2"/>
    <w:p w14:paraId="36A31938" w14:textId="77777777" w:rsidR="00F13FD4" w:rsidRPr="0048078F" w:rsidRDefault="00F13FD4" w:rsidP="009671ED">
      <w:pPr>
        <w:pStyle w:val="H6"/>
        <w:rPr>
          <w:lang w:eastAsia="zh-CN"/>
        </w:rPr>
      </w:pPr>
      <w:r w:rsidRPr="0048078F">
        <w:lastRenderedPageBreak/>
        <w:t>Figure group A.4</w:t>
      </w:r>
      <w:r w:rsidRPr="0048078F">
        <w:rPr>
          <w:lang w:eastAsia="zh-CN"/>
        </w:rPr>
        <w:t xml:space="preserve">5: Connection for </w:t>
      </w:r>
      <w:r w:rsidRPr="0048078F">
        <w:t xml:space="preserve">2 cells with </w:t>
      </w:r>
      <w:r w:rsidRPr="0048078F">
        <w:rPr>
          <w:lang w:eastAsia="zh-CN"/>
        </w:rPr>
        <w:t>antenna configuration</w:t>
      </w:r>
      <w:r w:rsidRPr="0048078F">
        <w:t xml:space="preserve"> 1x2 and static propagation</w:t>
      </w:r>
    </w:p>
    <w:p w14:paraId="2A0B3BBB" w14:textId="77777777" w:rsidR="00F13FD4" w:rsidRPr="0048078F" w:rsidRDefault="00F13FD4" w:rsidP="000749E2">
      <w:pPr>
        <w:pStyle w:val="TH"/>
      </w:pPr>
      <w:r w:rsidRPr="0048078F">
        <w:object w:dxaOrig="9945" w:dyaOrig="7545" w14:anchorId="7D17FBC2">
          <v:shape id="_x0000_i1099" type="#_x0000_t75" style="width:467.3pt;height:354.55pt" o:ole="">
            <v:imagedata r:id="rId151" o:title=""/>
          </v:shape>
          <o:OLEObject Type="Embed" ProgID="Visio.Drawing.11" ShapeID="_x0000_i1099" DrawAspect="Content" ObjectID="_1725465108" r:id="rId152"/>
        </w:object>
      </w:r>
    </w:p>
    <w:p w14:paraId="0BFF4C3B" w14:textId="77777777" w:rsidR="00F13FD4" w:rsidRPr="0048078F" w:rsidRDefault="00F13FD4" w:rsidP="000749E2">
      <w:pPr>
        <w:pStyle w:val="TF"/>
      </w:pPr>
      <w:r w:rsidRPr="0048078F">
        <w:t>Figure A.4</w:t>
      </w:r>
      <w:r w:rsidRPr="0048078F">
        <w:rPr>
          <w:lang w:eastAsia="zh-CN"/>
        </w:rPr>
        <w:t>5a</w:t>
      </w:r>
      <w:r w:rsidRPr="0048078F">
        <w:t xml:space="preserve">: </w:t>
      </w:r>
      <w:r w:rsidRPr="0048078F">
        <w:rPr>
          <w:lang w:eastAsia="zh-CN"/>
        </w:rPr>
        <w:t xml:space="preserve">Connection for </w:t>
      </w:r>
      <w:r w:rsidRPr="0048078F">
        <w:t xml:space="preserve">2 cells with </w:t>
      </w:r>
      <w:r w:rsidRPr="0048078F">
        <w:rPr>
          <w:lang w:eastAsia="zh-CN"/>
        </w:rPr>
        <w:t>antenna configuration</w:t>
      </w:r>
      <w:r w:rsidRPr="0048078F">
        <w:t xml:space="preserve"> 1x2 and static propagation (separate connectors)</w:t>
      </w:r>
    </w:p>
    <w:p w14:paraId="5C1C17FF" w14:textId="77777777" w:rsidR="009B04F1" w:rsidRPr="0048078F" w:rsidRDefault="009B04F1" w:rsidP="000749E2">
      <w:pPr>
        <w:rPr>
          <w:lang w:eastAsia="zh-CN"/>
        </w:rPr>
      </w:pPr>
    </w:p>
    <w:p w14:paraId="3CD1840E" w14:textId="77777777" w:rsidR="00F13FD4" w:rsidRPr="0048078F" w:rsidRDefault="00F13FD4" w:rsidP="000749E2">
      <w:pPr>
        <w:pStyle w:val="TH"/>
      </w:pPr>
      <w:r w:rsidRPr="0048078F">
        <w:object w:dxaOrig="9945" w:dyaOrig="7545" w14:anchorId="1C224B6C">
          <v:shape id="_x0000_i1100" type="#_x0000_t75" style="width:468.7pt;height:355.25pt" o:ole="">
            <v:imagedata r:id="rId153" o:title=""/>
          </v:shape>
          <o:OLEObject Type="Embed" ProgID="Visio.Drawing.11" ShapeID="_x0000_i1100" DrawAspect="Content" ObjectID="_1725465109" r:id="rId154"/>
        </w:object>
      </w:r>
    </w:p>
    <w:p w14:paraId="4CC3CE93" w14:textId="77777777" w:rsidR="00F13FD4" w:rsidRPr="0048078F" w:rsidRDefault="00F13FD4" w:rsidP="000749E2">
      <w:pPr>
        <w:pStyle w:val="TF"/>
      </w:pPr>
      <w:r w:rsidRPr="0048078F">
        <w:t>Figure A.4</w:t>
      </w:r>
      <w:r w:rsidRPr="0048078F">
        <w:rPr>
          <w:lang w:eastAsia="zh-CN"/>
        </w:rPr>
        <w:t>5</w:t>
      </w:r>
      <w:r w:rsidRPr="0048078F">
        <w:t xml:space="preserve">b: </w:t>
      </w:r>
      <w:r w:rsidRPr="0048078F">
        <w:rPr>
          <w:lang w:eastAsia="zh-CN"/>
        </w:rPr>
        <w:t xml:space="preserve">Connection for </w:t>
      </w:r>
      <w:r w:rsidRPr="0048078F">
        <w:t xml:space="preserve">2 cells with </w:t>
      </w:r>
      <w:r w:rsidRPr="0048078F">
        <w:rPr>
          <w:lang w:eastAsia="zh-CN"/>
        </w:rPr>
        <w:t>antenna configuration</w:t>
      </w:r>
      <w:r w:rsidRPr="0048078F">
        <w:t xml:space="preserve"> 1x2 and static propagation (common connectors, same UL antenna)</w:t>
      </w:r>
    </w:p>
    <w:p w14:paraId="0ED8ADCE" w14:textId="77777777" w:rsidR="009B04F1" w:rsidRPr="0048078F" w:rsidRDefault="009B04F1" w:rsidP="000749E2">
      <w:pPr>
        <w:rPr>
          <w:lang w:eastAsia="zh-CN"/>
        </w:rPr>
      </w:pPr>
    </w:p>
    <w:p w14:paraId="2990677E" w14:textId="77777777" w:rsidR="00F13FD4" w:rsidRPr="0048078F" w:rsidRDefault="00F13FD4" w:rsidP="000749E2">
      <w:pPr>
        <w:pStyle w:val="TH"/>
      </w:pPr>
      <w:r w:rsidRPr="0048078F">
        <w:object w:dxaOrig="9945" w:dyaOrig="7545" w14:anchorId="6AB43125">
          <v:shape id="_x0000_i1101" type="#_x0000_t75" style="width:478.2pt;height:362.05pt" o:ole="">
            <v:imagedata r:id="rId155" o:title=""/>
          </v:shape>
          <o:OLEObject Type="Embed" ProgID="Visio.Drawing.11" ShapeID="_x0000_i1101" DrawAspect="Content" ObjectID="_1725465110" r:id="rId156"/>
        </w:object>
      </w:r>
    </w:p>
    <w:p w14:paraId="23DF1455" w14:textId="77777777" w:rsidR="001572BC" w:rsidRPr="0048078F" w:rsidRDefault="00F13FD4" w:rsidP="000749E2">
      <w:pPr>
        <w:pStyle w:val="TF"/>
      </w:pPr>
      <w:r w:rsidRPr="0048078F">
        <w:t>Figure A.4</w:t>
      </w:r>
      <w:r w:rsidRPr="0048078F">
        <w:rPr>
          <w:lang w:eastAsia="zh-CN"/>
        </w:rPr>
        <w:t>5c</w:t>
      </w:r>
      <w:r w:rsidRPr="0048078F">
        <w:t xml:space="preserve">: </w:t>
      </w:r>
      <w:r w:rsidRPr="0048078F">
        <w:rPr>
          <w:lang w:eastAsia="zh-CN"/>
        </w:rPr>
        <w:t xml:space="preserve">Connection for </w:t>
      </w:r>
      <w:r w:rsidRPr="0048078F">
        <w:t xml:space="preserve">2 cells with </w:t>
      </w:r>
      <w:r w:rsidRPr="0048078F">
        <w:rPr>
          <w:lang w:eastAsia="zh-CN"/>
        </w:rPr>
        <w:t>antenna configuration</w:t>
      </w:r>
      <w:r w:rsidRPr="0048078F">
        <w:t xml:space="preserve"> 1x2 and static propagation (common connectors, different UL antennas)</w:t>
      </w:r>
    </w:p>
    <w:p w14:paraId="401BC643" w14:textId="77777777" w:rsidR="008F1437" w:rsidRPr="0048078F" w:rsidRDefault="008F1437" w:rsidP="000749E2"/>
    <w:p w14:paraId="0491D9D3" w14:textId="77777777" w:rsidR="00E9491B" w:rsidRPr="0048078F" w:rsidRDefault="00E9491B" w:rsidP="009671ED">
      <w:pPr>
        <w:pStyle w:val="H6"/>
        <w:rPr>
          <w:lang w:eastAsia="zh-CN"/>
        </w:rPr>
      </w:pPr>
      <w:r w:rsidRPr="0048078F">
        <w:lastRenderedPageBreak/>
        <w:t>Figure group A.4</w:t>
      </w:r>
      <w:r w:rsidRPr="0048078F">
        <w:rPr>
          <w:lang w:eastAsia="zh-CN"/>
        </w:rPr>
        <w:t>6: Connection for Rx performance tests for CA with antenna configuration 4x2</w:t>
      </w:r>
    </w:p>
    <w:p w14:paraId="6A5E3330" w14:textId="77777777" w:rsidR="00E9491B" w:rsidRPr="0048078F" w:rsidRDefault="00E9491B" w:rsidP="000749E2">
      <w:pPr>
        <w:pStyle w:val="TH"/>
      </w:pPr>
      <w:r w:rsidRPr="0048078F">
        <w:object w:dxaOrig="9976" w:dyaOrig="10968" w14:anchorId="1DCE3A26">
          <v:shape id="_x0000_i1102" type="#_x0000_t75" style="width:481.6pt;height:529.8pt" o:ole="">
            <v:imagedata r:id="rId157" o:title=""/>
          </v:shape>
          <o:OLEObject Type="Embed" ProgID="Visio.Drawing.11" ShapeID="_x0000_i1102" DrawAspect="Content" ObjectID="_1725465111" r:id="rId158"/>
        </w:object>
      </w:r>
    </w:p>
    <w:p w14:paraId="3ADEB9D7" w14:textId="77777777" w:rsidR="00E9491B" w:rsidRPr="0048078F" w:rsidRDefault="00E9491B" w:rsidP="000749E2">
      <w:pPr>
        <w:pStyle w:val="TF"/>
      </w:pPr>
      <w:r w:rsidRPr="0048078F">
        <w:t>Figure A.4</w:t>
      </w:r>
      <w:r w:rsidRPr="0048078F">
        <w:rPr>
          <w:lang w:eastAsia="zh-CN"/>
        </w:rPr>
        <w:t>6a</w:t>
      </w:r>
      <w:r w:rsidRPr="0048078F">
        <w:t xml:space="preserve">: </w:t>
      </w:r>
      <w:r w:rsidRPr="0048078F">
        <w:rPr>
          <w:lang w:eastAsia="zh-CN"/>
        </w:rPr>
        <w:t>Connection for Rx performance tests for CA with antenna configuration 4x2 (separate connectors)</w:t>
      </w:r>
    </w:p>
    <w:p w14:paraId="0D8C3B2F" w14:textId="77777777" w:rsidR="00E9491B" w:rsidRPr="0048078F" w:rsidRDefault="00E9491B" w:rsidP="000749E2">
      <w:pPr>
        <w:rPr>
          <w:lang w:eastAsia="zh-CN"/>
        </w:rPr>
      </w:pPr>
    </w:p>
    <w:p w14:paraId="57C737E4" w14:textId="77777777" w:rsidR="00E9491B" w:rsidRPr="0048078F" w:rsidRDefault="00E9491B" w:rsidP="000749E2">
      <w:pPr>
        <w:pStyle w:val="TH"/>
      </w:pPr>
      <w:r w:rsidRPr="0048078F">
        <w:object w:dxaOrig="9976" w:dyaOrig="10968" w14:anchorId="0B999841">
          <v:shape id="_x0000_i1103" type="#_x0000_t75" style="width:481.6pt;height:529.8pt" o:ole="">
            <v:imagedata r:id="rId159" o:title=""/>
          </v:shape>
          <o:OLEObject Type="Embed" ProgID="Visio.Drawing.11" ShapeID="_x0000_i1103" DrawAspect="Content" ObjectID="_1725465112" r:id="rId160"/>
        </w:object>
      </w:r>
    </w:p>
    <w:p w14:paraId="10B7FA0D" w14:textId="77777777" w:rsidR="00E9491B" w:rsidRPr="0048078F" w:rsidRDefault="00E9491B" w:rsidP="000749E2">
      <w:pPr>
        <w:pStyle w:val="TF"/>
      </w:pPr>
      <w:r w:rsidRPr="0048078F">
        <w:t>Figure A.4</w:t>
      </w:r>
      <w:r w:rsidRPr="0048078F">
        <w:rPr>
          <w:lang w:eastAsia="zh-CN"/>
        </w:rPr>
        <w:t>6</w:t>
      </w:r>
      <w:r w:rsidRPr="0048078F">
        <w:t xml:space="preserve">b: </w:t>
      </w:r>
      <w:r w:rsidRPr="0048078F">
        <w:rPr>
          <w:lang w:eastAsia="zh-CN"/>
        </w:rPr>
        <w:t>Connection for Rx performance tests for CA with antenna configuration 4x2 (common connectors, same UL antenna)</w:t>
      </w:r>
    </w:p>
    <w:p w14:paraId="7D007E7D" w14:textId="77777777" w:rsidR="00E9491B" w:rsidRPr="0048078F" w:rsidRDefault="00E9491B" w:rsidP="000749E2">
      <w:pPr>
        <w:rPr>
          <w:lang w:eastAsia="zh-CN"/>
        </w:rPr>
      </w:pPr>
    </w:p>
    <w:p w14:paraId="17018357" w14:textId="77777777" w:rsidR="00E9491B" w:rsidRPr="0048078F" w:rsidRDefault="00E9491B" w:rsidP="000749E2">
      <w:pPr>
        <w:pStyle w:val="TH"/>
      </w:pPr>
      <w:r w:rsidRPr="0048078F">
        <w:object w:dxaOrig="9976" w:dyaOrig="10968" w14:anchorId="1E729DED">
          <v:shape id="_x0000_i1104" type="#_x0000_t75" style="width:481.6pt;height:529.8pt" o:ole="">
            <v:imagedata r:id="rId161" o:title=""/>
          </v:shape>
          <o:OLEObject Type="Embed" ProgID="Visio.Drawing.11" ShapeID="_x0000_i1104" DrawAspect="Content" ObjectID="_1725465113" r:id="rId162"/>
        </w:object>
      </w:r>
    </w:p>
    <w:p w14:paraId="301852E2" w14:textId="77777777" w:rsidR="00E9491B" w:rsidRPr="0048078F" w:rsidRDefault="00E9491B" w:rsidP="000749E2">
      <w:pPr>
        <w:pStyle w:val="TF"/>
        <w:rPr>
          <w:lang w:eastAsia="zh-CN"/>
        </w:rPr>
      </w:pPr>
      <w:r w:rsidRPr="0048078F">
        <w:t>Figure A.4</w:t>
      </w:r>
      <w:r w:rsidRPr="0048078F">
        <w:rPr>
          <w:lang w:eastAsia="zh-CN"/>
        </w:rPr>
        <w:t>6c</w:t>
      </w:r>
      <w:r w:rsidRPr="0048078F">
        <w:t xml:space="preserve">: </w:t>
      </w:r>
      <w:r w:rsidRPr="0048078F">
        <w:rPr>
          <w:lang w:eastAsia="zh-CN"/>
        </w:rPr>
        <w:t>Connection for Rx performance tests for CA with antenna configuration 4x2 (common connectors, different UL antennas)</w:t>
      </w:r>
    </w:p>
    <w:p w14:paraId="30307D5F" w14:textId="77777777" w:rsidR="008F1437" w:rsidRPr="0048078F" w:rsidRDefault="008F1437" w:rsidP="000749E2">
      <w:pPr>
        <w:rPr>
          <w:lang w:eastAsia="zh-CN"/>
        </w:rPr>
      </w:pPr>
    </w:p>
    <w:p w14:paraId="4F46741C" w14:textId="77777777" w:rsidR="00195A91" w:rsidRPr="0048078F" w:rsidRDefault="00E52FBE" w:rsidP="000749E2">
      <w:pPr>
        <w:pStyle w:val="TH"/>
      </w:pPr>
      <w:r w:rsidRPr="0048078F">
        <w:object w:dxaOrig="9976" w:dyaOrig="9126" w14:anchorId="2E215C4C">
          <v:shape id="_x0000_i1105" type="#_x0000_t75" style="width:481.6pt;height:440.85pt" o:ole="">
            <v:imagedata r:id="rId163" o:title=""/>
          </v:shape>
          <o:OLEObject Type="Embed" ProgID="Visio.Drawing.11" ShapeID="_x0000_i1105" DrawAspect="Content" ObjectID="_1725465114" r:id="rId164"/>
        </w:object>
      </w:r>
    </w:p>
    <w:p w14:paraId="5CE144C4" w14:textId="77777777" w:rsidR="00E9491B" w:rsidRPr="0048078F" w:rsidRDefault="00E9491B" w:rsidP="000749E2">
      <w:pPr>
        <w:pStyle w:val="TF"/>
      </w:pPr>
      <w:r w:rsidRPr="0048078F">
        <w:t>Figure A.47: Connection for RX performance tests with antenna configuration 8x2</w:t>
      </w:r>
    </w:p>
    <w:p w14:paraId="4917F0F0" w14:textId="77777777" w:rsidR="008F1437" w:rsidRPr="0048078F" w:rsidRDefault="008F1437" w:rsidP="000749E2"/>
    <w:bookmarkStart w:id="63" w:name="_MON_1536401965"/>
    <w:bookmarkEnd w:id="63"/>
    <w:p w14:paraId="368309F2" w14:textId="77777777" w:rsidR="00DF76B1" w:rsidRPr="0048078F" w:rsidRDefault="00DF76B1" w:rsidP="000749E2">
      <w:pPr>
        <w:pStyle w:val="TH"/>
      </w:pPr>
      <w:r w:rsidRPr="0048078F">
        <w:object w:dxaOrig="9641" w:dyaOrig="8851" w14:anchorId="50DEA939">
          <v:shape id="_x0000_i1106" type="#_x0000_t75" style="width:482.25pt;height:442.85pt" o:ole="">
            <v:imagedata r:id="rId165" o:title=""/>
          </v:shape>
          <o:OLEObject Type="Embed" ProgID="Word.Document.8" ShapeID="_x0000_i1106" DrawAspect="Content" ObjectID="_1725465115" r:id="rId166">
            <o:FieldCodes>\s</o:FieldCodes>
          </o:OLEObject>
        </w:object>
      </w:r>
    </w:p>
    <w:p w14:paraId="5C214BD3" w14:textId="77777777" w:rsidR="00DF76B1" w:rsidRPr="0048078F" w:rsidRDefault="00DF76B1" w:rsidP="000749E2">
      <w:pPr>
        <w:pStyle w:val="TF"/>
      </w:pPr>
      <w:r w:rsidRPr="0048078F">
        <w:t>Figure A.47a: Connection for RX performance tests with antenna configuration 8x2 for 4Rx capable UEs without any 2Rx RF bands</w:t>
      </w:r>
    </w:p>
    <w:p w14:paraId="0466BF5D" w14:textId="77777777" w:rsidR="008F1437" w:rsidRPr="0048078F" w:rsidRDefault="008F1437" w:rsidP="000749E2"/>
    <w:p w14:paraId="74C800DD" w14:textId="77777777" w:rsidR="00E52FBE" w:rsidRPr="0048078F" w:rsidRDefault="00E52FBE" w:rsidP="000749E2">
      <w:pPr>
        <w:pStyle w:val="TH"/>
        <w:rPr>
          <w:lang w:eastAsia="zh-CN"/>
        </w:rPr>
      </w:pPr>
      <w:r w:rsidRPr="0048078F">
        <w:object w:dxaOrig="9976" w:dyaOrig="9976" w14:anchorId="090ED2D7">
          <v:shape id="_x0000_i1107" type="#_x0000_t75" style="width:481.6pt;height:481.6pt" o:ole="">
            <v:imagedata r:id="rId167" o:title=""/>
          </v:shape>
          <o:OLEObject Type="Embed" ProgID="Visio.Drawing.11" ShapeID="_x0000_i1107" DrawAspect="Content" ObjectID="_1725465116" r:id="rId168"/>
        </w:object>
      </w:r>
    </w:p>
    <w:p w14:paraId="37D61353" w14:textId="77777777" w:rsidR="00E52FBE" w:rsidRPr="0048078F" w:rsidRDefault="00E52FBE" w:rsidP="000749E2">
      <w:pPr>
        <w:pStyle w:val="TF"/>
      </w:pPr>
      <w:r w:rsidRPr="0048078F">
        <w:t>Figure A.</w:t>
      </w:r>
      <w:r w:rsidRPr="0048078F">
        <w:rPr>
          <w:lang w:eastAsia="zh-CN"/>
        </w:rPr>
        <w:t>48</w:t>
      </w:r>
      <w:r w:rsidRPr="0048078F">
        <w:t xml:space="preserve">: Connection for 3 Cells (TPs) with antenna configuration 2x2 and fading </w:t>
      </w:r>
    </w:p>
    <w:p w14:paraId="2AB02681" w14:textId="77777777" w:rsidR="00E52FBE" w:rsidRPr="0048078F" w:rsidRDefault="00E52FBE" w:rsidP="000749E2">
      <w:pPr>
        <w:rPr>
          <w:lang w:eastAsia="zh-CN"/>
        </w:rPr>
      </w:pPr>
    </w:p>
    <w:p w14:paraId="42C1E40D" w14:textId="77777777" w:rsidR="00E52FBE" w:rsidRPr="0048078F" w:rsidRDefault="00E52FBE" w:rsidP="000749E2">
      <w:pPr>
        <w:pStyle w:val="TH"/>
        <w:rPr>
          <w:lang w:eastAsia="zh-CN"/>
        </w:rPr>
      </w:pPr>
      <w:r w:rsidRPr="0048078F">
        <w:object w:dxaOrig="9976" w:dyaOrig="10401" w14:anchorId="18BB417F">
          <v:shape id="_x0000_i1108" type="#_x0000_t75" style="width:481.6pt;height:502.65pt" o:ole="">
            <v:imagedata r:id="rId169" o:title=""/>
          </v:shape>
          <o:OLEObject Type="Embed" ProgID="Visio.Drawing.11" ShapeID="_x0000_i1108" DrawAspect="Content" ObjectID="_1725465117" r:id="rId170"/>
        </w:object>
      </w:r>
    </w:p>
    <w:p w14:paraId="2356A19D" w14:textId="77777777" w:rsidR="00E52FBE" w:rsidRPr="0048078F" w:rsidRDefault="00E52FBE" w:rsidP="000749E2">
      <w:pPr>
        <w:pStyle w:val="TF"/>
      </w:pPr>
      <w:r w:rsidRPr="0048078F">
        <w:t>Figure A.</w:t>
      </w:r>
      <w:r w:rsidRPr="0048078F">
        <w:rPr>
          <w:lang w:eastAsia="zh-CN"/>
        </w:rPr>
        <w:t>49</w:t>
      </w:r>
      <w:r w:rsidRPr="0048078F">
        <w:t>: Connection for 2 Cells (TPs) with antenna configuration 4x2 and fading</w:t>
      </w:r>
    </w:p>
    <w:p w14:paraId="4D82C42C" w14:textId="77777777" w:rsidR="00E52FBE" w:rsidRPr="0048078F" w:rsidRDefault="00E52FBE" w:rsidP="000749E2">
      <w:pPr>
        <w:rPr>
          <w:lang w:eastAsia="zh-CN"/>
        </w:rPr>
      </w:pPr>
    </w:p>
    <w:p w14:paraId="2CACB868" w14:textId="77777777" w:rsidR="00E52FBE" w:rsidRPr="0048078F" w:rsidRDefault="00E52FBE" w:rsidP="000749E2">
      <w:pPr>
        <w:pStyle w:val="TH"/>
        <w:rPr>
          <w:lang w:eastAsia="zh-CN"/>
        </w:rPr>
      </w:pPr>
      <w:r w:rsidRPr="0048078F">
        <w:object w:dxaOrig="9976" w:dyaOrig="7142" w14:anchorId="62CC723C">
          <v:shape id="_x0000_i1109" type="#_x0000_t75" style="width:481.6pt;height:345.05pt" o:ole="">
            <v:imagedata r:id="rId171" o:title=""/>
          </v:shape>
          <o:OLEObject Type="Embed" ProgID="Visio.Drawing.11" ShapeID="_x0000_i1109" DrawAspect="Content" ObjectID="_1725465118" r:id="rId172"/>
        </w:object>
      </w:r>
    </w:p>
    <w:p w14:paraId="792B4140" w14:textId="77777777" w:rsidR="00E52FBE" w:rsidRPr="0048078F" w:rsidRDefault="00E52FBE" w:rsidP="000749E2">
      <w:pPr>
        <w:pStyle w:val="TF"/>
      </w:pPr>
      <w:r w:rsidRPr="0048078F">
        <w:t>Figure A.</w:t>
      </w:r>
      <w:r w:rsidRPr="0048078F">
        <w:rPr>
          <w:lang w:eastAsia="zh-CN"/>
        </w:rPr>
        <w:t>50</w:t>
      </w:r>
      <w:r w:rsidRPr="0048078F">
        <w:t>: Connection for 2 Cells (TPs) with antenna configuration 1x2 and fading for one Cell (TP)</w:t>
      </w:r>
    </w:p>
    <w:p w14:paraId="0B731B6E" w14:textId="77777777" w:rsidR="00E52FBE" w:rsidRPr="0048078F" w:rsidRDefault="00E52FBE" w:rsidP="000749E2">
      <w:pPr>
        <w:rPr>
          <w:lang w:eastAsia="zh-CN"/>
        </w:rPr>
      </w:pPr>
    </w:p>
    <w:p w14:paraId="59F00315" w14:textId="77777777" w:rsidR="00E52FBE" w:rsidRPr="0048078F" w:rsidRDefault="00E52FBE" w:rsidP="000749E2">
      <w:pPr>
        <w:pStyle w:val="TH"/>
        <w:rPr>
          <w:lang w:eastAsia="zh-CN"/>
        </w:rPr>
      </w:pPr>
      <w:r w:rsidRPr="0048078F">
        <w:object w:dxaOrig="9976" w:dyaOrig="7142" w14:anchorId="5847647A">
          <v:shape id="_x0000_i1110" type="#_x0000_t75" style="width:481.6pt;height:345.05pt" o:ole="">
            <v:imagedata r:id="rId173" o:title=""/>
          </v:shape>
          <o:OLEObject Type="Embed" ProgID="Visio.Drawing.11" ShapeID="_x0000_i1110" DrawAspect="Content" ObjectID="_1725465119" r:id="rId174"/>
        </w:object>
      </w:r>
    </w:p>
    <w:p w14:paraId="67B31857" w14:textId="77777777" w:rsidR="00E52FBE" w:rsidRPr="0048078F" w:rsidRDefault="00E52FBE" w:rsidP="000749E2">
      <w:pPr>
        <w:pStyle w:val="TF"/>
      </w:pPr>
      <w:r w:rsidRPr="0048078F">
        <w:t>Figure A.</w:t>
      </w:r>
      <w:r w:rsidRPr="0048078F">
        <w:rPr>
          <w:lang w:eastAsia="zh-CN"/>
        </w:rPr>
        <w:t>51</w:t>
      </w:r>
      <w:r w:rsidRPr="0048078F">
        <w:t>: Connection for 2 Cells (TPs) with antenna configuration 2x2 / 1x2 and fading for the 2x2 Cell (TP)</w:t>
      </w:r>
    </w:p>
    <w:p w14:paraId="5CB9A808" w14:textId="77777777" w:rsidR="00004109" w:rsidRPr="0048078F" w:rsidRDefault="00004109" w:rsidP="000749E2">
      <w:pPr>
        <w:rPr>
          <w:lang w:eastAsia="zh-CN"/>
        </w:rPr>
      </w:pPr>
    </w:p>
    <w:p w14:paraId="5970205C" w14:textId="77777777" w:rsidR="00004109" w:rsidRPr="0048078F" w:rsidRDefault="00004109" w:rsidP="000749E2">
      <w:pPr>
        <w:pStyle w:val="TH"/>
        <w:rPr>
          <w:lang w:eastAsia="zh-CN"/>
        </w:rPr>
      </w:pPr>
      <w:r w:rsidRPr="0048078F">
        <w:object w:dxaOrig="9391" w:dyaOrig="7816" w14:anchorId="45E67FC0">
          <v:shape id="_x0000_i1111" type="#_x0000_t75" style="width:414.35pt;height:345.75pt" o:ole="">
            <v:imagedata r:id="rId175" o:title=""/>
          </v:shape>
          <o:OLEObject Type="Embed" ProgID="Visio.Drawing.15" ShapeID="_x0000_i1111" DrawAspect="Content" ObjectID="_1725465120" r:id="rId176"/>
        </w:object>
      </w:r>
    </w:p>
    <w:p w14:paraId="3D964103" w14:textId="77777777" w:rsidR="00004109" w:rsidRPr="0048078F" w:rsidRDefault="00004109" w:rsidP="000749E2">
      <w:pPr>
        <w:pStyle w:val="TF"/>
      </w:pPr>
      <w:r w:rsidRPr="0048078F">
        <w:t>Figure A.</w:t>
      </w:r>
      <w:r w:rsidRPr="0048078F">
        <w:rPr>
          <w:lang w:eastAsia="zh-CN"/>
        </w:rPr>
        <w:t>51a</w:t>
      </w:r>
      <w:r w:rsidRPr="0048078F">
        <w:t>: Connection for 3 Cells (TPs) with antenna configuration 2x2 / 1x2 / 1x2 and fading for the 2x2 Cell (TP)</w:t>
      </w:r>
    </w:p>
    <w:p w14:paraId="4848F6E4" w14:textId="77777777" w:rsidR="00E52FBE" w:rsidRPr="0048078F" w:rsidRDefault="00E52FBE" w:rsidP="000749E2">
      <w:pPr>
        <w:rPr>
          <w:lang w:eastAsia="zh-CN"/>
        </w:rPr>
      </w:pPr>
    </w:p>
    <w:p w14:paraId="32346AC3" w14:textId="77777777" w:rsidR="00E52FBE" w:rsidRPr="0048078F" w:rsidRDefault="00E52FBE" w:rsidP="000749E2">
      <w:pPr>
        <w:pStyle w:val="TH"/>
        <w:rPr>
          <w:lang w:eastAsia="zh-CN"/>
        </w:rPr>
      </w:pPr>
      <w:r w:rsidRPr="0048078F">
        <w:object w:dxaOrig="9976" w:dyaOrig="8559" w14:anchorId="36BFC403">
          <v:shape id="_x0000_i1112" type="#_x0000_t75" style="width:481.6pt;height:413.65pt" o:ole="">
            <v:imagedata r:id="rId177" o:title=""/>
          </v:shape>
          <o:OLEObject Type="Embed" ProgID="Visio.Drawing.11" ShapeID="_x0000_i1112" DrawAspect="Content" ObjectID="_1725465121" r:id="rId178"/>
        </w:object>
      </w:r>
    </w:p>
    <w:p w14:paraId="1FF07DD4" w14:textId="77777777" w:rsidR="00E52FBE" w:rsidRPr="0048078F" w:rsidRDefault="00E52FBE" w:rsidP="000749E2">
      <w:pPr>
        <w:pStyle w:val="TF"/>
      </w:pPr>
      <w:r w:rsidRPr="0048078F">
        <w:t>Figure A.</w:t>
      </w:r>
      <w:r w:rsidRPr="0048078F">
        <w:rPr>
          <w:lang w:eastAsia="zh-CN"/>
        </w:rPr>
        <w:t>52</w:t>
      </w:r>
      <w:r w:rsidRPr="0048078F">
        <w:t>: Connection for 2 Cells (TPs) with antenna configuration 4x2 / 2x2 and fading</w:t>
      </w:r>
    </w:p>
    <w:p w14:paraId="6817F053" w14:textId="77777777" w:rsidR="008F1437" w:rsidRPr="0048078F" w:rsidRDefault="008F1437" w:rsidP="000749E2"/>
    <w:bookmarkStart w:id="64" w:name="_MON_1537374445"/>
    <w:bookmarkEnd w:id="64"/>
    <w:p w14:paraId="796B96D6" w14:textId="77777777" w:rsidR="00DF76B1" w:rsidRPr="0048078F" w:rsidRDefault="00DF76B1" w:rsidP="000749E2">
      <w:pPr>
        <w:pStyle w:val="TH"/>
        <w:rPr>
          <w:lang w:eastAsia="zh-CN"/>
        </w:rPr>
      </w:pPr>
      <w:r w:rsidRPr="0048078F">
        <w:object w:dxaOrig="9641" w:dyaOrig="10845" w14:anchorId="75CF8A11">
          <v:shape id="_x0000_i1113" type="#_x0000_t75" style="width:482.25pt;height:542.05pt" o:ole="">
            <v:imagedata r:id="rId179" o:title=""/>
          </v:shape>
          <o:OLEObject Type="Embed" ProgID="Word.Document.8" ShapeID="_x0000_i1113" DrawAspect="Content" ObjectID="_1725465122" r:id="rId180">
            <o:FieldCodes>\s</o:FieldCodes>
          </o:OLEObject>
        </w:object>
      </w:r>
    </w:p>
    <w:p w14:paraId="2F868528" w14:textId="77777777" w:rsidR="00DF76B1" w:rsidRPr="0048078F" w:rsidRDefault="00DF76B1" w:rsidP="000749E2">
      <w:pPr>
        <w:pStyle w:val="TF"/>
      </w:pPr>
      <w:r w:rsidRPr="0048078F">
        <w:t>Figure A.</w:t>
      </w:r>
      <w:r w:rsidRPr="0048078F">
        <w:rPr>
          <w:lang w:eastAsia="zh-CN"/>
        </w:rPr>
        <w:t>52a</w:t>
      </w:r>
      <w:r w:rsidRPr="0048078F">
        <w:t>: Connection for 2 Cells (TPs) with antenna configuration 4x2 / 2x2 and fading for 4Rx capable UEs without any 2Rx RF bands</w:t>
      </w:r>
    </w:p>
    <w:p w14:paraId="56AF1B48" w14:textId="77777777" w:rsidR="00D3176C" w:rsidRPr="0048078F" w:rsidRDefault="00D3176C" w:rsidP="000749E2">
      <w:pPr>
        <w:rPr>
          <w:lang w:eastAsia="zh-CN"/>
        </w:rPr>
      </w:pPr>
    </w:p>
    <w:p w14:paraId="16B68B80" w14:textId="77777777" w:rsidR="00E52FBE" w:rsidRPr="0048078F" w:rsidRDefault="00E52FBE" w:rsidP="000749E2">
      <w:pPr>
        <w:pStyle w:val="TH"/>
        <w:rPr>
          <w:lang w:eastAsia="zh-CN"/>
        </w:rPr>
      </w:pPr>
      <w:r w:rsidRPr="0048078F">
        <w:object w:dxaOrig="9976" w:dyaOrig="11961" w14:anchorId="35F0AC5B">
          <v:shape id="_x0000_i1114" type="#_x0000_t75" style="width:481.6pt;height:578.05pt" o:ole="">
            <v:imagedata r:id="rId181" o:title=""/>
          </v:shape>
          <o:OLEObject Type="Embed" ProgID="Visio.Drawing.11" ShapeID="_x0000_i1114" DrawAspect="Content" ObjectID="_1725465123" r:id="rId182"/>
        </w:object>
      </w:r>
    </w:p>
    <w:p w14:paraId="74126804" w14:textId="77777777" w:rsidR="00E52FBE" w:rsidRPr="0048078F" w:rsidRDefault="00E52FBE" w:rsidP="000749E2">
      <w:pPr>
        <w:pStyle w:val="TF"/>
      </w:pPr>
      <w:r w:rsidRPr="0048078F">
        <w:t>Figure A.</w:t>
      </w:r>
      <w:r w:rsidRPr="0048078F">
        <w:rPr>
          <w:lang w:eastAsia="zh-CN"/>
        </w:rPr>
        <w:t>53</w:t>
      </w:r>
      <w:r w:rsidRPr="0048078F">
        <w:t>: Connection for 2 Cells (TPs) with antenna configuration 8x2 / 2x2 and fading</w:t>
      </w:r>
    </w:p>
    <w:p w14:paraId="012D5C57" w14:textId="77777777" w:rsidR="00D3176C" w:rsidRPr="0048078F" w:rsidRDefault="00D3176C" w:rsidP="000749E2"/>
    <w:bookmarkStart w:id="65" w:name="_MON_1536746012"/>
    <w:bookmarkEnd w:id="65"/>
    <w:p w14:paraId="443C24E3" w14:textId="77777777" w:rsidR="00DF76B1" w:rsidRPr="0048078F" w:rsidRDefault="00DF76B1" w:rsidP="000749E2">
      <w:pPr>
        <w:pStyle w:val="TH"/>
        <w:rPr>
          <w:lang w:eastAsia="zh-CN"/>
        </w:rPr>
      </w:pPr>
      <w:r w:rsidRPr="0048078F">
        <w:object w:dxaOrig="9641" w:dyaOrig="11415" w14:anchorId="6D10F466">
          <v:shape id="_x0000_i1115" type="#_x0000_t75" style="width:482.25pt;height:570.55pt" o:ole="">
            <v:imagedata r:id="rId183" o:title=""/>
          </v:shape>
          <o:OLEObject Type="Embed" ProgID="Word.Document.8" ShapeID="_x0000_i1115" DrawAspect="Content" ObjectID="_1725465124" r:id="rId184">
            <o:FieldCodes>\s</o:FieldCodes>
          </o:OLEObject>
        </w:object>
      </w:r>
    </w:p>
    <w:p w14:paraId="525FE38B" w14:textId="77777777" w:rsidR="00E52FBE" w:rsidRPr="0048078F" w:rsidRDefault="00DF76B1" w:rsidP="000749E2">
      <w:pPr>
        <w:pStyle w:val="TF"/>
      </w:pPr>
      <w:r w:rsidRPr="0048078F">
        <w:t>Figure A.</w:t>
      </w:r>
      <w:r w:rsidRPr="0048078F">
        <w:rPr>
          <w:lang w:eastAsia="zh-CN"/>
        </w:rPr>
        <w:t>53a</w:t>
      </w:r>
      <w:r w:rsidRPr="0048078F">
        <w:t>: Connection for 2 Cells (TPs) with antenna configuration 8x2 / 2x2 and fading for 4Rx capable UEs without any 2Rx RF bands</w:t>
      </w:r>
    </w:p>
    <w:p w14:paraId="43A930F3" w14:textId="77777777" w:rsidR="00D3176C" w:rsidRPr="0048078F" w:rsidRDefault="00D3176C" w:rsidP="000749E2"/>
    <w:p w14:paraId="4CC7B1DE" w14:textId="77777777" w:rsidR="00E52FBE" w:rsidRPr="0048078F" w:rsidRDefault="00B01E9C" w:rsidP="000749E2">
      <w:pPr>
        <w:pStyle w:val="TH"/>
        <w:rPr>
          <w:lang w:eastAsia="zh-CN"/>
        </w:rPr>
      </w:pPr>
      <w:r w:rsidRPr="0048078F">
        <w:object w:dxaOrig="11737" w:dyaOrig="8328" w14:anchorId="3E7CE8FD">
          <v:shape id="_x0000_i1116" type="#_x0000_t75" style="width:480.9pt;height:341.65pt" o:ole="">
            <v:imagedata r:id="rId185" o:title=""/>
          </v:shape>
          <o:OLEObject Type="Embed" ProgID="Visio.Drawing.15" ShapeID="_x0000_i1116" DrawAspect="Content" ObjectID="_1725465125" r:id="rId186"/>
        </w:object>
      </w:r>
    </w:p>
    <w:p w14:paraId="23FF7874" w14:textId="77777777" w:rsidR="00E52FBE" w:rsidRPr="0048078F" w:rsidRDefault="00E52FBE" w:rsidP="000749E2">
      <w:pPr>
        <w:pStyle w:val="TF"/>
      </w:pPr>
      <w:r w:rsidRPr="0048078F">
        <w:t>Figure A.</w:t>
      </w:r>
      <w:r w:rsidRPr="0048078F">
        <w:rPr>
          <w:lang w:eastAsia="zh-CN"/>
        </w:rPr>
        <w:t>54</w:t>
      </w:r>
      <w:r w:rsidRPr="0048078F">
        <w:t>: Connection for 3</w:t>
      </w:r>
      <w:r w:rsidR="00B01E9C" w:rsidRPr="0048078F">
        <w:t xml:space="preserve"> or more</w:t>
      </w:r>
      <w:r w:rsidRPr="0048078F">
        <w:t xml:space="preserve"> Cells (TPs) with antenna configuration 1x2 and fading</w:t>
      </w:r>
    </w:p>
    <w:p w14:paraId="1ABCB5B6" w14:textId="77777777" w:rsidR="00B311D9" w:rsidRPr="0048078F" w:rsidRDefault="00B311D9" w:rsidP="000749E2"/>
    <w:p w14:paraId="5493CA1A" w14:textId="77777777" w:rsidR="00054FAF" w:rsidRPr="0048078F" w:rsidRDefault="0064144B" w:rsidP="000749E2">
      <w:pPr>
        <w:pStyle w:val="TH"/>
      </w:pPr>
      <w:r w:rsidRPr="0048078F">
        <w:object w:dxaOrig="10968" w:dyaOrig="11251" w14:anchorId="5902F62B">
          <v:shape id="_x0000_i1117" type="#_x0000_t75" style="width:481.6pt;height:494.5pt" o:ole="">
            <v:imagedata r:id="rId187" o:title=""/>
          </v:shape>
          <o:OLEObject Type="Embed" ProgID="Visio.Drawing.11" ShapeID="_x0000_i1117" DrawAspect="Content" ObjectID="_1725465126" r:id="rId188"/>
        </w:object>
      </w:r>
    </w:p>
    <w:p w14:paraId="44BD301F" w14:textId="77777777" w:rsidR="00054FAF" w:rsidRPr="0048078F" w:rsidRDefault="00054FAF" w:rsidP="000749E2">
      <w:pPr>
        <w:pStyle w:val="TF"/>
      </w:pPr>
      <w:r w:rsidRPr="0048078F">
        <w:t>Figure A.</w:t>
      </w:r>
      <w:r w:rsidRPr="0048078F">
        <w:rPr>
          <w:lang w:eastAsia="zh-CN"/>
        </w:rPr>
        <w:t>55</w:t>
      </w:r>
      <w:r w:rsidRPr="0048078F">
        <w:t>: Connection for basic Tx and Rx tests for CA (</w:t>
      </w:r>
      <w:r w:rsidR="00CA11C7" w:rsidRPr="0048078F">
        <w:rPr>
          <w:rFonts w:cs="Arial"/>
        </w:rPr>
        <w:t xml:space="preserve">≥ </w:t>
      </w:r>
      <w:r w:rsidRPr="0048078F">
        <w:t>3CCs)</w:t>
      </w:r>
    </w:p>
    <w:p w14:paraId="28EBE596" w14:textId="77777777" w:rsidR="00B311D9" w:rsidRPr="0048078F" w:rsidRDefault="00B311D9" w:rsidP="000749E2"/>
    <w:p w14:paraId="7CD37A8A" w14:textId="77777777" w:rsidR="00054FAF" w:rsidRPr="0048078F" w:rsidRDefault="0064144B" w:rsidP="000749E2">
      <w:pPr>
        <w:pStyle w:val="TH"/>
      </w:pPr>
      <w:r w:rsidRPr="0048078F">
        <w:object w:dxaOrig="10968" w:dyaOrig="12527" w14:anchorId="61AABBAA">
          <v:shape id="_x0000_i1118" type="#_x0000_t75" style="width:481.6pt;height:550.2pt" o:ole="">
            <v:imagedata r:id="rId189" o:title=""/>
          </v:shape>
          <o:OLEObject Type="Embed" ProgID="Visio.Drawing.11" ShapeID="_x0000_i1118" DrawAspect="Content" ObjectID="_1725465127" r:id="rId190"/>
        </w:object>
      </w:r>
    </w:p>
    <w:p w14:paraId="5810F22C" w14:textId="77777777" w:rsidR="00054FAF" w:rsidRPr="0048078F" w:rsidRDefault="00054FAF" w:rsidP="000749E2">
      <w:pPr>
        <w:pStyle w:val="TF"/>
      </w:pPr>
      <w:r w:rsidRPr="0048078F">
        <w:t>Figure A.</w:t>
      </w:r>
      <w:r w:rsidRPr="0048078F">
        <w:rPr>
          <w:lang w:eastAsia="zh-CN"/>
        </w:rPr>
        <w:t>56</w:t>
      </w:r>
      <w:r w:rsidRPr="0048078F">
        <w:t>: Connection for Tx tests for CA (</w:t>
      </w:r>
      <w:r w:rsidR="00CA11C7" w:rsidRPr="0048078F">
        <w:rPr>
          <w:rFonts w:cs="Arial"/>
        </w:rPr>
        <w:t xml:space="preserve">≥ </w:t>
      </w:r>
      <w:r w:rsidRPr="0048078F">
        <w:t>3CCs) with additional Spectrum Analyzer</w:t>
      </w:r>
    </w:p>
    <w:p w14:paraId="1D276D82" w14:textId="77777777" w:rsidR="00B311D9" w:rsidRPr="0048078F" w:rsidRDefault="00B311D9" w:rsidP="000749E2"/>
    <w:p w14:paraId="0CA0E0CF" w14:textId="77777777" w:rsidR="00054FAF" w:rsidRPr="0048078F" w:rsidRDefault="00CA11C7" w:rsidP="000749E2">
      <w:pPr>
        <w:pStyle w:val="TH"/>
      </w:pPr>
      <w:r w:rsidRPr="0048078F">
        <w:object w:dxaOrig="10968" w:dyaOrig="13094" w14:anchorId="6DEE661C">
          <v:shape id="_x0000_i1119" type="#_x0000_t75" style="width:481.6pt;height:574.65pt" o:ole="">
            <v:imagedata r:id="rId191" o:title=""/>
          </v:shape>
          <o:OLEObject Type="Embed" ProgID="Visio.Drawing.11" ShapeID="_x0000_i1119" DrawAspect="Content" ObjectID="_1725465128" r:id="rId192"/>
        </w:object>
      </w:r>
    </w:p>
    <w:p w14:paraId="12DD0ABE" w14:textId="77777777" w:rsidR="00054FAF" w:rsidRPr="0048078F" w:rsidRDefault="00054FAF" w:rsidP="000749E2">
      <w:pPr>
        <w:pStyle w:val="TF"/>
      </w:pPr>
      <w:r w:rsidRPr="0048078F">
        <w:t>Figure A.</w:t>
      </w:r>
      <w:r w:rsidRPr="0048078F">
        <w:rPr>
          <w:lang w:eastAsia="zh-CN"/>
        </w:rPr>
        <w:t>57</w:t>
      </w:r>
      <w:r w:rsidRPr="0048078F">
        <w:t>: Connection for Tx tests for CA (</w:t>
      </w:r>
      <w:r w:rsidR="00CA11C7" w:rsidRPr="0048078F">
        <w:rPr>
          <w:rFonts w:cs="Arial"/>
        </w:rPr>
        <w:t xml:space="preserve">≥ </w:t>
      </w:r>
      <w:r w:rsidRPr="0048078F">
        <w:t>3CCs) with additional CW and Spectrum Analyzer</w:t>
      </w:r>
    </w:p>
    <w:p w14:paraId="44F1CE93" w14:textId="77777777" w:rsidR="00B311D9" w:rsidRPr="0048078F" w:rsidRDefault="00B311D9" w:rsidP="000749E2"/>
    <w:p w14:paraId="0B8EB60C" w14:textId="77777777" w:rsidR="00054FAF" w:rsidRPr="0048078F" w:rsidRDefault="00CA11C7" w:rsidP="000749E2">
      <w:pPr>
        <w:pStyle w:val="TH"/>
      </w:pPr>
      <w:r w:rsidRPr="0048078F">
        <w:object w:dxaOrig="10968" w:dyaOrig="13236" w14:anchorId="6DD03BF3">
          <v:shape id="_x0000_i1120" type="#_x0000_t75" style="width:481.6pt;height:580.75pt" o:ole="">
            <v:imagedata r:id="rId193" o:title=""/>
          </v:shape>
          <o:OLEObject Type="Embed" ProgID="Visio.Drawing.11" ShapeID="_x0000_i1120" DrawAspect="Content" ObjectID="_1725465129" r:id="rId194"/>
        </w:object>
      </w:r>
    </w:p>
    <w:p w14:paraId="7CEA9943" w14:textId="77777777" w:rsidR="00054FAF" w:rsidRPr="0048078F" w:rsidRDefault="00054FAF" w:rsidP="000749E2">
      <w:pPr>
        <w:pStyle w:val="TF"/>
      </w:pPr>
      <w:r w:rsidRPr="0048078F">
        <w:t>Figure A.</w:t>
      </w:r>
      <w:r w:rsidRPr="0048078F">
        <w:rPr>
          <w:lang w:eastAsia="zh-CN"/>
        </w:rPr>
        <w:t>58</w:t>
      </w:r>
      <w:r w:rsidRPr="0048078F">
        <w:t>: Connection for Rx tests for CA (</w:t>
      </w:r>
      <w:r w:rsidR="00CA11C7" w:rsidRPr="0048078F">
        <w:rPr>
          <w:rFonts w:cs="Arial"/>
        </w:rPr>
        <w:t xml:space="preserve">≥ </w:t>
      </w:r>
      <w:r w:rsidRPr="0048078F">
        <w:t>3CCs) with additional Interferer / CW</w:t>
      </w:r>
    </w:p>
    <w:p w14:paraId="4F06944D" w14:textId="77777777" w:rsidR="00B311D9" w:rsidRPr="0048078F" w:rsidRDefault="00B311D9" w:rsidP="000749E2"/>
    <w:p w14:paraId="4A743CA4" w14:textId="77777777" w:rsidR="00054FAF" w:rsidRPr="0048078F" w:rsidRDefault="00CA11C7" w:rsidP="000749E2">
      <w:pPr>
        <w:pStyle w:val="TH"/>
      </w:pPr>
      <w:r w:rsidRPr="0048078F">
        <w:object w:dxaOrig="10968" w:dyaOrig="11960" w14:anchorId="6898DC2D">
          <v:shape id="_x0000_i1121" type="#_x0000_t75" style="width:481.6pt;height:525.05pt" o:ole="">
            <v:imagedata r:id="rId195" o:title=""/>
          </v:shape>
          <o:OLEObject Type="Embed" ProgID="Visio.Drawing.11" ShapeID="_x0000_i1121" DrawAspect="Content" ObjectID="_1725465130" r:id="rId196"/>
        </w:object>
      </w:r>
    </w:p>
    <w:p w14:paraId="68474448" w14:textId="77777777" w:rsidR="00054FAF" w:rsidRPr="0048078F" w:rsidRDefault="00054FAF" w:rsidP="000749E2">
      <w:pPr>
        <w:pStyle w:val="TF"/>
      </w:pPr>
      <w:r w:rsidRPr="0048078F">
        <w:t>Figure A.</w:t>
      </w:r>
      <w:r w:rsidRPr="0048078F">
        <w:rPr>
          <w:lang w:eastAsia="zh-CN"/>
        </w:rPr>
        <w:t>59</w:t>
      </w:r>
      <w:r w:rsidRPr="0048078F">
        <w:t>: Connection for Rx performance tests for CA (</w:t>
      </w:r>
      <w:r w:rsidR="00CA11C7" w:rsidRPr="0048078F">
        <w:rPr>
          <w:rFonts w:cs="Arial"/>
        </w:rPr>
        <w:t xml:space="preserve">≥ </w:t>
      </w:r>
      <w:r w:rsidRPr="0048078F">
        <w:t>3CCs) with antenna configuration 1x2</w:t>
      </w:r>
    </w:p>
    <w:p w14:paraId="11135CCB" w14:textId="77777777" w:rsidR="00B311D9" w:rsidRPr="0048078F" w:rsidRDefault="00B311D9" w:rsidP="000749E2"/>
    <w:p w14:paraId="2EDB9B08" w14:textId="77777777" w:rsidR="00054FAF" w:rsidRPr="0048078F" w:rsidRDefault="00CA11C7" w:rsidP="000749E2">
      <w:pPr>
        <w:pStyle w:val="TH"/>
      </w:pPr>
      <w:r w:rsidRPr="0048078F">
        <w:object w:dxaOrig="10968" w:dyaOrig="11960" w14:anchorId="4B4390C6">
          <v:shape id="_x0000_i1122" type="#_x0000_t75" style="width:481.6pt;height:525.05pt" o:ole="">
            <v:imagedata r:id="rId197" o:title=""/>
          </v:shape>
          <o:OLEObject Type="Embed" ProgID="Visio.Drawing.11" ShapeID="_x0000_i1122" DrawAspect="Content" ObjectID="_1725465131" r:id="rId198"/>
        </w:object>
      </w:r>
    </w:p>
    <w:p w14:paraId="39D76018" w14:textId="77777777" w:rsidR="00054FAF" w:rsidRPr="0048078F" w:rsidRDefault="00054FAF" w:rsidP="000749E2">
      <w:pPr>
        <w:pStyle w:val="TF"/>
      </w:pPr>
      <w:r w:rsidRPr="0048078F">
        <w:t>Figure A.</w:t>
      </w:r>
      <w:r w:rsidRPr="0048078F">
        <w:rPr>
          <w:lang w:eastAsia="zh-CN"/>
        </w:rPr>
        <w:t>60</w:t>
      </w:r>
      <w:r w:rsidRPr="0048078F">
        <w:t>: Connection for Rx performance tests for CA (</w:t>
      </w:r>
      <w:r w:rsidR="00CA11C7" w:rsidRPr="0048078F">
        <w:rPr>
          <w:rFonts w:cs="Arial"/>
        </w:rPr>
        <w:t xml:space="preserve">≥ </w:t>
      </w:r>
      <w:r w:rsidRPr="0048078F">
        <w:t>3CCs) with antenna configuration 2x2</w:t>
      </w:r>
    </w:p>
    <w:p w14:paraId="168E388F" w14:textId="77777777" w:rsidR="00B311D9" w:rsidRPr="0048078F" w:rsidRDefault="00B311D9" w:rsidP="000749E2"/>
    <w:p w14:paraId="691C967F" w14:textId="77777777" w:rsidR="00054FAF" w:rsidRPr="0048078F" w:rsidRDefault="003D0EAA" w:rsidP="000749E2">
      <w:pPr>
        <w:pStyle w:val="TH"/>
      </w:pPr>
      <w:r w:rsidRPr="0048078F">
        <w:object w:dxaOrig="10968" w:dyaOrig="15362" w14:anchorId="7A15E161">
          <v:shape id="_x0000_i1123" type="#_x0000_t75" style="width:481.6pt;height:674.5pt" o:ole="">
            <v:imagedata r:id="rId199" o:title=""/>
          </v:shape>
          <o:OLEObject Type="Embed" ProgID="Visio.Drawing.11" ShapeID="_x0000_i1123" DrawAspect="Content" ObjectID="_1725465132" r:id="rId200"/>
        </w:object>
      </w:r>
    </w:p>
    <w:p w14:paraId="08C66A18" w14:textId="77777777" w:rsidR="00B311D9" w:rsidRPr="0048078F" w:rsidRDefault="00054FAF" w:rsidP="000749E2">
      <w:pPr>
        <w:pStyle w:val="TF"/>
      </w:pPr>
      <w:r w:rsidRPr="0048078F">
        <w:t>Figure A.</w:t>
      </w:r>
      <w:r w:rsidRPr="0048078F">
        <w:rPr>
          <w:lang w:eastAsia="zh-CN"/>
        </w:rPr>
        <w:t>61</w:t>
      </w:r>
      <w:r w:rsidRPr="0048078F">
        <w:t>: Connection for Rx performance tests for CA (</w:t>
      </w:r>
      <w:r w:rsidR="003D0EAA" w:rsidRPr="0048078F">
        <w:rPr>
          <w:rFonts w:cs="Arial"/>
        </w:rPr>
        <w:t xml:space="preserve">≥ </w:t>
      </w:r>
      <w:r w:rsidRPr="0048078F">
        <w:t>3CCs) with antenna configuration 4x2</w:t>
      </w:r>
    </w:p>
    <w:p w14:paraId="3EE0DA09" w14:textId="77777777" w:rsidR="0064144B" w:rsidRPr="0048078F" w:rsidRDefault="0064144B" w:rsidP="000749E2"/>
    <w:p w14:paraId="53195167" w14:textId="77777777" w:rsidR="0064144B" w:rsidRPr="0048078F" w:rsidRDefault="0064144B" w:rsidP="000749E2">
      <w:pPr>
        <w:pStyle w:val="TH"/>
        <w:rPr>
          <w:lang w:eastAsia="zh-CN"/>
        </w:rPr>
      </w:pPr>
      <w:r w:rsidRPr="0048078F">
        <w:object w:dxaOrig="9976" w:dyaOrig="7142" w14:anchorId="34744432">
          <v:shape id="_x0000_i1124" type="#_x0000_t75" style="width:481.6pt;height:345.05pt" o:ole="">
            <v:imagedata r:id="rId201" o:title=""/>
          </v:shape>
          <o:OLEObject Type="Embed" ProgID="Visio.Drawing.11" ShapeID="_x0000_i1124" DrawAspect="Content" ObjectID="_1725465133" r:id="rId202"/>
        </w:object>
      </w:r>
    </w:p>
    <w:p w14:paraId="0D54B6DC" w14:textId="77777777" w:rsidR="0064144B" w:rsidRPr="0048078F" w:rsidRDefault="0064144B" w:rsidP="000749E2">
      <w:pPr>
        <w:pStyle w:val="TF"/>
      </w:pPr>
      <w:r w:rsidRPr="0048078F">
        <w:t>Figure A.62: Connection for 2 Cells with antenna configuration 2x2 / 1x2 and fading</w:t>
      </w:r>
    </w:p>
    <w:p w14:paraId="05F7D29E" w14:textId="77777777" w:rsidR="00F3332D" w:rsidRPr="0048078F" w:rsidRDefault="00F3332D" w:rsidP="000749E2"/>
    <w:p w14:paraId="0F57AFD3" w14:textId="77777777" w:rsidR="004A2622" w:rsidRPr="0048078F" w:rsidRDefault="004A2622" w:rsidP="000749E2">
      <w:pPr>
        <w:pStyle w:val="TH"/>
      </w:pPr>
      <w:r w:rsidRPr="0048078F">
        <w:object w:dxaOrig="10968" w:dyaOrig="11961" w14:anchorId="6B68F2AD">
          <v:shape id="_x0000_i1125" type="#_x0000_t75" style="width:481.6pt;height:525.05pt" o:ole="">
            <v:imagedata r:id="rId203" o:title=""/>
          </v:shape>
          <o:OLEObject Type="Embed" ProgID="Visio.Drawing.11" ShapeID="_x0000_i1125" DrawAspect="Content" ObjectID="_1725465134" r:id="rId204"/>
        </w:object>
      </w:r>
    </w:p>
    <w:p w14:paraId="3200DC83" w14:textId="77777777" w:rsidR="004A2622" w:rsidRPr="0048078F" w:rsidRDefault="004A2622" w:rsidP="000749E2">
      <w:pPr>
        <w:pStyle w:val="TF"/>
      </w:pPr>
      <w:r w:rsidRPr="0048078F">
        <w:t>Figure A.63: Connection for CA testing (≥ 3CCs) with antenna configuration 1x2 and static propagation conditions</w:t>
      </w:r>
    </w:p>
    <w:p w14:paraId="66186388" w14:textId="77777777" w:rsidR="00F3332D" w:rsidRPr="0048078F" w:rsidRDefault="00F3332D" w:rsidP="000749E2"/>
    <w:p w14:paraId="50AF3F5B" w14:textId="77777777" w:rsidR="004A2622" w:rsidRPr="0048078F" w:rsidRDefault="005076D8" w:rsidP="000749E2">
      <w:pPr>
        <w:pStyle w:val="TH"/>
      </w:pPr>
      <w:r>
        <w:lastRenderedPageBreak/>
        <w:pict w14:anchorId="3432BFC0">
          <v:shape id="_x0000_i1126" type="#_x0000_t75" style="width:482.25pt;height:381.05pt">
            <v:imagedata r:id="rId205" o:title=""/>
          </v:shape>
        </w:pict>
      </w:r>
    </w:p>
    <w:p w14:paraId="6E1E75ED" w14:textId="77777777" w:rsidR="004A2622" w:rsidRPr="0048078F" w:rsidRDefault="004A2622" w:rsidP="000749E2">
      <w:pPr>
        <w:pStyle w:val="TF"/>
      </w:pPr>
      <w:r w:rsidRPr="0048078F">
        <w:t>Figure A.64: Connection for CA</w:t>
      </w:r>
      <w:r w:rsidR="00FD3654" w:rsidRPr="0048078F">
        <w:t>(≥ 3CCs)</w:t>
      </w:r>
      <w:r w:rsidRPr="0048078F">
        <w:t xml:space="preserve"> with static PCC propagation channel, SCCs multipath fading propagation channels and additional intra-frequency cell on one SCC</w:t>
      </w:r>
    </w:p>
    <w:p w14:paraId="219EE635" w14:textId="77777777" w:rsidR="00F3332D" w:rsidRPr="0048078F" w:rsidRDefault="00F3332D" w:rsidP="000749E2"/>
    <w:p w14:paraId="67F24250" w14:textId="77777777" w:rsidR="004A2622" w:rsidRPr="0048078F" w:rsidRDefault="004A2622" w:rsidP="000749E2">
      <w:pPr>
        <w:pStyle w:val="TH"/>
      </w:pPr>
    </w:p>
    <w:p w14:paraId="53E6E6B4" w14:textId="77777777" w:rsidR="003E52E2" w:rsidRPr="0048078F" w:rsidRDefault="003E52E2" w:rsidP="000749E2">
      <w:pPr>
        <w:pStyle w:val="TH"/>
      </w:pPr>
    </w:p>
    <w:p w14:paraId="5C2D79F4" w14:textId="77777777" w:rsidR="003E52E2" w:rsidRPr="0048078F" w:rsidRDefault="003E52E2" w:rsidP="000749E2">
      <w:pPr>
        <w:pStyle w:val="TF"/>
      </w:pPr>
      <w:r w:rsidRPr="0048078F">
        <w:t>Figure A.64</w:t>
      </w:r>
      <w:r w:rsidRPr="0048078F">
        <w:rPr>
          <w:lang w:eastAsia="zh-CN"/>
        </w:rPr>
        <w:t>a</w:t>
      </w:r>
      <w:r w:rsidRPr="0048078F">
        <w:t xml:space="preserve">: </w:t>
      </w:r>
      <w:r w:rsidR="00FD3654" w:rsidRPr="0048078F">
        <w:t>Void</w:t>
      </w:r>
    </w:p>
    <w:p w14:paraId="57AC7B6D" w14:textId="77777777" w:rsidR="00B26BB5" w:rsidRPr="0048078F" w:rsidRDefault="00B26BB5" w:rsidP="000749E2">
      <w:pPr>
        <w:rPr>
          <w:lang w:eastAsia="zh-CN"/>
        </w:rPr>
      </w:pPr>
    </w:p>
    <w:p w14:paraId="0F07F31F" w14:textId="77777777" w:rsidR="00FD3654" w:rsidRPr="0048078F" w:rsidRDefault="00FD3654" w:rsidP="000749E2">
      <w:pPr>
        <w:pStyle w:val="TH"/>
      </w:pPr>
      <w:r w:rsidRPr="0048078F">
        <w:object w:dxaOrig="10968" w:dyaOrig="13661" w14:anchorId="19F2E79E">
          <v:shape id="_x0000_i1127" type="#_x0000_t75" style="width:481.6pt;height:599.75pt" o:ole="">
            <v:imagedata r:id="rId206" o:title=""/>
          </v:shape>
          <o:OLEObject Type="Embed" ProgID="Visio.Drawing.11" ShapeID="_x0000_i1127" DrawAspect="Content" ObjectID="_1725465135" r:id="rId207"/>
        </w:object>
      </w:r>
    </w:p>
    <w:p w14:paraId="3F069CAA" w14:textId="77777777" w:rsidR="004A2622" w:rsidRPr="0048078F" w:rsidRDefault="004A2622" w:rsidP="000749E2">
      <w:pPr>
        <w:pStyle w:val="TF"/>
      </w:pPr>
      <w:r w:rsidRPr="0048078F">
        <w:t>Figure A.65: Connection for 3DL CA with static propagation channels and additional intra-frequency cell on one SCC (the frequency offset used in phase rotator is 5 Hz)</w:t>
      </w:r>
    </w:p>
    <w:p w14:paraId="7BB50CA2" w14:textId="77777777" w:rsidR="00F3332D" w:rsidRPr="0048078F" w:rsidRDefault="00F3332D" w:rsidP="000749E2">
      <w:pPr>
        <w:rPr>
          <w:lang w:eastAsia="zh-CN"/>
        </w:rPr>
      </w:pPr>
    </w:p>
    <w:p w14:paraId="6BB28BC0" w14:textId="77777777" w:rsidR="004A2622" w:rsidRPr="0048078F" w:rsidRDefault="004A2622" w:rsidP="000749E2">
      <w:pPr>
        <w:pStyle w:val="TH"/>
      </w:pPr>
      <w:r w:rsidRPr="0048078F">
        <w:object w:dxaOrig="10968" w:dyaOrig="15929" w14:anchorId="16AC5B16">
          <v:shape id="_x0000_i1128" type="#_x0000_t75" style="width:481.6pt;height:699.6pt" o:ole="">
            <v:imagedata r:id="rId208" o:title=""/>
          </v:shape>
          <o:OLEObject Type="Embed" ProgID="Visio.Drawing.11" ShapeID="_x0000_i1128" DrawAspect="Content" ObjectID="_1725465136" r:id="rId209"/>
        </w:object>
      </w:r>
    </w:p>
    <w:p w14:paraId="3BA829FB" w14:textId="77777777" w:rsidR="004A2622" w:rsidRPr="0048078F" w:rsidRDefault="004A2622" w:rsidP="000749E2">
      <w:pPr>
        <w:pStyle w:val="TF"/>
      </w:pPr>
      <w:r w:rsidRPr="0048078F">
        <w:lastRenderedPageBreak/>
        <w:t>Figure A.66: Connection for 3DL CA with static propagation channels and additional intra-frequency cell(s) on both SCCs (the frequency offset used in phase rotators is 5 Hz)</w:t>
      </w:r>
    </w:p>
    <w:p w14:paraId="3D5F44F2" w14:textId="77777777" w:rsidR="006576BC" w:rsidRPr="0048078F" w:rsidRDefault="006576BC" w:rsidP="000749E2"/>
    <w:p w14:paraId="0AE4CBB0" w14:textId="77777777" w:rsidR="006576BC" w:rsidRPr="0048078F" w:rsidRDefault="006576BC" w:rsidP="000749E2">
      <w:pPr>
        <w:pStyle w:val="TH"/>
      </w:pPr>
      <w:r w:rsidRPr="0048078F">
        <w:object w:dxaOrig="11580" w:dyaOrig="19950" w14:anchorId="6D2F27CB">
          <v:shape id="_x0000_i1129" type="#_x0000_t75" style="width:414.35pt;height:713.9pt" o:ole="">
            <v:imagedata r:id="rId210" o:title=""/>
          </v:shape>
          <o:OLEObject Type="Embed" ProgID="Visio.Drawing.15" ShapeID="_x0000_i1129" DrawAspect="Content" ObjectID="_1725465137" r:id="rId211"/>
        </w:object>
      </w:r>
    </w:p>
    <w:p w14:paraId="0666D544" w14:textId="77777777" w:rsidR="006576BC" w:rsidRPr="0048078F" w:rsidRDefault="006576BC" w:rsidP="000749E2">
      <w:pPr>
        <w:pStyle w:val="TF"/>
      </w:pPr>
      <w:r w:rsidRPr="0048078F">
        <w:lastRenderedPageBreak/>
        <w:t>Figure A.66a: Connection for more than 3DL CA with static propagation channels and additional intra-frequency cell(s) on each SCC (the frequency offset used in phase rotators is 5 Hz)</w:t>
      </w:r>
    </w:p>
    <w:p w14:paraId="32103944" w14:textId="77777777" w:rsidR="00F3332D" w:rsidRPr="0048078F" w:rsidRDefault="00F3332D" w:rsidP="000749E2">
      <w:pPr>
        <w:rPr>
          <w:lang w:eastAsia="zh-CN"/>
        </w:rPr>
      </w:pPr>
    </w:p>
    <w:p w14:paraId="3371BBF2" w14:textId="77777777" w:rsidR="0091739C" w:rsidRPr="0048078F" w:rsidRDefault="0091739C" w:rsidP="000749E2">
      <w:pPr>
        <w:pStyle w:val="TH"/>
        <w:rPr>
          <w:lang w:eastAsia="zh-CN"/>
        </w:rPr>
      </w:pPr>
      <w:r w:rsidRPr="0048078F">
        <w:object w:dxaOrig="9976" w:dyaOrig="5724" w14:anchorId="4516778E">
          <v:shape id="_x0000_i1130" type="#_x0000_t75" style="width:481.6pt;height:276.45pt" o:ole="">
            <v:imagedata r:id="rId212" o:title=""/>
          </v:shape>
          <o:OLEObject Type="Embed" ProgID="Visio.Drawing.11" ShapeID="_x0000_i1130" DrawAspect="Content" ObjectID="_1725465138" r:id="rId213"/>
        </w:object>
      </w:r>
    </w:p>
    <w:p w14:paraId="2D440F61" w14:textId="77777777" w:rsidR="0091739C" w:rsidRPr="0048078F" w:rsidRDefault="0091739C" w:rsidP="000749E2">
      <w:pPr>
        <w:pStyle w:val="TF"/>
      </w:pPr>
      <w:r w:rsidRPr="0048078F">
        <w:t xml:space="preserve">Figure A.67: Connection for </w:t>
      </w:r>
      <w:proofErr w:type="spellStart"/>
      <w:r w:rsidRPr="0048078F">
        <w:t>Sidelink</w:t>
      </w:r>
      <w:proofErr w:type="spellEnd"/>
      <w:r w:rsidRPr="0048078F">
        <w:t xml:space="preserve"> basic Tx/Rx testing</w:t>
      </w:r>
    </w:p>
    <w:p w14:paraId="270EB543" w14:textId="77777777" w:rsidR="00950441" w:rsidRPr="0048078F" w:rsidRDefault="00950441" w:rsidP="000749E2"/>
    <w:p w14:paraId="7A4C8794" w14:textId="77777777" w:rsidR="00950441" w:rsidRPr="0048078F" w:rsidRDefault="00FA0D6E" w:rsidP="000749E2">
      <w:pPr>
        <w:pStyle w:val="TH"/>
      </w:pPr>
      <w:r w:rsidRPr="0048078F">
        <w:object w:dxaOrig="10968" w:dyaOrig="13661" w14:anchorId="09F55024">
          <v:shape id="_x0000_i1131" type="#_x0000_t75" style="width:481.6pt;height:599.75pt" o:ole="">
            <v:imagedata r:id="rId214" o:title=""/>
          </v:shape>
          <o:OLEObject Type="Embed" ProgID="Visio.Drawing.11" ShapeID="_x0000_i1131" DrawAspect="Content" ObjectID="_1725465139" r:id="rId215"/>
        </w:object>
      </w:r>
      <w:r w:rsidRPr="0048078F">
        <w:t xml:space="preserve"> </w:t>
      </w:r>
    </w:p>
    <w:p w14:paraId="64FA3A77" w14:textId="77777777" w:rsidR="00FA0D6E" w:rsidRPr="0048078F" w:rsidRDefault="00FA0D6E" w:rsidP="000749E2">
      <w:pPr>
        <w:pStyle w:val="TF"/>
      </w:pPr>
      <w:r w:rsidRPr="0048078F">
        <w:t>Figure A.68: Connection for 3DL CA with PCC and SCCs multipath fading propagation channels and additional intra-frequency cell on one SCC</w:t>
      </w:r>
    </w:p>
    <w:p w14:paraId="6EA1D140" w14:textId="77777777" w:rsidR="00FA0D6E" w:rsidRPr="0048078F" w:rsidRDefault="00FA0D6E" w:rsidP="000749E2">
      <w:pPr>
        <w:rPr>
          <w:lang w:eastAsia="zh-CN"/>
        </w:rPr>
      </w:pPr>
    </w:p>
    <w:p w14:paraId="50E58547" w14:textId="77777777" w:rsidR="00950441" w:rsidRPr="0048078F" w:rsidRDefault="005076D8" w:rsidP="000749E2">
      <w:pPr>
        <w:pStyle w:val="TH"/>
      </w:pPr>
      <w:r>
        <w:lastRenderedPageBreak/>
        <w:pict w14:anchorId="2310287B">
          <v:shape id="_x0000_i1132" type="#_x0000_t75" style="width:330.8pt;height:238.4pt">
            <v:imagedata r:id="rId216" o:title=""/>
          </v:shape>
        </w:pict>
      </w:r>
    </w:p>
    <w:p w14:paraId="1036C68B" w14:textId="77777777" w:rsidR="00950441" w:rsidRPr="0048078F" w:rsidRDefault="00950441" w:rsidP="000749E2">
      <w:pPr>
        <w:pStyle w:val="TF"/>
      </w:pPr>
      <w:r w:rsidRPr="0048078F">
        <w:t>Figure A.69: Connection for Receiver test with 4 Rx antenna ports</w:t>
      </w:r>
    </w:p>
    <w:p w14:paraId="206B7C7E" w14:textId="77777777" w:rsidR="0064144B" w:rsidRPr="0048078F" w:rsidRDefault="0064144B" w:rsidP="000749E2"/>
    <w:p w14:paraId="5693B7E0" w14:textId="77777777" w:rsidR="00B22008" w:rsidRPr="0048078F" w:rsidRDefault="00B22008" w:rsidP="000749E2">
      <w:pPr>
        <w:pStyle w:val="TH"/>
      </w:pPr>
      <w:r w:rsidRPr="0048078F">
        <w:object w:dxaOrig="9976" w:dyaOrig="5724" w14:anchorId="3DEDC163">
          <v:shape id="_x0000_i1133" type="#_x0000_t75" style="width:481.6pt;height:276.45pt" o:ole="">
            <v:imagedata r:id="rId217" o:title=""/>
          </v:shape>
          <o:OLEObject Type="Embed" ProgID="Visio.Drawing.11" ShapeID="_x0000_i1133" DrawAspect="Content" ObjectID="_1725465140" r:id="rId218"/>
        </w:object>
      </w:r>
    </w:p>
    <w:p w14:paraId="7C01FEDD" w14:textId="77777777" w:rsidR="00B22008" w:rsidRPr="0048078F" w:rsidRDefault="00B22008" w:rsidP="000749E2">
      <w:pPr>
        <w:pStyle w:val="TF"/>
      </w:pPr>
      <w:r w:rsidRPr="0048078F">
        <w:t xml:space="preserve">Figure A.70: Connection for </w:t>
      </w:r>
      <w:proofErr w:type="spellStart"/>
      <w:r w:rsidRPr="0048078F">
        <w:t>Sidelink</w:t>
      </w:r>
      <w:proofErr w:type="spellEnd"/>
      <w:r w:rsidRPr="0048078F">
        <w:t xml:space="preserve"> Receiver tests with E-UTRA-Interference</w:t>
      </w:r>
    </w:p>
    <w:p w14:paraId="739B531A" w14:textId="77777777" w:rsidR="00B22008" w:rsidRPr="0048078F" w:rsidRDefault="00B22008" w:rsidP="000749E2"/>
    <w:p w14:paraId="28CFFF2A" w14:textId="77777777" w:rsidR="00B22008" w:rsidRPr="0048078F" w:rsidRDefault="00B22008" w:rsidP="000749E2">
      <w:pPr>
        <w:pStyle w:val="TH"/>
      </w:pPr>
      <w:r w:rsidRPr="0048078F">
        <w:object w:dxaOrig="9976" w:dyaOrig="5724" w14:anchorId="6520D079">
          <v:shape id="_x0000_i1134" type="#_x0000_t75" style="width:481.6pt;height:276.45pt" o:ole="">
            <v:imagedata r:id="rId219" o:title=""/>
          </v:shape>
          <o:OLEObject Type="Embed" ProgID="Visio.Drawing.11" ShapeID="_x0000_i1134" DrawAspect="Content" ObjectID="_1725465141" r:id="rId220"/>
        </w:object>
      </w:r>
    </w:p>
    <w:p w14:paraId="4E7CA554" w14:textId="77777777" w:rsidR="00B22008" w:rsidRPr="0048078F" w:rsidRDefault="00B22008" w:rsidP="000749E2">
      <w:pPr>
        <w:pStyle w:val="TF"/>
      </w:pPr>
      <w:r w:rsidRPr="0048078F">
        <w:t xml:space="preserve">Figure A.71: Connection for </w:t>
      </w:r>
      <w:proofErr w:type="spellStart"/>
      <w:r w:rsidRPr="0048078F">
        <w:t>Sidelink</w:t>
      </w:r>
      <w:proofErr w:type="spellEnd"/>
      <w:r w:rsidRPr="0048078F">
        <w:t xml:space="preserve"> Receiver tests with CW interferer</w:t>
      </w:r>
    </w:p>
    <w:p w14:paraId="1EDF74C3" w14:textId="77777777" w:rsidR="00B22008" w:rsidRPr="0048078F" w:rsidRDefault="00B22008" w:rsidP="000749E2"/>
    <w:p w14:paraId="7D8F303B" w14:textId="77777777" w:rsidR="00B22008" w:rsidRPr="0048078F" w:rsidRDefault="00B22008" w:rsidP="000749E2">
      <w:pPr>
        <w:pStyle w:val="TH"/>
      </w:pPr>
      <w:r w:rsidRPr="0048078F">
        <w:object w:dxaOrig="9976" w:dyaOrig="5724" w14:anchorId="36EAA62C">
          <v:shape id="_x0000_i1135" type="#_x0000_t75" style="width:481.6pt;height:276.45pt" o:ole="">
            <v:imagedata r:id="rId221" o:title=""/>
          </v:shape>
          <o:OLEObject Type="Embed" ProgID="Visio.Drawing.11" ShapeID="_x0000_i1135" DrawAspect="Content" ObjectID="_1725465142" r:id="rId222"/>
        </w:object>
      </w:r>
    </w:p>
    <w:p w14:paraId="793A4E00" w14:textId="77777777" w:rsidR="00B22008" w:rsidRPr="0048078F" w:rsidRDefault="00B22008" w:rsidP="000749E2">
      <w:pPr>
        <w:pStyle w:val="TF"/>
      </w:pPr>
      <w:r w:rsidRPr="0048078F">
        <w:t xml:space="preserve">Figure A.72: Connection for </w:t>
      </w:r>
      <w:proofErr w:type="spellStart"/>
      <w:r w:rsidRPr="0048078F">
        <w:t>Sidelink</w:t>
      </w:r>
      <w:proofErr w:type="spellEnd"/>
      <w:r w:rsidRPr="0048078F">
        <w:t xml:space="preserve"> Receiver tests with both E-UTRA Interference and additional CW interferer</w:t>
      </w:r>
    </w:p>
    <w:p w14:paraId="4CCF5EE5" w14:textId="77777777" w:rsidR="00715E66" w:rsidRPr="0048078F" w:rsidRDefault="00715E66" w:rsidP="000749E2"/>
    <w:bookmarkStart w:id="66" w:name="_Toc295921146"/>
    <w:p w14:paraId="4A784BA3" w14:textId="77777777" w:rsidR="0007628A" w:rsidRPr="0048078F" w:rsidRDefault="0007628A" w:rsidP="000749E2">
      <w:pPr>
        <w:pStyle w:val="TH"/>
      </w:pPr>
      <w:r w:rsidRPr="0048078F">
        <w:object w:dxaOrig="15212" w:dyaOrig="11203" w14:anchorId="62F5B542">
          <v:shape id="_x0000_i1136" type="#_x0000_t75" style="width:734.95pt;height:540.7pt" o:ole="">
            <v:imagedata r:id="rId223" o:title=""/>
          </v:shape>
          <o:OLEObject Type="Embed" ProgID="Visio.Drawing.11" ShapeID="_x0000_i1136" DrawAspect="Content" ObjectID="_1725465143" r:id="rId224"/>
        </w:object>
      </w:r>
      <w:r w:rsidRPr="0048078F">
        <w:t>Figure A.73: Connection for 2 Cells (TPs) with antenna configuration 2x4 and fading</w:t>
      </w:r>
    </w:p>
    <w:p w14:paraId="03FA7AE5" w14:textId="77777777" w:rsidR="0007628A" w:rsidRPr="0048078F" w:rsidRDefault="0007628A" w:rsidP="000749E2"/>
    <w:p w14:paraId="3B494C07" w14:textId="77777777" w:rsidR="0007628A" w:rsidRPr="0048078F" w:rsidRDefault="0007628A" w:rsidP="000749E2">
      <w:pPr>
        <w:pStyle w:val="TH"/>
      </w:pPr>
      <w:r w:rsidRPr="0048078F">
        <w:object w:dxaOrig="10544" w:dyaOrig="10544" w14:anchorId="07378590">
          <v:shape id="_x0000_i1137" type="#_x0000_t75" style="width:481.6pt;height:481.6pt" o:ole="">
            <v:imagedata r:id="rId225" o:title=""/>
          </v:shape>
          <o:OLEObject Type="Embed" ProgID="Visio.Drawing.11" ShapeID="_x0000_i1137" DrawAspect="Content" ObjectID="_1725465144" r:id="rId226"/>
        </w:object>
      </w:r>
    </w:p>
    <w:p w14:paraId="05F68229" w14:textId="77777777" w:rsidR="0007628A" w:rsidRPr="0048078F" w:rsidRDefault="0007628A" w:rsidP="000749E2">
      <w:pPr>
        <w:pStyle w:val="TF"/>
      </w:pPr>
      <w:r w:rsidRPr="0048078F">
        <w:t>Figure A.74: Connection for RX performance tests with antenna configuration 4x4</w:t>
      </w:r>
    </w:p>
    <w:p w14:paraId="5CEC1BA9" w14:textId="77777777" w:rsidR="00FD07F5" w:rsidRPr="0048078F" w:rsidRDefault="00FD07F5" w:rsidP="000749E2"/>
    <w:bookmarkStart w:id="67" w:name="_MON_1534312442"/>
    <w:bookmarkEnd w:id="67"/>
    <w:p w14:paraId="68EE0825" w14:textId="77777777" w:rsidR="00FD07F5" w:rsidRPr="0048078F" w:rsidRDefault="00FD07F5" w:rsidP="000749E2">
      <w:pPr>
        <w:pStyle w:val="TH"/>
      </w:pPr>
      <w:r w:rsidRPr="0048078F">
        <w:object w:dxaOrig="9465" w:dyaOrig="5086" w14:anchorId="780B9DF5">
          <v:shape id="_x0000_i1138" type="#_x0000_t75" style="width:474.1pt;height:254.05pt" o:ole="">
            <v:imagedata r:id="rId227" o:title=""/>
          </v:shape>
          <o:OLEObject Type="Embed" ProgID="Word.Document.8" ShapeID="_x0000_i1138" DrawAspect="Content" ObjectID="_1725465145" r:id="rId228">
            <o:FieldCodes>\s</o:FieldCodes>
          </o:OLEObject>
        </w:object>
      </w:r>
    </w:p>
    <w:p w14:paraId="0EBB66E9" w14:textId="77777777" w:rsidR="00FD07F5" w:rsidRPr="0048078F" w:rsidRDefault="00FD07F5" w:rsidP="000749E2">
      <w:pPr>
        <w:pStyle w:val="TF"/>
      </w:pPr>
      <w:r w:rsidRPr="0048078F">
        <w:t>Figure A.75: Connection for RX performance tests with antenna configuration 1x4</w:t>
      </w:r>
    </w:p>
    <w:p w14:paraId="4667A899" w14:textId="77777777" w:rsidR="00D3176C" w:rsidRPr="0048078F" w:rsidRDefault="00D3176C" w:rsidP="000749E2"/>
    <w:bookmarkStart w:id="68" w:name="_MON_1537335631"/>
    <w:bookmarkEnd w:id="68"/>
    <w:p w14:paraId="11BBD904" w14:textId="77777777" w:rsidR="00FD07F5" w:rsidRPr="0048078F" w:rsidRDefault="00FD07F5" w:rsidP="000749E2">
      <w:pPr>
        <w:pStyle w:val="TH"/>
      </w:pPr>
      <w:r w:rsidRPr="0048078F">
        <w:object w:dxaOrig="9462" w:dyaOrig="5999" w14:anchorId="70B7A621">
          <v:shape id="_x0000_i1139" type="#_x0000_t75" style="width:473.45pt;height:300.25pt" o:ole="">
            <v:imagedata r:id="rId229" o:title=""/>
          </v:shape>
          <o:OLEObject Type="Embed" ProgID="Word.Document.8" ShapeID="_x0000_i1139" DrawAspect="Content" ObjectID="_1725465146" r:id="rId230">
            <o:FieldCodes>\s</o:FieldCodes>
          </o:OLEObject>
        </w:object>
      </w:r>
    </w:p>
    <w:p w14:paraId="6E81235A" w14:textId="77777777" w:rsidR="00FD07F5" w:rsidRPr="0048078F" w:rsidRDefault="00FD07F5" w:rsidP="000749E2">
      <w:pPr>
        <w:pStyle w:val="TF"/>
      </w:pPr>
      <w:r w:rsidRPr="0048078F">
        <w:t>Figure A.76: Connection for RX performance tests with antenna configuration 2x4</w:t>
      </w:r>
    </w:p>
    <w:p w14:paraId="6B3616AC" w14:textId="77777777" w:rsidR="00D3176C" w:rsidRPr="0048078F" w:rsidRDefault="00D3176C" w:rsidP="000749E2"/>
    <w:bookmarkStart w:id="69" w:name="_MON_1537332395"/>
    <w:bookmarkEnd w:id="69"/>
    <w:p w14:paraId="1510C2BE" w14:textId="77777777" w:rsidR="00FD07F5" w:rsidRPr="0048078F" w:rsidRDefault="00FD07F5" w:rsidP="000749E2">
      <w:pPr>
        <w:pStyle w:val="TH"/>
      </w:pPr>
      <w:r w:rsidRPr="0048078F">
        <w:object w:dxaOrig="9641" w:dyaOrig="12499" w14:anchorId="506D3001">
          <v:shape id="_x0000_i1140" type="#_x0000_t75" style="width:482.25pt;height:624.9pt" o:ole="">
            <v:imagedata r:id="rId231" o:title=""/>
          </v:shape>
          <o:OLEObject Type="Embed" ProgID="Word.Document.8" ShapeID="_x0000_i1140" DrawAspect="Content" ObjectID="_1725465147" r:id="rId232">
            <o:FieldCodes>\s</o:FieldCodes>
          </o:OLEObject>
        </w:object>
      </w:r>
    </w:p>
    <w:p w14:paraId="3F0BA90C" w14:textId="77777777" w:rsidR="00FD07F5" w:rsidRPr="0048078F" w:rsidRDefault="00FD07F5" w:rsidP="000749E2">
      <w:pPr>
        <w:pStyle w:val="TF"/>
      </w:pPr>
      <w:r w:rsidRPr="0048078F">
        <w:t>Figure A.77: Connection for RX performance tests with antenna configuration 8x4</w:t>
      </w:r>
    </w:p>
    <w:p w14:paraId="3D6109C6" w14:textId="77777777" w:rsidR="00D3176C" w:rsidRPr="0048078F" w:rsidRDefault="00D3176C" w:rsidP="000749E2"/>
    <w:bookmarkStart w:id="70" w:name="_MON_1537342798"/>
    <w:bookmarkEnd w:id="70"/>
    <w:p w14:paraId="4EC0D7A8" w14:textId="77777777" w:rsidR="00FD07F5" w:rsidRPr="0048078F" w:rsidRDefault="00FD07F5" w:rsidP="000749E2">
      <w:pPr>
        <w:pStyle w:val="TH"/>
      </w:pPr>
      <w:r w:rsidRPr="0048078F">
        <w:object w:dxaOrig="9465" w:dyaOrig="9300" w14:anchorId="07D7857C">
          <v:shape id="_x0000_i1141" type="#_x0000_t75" style="width:474.1pt;height:465.3pt" o:ole="">
            <v:imagedata r:id="rId233" o:title=""/>
          </v:shape>
          <o:OLEObject Type="Embed" ProgID="Word.Document.8" ShapeID="_x0000_i1141" DrawAspect="Content" ObjectID="_1725465148" r:id="rId234">
            <o:FieldCodes>\s</o:FieldCodes>
          </o:OLEObject>
        </w:object>
      </w:r>
    </w:p>
    <w:p w14:paraId="571E22FE" w14:textId="77777777" w:rsidR="00E17984" w:rsidRPr="0048078F" w:rsidRDefault="00FD07F5" w:rsidP="000749E2">
      <w:pPr>
        <w:pStyle w:val="TF"/>
      </w:pPr>
      <w:r w:rsidRPr="0048078F">
        <w:t>Figure A.78: Connection for 2 Cells (TPs) with antenna configuration 1x4 and fading</w:t>
      </w:r>
    </w:p>
    <w:p w14:paraId="3A3157BF" w14:textId="77777777" w:rsidR="00FD07F5" w:rsidRPr="0048078F" w:rsidRDefault="00FD07F5" w:rsidP="000749E2"/>
    <w:p w14:paraId="11FFFC54" w14:textId="77777777" w:rsidR="00E17984" w:rsidRPr="0048078F" w:rsidRDefault="00E17984" w:rsidP="000749E2">
      <w:pPr>
        <w:pStyle w:val="TH"/>
      </w:pPr>
      <w:r w:rsidRPr="0048078F">
        <w:object w:dxaOrig="10411" w:dyaOrig="9735" w14:anchorId="7228A7D5">
          <v:shape id="_x0000_i1142" type="#_x0000_t75" style="width:482.25pt;height:451pt" o:ole="">
            <v:imagedata r:id="rId235" o:title=""/>
          </v:shape>
          <o:OLEObject Type="Embed" ProgID="Visio.Drawing.15" ShapeID="_x0000_i1142" DrawAspect="Content" ObjectID="_1725465149" r:id="rId236"/>
        </w:object>
      </w:r>
    </w:p>
    <w:p w14:paraId="247FD000" w14:textId="77777777" w:rsidR="00E17984" w:rsidRPr="0048078F" w:rsidRDefault="00E17984" w:rsidP="000749E2">
      <w:pPr>
        <w:pStyle w:val="TF"/>
      </w:pPr>
      <w:r w:rsidRPr="0048078F">
        <w:t>Figure A.78a: Connection for 2 Cells (TPs) with antenna configuration 1x4 and phase rotators (The frequency offset used in the phase rotators is 5, 10 and 15 Hz respectively)</w:t>
      </w:r>
    </w:p>
    <w:p w14:paraId="565B4D4A" w14:textId="77777777" w:rsidR="00D3176C" w:rsidRPr="0048078F" w:rsidRDefault="00D3176C" w:rsidP="000749E2"/>
    <w:bookmarkStart w:id="71" w:name="_MON_1539502944"/>
    <w:bookmarkEnd w:id="71"/>
    <w:p w14:paraId="07B1000E" w14:textId="77777777" w:rsidR="00FD07F5" w:rsidRPr="0048078F" w:rsidRDefault="00FD07F5" w:rsidP="000749E2">
      <w:pPr>
        <w:pStyle w:val="TH"/>
      </w:pPr>
      <w:r w:rsidRPr="0048078F">
        <w:object w:dxaOrig="9465" w:dyaOrig="9300" w14:anchorId="1CBB82A7">
          <v:shape id="_x0000_i1143" type="#_x0000_t75" style="width:474.1pt;height:465.3pt" o:ole="">
            <v:imagedata r:id="rId237" o:title=""/>
          </v:shape>
          <o:OLEObject Type="Embed" ProgID="Word.Document.8" ShapeID="_x0000_i1143" DrawAspect="Content" ObjectID="_1725465150" r:id="rId238">
            <o:FieldCodes>\s</o:FieldCodes>
          </o:OLEObject>
        </w:object>
      </w:r>
    </w:p>
    <w:p w14:paraId="2C5BC957" w14:textId="77777777" w:rsidR="0007628A" w:rsidRPr="0048078F" w:rsidRDefault="00FD07F5" w:rsidP="000749E2">
      <w:pPr>
        <w:pStyle w:val="TF"/>
      </w:pPr>
      <w:r w:rsidRPr="0048078F">
        <w:t>Figure A.79: Connection for 2 Cells (TPs) with antenna configuration 2x4 / 1x4 and fading</w:t>
      </w:r>
    </w:p>
    <w:p w14:paraId="5847E78B" w14:textId="77777777" w:rsidR="00D3176C" w:rsidRPr="0048078F" w:rsidRDefault="00D3176C" w:rsidP="000749E2"/>
    <w:p w14:paraId="598AB0A3" w14:textId="77777777" w:rsidR="00B40A26" w:rsidRPr="0048078F" w:rsidRDefault="00B40A26" w:rsidP="000749E2">
      <w:pPr>
        <w:pStyle w:val="TH"/>
      </w:pPr>
      <w:r w:rsidRPr="0048078F">
        <w:object w:dxaOrig="9465" w:dyaOrig="7249" w14:anchorId="60900646">
          <v:shape id="_x0000_i1144" type="#_x0000_t75" style="width:474.1pt;height:362.7pt" o:ole="">
            <v:imagedata r:id="rId239" o:title=""/>
          </v:shape>
          <o:OLEObject Type="Embed" ProgID="Word.Document.8" ShapeID="_x0000_i1144" DrawAspect="Content" ObjectID="_1725465151" r:id="rId240">
            <o:FieldCodes>\s</o:FieldCodes>
          </o:OLEObject>
        </w:object>
      </w:r>
    </w:p>
    <w:p w14:paraId="38A741B2" w14:textId="77777777" w:rsidR="00B40A26" w:rsidRPr="0048078F" w:rsidRDefault="00B40A26" w:rsidP="000749E2">
      <w:pPr>
        <w:pStyle w:val="TF"/>
      </w:pPr>
      <w:r w:rsidRPr="0048078F">
        <w:t>Figure A.80: Connection to enable Receiver tests for CA on a 4Rx-capable UE with CCs on both 4Rx-supported RF bands and 2Rx-supported RF bands</w:t>
      </w:r>
    </w:p>
    <w:p w14:paraId="03901366" w14:textId="77777777" w:rsidR="00D3176C" w:rsidRPr="0048078F" w:rsidRDefault="00D3176C" w:rsidP="000749E2"/>
    <w:p w14:paraId="4944D957" w14:textId="77777777" w:rsidR="0081404E" w:rsidRPr="0048078F" w:rsidRDefault="00D360F5" w:rsidP="000749E2">
      <w:pPr>
        <w:pStyle w:val="TH"/>
      </w:pPr>
      <w:r w:rsidRPr="0048078F">
        <w:object w:dxaOrig="11205" w:dyaOrig="6500" w14:anchorId="104DA1D2">
          <v:shape id="_x0000_i1145" type="#_x0000_t75" style="width:491.75pt;height:284.6pt" o:ole="">
            <v:imagedata r:id="rId241" o:title=""/>
          </v:shape>
          <o:OLEObject Type="Embed" ProgID="Visio.Drawing.11" ShapeID="_x0000_i1145" DrawAspect="Content" ObjectID="_1725465152" r:id="rId242"/>
        </w:object>
      </w:r>
      <w:r w:rsidRPr="0048078F">
        <w:t>Figure A.81: Connection for Receiver tests with interferer(s) and 4 Rx antenna ports</w:t>
      </w:r>
    </w:p>
    <w:p w14:paraId="7152BBAA" w14:textId="77777777" w:rsidR="00D3176C" w:rsidRPr="0048078F" w:rsidRDefault="00D3176C" w:rsidP="000749E2"/>
    <w:bookmarkStart w:id="72" w:name="_MON_1556557362"/>
    <w:bookmarkEnd w:id="72"/>
    <w:p w14:paraId="0DF65987" w14:textId="77777777" w:rsidR="00B40A26" w:rsidRPr="0048078F" w:rsidRDefault="00B40A26" w:rsidP="000749E2">
      <w:pPr>
        <w:pStyle w:val="TH"/>
      </w:pPr>
      <w:r w:rsidRPr="0048078F">
        <w:object w:dxaOrig="9462" w:dyaOrig="9875" w14:anchorId="0D45A878">
          <v:shape id="_x0000_i1146" type="#_x0000_t75" style="width:473.45pt;height:494.5pt" o:ole="">
            <v:imagedata r:id="rId243" o:title=""/>
          </v:shape>
          <o:OLEObject Type="Embed" ProgID="Word.Document.8" ShapeID="_x0000_i1146" DrawAspect="Content" ObjectID="_1725465153" r:id="rId244">
            <o:FieldCodes>\s</o:FieldCodes>
          </o:OLEObject>
        </w:object>
      </w:r>
    </w:p>
    <w:p w14:paraId="3ED551C1" w14:textId="77777777" w:rsidR="00B40A26" w:rsidRPr="0048078F" w:rsidRDefault="00B40A26" w:rsidP="000749E2">
      <w:pPr>
        <w:pStyle w:val="TF"/>
      </w:pPr>
      <w:r w:rsidRPr="0048078F">
        <w:t>Figure A.82: Connection to enable Receiver tests for CA with additional Interferer on a 4Rx-capable UE with CCs on both 4Rx-supported RF bands and 2Rx-supported RF bands</w:t>
      </w:r>
    </w:p>
    <w:p w14:paraId="18AE3E6B" w14:textId="77777777" w:rsidR="00D3176C" w:rsidRPr="0048078F" w:rsidRDefault="00D3176C" w:rsidP="000749E2"/>
    <w:p w14:paraId="6F9D5886" w14:textId="77777777" w:rsidR="0081404E" w:rsidRPr="0048078F" w:rsidRDefault="00D360F5" w:rsidP="000749E2">
      <w:pPr>
        <w:pStyle w:val="TH"/>
      </w:pPr>
      <w:r w:rsidRPr="0048078F">
        <w:object w:dxaOrig="11205" w:dyaOrig="6500" w14:anchorId="445CB964">
          <v:shape id="_x0000_i1147" type="#_x0000_t75" style="width:491.75pt;height:284.6pt" o:ole="">
            <v:imagedata r:id="rId245" o:title=""/>
          </v:shape>
          <o:OLEObject Type="Embed" ProgID="Visio.Drawing.11" ShapeID="_x0000_i1147" DrawAspect="Content" ObjectID="_1725465154" r:id="rId246"/>
        </w:object>
      </w:r>
      <w:r w:rsidRPr="0048078F">
        <w:t xml:space="preserve">Figure A.83: Connection for Receiver tests with 4 Rx antenna ports and additional spectrum </w:t>
      </w:r>
      <w:proofErr w:type="spellStart"/>
      <w:r w:rsidRPr="0048078F">
        <w:t>analyzer</w:t>
      </w:r>
      <w:proofErr w:type="spellEnd"/>
    </w:p>
    <w:p w14:paraId="0259FBBA" w14:textId="77777777" w:rsidR="00FD6256" w:rsidRPr="0048078F" w:rsidRDefault="00FD6256" w:rsidP="000749E2">
      <w:pPr>
        <w:pStyle w:val="TH"/>
      </w:pPr>
    </w:p>
    <w:p w14:paraId="511AC98A" w14:textId="77777777" w:rsidR="00FD6256" w:rsidRPr="0048078F" w:rsidRDefault="00FD6256" w:rsidP="000749E2">
      <w:pPr>
        <w:pStyle w:val="TF"/>
      </w:pPr>
      <w:r w:rsidRPr="0048078F">
        <w:t xml:space="preserve">Figure A.84: </w:t>
      </w:r>
      <w:r w:rsidR="004D2D3A" w:rsidRPr="0048078F">
        <w:t>Void</w:t>
      </w:r>
    </w:p>
    <w:p w14:paraId="0BB28B1B" w14:textId="77777777" w:rsidR="00D3176C" w:rsidRPr="0048078F" w:rsidRDefault="00D3176C" w:rsidP="000749E2"/>
    <w:p w14:paraId="5B8F385D" w14:textId="77777777" w:rsidR="00FD6256" w:rsidRPr="0048078F" w:rsidRDefault="00FD6256" w:rsidP="000749E2">
      <w:pPr>
        <w:pStyle w:val="TH"/>
      </w:pPr>
    </w:p>
    <w:p w14:paraId="20723269" w14:textId="77777777" w:rsidR="00FD6256" w:rsidRPr="0048078F" w:rsidRDefault="00FD6256" w:rsidP="000749E2">
      <w:pPr>
        <w:pStyle w:val="TF"/>
      </w:pPr>
      <w:r w:rsidRPr="0048078F">
        <w:t xml:space="preserve">Figure A.84a: </w:t>
      </w:r>
      <w:r w:rsidR="004D2D3A" w:rsidRPr="0048078F">
        <w:t>Void</w:t>
      </w:r>
    </w:p>
    <w:p w14:paraId="5804ABD4" w14:textId="77777777" w:rsidR="00005341" w:rsidRPr="0048078F" w:rsidRDefault="00005341" w:rsidP="000749E2"/>
    <w:p w14:paraId="4640BB02" w14:textId="77777777" w:rsidR="00005341" w:rsidRPr="0048078F" w:rsidRDefault="005076D8" w:rsidP="000749E2">
      <w:pPr>
        <w:pStyle w:val="TH"/>
      </w:pPr>
      <w:r>
        <w:lastRenderedPageBreak/>
        <w:pict w14:anchorId="34411B34">
          <v:shape id="_x0000_i1148" type="#_x0000_t75" style="width:455.75pt;height:434.7pt">
            <v:imagedata r:id="rId247" o:title="A"/>
          </v:shape>
        </w:pict>
      </w:r>
    </w:p>
    <w:p w14:paraId="3C531125" w14:textId="77777777" w:rsidR="00005341" w:rsidRPr="0048078F" w:rsidRDefault="00005341" w:rsidP="000749E2">
      <w:pPr>
        <w:pStyle w:val="TF"/>
      </w:pPr>
      <w:r w:rsidRPr="0048078F">
        <w:t>Figure A.85: Connection Diagram to enable Carrier Aggregation tests (with 2x2 channel) on a 4Rx-capable UE with CCs on both 4Rx-supported RF bands and 2Rx-supported bands</w:t>
      </w:r>
    </w:p>
    <w:p w14:paraId="59C594FA" w14:textId="77777777" w:rsidR="00005341" w:rsidRPr="0048078F" w:rsidRDefault="00005341" w:rsidP="000749E2"/>
    <w:p w14:paraId="0BF1212D" w14:textId="77777777" w:rsidR="00E21B7D" w:rsidRPr="0048078F" w:rsidRDefault="00E21B7D" w:rsidP="000749E2"/>
    <w:p w14:paraId="3C927378" w14:textId="77777777" w:rsidR="00E21B7D" w:rsidRPr="0048078F" w:rsidRDefault="005076D8" w:rsidP="000749E2">
      <w:pPr>
        <w:pStyle w:val="TH"/>
      </w:pPr>
      <w:r>
        <w:lastRenderedPageBreak/>
        <w:pict w14:anchorId="40BD669E">
          <v:shape id="_x0000_i1149" type="#_x0000_t75" style="width:482.25pt;height:447.6pt">
            <v:imagedata r:id="rId248" o:title="A"/>
          </v:shape>
        </w:pict>
      </w:r>
    </w:p>
    <w:p w14:paraId="59649E4E" w14:textId="77777777" w:rsidR="00E21B7D" w:rsidRPr="0048078F" w:rsidRDefault="00E21B7D" w:rsidP="000749E2">
      <w:pPr>
        <w:pStyle w:val="TF"/>
      </w:pPr>
      <w:r w:rsidRPr="0048078F">
        <w:t>Figure A.</w:t>
      </w:r>
      <w:r w:rsidR="004146ED" w:rsidRPr="0048078F">
        <w:t>86</w:t>
      </w:r>
      <w:r w:rsidRPr="0048078F">
        <w:t>: Connection Diagram to enable Carrier Aggregation tests (with 1x2 channel) on a 4Rx-capable UE with CCs on both 4Rx-supported RF bands and 2Rx-supported bands</w:t>
      </w:r>
    </w:p>
    <w:p w14:paraId="0419FCC4" w14:textId="77777777" w:rsidR="00E21B7D" w:rsidRPr="0048078F" w:rsidRDefault="00E21B7D" w:rsidP="000749E2"/>
    <w:p w14:paraId="7402AA4A" w14:textId="77777777" w:rsidR="00E21B7D" w:rsidRPr="0048078F" w:rsidRDefault="005076D8" w:rsidP="000749E2">
      <w:pPr>
        <w:pStyle w:val="TH"/>
      </w:pPr>
      <w:r>
        <w:lastRenderedPageBreak/>
        <w:pict w14:anchorId="3D16953D">
          <v:shape id="_x0000_i1150" type="#_x0000_t75" style="width:459.15pt;height:453.05pt">
            <v:imagedata r:id="rId249" o:title="A"/>
          </v:shape>
        </w:pict>
      </w:r>
    </w:p>
    <w:p w14:paraId="254BD6D7" w14:textId="77777777" w:rsidR="00E21B7D" w:rsidRPr="0048078F" w:rsidRDefault="00E21B7D" w:rsidP="000749E2">
      <w:pPr>
        <w:pStyle w:val="TF"/>
      </w:pPr>
      <w:r w:rsidRPr="0048078F">
        <w:t>Figure A.</w:t>
      </w:r>
      <w:r w:rsidR="004146ED" w:rsidRPr="0048078F">
        <w:t>87</w:t>
      </w:r>
      <w:r w:rsidRPr="0048078F">
        <w:t>: Connection Diagram to enable Carrier Aggregation tests (with 4x2 channel) on a 4Rx-capable UE with CCs on both 4Rx-supported RF bands and 2Rx-supported bands</w:t>
      </w:r>
    </w:p>
    <w:p w14:paraId="697DB69E" w14:textId="77777777" w:rsidR="001C22E1" w:rsidRPr="0048078F" w:rsidRDefault="001C22E1" w:rsidP="000749E2"/>
    <w:p w14:paraId="16D3B44D" w14:textId="77777777" w:rsidR="005D664F" w:rsidRPr="0048078F" w:rsidRDefault="005D664F" w:rsidP="000749E2">
      <w:pPr>
        <w:pStyle w:val="TH"/>
        <w:rPr>
          <w:lang w:eastAsia="zh-CN"/>
        </w:rPr>
      </w:pPr>
      <w:r w:rsidRPr="0048078F">
        <w:object w:dxaOrig="9976" w:dyaOrig="12107" w14:anchorId="266816D5">
          <v:shape id="_x0000_i1151" type="#_x0000_t75" style="width:481.6pt;height:584.85pt" o:ole="">
            <v:imagedata r:id="rId250" o:title=""/>
          </v:shape>
          <o:OLEObject Type="Embed" ProgID="Visio.Drawing.11" ShapeID="_x0000_i1151" DrawAspect="Content" ObjectID="_1725465155" r:id="rId251"/>
        </w:object>
      </w:r>
    </w:p>
    <w:p w14:paraId="52B8ACD6" w14:textId="77777777" w:rsidR="005D664F" w:rsidRPr="0048078F" w:rsidRDefault="005D664F" w:rsidP="000749E2">
      <w:pPr>
        <w:pStyle w:val="TF"/>
      </w:pPr>
      <w:r w:rsidRPr="0048078F">
        <w:t>Figure A.</w:t>
      </w:r>
      <w:r w:rsidR="00815B12" w:rsidRPr="0048078F">
        <w:t>88</w:t>
      </w:r>
      <w:r w:rsidRPr="0048078F">
        <w:t>: Connection for 3 Cells (TPs) with antenna configuration 4x2 / 2x2 / 2x2 and fading</w:t>
      </w:r>
    </w:p>
    <w:p w14:paraId="11CB76CB" w14:textId="77777777" w:rsidR="00E21B7D" w:rsidRPr="0048078F" w:rsidRDefault="00E21B7D" w:rsidP="000749E2"/>
    <w:p w14:paraId="4599168C" w14:textId="77777777" w:rsidR="00E17984" w:rsidRPr="0048078F" w:rsidRDefault="00E17984" w:rsidP="000749E2">
      <w:pPr>
        <w:pStyle w:val="TH"/>
      </w:pPr>
      <w:r w:rsidRPr="0048078F">
        <w:object w:dxaOrig="12991" w:dyaOrig="13351" w14:anchorId="0240C2C6">
          <v:shape id="_x0000_i1152" type="#_x0000_t75" style="width:482.25pt;height:495.15pt" o:ole="">
            <v:imagedata r:id="rId252" o:title=""/>
          </v:shape>
          <o:OLEObject Type="Embed" ProgID="Visio.Drawing.15" ShapeID="_x0000_i1152" DrawAspect="Content" ObjectID="_1725465156" r:id="rId253"/>
        </w:object>
      </w:r>
    </w:p>
    <w:p w14:paraId="1D02D9AB" w14:textId="77777777" w:rsidR="00E17984" w:rsidRPr="0048078F" w:rsidRDefault="00E17984" w:rsidP="000749E2">
      <w:pPr>
        <w:pStyle w:val="TF"/>
      </w:pPr>
      <w:r w:rsidRPr="0048078F">
        <w:t>Figure A.89: Connection for CA with Fading and additional intra-frequency cell for 4Rx antenna ports</w:t>
      </w:r>
    </w:p>
    <w:p w14:paraId="116542AD" w14:textId="77777777" w:rsidR="00E17984" w:rsidRPr="0048078F" w:rsidRDefault="00E17984" w:rsidP="000749E2"/>
    <w:p w14:paraId="74BB9A3F" w14:textId="77777777" w:rsidR="00F13806" w:rsidRPr="0048078F" w:rsidRDefault="00F13806" w:rsidP="000749E2">
      <w:pPr>
        <w:pStyle w:val="TH"/>
      </w:pPr>
      <w:r w:rsidRPr="0048078F">
        <w:object w:dxaOrig="11340" w:dyaOrig="7770" w14:anchorId="097CCDCC">
          <v:shape id="_x0000_i1153" type="#_x0000_t75" style="width:482.25pt;height:330.1pt" o:ole="">
            <v:imagedata r:id="rId254" o:title=""/>
          </v:shape>
          <o:OLEObject Type="Embed" ProgID="Visio.Drawing.15" ShapeID="_x0000_i1153" DrawAspect="Content" ObjectID="_1725465157" r:id="rId255"/>
        </w:object>
      </w:r>
    </w:p>
    <w:p w14:paraId="5C1953F4" w14:textId="77777777" w:rsidR="00F13806" w:rsidRPr="0048078F" w:rsidRDefault="00F13806" w:rsidP="000749E2">
      <w:pPr>
        <w:pStyle w:val="TF"/>
      </w:pPr>
      <w:r w:rsidRPr="0048078F">
        <w:t xml:space="preserve">Figure A.89a: Connection for V2X Communication / Intra-band contiguous </w:t>
      </w:r>
      <w:r w:rsidR="00D538FE" w:rsidRPr="0048078F">
        <w:t>multi-carrier</w:t>
      </w:r>
      <w:r w:rsidRPr="0048078F">
        <w:t xml:space="preserve"> operation (common connectors, same UL antenna)</w:t>
      </w:r>
    </w:p>
    <w:p w14:paraId="52B6953A" w14:textId="77777777" w:rsidR="00F13806" w:rsidRPr="0048078F" w:rsidRDefault="00F13806" w:rsidP="000749E2"/>
    <w:p w14:paraId="4187A6E4" w14:textId="77777777" w:rsidR="00E17984" w:rsidRPr="0048078F" w:rsidRDefault="00E17984" w:rsidP="000749E2">
      <w:pPr>
        <w:pStyle w:val="TH"/>
      </w:pPr>
      <w:r w:rsidRPr="0048078F">
        <w:object w:dxaOrig="12991" w:dyaOrig="15240" w14:anchorId="13EFB081">
          <v:shape id="_x0000_i1154" type="#_x0000_t75" style="width:482.25pt;height:565.15pt" o:ole="">
            <v:imagedata r:id="rId256" o:title=""/>
          </v:shape>
          <o:OLEObject Type="Embed" ProgID="Visio.Drawing.15" ShapeID="_x0000_i1154" DrawAspect="Content" ObjectID="_1725465158" r:id="rId257"/>
        </w:object>
      </w:r>
    </w:p>
    <w:p w14:paraId="0C1A43FC" w14:textId="77777777" w:rsidR="00E17984" w:rsidRPr="0048078F" w:rsidRDefault="00E17984" w:rsidP="000749E2">
      <w:pPr>
        <w:pStyle w:val="TF"/>
      </w:pPr>
      <w:r w:rsidRPr="0048078F">
        <w:t>Figure A.90: Connection for CA with Fading and additional Static intra-frequency cell with phase rotators for 4Rx antenna ports</w:t>
      </w:r>
    </w:p>
    <w:p w14:paraId="66AED524" w14:textId="77777777" w:rsidR="00E17984" w:rsidRPr="0048078F" w:rsidRDefault="00E17984" w:rsidP="000749E2"/>
    <w:bookmarkStart w:id="73" w:name="_MON_1563107559"/>
    <w:bookmarkEnd w:id="73"/>
    <w:p w14:paraId="5C33A190" w14:textId="77777777" w:rsidR="00E17984" w:rsidRPr="0048078F" w:rsidRDefault="00E17984" w:rsidP="000749E2">
      <w:pPr>
        <w:pStyle w:val="TH"/>
      </w:pPr>
      <w:r w:rsidRPr="0048078F">
        <w:object w:dxaOrig="9487" w:dyaOrig="10905" w14:anchorId="6D530178">
          <v:shape id="_x0000_i1155" type="#_x0000_t75" style="width:474.1pt;height:545.45pt" o:ole="">
            <v:imagedata r:id="rId258" o:title=""/>
          </v:shape>
          <o:OLEObject Type="Embed" ProgID="Word.Document.8" ShapeID="_x0000_i1155" DrawAspect="Content" ObjectID="_1725465159" r:id="rId259">
            <o:FieldCodes>\s</o:FieldCodes>
          </o:OLEObject>
        </w:object>
      </w:r>
    </w:p>
    <w:p w14:paraId="43CA0933" w14:textId="77777777" w:rsidR="00E17984" w:rsidRPr="0048078F" w:rsidRDefault="00E17984" w:rsidP="000749E2">
      <w:pPr>
        <w:pStyle w:val="TF"/>
      </w:pPr>
      <w:r w:rsidRPr="0048078F">
        <w:t>Figure A.91: Connection for CA SDR tests on a 4Rx-capable UE with CCs on both 4Rx-supported RF bands and 2Rx-supported RF bands</w:t>
      </w:r>
    </w:p>
    <w:p w14:paraId="38CFB4FB" w14:textId="77777777" w:rsidR="00E17984" w:rsidRPr="0048078F" w:rsidRDefault="00E17984" w:rsidP="000749E2"/>
    <w:p w14:paraId="135ED7A7" w14:textId="77777777" w:rsidR="00E17984" w:rsidRPr="0048078F" w:rsidRDefault="00E17984" w:rsidP="000749E2">
      <w:pPr>
        <w:pStyle w:val="TH"/>
      </w:pPr>
      <w:r w:rsidRPr="0048078F">
        <w:object w:dxaOrig="8550" w:dyaOrig="4065" w14:anchorId="246C4787">
          <v:shape id="_x0000_i1156" type="#_x0000_t75" style="width:427.25pt;height:203.1pt" o:ole="">
            <v:imagedata r:id="rId260" o:title=""/>
          </v:shape>
          <o:OLEObject Type="Embed" ProgID="Visio.Drawing.15" ShapeID="_x0000_i1156" DrawAspect="Content" ObjectID="_1725465160" r:id="rId261"/>
        </w:object>
      </w:r>
    </w:p>
    <w:p w14:paraId="3883ECAC" w14:textId="77777777" w:rsidR="00E17984" w:rsidRPr="0048078F" w:rsidRDefault="00E17984" w:rsidP="000749E2">
      <w:pPr>
        <w:pStyle w:val="TF"/>
      </w:pPr>
      <w:r w:rsidRPr="0048078F">
        <w:t xml:space="preserve">Figure A.92: Connection for basic Tx/Rx testing of V2X </w:t>
      </w:r>
      <w:proofErr w:type="spellStart"/>
      <w:r w:rsidRPr="0048078F">
        <w:t>sidelink</w:t>
      </w:r>
      <w:proofErr w:type="spellEnd"/>
      <w:r w:rsidRPr="0048078F">
        <w:t xml:space="preserve"> transmissions non-concurrent with E-UTRAN uplink transmissions</w:t>
      </w:r>
    </w:p>
    <w:p w14:paraId="381B5581" w14:textId="77777777" w:rsidR="00D538FE" w:rsidRPr="0048078F" w:rsidRDefault="00D538FE" w:rsidP="000749E2"/>
    <w:p w14:paraId="0BAC1999" w14:textId="77777777" w:rsidR="00E55A94" w:rsidRPr="0048078F" w:rsidRDefault="00D538FE" w:rsidP="000749E2">
      <w:pPr>
        <w:pStyle w:val="TH"/>
      </w:pPr>
      <w:r w:rsidRPr="0048078F">
        <w:object w:dxaOrig="12045" w:dyaOrig="6930" w14:anchorId="6900C9B3">
          <v:shape id="_x0000_i1157" type="#_x0000_t75" style="width:481.6pt;height:277.15pt" o:ole="">
            <v:imagedata r:id="rId262" o:title=""/>
          </v:shape>
          <o:OLEObject Type="Embed" ProgID="Visio.Drawing.15" ShapeID="_x0000_i1157" DrawAspect="Content" ObjectID="_1725465161" r:id="rId263"/>
        </w:object>
      </w:r>
    </w:p>
    <w:p w14:paraId="645EACFD" w14:textId="77777777" w:rsidR="00D538FE" w:rsidRPr="0048078F" w:rsidRDefault="00D538FE" w:rsidP="000749E2">
      <w:pPr>
        <w:pStyle w:val="TF"/>
        <w:rPr>
          <w:lang w:eastAsia="zh-TW"/>
        </w:rPr>
      </w:pPr>
      <w:r w:rsidRPr="0048078F">
        <w:t>Figure A.92</w:t>
      </w:r>
      <w:r w:rsidRPr="0048078F">
        <w:rPr>
          <w:lang w:eastAsia="zh-TW"/>
        </w:rPr>
        <w:t>a</w:t>
      </w:r>
      <w:r w:rsidRPr="0048078F">
        <w:t xml:space="preserve">: Connection for basic Tx/Rx testing of V2X </w:t>
      </w:r>
      <w:proofErr w:type="spellStart"/>
      <w:r w:rsidRPr="0048078F">
        <w:t>sidelink</w:t>
      </w:r>
      <w:proofErr w:type="spellEnd"/>
      <w:r w:rsidRPr="0048078F">
        <w:t xml:space="preserve"> transmissions non-concurrent with E-UTRAN uplink transmission with E-UTRA-Interference</w:t>
      </w:r>
    </w:p>
    <w:p w14:paraId="1F1F5EC6" w14:textId="77777777" w:rsidR="00D538FE" w:rsidRPr="0048078F" w:rsidRDefault="00D538FE" w:rsidP="000749E2">
      <w:pPr>
        <w:rPr>
          <w:lang w:eastAsia="zh-TW"/>
        </w:rPr>
      </w:pPr>
    </w:p>
    <w:p w14:paraId="118384E2" w14:textId="77777777" w:rsidR="00D538FE" w:rsidRPr="0048078F" w:rsidRDefault="00D538FE" w:rsidP="000749E2">
      <w:pPr>
        <w:pStyle w:val="TH"/>
        <w:rPr>
          <w:lang w:eastAsia="zh-TW"/>
        </w:rPr>
      </w:pPr>
      <w:r w:rsidRPr="0048078F">
        <w:object w:dxaOrig="12046" w:dyaOrig="6915" w14:anchorId="5E46D90D">
          <v:shape id="_x0000_i1158" type="#_x0000_t75" style="width:480.9pt;height:276.45pt" o:ole="">
            <v:imagedata r:id="rId264" o:title=""/>
          </v:shape>
          <o:OLEObject Type="Embed" ProgID="Visio.Drawing.15" ShapeID="_x0000_i1158" DrawAspect="Content" ObjectID="_1725465162" r:id="rId265"/>
        </w:object>
      </w:r>
    </w:p>
    <w:p w14:paraId="7D8D995B" w14:textId="77777777" w:rsidR="00D538FE" w:rsidRPr="0048078F" w:rsidRDefault="00D538FE" w:rsidP="000749E2">
      <w:pPr>
        <w:pStyle w:val="TF"/>
      </w:pPr>
      <w:r w:rsidRPr="0048078F">
        <w:t xml:space="preserve">Figure A.92b: Connection for basic Tx/Rx testing of V2X </w:t>
      </w:r>
      <w:proofErr w:type="spellStart"/>
      <w:r w:rsidRPr="0048078F">
        <w:t>sidelink</w:t>
      </w:r>
      <w:proofErr w:type="spellEnd"/>
      <w:r w:rsidRPr="0048078F">
        <w:t xml:space="preserve"> transmissions non-concurrent with E-UTRAN uplink transmission with CW Interference</w:t>
      </w:r>
    </w:p>
    <w:p w14:paraId="3C412E4C" w14:textId="77777777" w:rsidR="00D538FE" w:rsidRPr="0048078F" w:rsidRDefault="00D538FE" w:rsidP="000749E2">
      <w:pPr>
        <w:rPr>
          <w:lang w:eastAsia="zh-TW"/>
        </w:rPr>
      </w:pPr>
    </w:p>
    <w:p w14:paraId="2B99E55D" w14:textId="77777777" w:rsidR="00D538FE" w:rsidRPr="0048078F" w:rsidRDefault="00D538FE" w:rsidP="000749E2">
      <w:pPr>
        <w:pStyle w:val="TH"/>
        <w:rPr>
          <w:lang w:eastAsia="zh-TW"/>
        </w:rPr>
      </w:pPr>
      <w:r w:rsidRPr="0048078F">
        <w:object w:dxaOrig="12046" w:dyaOrig="7635" w14:anchorId="5F01BFAE">
          <v:shape id="_x0000_i1159" type="#_x0000_t75" style="width:480.9pt;height:305.65pt" o:ole="">
            <v:imagedata r:id="rId266" o:title=""/>
          </v:shape>
          <o:OLEObject Type="Embed" ProgID="Visio.Drawing.15" ShapeID="_x0000_i1159" DrawAspect="Content" ObjectID="_1725465163" r:id="rId267"/>
        </w:object>
      </w:r>
    </w:p>
    <w:p w14:paraId="4A00ECC3" w14:textId="77777777" w:rsidR="00D538FE" w:rsidRPr="0048078F" w:rsidRDefault="00D538FE" w:rsidP="000749E2">
      <w:pPr>
        <w:pStyle w:val="TF"/>
      </w:pPr>
      <w:r w:rsidRPr="0048078F">
        <w:t xml:space="preserve">Figure A.92c: Connection for basic Tx/Rx testing of V2X </w:t>
      </w:r>
      <w:proofErr w:type="spellStart"/>
      <w:r w:rsidRPr="0048078F">
        <w:t>sidelink</w:t>
      </w:r>
      <w:proofErr w:type="spellEnd"/>
      <w:r w:rsidRPr="0048078F">
        <w:t xml:space="preserve"> transmissions non-concurrent with E-UTRAN uplink transmission with both E-UTRA Interference and additional CW signal</w:t>
      </w:r>
    </w:p>
    <w:p w14:paraId="2087D5B9" w14:textId="77777777" w:rsidR="00D538FE" w:rsidRPr="0048078F" w:rsidRDefault="00D538FE" w:rsidP="000749E2"/>
    <w:p w14:paraId="161EEEBB" w14:textId="77777777" w:rsidR="00DC11A1" w:rsidRPr="0048078F" w:rsidRDefault="00D538FE" w:rsidP="000749E2">
      <w:pPr>
        <w:pStyle w:val="TF"/>
      </w:pPr>
      <w:r w:rsidRPr="0048078F">
        <w:lastRenderedPageBreak/>
        <w:t xml:space="preserve">Figure A.93: </w:t>
      </w:r>
      <w:r w:rsidR="00DC11A1" w:rsidRPr="0048078F">
        <w:t>Void</w:t>
      </w:r>
    </w:p>
    <w:p w14:paraId="3BB92B37" w14:textId="77777777" w:rsidR="00D538FE" w:rsidRPr="0048078F" w:rsidRDefault="00D538FE" w:rsidP="000749E2"/>
    <w:p w14:paraId="49BBA80F" w14:textId="77777777" w:rsidR="00D538FE" w:rsidRPr="0048078F" w:rsidRDefault="00D538FE" w:rsidP="000749E2">
      <w:pPr>
        <w:pStyle w:val="TH"/>
        <w:rPr>
          <w:lang w:eastAsia="zh-TW"/>
        </w:rPr>
      </w:pPr>
      <w:r w:rsidRPr="0048078F">
        <w:object w:dxaOrig="11370" w:dyaOrig="9285" w14:anchorId="61236EFE">
          <v:shape id="_x0000_i1160" type="#_x0000_t75" style="width:481.6pt;height:393.3pt" o:ole="">
            <v:imagedata r:id="rId268" o:title=""/>
          </v:shape>
          <o:OLEObject Type="Embed" ProgID="Visio.Drawing.15" ShapeID="_x0000_i1160" DrawAspect="Content" ObjectID="_1725465164" r:id="rId269"/>
        </w:object>
      </w:r>
    </w:p>
    <w:p w14:paraId="3F2B2170" w14:textId="77777777" w:rsidR="00E17984" w:rsidRPr="0048078F" w:rsidRDefault="00D538FE" w:rsidP="000749E2">
      <w:pPr>
        <w:pStyle w:val="TF"/>
      </w:pPr>
      <w:r w:rsidRPr="0048078F">
        <w:t>Figure A.92d: Connection for V2X Communication / Intra-band contiguous multi-carrier operation with additional Interferer / CW (common connectors, same UL antenna)</w:t>
      </w:r>
    </w:p>
    <w:p w14:paraId="74AEA54B" w14:textId="77777777" w:rsidR="00DC11A1" w:rsidRPr="0048078F" w:rsidRDefault="00DC11A1" w:rsidP="000749E2"/>
    <w:p w14:paraId="6B0825C1" w14:textId="77777777" w:rsidR="00DC11A1" w:rsidRPr="0048078F" w:rsidRDefault="00DC11A1" w:rsidP="000749E2">
      <w:pPr>
        <w:pStyle w:val="TH"/>
      </w:pPr>
      <w:r w:rsidRPr="0048078F">
        <w:object w:dxaOrig="7514" w:dyaOrig="4199" w14:anchorId="2765FEFC">
          <v:shape id="_x0000_i1161" type="#_x0000_t75" style="width:374.95pt;height:209.9pt" o:ole="">
            <v:imagedata r:id="rId270" o:title=""/>
          </v:shape>
          <o:OLEObject Type="Embed" ProgID="Word.Document.8" ShapeID="_x0000_i1161" DrawAspect="Content" ObjectID="_1725465165" r:id="rId271">
            <o:FieldCodes>\s</o:FieldCodes>
          </o:OLEObject>
        </w:object>
      </w:r>
    </w:p>
    <w:p w14:paraId="329D5287" w14:textId="77777777" w:rsidR="00DC11A1" w:rsidRPr="0048078F" w:rsidRDefault="00DC11A1" w:rsidP="000749E2">
      <w:pPr>
        <w:pStyle w:val="TF"/>
      </w:pPr>
      <w:r w:rsidRPr="0048078F">
        <w:t>Figure A.93: Connection for RRM tests with antenna configuration 2x1 and 2 Cells</w:t>
      </w:r>
    </w:p>
    <w:p w14:paraId="5873D0CB" w14:textId="77777777" w:rsidR="000146B5" w:rsidRPr="0048078F" w:rsidRDefault="000146B5" w:rsidP="000749E2"/>
    <w:p w14:paraId="6E1DEE16" w14:textId="77777777" w:rsidR="000146B5" w:rsidRPr="0048078F" w:rsidRDefault="005076D8" w:rsidP="000749E2">
      <w:pPr>
        <w:pStyle w:val="TH"/>
      </w:pPr>
      <w:r>
        <w:pict w14:anchorId="0EF3D4EE">
          <v:shape id="_x0000_i1162" type="#_x0000_t75" style="width:427.25pt;height:269.65pt">
            <v:imagedata r:id="rId272" o:title=""/>
          </v:shape>
        </w:pict>
      </w:r>
    </w:p>
    <w:p w14:paraId="0D43A2E1" w14:textId="77777777" w:rsidR="000146B5" w:rsidRPr="0048078F" w:rsidRDefault="000146B5" w:rsidP="000749E2">
      <w:pPr>
        <w:pStyle w:val="TF"/>
      </w:pPr>
      <w:r w:rsidRPr="0048078F">
        <w:t xml:space="preserve">Figure A.93a: Connection for basic Tx/Rx testing of simultaneous E-UTRA V2X </w:t>
      </w:r>
      <w:proofErr w:type="spellStart"/>
      <w:r w:rsidRPr="0048078F">
        <w:t>sidelink</w:t>
      </w:r>
      <w:proofErr w:type="spellEnd"/>
      <w:r w:rsidRPr="0048078F">
        <w:t xml:space="preserve"> and E-UTRA uplink transmission</w:t>
      </w:r>
    </w:p>
    <w:p w14:paraId="76CC3FF7" w14:textId="77777777" w:rsidR="000146B5" w:rsidRPr="0048078F" w:rsidRDefault="000146B5" w:rsidP="000749E2"/>
    <w:p w14:paraId="14BEE9B5" w14:textId="77777777" w:rsidR="000146B5" w:rsidRPr="0048078F" w:rsidRDefault="000146B5" w:rsidP="000749E2">
      <w:pPr>
        <w:pStyle w:val="TH"/>
      </w:pPr>
      <w:r w:rsidRPr="0048078F">
        <w:object w:dxaOrig="8551" w:dyaOrig="6435" w14:anchorId="3B3C5799">
          <v:shape id="_x0000_i1163" type="#_x0000_t75" style="width:427.25pt;height:321.95pt" o:ole="">
            <v:imagedata r:id="rId273" o:title=""/>
          </v:shape>
          <o:OLEObject Type="Embed" ProgID="Visio.Drawing.15" ShapeID="_x0000_i1163" DrawAspect="Content" ObjectID="_1725465166" r:id="rId274"/>
        </w:object>
      </w:r>
    </w:p>
    <w:p w14:paraId="7B188BB5" w14:textId="77777777" w:rsidR="000146B5" w:rsidRPr="0048078F" w:rsidRDefault="000146B5" w:rsidP="000749E2">
      <w:pPr>
        <w:pStyle w:val="TF"/>
      </w:pPr>
      <w:r w:rsidRPr="0048078F">
        <w:t xml:space="preserve">Figure A.93b: Connection for V2X testing of simultaneous E-UTRA V2X </w:t>
      </w:r>
      <w:proofErr w:type="spellStart"/>
      <w:r w:rsidRPr="0048078F">
        <w:t>sidelink</w:t>
      </w:r>
      <w:proofErr w:type="spellEnd"/>
      <w:r w:rsidRPr="0048078F">
        <w:t xml:space="preserve"> and E-UTRA uplink transmission with additional CW and Spectrum Analyzer</w:t>
      </w:r>
    </w:p>
    <w:p w14:paraId="77B49F7A" w14:textId="77777777" w:rsidR="000146B5" w:rsidRPr="0048078F" w:rsidRDefault="000146B5" w:rsidP="000749E2"/>
    <w:p w14:paraId="67570DEB" w14:textId="77777777" w:rsidR="000146B5" w:rsidRPr="0048078F" w:rsidRDefault="000146B5" w:rsidP="000749E2">
      <w:pPr>
        <w:pStyle w:val="TH"/>
      </w:pPr>
      <w:r w:rsidRPr="0048078F">
        <w:object w:dxaOrig="8791" w:dyaOrig="6961" w14:anchorId="14F957B6">
          <v:shape id="_x0000_i1164" type="#_x0000_t75" style="width:439.45pt;height:347.75pt" o:ole="">
            <v:imagedata r:id="rId275" o:title=""/>
          </v:shape>
          <o:OLEObject Type="Embed" ProgID="Visio.Drawing.15" ShapeID="_x0000_i1164" DrawAspect="Content" ObjectID="_1725465167" r:id="rId276"/>
        </w:object>
      </w:r>
    </w:p>
    <w:p w14:paraId="11BDE14B" w14:textId="77777777" w:rsidR="000146B5" w:rsidRPr="0048078F" w:rsidRDefault="000146B5" w:rsidP="000749E2">
      <w:pPr>
        <w:pStyle w:val="TF"/>
      </w:pPr>
      <w:r w:rsidRPr="0048078F">
        <w:t xml:space="preserve">Figure A.93c: Connection for V2X testing of simultaneous E-UTRA V2X </w:t>
      </w:r>
      <w:proofErr w:type="spellStart"/>
      <w:r w:rsidRPr="0048078F">
        <w:t>sidelink</w:t>
      </w:r>
      <w:proofErr w:type="spellEnd"/>
      <w:r w:rsidRPr="0048078F">
        <w:t xml:space="preserve"> and E-UTRA uplink transmission with additional Interferer / CW</w:t>
      </w:r>
    </w:p>
    <w:p w14:paraId="3C78A375" w14:textId="77777777" w:rsidR="000146B5" w:rsidRPr="0048078F" w:rsidRDefault="000146B5" w:rsidP="000749E2"/>
    <w:p w14:paraId="7B239598" w14:textId="77777777" w:rsidR="000146B5" w:rsidRPr="0048078F" w:rsidRDefault="000146B5" w:rsidP="000749E2">
      <w:pPr>
        <w:pStyle w:val="TH"/>
      </w:pPr>
      <w:r w:rsidRPr="0048078F">
        <w:object w:dxaOrig="8551" w:dyaOrig="6165" w14:anchorId="3CA68D66">
          <v:shape id="_x0000_i1165" type="#_x0000_t75" style="width:427.25pt;height:307.7pt" o:ole="">
            <v:imagedata r:id="rId277" o:title=""/>
          </v:shape>
          <o:OLEObject Type="Embed" ProgID="Visio.Drawing.15" ShapeID="_x0000_i1165" DrawAspect="Content" ObjectID="_1725465168" r:id="rId278"/>
        </w:object>
      </w:r>
    </w:p>
    <w:p w14:paraId="1F2EDD1C" w14:textId="77777777" w:rsidR="000146B5" w:rsidRPr="0048078F" w:rsidRDefault="000146B5" w:rsidP="000749E2">
      <w:pPr>
        <w:pStyle w:val="TF"/>
      </w:pPr>
      <w:r w:rsidRPr="0048078F">
        <w:t xml:space="preserve">Figure A.93d: Connection for V2X Tx testing of simultaneous E-UTRA V2X </w:t>
      </w:r>
      <w:proofErr w:type="spellStart"/>
      <w:r w:rsidRPr="0048078F">
        <w:t>sidelink</w:t>
      </w:r>
      <w:proofErr w:type="spellEnd"/>
      <w:r w:rsidRPr="0048078F">
        <w:t xml:space="preserve"> and E-UTRA uplink transmission with additional Spectrum Analyzer</w:t>
      </w:r>
    </w:p>
    <w:p w14:paraId="63E53C6F" w14:textId="77777777" w:rsidR="000146B5" w:rsidRPr="0048078F" w:rsidRDefault="000146B5" w:rsidP="000749E2"/>
    <w:p w14:paraId="6C4C502E" w14:textId="77777777" w:rsidR="000146B5" w:rsidRPr="0048078F" w:rsidRDefault="000146B5" w:rsidP="000749E2">
      <w:pPr>
        <w:pStyle w:val="TH"/>
      </w:pPr>
      <w:r w:rsidRPr="0048078F">
        <w:object w:dxaOrig="8551" w:dyaOrig="6165" w14:anchorId="5C8B694E">
          <v:shape id="_x0000_i1166" type="#_x0000_t75" style="width:427.25pt;height:307.7pt" o:ole="">
            <v:imagedata r:id="rId279" o:title=""/>
          </v:shape>
          <o:OLEObject Type="Embed" ProgID="Visio.Drawing.15" ShapeID="_x0000_i1166" DrawAspect="Content" ObjectID="_1725465169" r:id="rId280"/>
        </w:object>
      </w:r>
    </w:p>
    <w:p w14:paraId="46ACD717" w14:textId="77777777" w:rsidR="000146B5" w:rsidRPr="0048078F" w:rsidRDefault="000146B5" w:rsidP="000749E2">
      <w:pPr>
        <w:pStyle w:val="TF"/>
      </w:pPr>
      <w:r w:rsidRPr="0048078F">
        <w:t xml:space="preserve">Figure A.93e: Connection for V2X Rx testing of simultaneous E-UTRA V2X </w:t>
      </w:r>
      <w:proofErr w:type="spellStart"/>
      <w:r w:rsidRPr="0048078F">
        <w:t>sidelink</w:t>
      </w:r>
      <w:proofErr w:type="spellEnd"/>
      <w:r w:rsidRPr="0048078F">
        <w:t xml:space="preserve"> and E-UTRA uplink transmission with additional Spectrum Analyzer</w:t>
      </w:r>
    </w:p>
    <w:p w14:paraId="6FC47A39" w14:textId="77777777" w:rsidR="000146B5" w:rsidRPr="0048078F" w:rsidRDefault="000146B5" w:rsidP="000749E2"/>
    <w:p w14:paraId="5F91D9FC" w14:textId="77777777" w:rsidR="004D2D3A" w:rsidRPr="0048078F" w:rsidRDefault="004D2D3A" w:rsidP="000749E2">
      <w:pPr>
        <w:pStyle w:val="TH"/>
      </w:pPr>
      <w:r w:rsidRPr="0048078F">
        <w:object w:dxaOrig="12991" w:dyaOrig="13351" w14:anchorId="6B53BAB6">
          <v:shape id="_x0000_i1167" type="#_x0000_t75" style="width:482.25pt;height:495.15pt" o:ole="">
            <v:imagedata r:id="rId281" o:title=""/>
          </v:shape>
          <o:OLEObject Type="Embed" ProgID="Visio.Drawing.15" ShapeID="_x0000_i1167" DrawAspect="Content" ObjectID="_1725465170" r:id="rId282"/>
        </w:object>
      </w:r>
    </w:p>
    <w:p w14:paraId="79648D5B" w14:textId="77777777" w:rsidR="004D2D3A" w:rsidRPr="0048078F" w:rsidRDefault="004D2D3A" w:rsidP="000749E2">
      <w:pPr>
        <w:pStyle w:val="TF"/>
      </w:pPr>
      <w:r w:rsidRPr="0048078F">
        <w:t>Figure A.94: Connection Diagram to enable Carrier Aggregation tests (with 2x4 channel) on a 4Rx-capable UE with CCs on both 4Rx-supported RF bands and 2Rx-supported bands</w:t>
      </w:r>
    </w:p>
    <w:p w14:paraId="218FE315" w14:textId="77777777" w:rsidR="004D2D3A" w:rsidRPr="0048078F" w:rsidRDefault="004D2D3A" w:rsidP="000749E2"/>
    <w:p w14:paraId="28075C65" w14:textId="77777777" w:rsidR="004D2D3A" w:rsidRPr="0048078F" w:rsidRDefault="004D2D3A" w:rsidP="000749E2">
      <w:pPr>
        <w:pStyle w:val="TH"/>
      </w:pPr>
      <w:r w:rsidRPr="0048078F">
        <w:object w:dxaOrig="14731" w:dyaOrig="14190" w14:anchorId="062ECF1B">
          <v:shape id="_x0000_i1168" type="#_x0000_t75" style="width:481.6pt;height:463.9pt" o:ole="">
            <v:imagedata r:id="rId283" o:title=""/>
          </v:shape>
          <o:OLEObject Type="Embed" ProgID="Visio.Drawing.15" ShapeID="_x0000_i1168" DrawAspect="Content" ObjectID="_1725465171" r:id="rId284"/>
        </w:object>
      </w:r>
    </w:p>
    <w:p w14:paraId="3D705845" w14:textId="77777777" w:rsidR="004D2D3A" w:rsidRPr="0048078F" w:rsidRDefault="004D2D3A" w:rsidP="000749E2">
      <w:pPr>
        <w:pStyle w:val="TF"/>
      </w:pPr>
      <w:r w:rsidRPr="0048078F">
        <w:t>Figure A.95: Connection Diagram to enable Carrier Aggregation tests (with 4x4 channel) on a 4Rx-capable UE with CCs on both 4Rx-supported RF bands and 2Rx-supported bands</w:t>
      </w:r>
    </w:p>
    <w:p w14:paraId="19F73725" w14:textId="77777777" w:rsidR="00DC11A1" w:rsidRPr="0048078F" w:rsidRDefault="00DC11A1" w:rsidP="000749E2"/>
    <w:p w14:paraId="3C0B4562" w14:textId="77777777" w:rsidR="00DC11A1" w:rsidRPr="0048078F" w:rsidRDefault="005076D8" w:rsidP="000749E2">
      <w:pPr>
        <w:pStyle w:val="TH"/>
      </w:pPr>
      <w:r>
        <w:lastRenderedPageBreak/>
        <w:pict w14:anchorId="4CCC035E">
          <v:shape id="_x0000_i1169" type="#_x0000_t75" style="width:324.7pt;height:192.9pt">
            <v:imagedata r:id="rId285" o:title="V2V_connection_diagram_1"/>
          </v:shape>
        </w:pict>
      </w:r>
    </w:p>
    <w:p w14:paraId="17718A42" w14:textId="77777777" w:rsidR="00DC11A1" w:rsidRPr="0048078F" w:rsidRDefault="00DC11A1" w:rsidP="000749E2">
      <w:pPr>
        <w:pStyle w:val="TF"/>
      </w:pPr>
      <w:r w:rsidRPr="0048078F">
        <w:t xml:space="preserve">Figure A.96: Connection for performance testing of V2V/V2X </w:t>
      </w:r>
      <w:proofErr w:type="spellStart"/>
      <w:r w:rsidRPr="0048078F">
        <w:t>sidelink</w:t>
      </w:r>
      <w:proofErr w:type="spellEnd"/>
      <w:r w:rsidRPr="0048078F">
        <w:t xml:space="preserve"> communications in 1x2 faded channel and non-concurrent with E-UTRAN uplink transmission</w:t>
      </w:r>
    </w:p>
    <w:p w14:paraId="79D1CEA7" w14:textId="77777777" w:rsidR="00DC11A1" w:rsidRPr="0048078F" w:rsidRDefault="00DC11A1" w:rsidP="000749E2"/>
    <w:p w14:paraId="00F1E438" w14:textId="77777777" w:rsidR="00DC11A1" w:rsidRPr="0048078F" w:rsidRDefault="005076D8" w:rsidP="000749E2">
      <w:pPr>
        <w:pStyle w:val="TH"/>
      </w:pPr>
      <w:r>
        <w:pict w14:anchorId="49AA0EB4">
          <v:shape id="_x0000_i1170" type="#_x0000_t75" style="width:324pt;height:338.25pt">
            <v:imagedata r:id="rId286" o:title="V2V_connection_diagram_2"/>
          </v:shape>
        </w:pict>
      </w:r>
    </w:p>
    <w:p w14:paraId="5ACCDC15" w14:textId="77777777" w:rsidR="002F11F9" w:rsidRPr="0048078F" w:rsidRDefault="00DC11A1" w:rsidP="000749E2">
      <w:pPr>
        <w:pStyle w:val="TF"/>
      </w:pPr>
      <w:r w:rsidRPr="0048078F">
        <w:t xml:space="preserve">Figure A.97: Connection for performance decoding capability testing of V2V/V2X </w:t>
      </w:r>
      <w:proofErr w:type="spellStart"/>
      <w:r w:rsidRPr="0048078F">
        <w:t>sidelink</w:t>
      </w:r>
      <w:proofErr w:type="spellEnd"/>
      <w:r w:rsidRPr="0048078F">
        <w:t xml:space="preserve"> communications in 1x2 static channel and non-concurrent with E-UTRAN uplink transmission</w:t>
      </w:r>
    </w:p>
    <w:p w14:paraId="00240420" w14:textId="77777777" w:rsidR="002F11F9" w:rsidRPr="0048078F" w:rsidRDefault="002F11F9" w:rsidP="000749E2"/>
    <w:p w14:paraId="00BEED30" w14:textId="77777777" w:rsidR="004D2D3A" w:rsidRPr="0048078F" w:rsidRDefault="005076D8" w:rsidP="000749E2">
      <w:pPr>
        <w:pStyle w:val="TH"/>
      </w:pPr>
      <w:r>
        <w:lastRenderedPageBreak/>
        <w:pict w14:anchorId="1C02FC44">
          <v:shape id="Picture 1" o:spid="_x0000_i1171" type="#_x0000_t75" alt="V2V_connection_diagram_power_imbalance_test_v2" style="width:396.7pt;height:298.2pt;visibility:visible">
            <v:imagedata r:id="rId287" o:title="V2V_connection_diagram_power_imbalance_test_v2"/>
          </v:shape>
        </w:pict>
      </w:r>
      <w:r w:rsidR="002F11F9" w:rsidRPr="0048078F">
        <w:br w:type="page"/>
      </w:r>
      <w:r w:rsidR="002F11F9" w:rsidRPr="0048078F">
        <w:lastRenderedPageBreak/>
        <w:t xml:space="preserve">Figure A.98: Connection for power imbalance performance testing of V2V </w:t>
      </w:r>
      <w:proofErr w:type="spellStart"/>
      <w:r w:rsidR="002F11F9" w:rsidRPr="0048078F">
        <w:t>sidelink</w:t>
      </w:r>
      <w:proofErr w:type="spellEnd"/>
      <w:r w:rsidR="002F11F9" w:rsidRPr="0048078F">
        <w:t xml:space="preserve"> communications with two links in 1x2 AWGN channel and non-concurrent with E-UTRAN uplink transmission</w:t>
      </w:r>
    </w:p>
    <w:p w14:paraId="379DE856" w14:textId="77777777" w:rsidR="00B01E9C" w:rsidRPr="0048078F" w:rsidRDefault="00B01E9C" w:rsidP="000749E2"/>
    <w:p w14:paraId="3FE6FF4D" w14:textId="77777777" w:rsidR="00B01E9C" w:rsidRPr="0048078F" w:rsidRDefault="00B01E9C" w:rsidP="000749E2">
      <w:pPr>
        <w:pStyle w:val="TH"/>
      </w:pPr>
      <w:r w:rsidRPr="0048078F">
        <w:object w:dxaOrig="11556" w:dyaOrig="8136" w14:anchorId="39946D42">
          <v:shape id="_x0000_i1172" type="#_x0000_t75" style="width:482.25pt;height:339.6pt" o:ole="">
            <v:imagedata r:id="rId288" o:title=""/>
          </v:shape>
          <o:OLEObject Type="Embed" ProgID="Visio.Drawing.15" ShapeID="_x0000_i1172" DrawAspect="Content" ObjectID="_1725465172" r:id="rId289"/>
        </w:object>
      </w:r>
    </w:p>
    <w:p w14:paraId="1BDCF3C8" w14:textId="77777777" w:rsidR="00B01E9C" w:rsidRPr="0048078F" w:rsidRDefault="00B01E9C" w:rsidP="000749E2">
      <w:pPr>
        <w:pStyle w:val="TF"/>
      </w:pPr>
      <w:r w:rsidRPr="0048078F">
        <w:t>Figure A.99: Connection for more than 1 Cell with multipath fading propagation for 4Rx Capable UE</w:t>
      </w:r>
    </w:p>
    <w:p w14:paraId="06810C16" w14:textId="77777777" w:rsidR="00B01E9C" w:rsidRPr="0048078F" w:rsidRDefault="00B01E9C" w:rsidP="000749E2"/>
    <w:p w14:paraId="1FB965F6" w14:textId="77777777" w:rsidR="0076039F" w:rsidRPr="0048078F" w:rsidRDefault="0076039F" w:rsidP="000749E2">
      <w:pPr>
        <w:pStyle w:val="TH"/>
      </w:pPr>
      <w:r w:rsidRPr="0048078F">
        <w:object w:dxaOrig="10650" w:dyaOrig="13081" w14:anchorId="0E304B6E">
          <v:shape id="_x0000_i1173" type="#_x0000_t75" style="width:532.55pt;height:654.1pt" o:ole="">
            <v:imagedata r:id="rId290" o:title=""/>
          </v:shape>
          <o:OLEObject Type="Embed" ProgID="Visio.Drawing.15" ShapeID="_x0000_i1173" DrawAspect="Content" ObjectID="_1725465173" r:id="rId291"/>
        </w:object>
      </w:r>
      <w:r w:rsidRPr="0048078F">
        <w:t>Figure A.100: Connection for RX performance tests with antenna configuration 12x2</w:t>
      </w:r>
    </w:p>
    <w:p w14:paraId="26894A29" w14:textId="77777777" w:rsidR="0076039F" w:rsidRPr="0048078F" w:rsidRDefault="0076039F" w:rsidP="000749E2"/>
    <w:p w14:paraId="7BEEDEC8" w14:textId="77777777" w:rsidR="0076039F" w:rsidRPr="0048078F" w:rsidRDefault="0076039F" w:rsidP="000749E2">
      <w:pPr>
        <w:pStyle w:val="TH"/>
      </w:pPr>
      <w:r w:rsidRPr="0048078F">
        <w:object w:dxaOrig="12870" w:dyaOrig="13170" w14:anchorId="6DCA7541">
          <v:shape id="_x0000_i1174" type="#_x0000_t75" style="width:643.25pt;height:658.2pt" o:ole="">
            <v:imagedata r:id="rId292" o:title=""/>
          </v:shape>
          <o:OLEObject Type="Embed" ProgID="Visio.Drawing.15" ShapeID="_x0000_i1174" DrawAspect="Content" ObjectID="_1725465174" r:id="rId293"/>
        </w:object>
      </w:r>
      <w:r w:rsidRPr="0048078F">
        <w:t>Figure A.101: Connection for RX performance tests with antenna configuration 12x2 for 4Rx capable UEs without any 2Rx RF bands</w:t>
      </w:r>
    </w:p>
    <w:p w14:paraId="15E5A156" w14:textId="77777777" w:rsidR="0076039F" w:rsidRPr="0048078F" w:rsidRDefault="0076039F" w:rsidP="000749E2"/>
    <w:p w14:paraId="256B0B54" w14:textId="77777777" w:rsidR="0076039F" w:rsidRPr="0048078F" w:rsidRDefault="0076039F" w:rsidP="000749E2">
      <w:pPr>
        <w:pStyle w:val="TH"/>
      </w:pPr>
      <w:r w:rsidRPr="0048078F">
        <w:object w:dxaOrig="10650" w:dyaOrig="17041" w14:anchorId="0B012498">
          <v:shape id="_x0000_i1175" type="#_x0000_t75" style="width:532.55pt;height:851.75pt" o:ole="">
            <v:imagedata r:id="rId294" o:title=""/>
          </v:shape>
          <o:OLEObject Type="Embed" ProgID="Visio.Drawing.15" ShapeID="_x0000_i1175" DrawAspect="Content" ObjectID="_1725465175" r:id="rId295"/>
        </w:object>
      </w:r>
      <w:r w:rsidRPr="0048078F">
        <w:t>Figure A.102: Connection for RX performance tests with antenna configuration 16x2</w:t>
      </w:r>
    </w:p>
    <w:p w14:paraId="169E5A01" w14:textId="77777777" w:rsidR="0076039F" w:rsidRPr="0048078F" w:rsidRDefault="0076039F" w:rsidP="000749E2"/>
    <w:p w14:paraId="53EF8C96" w14:textId="77777777" w:rsidR="0076039F" w:rsidRPr="0048078F" w:rsidRDefault="0076039F" w:rsidP="000749E2">
      <w:pPr>
        <w:pStyle w:val="TH"/>
      </w:pPr>
      <w:r w:rsidRPr="0048078F">
        <w:object w:dxaOrig="13020" w:dyaOrig="17040" w14:anchorId="45E596F0">
          <v:shape id="_x0000_i1176" type="#_x0000_t75" style="width:650.7pt;height:851.75pt" o:ole="">
            <v:imagedata r:id="rId296" o:title=""/>
          </v:shape>
          <o:OLEObject Type="Embed" ProgID="Visio.Drawing.15" ShapeID="_x0000_i1176" DrawAspect="Content" ObjectID="_1725465176" r:id="rId297"/>
        </w:object>
      </w:r>
      <w:r w:rsidRPr="0048078F">
        <w:t>Figure A.103: Connection for RX performance tests with antenna configuration 16x2 for 4Rx capable UEs without any 2Rx RF bands</w:t>
      </w:r>
    </w:p>
    <w:p w14:paraId="27F1477C" w14:textId="77777777" w:rsidR="0076039F" w:rsidRPr="0048078F" w:rsidRDefault="0076039F" w:rsidP="000749E2"/>
    <w:p w14:paraId="6E503696" w14:textId="77777777" w:rsidR="00736CE3" w:rsidRPr="0048078F" w:rsidRDefault="001C22E1" w:rsidP="009671ED">
      <w:pPr>
        <w:pStyle w:val="Heading8"/>
      </w:pPr>
      <w:r w:rsidRPr="0048078F">
        <w:br w:type="page"/>
      </w:r>
      <w:r w:rsidR="00736CE3" w:rsidRPr="0048078F">
        <w:lastRenderedPageBreak/>
        <w:t>Annex B (informative):</w:t>
      </w:r>
      <w:r w:rsidR="00736CE3" w:rsidRPr="0048078F">
        <w:br/>
        <w:t>Change history</w:t>
      </w:r>
      <w:bookmarkEnd w:id="66"/>
    </w:p>
    <w:tbl>
      <w:tblPr>
        <w:tblW w:w="97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40" w:type="dxa"/>
        </w:tblCellMar>
        <w:tblLook w:val="0000" w:firstRow="0" w:lastRow="0" w:firstColumn="0" w:lastColumn="0" w:noHBand="0" w:noVBand="0"/>
      </w:tblPr>
      <w:tblGrid>
        <w:gridCol w:w="20"/>
        <w:gridCol w:w="618"/>
        <w:gridCol w:w="23"/>
        <w:gridCol w:w="1111"/>
        <w:gridCol w:w="23"/>
        <w:gridCol w:w="544"/>
        <w:gridCol w:w="23"/>
        <w:gridCol w:w="403"/>
        <w:gridCol w:w="23"/>
        <w:gridCol w:w="4039"/>
        <w:gridCol w:w="20"/>
        <w:gridCol w:w="395"/>
        <w:gridCol w:w="20"/>
        <w:gridCol w:w="688"/>
        <w:gridCol w:w="20"/>
        <w:gridCol w:w="688"/>
        <w:gridCol w:w="20"/>
        <w:gridCol w:w="1013"/>
        <w:gridCol w:w="21"/>
      </w:tblGrid>
      <w:tr w:rsidR="00736CE3" w:rsidRPr="0048078F" w14:paraId="10D8AE11" w14:textId="77777777" w:rsidTr="001C22E1">
        <w:trPr>
          <w:gridBefore w:val="1"/>
          <w:wBefore w:w="20" w:type="dxa"/>
          <w:tblHeader/>
          <w:jc w:val="center"/>
        </w:trPr>
        <w:tc>
          <w:tcPr>
            <w:tcW w:w="641" w:type="dxa"/>
            <w:gridSpan w:val="2"/>
            <w:shd w:val="solid" w:color="C0C0C0" w:fill="auto"/>
          </w:tcPr>
          <w:p w14:paraId="164B10D4" w14:textId="77777777" w:rsidR="00736CE3" w:rsidRPr="0048078F" w:rsidRDefault="00736CE3" w:rsidP="000749E2">
            <w:pPr>
              <w:pStyle w:val="TAH"/>
              <w:rPr>
                <w:snapToGrid w:val="0"/>
                <w:lang w:eastAsia="en-US"/>
              </w:rPr>
            </w:pPr>
            <w:r w:rsidRPr="0048078F">
              <w:rPr>
                <w:snapToGrid w:val="0"/>
                <w:lang w:eastAsia="en-US"/>
              </w:rPr>
              <w:t>Meeting-1st-Level</w:t>
            </w:r>
          </w:p>
        </w:tc>
        <w:tc>
          <w:tcPr>
            <w:tcW w:w="1134" w:type="dxa"/>
            <w:gridSpan w:val="2"/>
            <w:shd w:val="solid" w:color="C0C0C0" w:fill="auto"/>
          </w:tcPr>
          <w:p w14:paraId="58D16410" w14:textId="77777777" w:rsidR="00736CE3" w:rsidRPr="0048078F" w:rsidRDefault="00736CE3" w:rsidP="000749E2">
            <w:pPr>
              <w:pStyle w:val="TAH"/>
              <w:rPr>
                <w:snapToGrid w:val="0"/>
                <w:lang w:eastAsia="en-US"/>
              </w:rPr>
            </w:pPr>
            <w:r w:rsidRPr="0048078F">
              <w:rPr>
                <w:snapToGrid w:val="0"/>
                <w:lang w:eastAsia="en-US"/>
              </w:rPr>
              <w:t>Doc-1st-Level</w:t>
            </w:r>
          </w:p>
        </w:tc>
        <w:tc>
          <w:tcPr>
            <w:tcW w:w="567" w:type="dxa"/>
            <w:gridSpan w:val="2"/>
            <w:shd w:val="solid" w:color="C0C0C0" w:fill="auto"/>
          </w:tcPr>
          <w:p w14:paraId="73F8ABDA" w14:textId="77777777" w:rsidR="00736CE3" w:rsidRPr="0048078F" w:rsidRDefault="00736CE3" w:rsidP="000749E2">
            <w:pPr>
              <w:pStyle w:val="TAH"/>
              <w:rPr>
                <w:snapToGrid w:val="0"/>
                <w:lang w:eastAsia="en-US"/>
              </w:rPr>
            </w:pPr>
            <w:r w:rsidRPr="0048078F">
              <w:rPr>
                <w:snapToGrid w:val="0"/>
                <w:lang w:eastAsia="en-US"/>
              </w:rPr>
              <w:t>CR</w:t>
            </w:r>
          </w:p>
        </w:tc>
        <w:tc>
          <w:tcPr>
            <w:tcW w:w="426" w:type="dxa"/>
            <w:gridSpan w:val="2"/>
            <w:shd w:val="solid" w:color="C0C0C0" w:fill="auto"/>
          </w:tcPr>
          <w:p w14:paraId="25E5B592" w14:textId="77777777" w:rsidR="00736CE3" w:rsidRPr="0048078F" w:rsidRDefault="00736CE3" w:rsidP="000749E2">
            <w:pPr>
              <w:pStyle w:val="TAH"/>
              <w:rPr>
                <w:snapToGrid w:val="0"/>
                <w:lang w:eastAsia="en-US"/>
              </w:rPr>
            </w:pPr>
            <w:r w:rsidRPr="0048078F">
              <w:rPr>
                <w:snapToGrid w:val="0"/>
                <w:lang w:eastAsia="en-US"/>
              </w:rPr>
              <w:t>Rev</w:t>
            </w:r>
          </w:p>
        </w:tc>
        <w:tc>
          <w:tcPr>
            <w:tcW w:w="4059" w:type="dxa"/>
            <w:gridSpan w:val="2"/>
            <w:shd w:val="solid" w:color="C0C0C0" w:fill="auto"/>
          </w:tcPr>
          <w:p w14:paraId="787360C0" w14:textId="77777777" w:rsidR="00736CE3" w:rsidRPr="0048078F" w:rsidRDefault="00736CE3" w:rsidP="000749E2">
            <w:pPr>
              <w:pStyle w:val="TAH"/>
              <w:rPr>
                <w:snapToGrid w:val="0"/>
                <w:lang w:eastAsia="en-US"/>
              </w:rPr>
            </w:pPr>
            <w:r w:rsidRPr="0048078F">
              <w:rPr>
                <w:snapToGrid w:val="0"/>
                <w:lang w:eastAsia="en-US"/>
              </w:rPr>
              <w:t>Subject</w:t>
            </w:r>
          </w:p>
        </w:tc>
        <w:tc>
          <w:tcPr>
            <w:tcW w:w="415" w:type="dxa"/>
            <w:gridSpan w:val="2"/>
            <w:shd w:val="solid" w:color="C0C0C0" w:fill="auto"/>
          </w:tcPr>
          <w:p w14:paraId="7D53A739" w14:textId="77777777" w:rsidR="00736CE3" w:rsidRPr="0048078F" w:rsidRDefault="00736CE3" w:rsidP="000749E2">
            <w:pPr>
              <w:pStyle w:val="TAH"/>
              <w:rPr>
                <w:snapToGrid w:val="0"/>
                <w:lang w:eastAsia="en-US"/>
              </w:rPr>
            </w:pPr>
            <w:r w:rsidRPr="0048078F">
              <w:rPr>
                <w:snapToGrid w:val="0"/>
                <w:lang w:eastAsia="en-US"/>
              </w:rPr>
              <w:t>Cat</w:t>
            </w:r>
          </w:p>
        </w:tc>
        <w:tc>
          <w:tcPr>
            <w:tcW w:w="708" w:type="dxa"/>
            <w:gridSpan w:val="2"/>
            <w:shd w:val="solid" w:color="C0C0C0" w:fill="auto"/>
          </w:tcPr>
          <w:p w14:paraId="0D43311E" w14:textId="77777777" w:rsidR="00736CE3" w:rsidRPr="0048078F" w:rsidRDefault="00736CE3" w:rsidP="000749E2">
            <w:pPr>
              <w:pStyle w:val="TAH"/>
              <w:rPr>
                <w:snapToGrid w:val="0"/>
                <w:lang w:eastAsia="en-US"/>
              </w:rPr>
            </w:pPr>
            <w:r w:rsidRPr="0048078F">
              <w:rPr>
                <w:snapToGrid w:val="0"/>
                <w:lang w:eastAsia="en-US"/>
              </w:rPr>
              <w:t>Version-Current</w:t>
            </w:r>
          </w:p>
        </w:tc>
        <w:tc>
          <w:tcPr>
            <w:tcW w:w="708" w:type="dxa"/>
            <w:gridSpan w:val="2"/>
            <w:shd w:val="solid" w:color="C0C0C0" w:fill="auto"/>
          </w:tcPr>
          <w:p w14:paraId="65C005AB" w14:textId="77777777" w:rsidR="00736CE3" w:rsidRPr="0048078F" w:rsidRDefault="00736CE3" w:rsidP="000749E2">
            <w:pPr>
              <w:pStyle w:val="TAH"/>
              <w:rPr>
                <w:snapToGrid w:val="0"/>
                <w:lang w:eastAsia="en-US"/>
              </w:rPr>
            </w:pPr>
            <w:r w:rsidRPr="0048078F">
              <w:rPr>
                <w:snapToGrid w:val="0"/>
                <w:lang w:eastAsia="en-US"/>
              </w:rPr>
              <w:t>Version-New</w:t>
            </w:r>
          </w:p>
        </w:tc>
        <w:tc>
          <w:tcPr>
            <w:tcW w:w="1034" w:type="dxa"/>
            <w:gridSpan w:val="2"/>
            <w:shd w:val="solid" w:color="C0C0C0" w:fill="auto"/>
          </w:tcPr>
          <w:p w14:paraId="12A64CB0" w14:textId="77777777" w:rsidR="00736CE3" w:rsidRPr="0048078F" w:rsidRDefault="00736CE3" w:rsidP="000749E2">
            <w:pPr>
              <w:pStyle w:val="TAH"/>
              <w:rPr>
                <w:snapToGrid w:val="0"/>
                <w:lang w:eastAsia="en-US"/>
              </w:rPr>
            </w:pPr>
            <w:r w:rsidRPr="0048078F">
              <w:rPr>
                <w:snapToGrid w:val="0"/>
                <w:lang w:eastAsia="en-US"/>
              </w:rPr>
              <w:t>Doc-2nd-Level</w:t>
            </w:r>
          </w:p>
        </w:tc>
      </w:tr>
      <w:tr w:rsidR="00736CE3" w:rsidRPr="000749E2" w14:paraId="1F58B048" w14:textId="77777777" w:rsidTr="001C22E1">
        <w:trPr>
          <w:gridBefore w:val="1"/>
          <w:wBefore w:w="20" w:type="dxa"/>
          <w:jc w:val="center"/>
        </w:trPr>
        <w:tc>
          <w:tcPr>
            <w:tcW w:w="641" w:type="dxa"/>
            <w:gridSpan w:val="2"/>
            <w:shd w:val="solid" w:color="FFFFFF" w:fill="auto"/>
          </w:tcPr>
          <w:p w14:paraId="639A8981" w14:textId="77777777" w:rsidR="00736CE3" w:rsidRPr="000749E2" w:rsidRDefault="00736CE3" w:rsidP="000749E2">
            <w:pPr>
              <w:pStyle w:val="TAL"/>
              <w:rPr>
                <w:snapToGrid w:val="0"/>
                <w:lang w:eastAsia="en-US"/>
              </w:rPr>
            </w:pPr>
            <w:r w:rsidRPr="000749E2">
              <w:rPr>
                <w:lang w:eastAsia="en-US"/>
              </w:rPr>
              <w:t>RAN5 #37</w:t>
            </w:r>
          </w:p>
        </w:tc>
        <w:tc>
          <w:tcPr>
            <w:tcW w:w="1134" w:type="dxa"/>
            <w:gridSpan w:val="2"/>
            <w:shd w:val="solid" w:color="FFFFFF" w:fill="auto"/>
          </w:tcPr>
          <w:p w14:paraId="3A9A1712" w14:textId="77777777" w:rsidR="00736CE3" w:rsidRPr="000749E2" w:rsidRDefault="00736CE3" w:rsidP="000749E2">
            <w:pPr>
              <w:pStyle w:val="TAL"/>
              <w:rPr>
                <w:snapToGrid w:val="0"/>
                <w:lang w:eastAsia="en-US"/>
              </w:rPr>
            </w:pPr>
            <w:r w:rsidRPr="000749E2">
              <w:rPr>
                <w:lang w:eastAsia="en-US"/>
              </w:rPr>
              <w:t>R5-073107</w:t>
            </w:r>
          </w:p>
        </w:tc>
        <w:tc>
          <w:tcPr>
            <w:tcW w:w="567" w:type="dxa"/>
            <w:gridSpan w:val="2"/>
            <w:shd w:val="solid" w:color="FFFFFF" w:fill="auto"/>
          </w:tcPr>
          <w:p w14:paraId="4473D505" w14:textId="77777777" w:rsidR="00736CE3" w:rsidRPr="000749E2" w:rsidRDefault="00736CE3" w:rsidP="000749E2">
            <w:pPr>
              <w:pStyle w:val="TAL"/>
              <w:rPr>
                <w:snapToGrid w:val="0"/>
                <w:lang w:eastAsia="en-US"/>
              </w:rPr>
            </w:pPr>
          </w:p>
        </w:tc>
        <w:tc>
          <w:tcPr>
            <w:tcW w:w="426" w:type="dxa"/>
            <w:gridSpan w:val="2"/>
            <w:shd w:val="solid" w:color="FFFFFF" w:fill="auto"/>
          </w:tcPr>
          <w:p w14:paraId="2AC00599" w14:textId="77777777" w:rsidR="00736CE3" w:rsidRPr="000749E2" w:rsidRDefault="00736CE3" w:rsidP="000749E2">
            <w:pPr>
              <w:pStyle w:val="TAL"/>
              <w:rPr>
                <w:snapToGrid w:val="0"/>
                <w:lang w:eastAsia="en-US"/>
              </w:rPr>
            </w:pPr>
          </w:p>
        </w:tc>
        <w:tc>
          <w:tcPr>
            <w:tcW w:w="4059" w:type="dxa"/>
            <w:gridSpan w:val="2"/>
            <w:shd w:val="solid" w:color="FFFFFF" w:fill="auto"/>
          </w:tcPr>
          <w:p w14:paraId="23A37DD3" w14:textId="77777777" w:rsidR="00736CE3" w:rsidRPr="000749E2" w:rsidRDefault="00736CE3" w:rsidP="000749E2">
            <w:pPr>
              <w:pStyle w:val="TAL"/>
              <w:rPr>
                <w:snapToGrid w:val="0"/>
                <w:lang w:eastAsia="en-US"/>
              </w:rPr>
            </w:pPr>
            <w:r w:rsidRPr="000749E2">
              <w:rPr>
                <w:lang w:eastAsia="en-US"/>
              </w:rPr>
              <w:t xml:space="preserve">Skeleton proposed for RAN5#37 </w:t>
            </w:r>
            <w:proofErr w:type="spellStart"/>
            <w:r w:rsidRPr="000749E2">
              <w:rPr>
                <w:lang w:eastAsia="en-US"/>
              </w:rPr>
              <w:t>Jeju</w:t>
            </w:r>
            <w:proofErr w:type="spellEnd"/>
          </w:p>
        </w:tc>
        <w:tc>
          <w:tcPr>
            <w:tcW w:w="415" w:type="dxa"/>
            <w:gridSpan w:val="2"/>
            <w:shd w:val="solid" w:color="FFFFFF" w:fill="auto"/>
          </w:tcPr>
          <w:p w14:paraId="521EC6D1" w14:textId="77777777" w:rsidR="00736CE3" w:rsidRPr="000749E2" w:rsidRDefault="00736CE3" w:rsidP="000749E2">
            <w:pPr>
              <w:pStyle w:val="TAL"/>
              <w:rPr>
                <w:snapToGrid w:val="0"/>
                <w:lang w:eastAsia="en-US"/>
              </w:rPr>
            </w:pPr>
          </w:p>
        </w:tc>
        <w:tc>
          <w:tcPr>
            <w:tcW w:w="708" w:type="dxa"/>
            <w:gridSpan w:val="2"/>
            <w:shd w:val="solid" w:color="FFFFFF" w:fill="auto"/>
          </w:tcPr>
          <w:p w14:paraId="01BE1E7D" w14:textId="77777777" w:rsidR="00736CE3" w:rsidRPr="000749E2" w:rsidRDefault="00736CE3" w:rsidP="000749E2">
            <w:pPr>
              <w:pStyle w:val="TAL"/>
              <w:rPr>
                <w:snapToGrid w:val="0"/>
                <w:lang w:eastAsia="en-US"/>
              </w:rPr>
            </w:pPr>
          </w:p>
        </w:tc>
        <w:tc>
          <w:tcPr>
            <w:tcW w:w="708" w:type="dxa"/>
            <w:gridSpan w:val="2"/>
            <w:shd w:val="solid" w:color="FFFFFF" w:fill="auto"/>
          </w:tcPr>
          <w:p w14:paraId="75A45DB9" w14:textId="77777777" w:rsidR="00736CE3" w:rsidRPr="000749E2" w:rsidRDefault="00736CE3" w:rsidP="000749E2">
            <w:pPr>
              <w:pStyle w:val="TAL"/>
              <w:rPr>
                <w:snapToGrid w:val="0"/>
                <w:lang w:eastAsia="en-US"/>
              </w:rPr>
            </w:pPr>
            <w:r w:rsidRPr="000749E2">
              <w:rPr>
                <w:lang w:eastAsia="en-US"/>
              </w:rPr>
              <w:t>0.0.1</w:t>
            </w:r>
          </w:p>
        </w:tc>
        <w:tc>
          <w:tcPr>
            <w:tcW w:w="1034" w:type="dxa"/>
            <w:gridSpan w:val="2"/>
            <w:shd w:val="solid" w:color="FFFFFF" w:fill="auto"/>
          </w:tcPr>
          <w:p w14:paraId="3DAC8AE1" w14:textId="77777777" w:rsidR="00736CE3" w:rsidRPr="000749E2" w:rsidRDefault="00736CE3" w:rsidP="000749E2">
            <w:pPr>
              <w:pStyle w:val="TAL"/>
              <w:rPr>
                <w:snapToGrid w:val="0"/>
                <w:lang w:eastAsia="en-US"/>
              </w:rPr>
            </w:pPr>
          </w:p>
        </w:tc>
      </w:tr>
      <w:tr w:rsidR="00736CE3" w:rsidRPr="000749E2" w14:paraId="19872246" w14:textId="77777777" w:rsidTr="001C22E1">
        <w:trPr>
          <w:gridBefore w:val="1"/>
          <w:wBefore w:w="20" w:type="dxa"/>
          <w:jc w:val="center"/>
        </w:trPr>
        <w:tc>
          <w:tcPr>
            <w:tcW w:w="641" w:type="dxa"/>
            <w:gridSpan w:val="2"/>
            <w:shd w:val="solid" w:color="FFFFFF" w:fill="auto"/>
          </w:tcPr>
          <w:p w14:paraId="286F8C21" w14:textId="77777777" w:rsidR="00736CE3" w:rsidRPr="000749E2" w:rsidRDefault="00736CE3" w:rsidP="000749E2">
            <w:pPr>
              <w:pStyle w:val="TAL"/>
              <w:rPr>
                <w:snapToGrid w:val="0"/>
                <w:lang w:eastAsia="en-US"/>
              </w:rPr>
            </w:pPr>
            <w:r w:rsidRPr="000749E2">
              <w:rPr>
                <w:lang w:eastAsia="en-US"/>
              </w:rPr>
              <w:t>RAN5 LTE workshop</w:t>
            </w:r>
          </w:p>
        </w:tc>
        <w:tc>
          <w:tcPr>
            <w:tcW w:w="1134" w:type="dxa"/>
            <w:gridSpan w:val="2"/>
            <w:shd w:val="solid" w:color="FFFFFF" w:fill="auto"/>
          </w:tcPr>
          <w:p w14:paraId="5A5F9CE3" w14:textId="77777777" w:rsidR="00736CE3" w:rsidRPr="000749E2" w:rsidRDefault="00736CE3" w:rsidP="000749E2">
            <w:pPr>
              <w:pStyle w:val="TAL"/>
              <w:rPr>
                <w:snapToGrid w:val="0"/>
                <w:lang w:eastAsia="en-US"/>
              </w:rPr>
            </w:pPr>
            <w:r w:rsidRPr="000749E2">
              <w:rPr>
                <w:lang w:eastAsia="en-US"/>
              </w:rPr>
              <w:t>R5w080007</w:t>
            </w:r>
          </w:p>
        </w:tc>
        <w:tc>
          <w:tcPr>
            <w:tcW w:w="567" w:type="dxa"/>
            <w:gridSpan w:val="2"/>
            <w:shd w:val="solid" w:color="FFFFFF" w:fill="auto"/>
          </w:tcPr>
          <w:p w14:paraId="21129492" w14:textId="77777777" w:rsidR="00736CE3" w:rsidRPr="000749E2" w:rsidRDefault="00736CE3" w:rsidP="000749E2">
            <w:pPr>
              <w:pStyle w:val="TAL"/>
              <w:rPr>
                <w:snapToGrid w:val="0"/>
                <w:lang w:eastAsia="en-US"/>
              </w:rPr>
            </w:pPr>
          </w:p>
        </w:tc>
        <w:tc>
          <w:tcPr>
            <w:tcW w:w="426" w:type="dxa"/>
            <w:gridSpan w:val="2"/>
            <w:shd w:val="solid" w:color="FFFFFF" w:fill="auto"/>
          </w:tcPr>
          <w:p w14:paraId="60DA724A" w14:textId="77777777" w:rsidR="00736CE3" w:rsidRPr="000749E2" w:rsidRDefault="00736CE3" w:rsidP="000749E2">
            <w:pPr>
              <w:pStyle w:val="TAL"/>
              <w:rPr>
                <w:snapToGrid w:val="0"/>
                <w:lang w:eastAsia="en-US"/>
              </w:rPr>
            </w:pPr>
          </w:p>
        </w:tc>
        <w:tc>
          <w:tcPr>
            <w:tcW w:w="4059" w:type="dxa"/>
            <w:gridSpan w:val="2"/>
            <w:shd w:val="solid" w:color="FFFFFF" w:fill="auto"/>
          </w:tcPr>
          <w:p w14:paraId="375F6523" w14:textId="77777777" w:rsidR="00736CE3" w:rsidRPr="000749E2" w:rsidRDefault="00736CE3" w:rsidP="000749E2">
            <w:pPr>
              <w:pStyle w:val="TAL"/>
              <w:rPr>
                <w:snapToGrid w:val="0"/>
                <w:lang w:eastAsia="en-US"/>
              </w:rPr>
            </w:pPr>
            <w:r w:rsidRPr="000749E2">
              <w:rPr>
                <w:lang w:eastAsia="en-US"/>
              </w:rPr>
              <w:t>Proposed for RAN5 LTE workshop, Sophia Antipolis</w:t>
            </w:r>
          </w:p>
        </w:tc>
        <w:tc>
          <w:tcPr>
            <w:tcW w:w="415" w:type="dxa"/>
            <w:gridSpan w:val="2"/>
            <w:shd w:val="solid" w:color="FFFFFF" w:fill="auto"/>
          </w:tcPr>
          <w:p w14:paraId="61B7CAE7" w14:textId="77777777" w:rsidR="00736CE3" w:rsidRPr="000749E2" w:rsidRDefault="00736CE3" w:rsidP="000749E2">
            <w:pPr>
              <w:pStyle w:val="TAL"/>
              <w:rPr>
                <w:snapToGrid w:val="0"/>
                <w:lang w:eastAsia="en-US"/>
              </w:rPr>
            </w:pPr>
          </w:p>
        </w:tc>
        <w:tc>
          <w:tcPr>
            <w:tcW w:w="708" w:type="dxa"/>
            <w:gridSpan w:val="2"/>
            <w:shd w:val="solid" w:color="FFFFFF" w:fill="auto"/>
          </w:tcPr>
          <w:p w14:paraId="62EFDBEE" w14:textId="77777777" w:rsidR="00736CE3" w:rsidRPr="000749E2" w:rsidRDefault="00736CE3" w:rsidP="000749E2">
            <w:pPr>
              <w:pStyle w:val="TAL"/>
              <w:rPr>
                <w:snapToGrid w:val="0"/>
                <w:lang w:eastAsia="en-US"/>
              </w:rPr>
            </w:pPr>
            <w:r w:rsidRPr="000749E2">
              <w:rPr>
                <w:lang w:eastAsia="en-US"/>
              </w:rPr>
              <w:t>0.0.1</w:t>
            </w:r>
          </w:p>
        </w:tc>
        <w:tc>
          <w:tcPr>
            <w:tcW w:w="708" w:type="dxa"/>
            <w:gridSpan w:val="2"/>
            <w:shd w:val="solid" w:color="FFFFFF" w:fill="auto"/>
          </w:tcPr>
          <w:p w14:paraId="26D51566" w14:textId="77777777" w:rsidR="00736CE3" w:rsidRPr="000749E2" w:rsidRDefault="00736CE3" w:rsidP="000749E2">
            <w:pPr>
              <w:pStyle w:val="TAL"/>
              <w:rPr>
                <w:snapToGrid w:val="0"/>
                <w:lang w:eastAsia="en-US"/>
              </w:rPr>
            </w:pPr>
            <w:r w:rsidRPr="000749E2">
              <w:rPr>
                <w:lang w:eastAsia="en-US"/>
              </w:rPr>
              <w:t>0.0.2</w:t>
            </w:r>
          </w:p>
        </w:tc>
        <w:tc>
          <w:tcPr>
            <w:tcW w:w="1034" w:type="dxa"/>
            <w:gridSpan w:val="2"/>
            <w:shd w:val="solid" w:color="FFFFFF" w:fill="auto"/>
          </w:tcPr>
          <w:p w14:paraId="57A2BF06" w14:textId="77777777" w:rsidR="00736CE3" w:rsidRPr="000749E2" w:rsidRDefault="00736CE3" w:rsidP="000749E2">
            <w:pPr>
              <w:pStyle w:val="TAL"/>
              <w:rPr>
                <w:snapToGrid w:val="0"/>
                <w:lang w:eastAsia="en-US"/>
              </w:rPr>
            </w:pPr>
          </w:p>
        </w:tc>
      </w:tr>
      <w:tr w:rsidR="00736CE3" w:rsidRPr="000749E2" w14:paraId="37EE65CA" w14:textId="77777777" w:rsidTr="001C22E1">
        <w:trPr>
          <w:gridBefore w:val="1"/>
          <w:wBefore w:w="20" w:type="dxa"/>
          <w:jc w:val="center"/>
        </w:trPr>
        <w:tc>
          <w:tcPr>
            <w:tcW w:w="641" w:type="dxa"/>
            <w:gridSpan w:val="2"/>
            <w:shd w:val="solid" w:color="FFFFFF" w:fill="auto"/>
          </w:tcPr>
          <w:p w14:paraId="703A89C7" w14:textId="77777777" w:rsidR="00736CE3" w:rsidRPr="000749E2" w:rsidRDefault="00736CE3" w:rsidP="000749E2">
            <w:pPr>
              <w:pStyle w:val="TAL"/>
              <w:rPr>
                <w:snapToGrid w:val="0"/>
                <w:lang w:eastAsia="en-US"/>
              </w:rPr>
            </w:pPr>
            <w:r w:rsidRPr="000749E2">
              <w:rPr>
                <w:lang w:eastAsia="en-US"/>
              </w:rPr>
              <w:t>RAN5 #39</w:t>
            </w:r>
          </w:p>
        </w:tc>
        <w:tc>
          <w:tcPr>
            <w:tcW w:w="1134" w:type="dxa"/>
            <w:gridSpan w:val="2"/>
            <w:shd w:val="solid" w:color="FFFFFF" w:fill="auto"/>
          </w:tcPr>
          <w:p w14:paraId="10C499E5" w14:textId="77777777" w:rsidR="00736CE3" w:rsidRPr="000749E2" w:rsidRDefault="00736CE3" w:rsidP="000749E2">
            <w:pPr>
              <w:pStyle w:val="TAL"/>
              <w:rPr>
                <w:snapToGrid w:val="0"/>
                <w:lang w:eastAsia="en-US"/>
              </w:rPr>
            </w:pPr>
            <w:r w:rsidRPr="000749E2">
              <w:rPr>
                <w:lang w:eastAsia="en-US"/>
              </w:rPr>
              <w:t>R5-081167</w:t>
            </w:r>
          </w:p>
        </w:tc>
        <w:tc>
          <w:tcPr>
            <w:tcW w:w="567" w:type="dxa"/>
            <w:gridSpan w:val="2"/>
            <w:shd w:val="solid" w:color="FFFFFF" w:fill="auto"/>
          </w:tcPr>
          <w:p w14:paraId="6150B0BE" w14:textId="77777777" w:rsidR="00736CE3" w:rsidRPr="000749E2" w:rsidRDefault="00736CE3" w:rsidP="000749E2">
            <w:pPr>
              <w:pStyle w:val="TAL"/>
              <w:rPr>
                <w:snapToGrid w:val="0"/>
                <w:lang w:eastAsia="en-US"/>
              </w:rPr>
            </w:pPr>
          </w:p>
        </w:tc>
        <w:tc>
          <w:tcPr>
            <w:tcW w:w="426" w:type="dxa"/>
            <w:gridSpan w:val="2"/>
            <w:shd w:val="solid" w:color="FFFFFF" w:fill="auto"/>
          </w:tcPr>
          <w:p w14:paraId="6F995EF5" w14:textId="77777777" w:rsidR="00736CE3" w:rsidRPr="000749E2" w:rsidRDefault="00736CE3" w:rsidP="000749E2">
            <w:pPr>
              <w:pStyle w:val="TAL"/>
              <w:rPr>
                <w:snapToGrid w:val="0"/>
                <w:lang w:eastAsia="en-US"/>
              </w:rPr>
            </w:pPr>
          </w:p>
        </w:tc>
        <w:tc>
          <w:tcPr>
            <w:tcW w:w="4059" w:type="dxa"/>
            <w:gridSpan w:val="2"/>
            <w:shd w:val="solid" w:color="FFFFFF" w:fill="auto"/>
          </w:tcPr>
          <w:p w14:paraId="69DCD975" w14:textId="77777777" w:rsidR="00736CE3" w:rsidRPr="000749E2" w:rsidRDefault="00736CE3" w:rsidP="000749E2">
            <w:pPr>
              <w:pStyle w:val="TAL"/>
              <w:rPr>
                <w:lang w:eastAsia="en-US"/>
              </w:rPr>
            </w:pPr>
            <w:r w:rsidRPr="000749E2">
              <w:rPr>
                <w:lang w:eastAsia="en-US"/>
              </w:rPr>
              <w:t>Following proposals have been incorporated:</w:t>
            </w:r>
          </w:p>
          <w:p w14:paraId="588F5277" w14:textId="77777777" w:rsidR="00736CE3" w:rsidRPr="000749E2" w:rsidRDefault="00736CE3" w:rsidP="000749E2">
            <w:pPr>
              <w:pStyle w:val="TAL"/>
              <w:rPr>
                <w:lang w:eastAsia="en-US"/>
              </w:rPr>
            </w:pPr>
            <w:r w:rsidRPr="000749E2">
              <w:rPr>
                <w:lang w:eastAsia="en-US"/>
              </w:rPr>
              <w:t>R5w080046</w:t>
            </w:r>
          </w:p>
          <w:p w14:paraId="0D5B8DD4" w14:textId="77777777" w:rsidR="00736CE3" w:rsidRPr="000749E2" w:rsidRDefault="00736CE3" w:rsidP="000749E2">
            <w:pPr>
              <w:pStyle w:val="TAL"/>
              <w:rPr>
                <w:lang w:eastAsia="en-US"/>
              </w:rPr>
            </w:pPr>
            <w:r w:rsidRPr="000749E2">
              <w:rPr>
                <w:lang w:eastAsia="en-US"/>
              </w:rPr>
              <w:t>R5w080026</w:t>
            </w:r>
          </w:p>
          <w:p w14:paraId="0C5CB564" w14:textId="77777777" w:rsidR="00736CE3" w:rsidRPr="000749E2" w:rsidRDefault="00736CE3" w:rsidP="000749E2">
            <w:pPr>
              <w:pStyle w:val="TAL"/>
              <w:rPr>
                <w:snapToGrid w:val="0"/>
                <w:lang w:eastAsia="en-US"/>
              </w:rPr>
            </w:pPr>
            <w:r w:rsidRPr="000749E2">
              <w:rPr>
                <w:lang w:eastAsia="en-US"/>
              </w:rPr>
              <w:t>R5w080036</w:t>
            </w:r>
          </w:p>
        </w:tc>
        <w:tc>
          <w:tcPr>
            <w:tcW w:w="415" w:type="dxa"/>
            <w:gridSpan w:val="2"/>
            <w:shd w:val="solid" w:color="FFFFFF" w:fill="auto"/>
          </w:tcPr>
          <w:p w14:paraId="5BA779B8" w14:textId="77777777" w:rsidR="00736CE3" w:rsidRPr="000749E2" w:rsidRDefault="00736CE3" w:rsidP="000749E2">
            <w:pPr>
              <w:pStyle w:val="TAL"/>
              <w:rPr>
                <w:snapToGrid w:val="0"/>
                <w:lang w:eastAsia="en-US"/>
              </w:rPr>
            </w:pPr>
          </w:p>
        </w:tc>
        <w:tc>
          <w:tcPr>
            <w:tcW w:w="708" w:type="dxa"/>
            <w:gridSpan w:val="2"/>
            <w:shd w:val="solid" w:color="FFFFFF" w:fill="auto"/>
          </w:tcPr>
          <w:p w14:paraId="42F5711E" w14:textId="77777777" w:rsidR="00736CE3" w:rsidRPr="000749E2" w:rsidRDefault="00736CE3" w:rsidP="000749E2">
            <w:pPr>
              <w:pStyle w:val="TAL"/>
              <w:rPr>
                <w:snapToGrid w:val="0"/>
                <w:lang w:eastAsia="en-US"/>
              </w:rPr>
            </w:pPr>
            <w:r w:rsidRPr="000749E2">
              <w:rPr>
                <w:lang w:eastAsia="en-US"/>
              </w:rPr>
              <w:t>0.0.2</w:t>
            </w:r>
          </w:p>
        </w:tc>
        <w:tc>
          <w:tcPr>
            <w:tcW w:w="708" w:type="dxa"/>
            <w:gridSpan w:val="2"/>
            <w:shd w:val="solid" w:color="FFFFFF" w:fill="auto"/>
          </w:tcPr>
          <w:p w14:paraId="5D016D9A" w14:textId="77777777" w:rsidR="00736CE3" w:rsidRPr="000749E2" w:rsidRDefault="00736CE3" w:rsidP="000749E2">
            <w:pPr>
              <w:pStyle w:val="TAL"/>
              <w:rPr>
                <w:snapToGrid w:val="0"/>
                <w:lang w:eastAsia="en-US"/>
              </w:rPr>
            </w:pPr>
            <w:r w:rsidRPr="000749E2">
              <w:rPr>
                <w:lang w:eastAsia="en-US"/>
              </w:rPr>
              <w:t>0.0.3</w:t>
            </w:r>
          </w:p>
        </w:tc>
        <w:tc>
          <w:tcPr>
            <w:tcW w:w="1034" w:type="dxa"/>
            <w:gridSpan w:val="2"/>
            <w:shd w:val="solid" w:color="FFFFFF" w:fill="auto"/>
          </w:tcPr>
          <w:p w14:paraId="1AD6A7C1" w14:textId="77777777" w:rsidR="00736CE3" w:rsidRPr="000749E2" w:rsidRDefault="00736CE3" w:rsidP="000749E2">
            <w:pPr>
              <w:pStyle w:val="TAL"/>
              <w:rPr>
                <w:snapToGrid w:val="0"/>
                <w:lang w:eastAsia="en-US"/>
              </w:rPr>
            </w:pPr>
          </w:p>
        </w:tc>
      </w:tr>
      <w:tr w:rsidR="00736CE3" w:rsidRPr="000749E2" w14:paraId="14F94E38" w14:textId="77777777" w:rsidTr="001C22E1">
        <w:trPr>
          <w:gridBefore w:val="1"/>
          <w:wBefore w:w="20" w:type="dxa"/>
          <w:jc w:val="center"/>
        </w:trPr>
        <w:tc>
          <w:tcPr>
            <w:tcW w:w="641" w:type="dxa"/>
            <w:gridSpan w:val="2"/>
            <w:shd w:val="solid" w:color="FFFFFF" w:fill="auto"/>
          </w:tcPr>
          <w:p w14:paraId="4FC3C595" w14:textId="77777777" w:rsidR="00736CE3" w:rsidRPr="000749E2" w:rsidRDefault="00736CE3" w:rsidP="000749E2">
            <w:pPr>
              <w:pStyle w:val="TAL"/>
              <w:rPr>
                <w:snapToGrid w:val="0"/>
                <w:lang w:eastAsia="en-US"/>
              </w:rPr>
            </w:pPr>
            <w:r w:rsidRPr="000749E2">
              <w:rPr>
                <w:lang w:eastAsia="en-US"/>
              </w:rPr>
              <w:t>RAN5 #39</w:t>
            </w:r>
          </w:p>
        </w:tc>
        <w:tc>
          <w:tcPr>
            <w:tcW w:w="1134" w:type="dxa"/>
            <w:gridSpan w:val="2"/>
            <w:shd w:val="solid" w:color="FFFFFF" w:fill="auto"/>
          </w:tcPr>
          <w:p w14:paraId="247FBEBF" w14:textId="77777777" w:rsidR="00736CE3" w:rsidRPr="000749E2" w:rsidRDefault="00736CE3" w:rsidP="000749E2">
            <w:pPr>
              <w:pStyle w:val="TAL"/>
              <w:rPr>
                <w:snapToGrid w:val="0"/>
                <w:lang w:eastAsia="en-US"/>
              </w:rPr>
            </w:pPr>
            <w:r w:rsidRPr="000749E2">
              <w:rPr>
                <w:lang w:eastAsia="en-US"/>
              </w:rPr>
              <w:t>R5-081615</w:t>
            </w:r>
          </w:p>
        </w:tc>
        <w:tc>
          <w:tcPr>
            <w:tcW w:w="567" w:type="dxa"/>
            <w:gridSpan w:val="2"/>
            <w:shd w:val="solid" w:color="FFFFFF" w:fill="auto"/>
          </w:tcPr>
          <w:p w14:paraId="53C56227" w14:textId="77777777" w:rsidR="00736CE3" w:rsidRPr="000749E2" w:rsidRDefault="00736CE3" w:rsidP="000749E2">
            <w:pPr>
              <w:pStyle w:val="TAL"/>
              <w:rPr>
                <w:snapToGrid w:val="0"/>
                <w:lang w:eastAsia="en-US"/>
              </w:rPr>
            </w:pPr>
          </w:p>
        </w:tc>
        <w:tc>
          <w:tcPr>
            <w:tcW w:w="426" w:type="dxa"/>
            <w:gridSpan w:val="2"/>
            <w:shd w:val="solid" w:color="FFFFFF" w:fill="auto"/>
          </w:tcPr>
          <w:p w14:paraId="565357EB" w14:textId="77777777" w:rsidR="00736CE3" w:rsidRPr="000749E2" w:rsidRDefault="00736CE3" w:rsidP="000749E2">
            <w:pPr>
              <w:pStyle w:val="TAL"/>
              <w:rPr>
                <w:snapToGrid w:val="0"/>
                <w:lang w:eastAsia="en-US"/>
              </w:rPr>
            </w:pPr>
          </w:p>
        </w:tc>
        <w:tc>
          <w:tcPr>
            <w:tcW w:w="4059" w:type="dxa"/>
            <w:gridSpan w:val="2"/>
            <w:shd w:val="solid" w:color="FFFFFF" w:fill="auto"/>
          </w:tcPr>
          <w:p w14:paraId="5660C5D6" w14:textId="77777777" w:rsidR="00736CE3" w:rsidRPr="000749E2" w:rsidRDefault="00736CE3" w:rsidP="000749E2">
            <w:pPr>
              <w:pStyle w:val="TAL"/>
              <w:rPr>
                <w:lang w:eastAsia="en-US"/>
              </w:rPr>
            </w:pPr>
            <w:r w:rsidRPr="000749E2">
              <w:rPr>
                <w:lang w:eastAsia="en-US"/>
              </w:rPr>
              <w:t>Following proposals and many editorial corrections have been incorporated:</w:t>
            </w:r>
          </w:p>
          <w:p w14:paraId="5992790F" w14:textId="77777777" w:rsidR="00736CE3" w:rsidRPr="000749E2" w:rsidRDefault="00736CE3" w:rsidP="000749E2">
            <w:pPr>
              <w:pStyle w:val="TAL"/>
              <w:rPr>
                <w:lang w:eastAsia="en-US"/>
              </w:rPr>
            </w:pPr>
            <w:r w:rsidRPr="000749E2">
              <w:rPr>
                <w:lang w:eastAsia="en-US"/>
              </w:rPr>
              <w:t>R5-081564, R5-081561, R5-081248, R5-081530, R5-081126, R5-081443, R5-081382, R5-081200</w:t>
            </w:r>
          </w:p>
        </w:tc>
        <w:tc>
          <w:tcPr>
            <w:tcW w:w="415" w:type="dxa"/>
            <w:gridSpan w:val="2"/>
            <w:shd w:val="solid" w:color="FFFFFF" w:fill="auto"/>
          </w:tcPr>
          <w:p w14:paraId="633B17E1" w14:textId="77777777" w:rsidR="00736CE3" w:rsidRPr="000749E2" w:rsidRDefault="00736CE3" w:rsidP="000749E2">
            <w:pPr>
              <w:pStyle w:val="TAL"/>
              <w:rPr>
                <w:snapToGrid w:val="0"/>
                <w:lang w:eastAsia="en-US"/>
              </w:rPr>
            </w:pPr>
          </w:p>
        </w:tc>
        <w:tc>
          <w:tcPr>
            <w:tcW w:w="708" w:type="dxa"/>
            <w:gridSpan w:val="2"/>
            <w:shd w:val="solid" w:color="FFFFFF" w:fill="auto"/>
          </w:tcPr>
          <w:p w14:paraId="6D0FEE00" w14:textId="77777777" w:rsidR="00736CE3" w:rsidRPr="000749E2" w:rsidRDefault="00736CE3" w:rsidP="000749E2">
            <w:pPr>
              <w:pStyle w:val="TAL"/>
              <w:rPr>
                <w:snapToGrid w:val="0"/>
                <w:lang w:eastAsia="en-US"/>
              </w:rPr>
            </w:pPr>
            <w:r w:rsidRPr="000749E2">
              <w:rPr>
                <w:lang w:eastAsia="en-US"/>
              </w:rPr>
              <w:t>0.0.3</w:t>
            </w:r>
          </w:p>
        </w:tc>
        <w:tc>
          <w:tcPr>
            <w:tcW w:w="708" w:type="dxa"/>
            <w:gridSpan w:val="2"/>
            <w:shd w:val="solid" w:color="FFFFFF" w:fill="auto"/>
          </w:tcPr>
          <w:p w14:paraId="172A58FC" w14:textId="77777777" w:rsidR="00736CE3" w:rsidRPr="000749E2" w:rsidRDefault="00736CE3" w:rsidP="000749E2">
            <w:pPr>
              <w:pStyle w:val="TAL"/>
              <w:rPr>
                <w:snapToGrid w:val="0"/>
                <w:lang w:eastAsia="en-US"/>
              </w:rPr>
            </w:pPr>
            <w:r w:rsidRPr="000749E2">
              <w:rPr>
                <w:lang w:eastAsia="en-US"/>
              </w:rPr>
              <w:t>0.1.0</w:t>
            </w:r>
          </w:p>
        </w:tc>
        <w:tc>
          <w:tcPr>
            <w:tcW w:w="1034" w:type="dxa"/>
            <w:gridSpan w:val="2"/>
            <w:shd w:val="solid" w:color="FFFFFF" w:fill="auto"/>
          </w:tcPr>
          <w:p w14:paraId="4EA46D13" w14:textId="77777777" w:rsidR="00736CE3" w:rsidRPr="000749E2" w:rsidRDefault="00736CE3" w:rsidP="000749E2">
            <w:pPr>
              <w:pStyle w:val="TAL"/>
              <w:rPr>
                <w:snapToGrid w:val="0"/>
                <w:lang w:eastAsia="en-US"/>
              </w:rPr>
            </w:pPr>
          </w:p>
        </w:tc>
      </w:tr>
      <w:tr w:rsidR="00736CE3" w:rsidRPr="000749E2" w14:paraId="6F917236" w14:textId="77777777" w:rsidTr="001C22E1">
        <w:trPr>
          <w:gridBefore w:val="1"/>
          <w:wBefore w:w="20" w:type="dxa"/>
          <w:jc w:val="center"/>
        </w:trPr>
        <w:tc>
          <w:tcPr>
            <w:tcW w:w="641" w:type="dxa"/>
            <w:gridSpan w:val="2"/>
            <w:shd w:val="solid" w:color="FFFFFF" w:fill="auto"/>
          </w:tcPr>
          <w:p w14:paraId="3B3A656E" w14:textId="77777777" w:rsidR="00736CE3" w:rsidRPr="000749E2" w:rsidRDefault="00736CE3" w:rsidP="000749E2">
            <w:pPr>
              <w:pStyle w:val="TAL"/>
              <w:rPr>
                <w:snapToGrid w:val="0"/>
                <w:lang w:eastAsia="en-US"/>
              </w:rPr>
            </w:pPr>
            <w:r w:rsidRPr="000749E2">
              <w:rPr>
                <w:lang w:eastAsia="en-US"/>
              </w:rPr>
              <w:t>RAN5 #39bis</w:t>
            </w:r>
          </w:p>
        </w:tc>
        <w:tc>
          <w:tcPr>
            <w:tcW w:w="1134" w:type="dxa"/>
            <w:gridSpan w:val="2"/>
            <w:shd w:val="solid" w:color="FFFFFF" w:fill="auto"/>
          </w:tcPr>
          <w:p w14:paraId="4A51F172" w14:textId="77777777" w:rsidR="00736CE3" w:rsidRPr="000749E2" w:rsidRDefault="00736CE3" w:rsidP="000749E2">
            <w:pPr>
              <w:pStyle w:val="TAL"/>
              <w:rPr>
                <w:snapToGrid w:val="0"/>
                <w:lang w:eastAsia="en-US"/>
              </w:rPr>
            </w:pPr>
            <w:r w:rsidRPr="000749E2">
              <w:rPr>
                <w:lang w:eastAsia="en-US"/>
              </w:rPr>
              <w:t>R5-082141</w:t>
            </w:r>
          </w:p>
        </w:tc>
        <w:tc>
          <w:tcPr>
            <w:tcW w:w="567" w:type="dxa"/>
            <w:gridSpan w:val="2"/>
            <w:shd w:val="solid" w:color="FFFFFF" w:fill="auto"/>
          </w:tcPr>
          <w:p w14:paraId="44A87D01" w14:textId="77777777" w:rsidR="00736CE3" w:rsidRPr="000749E2" w:rsidRDefault="00736CE3" w:rsidP="000749E2">
            <w:pPr>
              <w:pStyle w:val="TAL"/>
              <w:rPr>
                <w:snapToGrid w:val="0"/>
                <w:lang w:eastAsia="en-US"/>
              </w:rPr>
            </w:pPr>
          </w:p>
        </w:tc>
        <w:tc>
          <w:tcPr>
            <w:tcW w:w="426" w:type="dxa"/>
            <w:gridSpan w:val="2"/>
            <w:shd w:val="solid" w:color="FFFFFF" w:fill="auto"/>
          </w:tcPr>
          <w:p w14:paraId="0ED059FF" w14:textId="77777777" w:rsidR="00736CE3" w:rsidRPr="000749E2" w:rsidRDefault="00736CE3" w:rsidP="000749E2">
            <w:pPr>
              <w:pStyle w:val="TAL"/>
              <w:rPr>
                <w:snapToGrid w:val="0"/>
                <w:lang w:eastAsia="en-US"/>
              </w:rPr>
            </w:pPr>
          </w:p>
        </w:tc>
        <w:tc>
          <w:tcPr>
            <w:tcW w:w="4059" w:type="dxa"/>
            <w:gridSpan w:val="2"/>
            <w:shd w:val="solid" w:color="FFFFFF" w:fill="auto"/>
          </w:tcPr>
          <w:p w14:paraId="6A193BD0" w14:textId="77777777" w:rsidR="00736CE3" w:rsidRPr="000749E2" w:rsidRDefault="00736CE3" w:rsidP="000749E2">
            <w:pPr>
              <w:pStyle w:val="TAL"/>
              <w:rPr>
                <w:lang w:eastAsia="en-US"/>
              </w:rPr>
            </w:pPr>
            <w:r w:rsidRPr="000749E2">
              <w:rPr>
                <w:lang w:eastAsia="en-US"/>
              </w:rPr>
              <w:t>Following proposals and many editorial corrections have been incorporated:</w:t>
            </w:r>
          </w:p>
          <w:p w14:paraId="651892E5" w14:textId="77777777" w:rsidR="00736CE3" w:rsidRPr="000749E2" w:rsidRDefault="00736CE3" w:rsidP="000749E2">
            <w:pPr>
              <w:pStyle w:val="TAL"/>
              <w:rPr>
                <w:lang w:eastAsia="en-US"/>
              </w:rPr>
            </w:pPr>
            <w:r w:rsidRPr="000749E2">
              <w:rPr>
                <w:lang w:eastAsia="en-US"/>
              </w:rPr>
              <w:t>R5-082149, "Updates of reference test conditions for TS 36.508"</w:t>
            </w:r>
          </w:p>
          <w:p w14:paraId="7AC85073" w14:textId="77777777" w:rsidR="00736CE3" w:rsidRPr="000749E2" w:rsidRDefault="00736CE3" w:rsidP="000749E2">
            <w:pPr>
              <w:pStyle w:val="TAL"/>
              <w:rPr>
                <w:lang w:eastAsia="en-US"/>
              </w:rPr>
            </w:pPr>
            <w:r w:rsidRPr="000749E2">
              <w:rPr>
                <w:lang w:eastAsia="en-US"/>
              </w:rPr>
              <w:t>R5-082148, "Addition of E-UTRA TDD Test frequencies for TS36.508"</w:t>
            </w:r>
          </w:p>
          <w:p w14:paraId="71C3563E" w14:textId="77777777" w:rsidR="00736CE3" w:rsidRPr="000749E2" w:rsidRDefault="00736CE3" w:rsidP="000749E2">
            <w:pPr>
              <w:pStyle w:val="TAL"/>
              <w:rPr>
                <w:lang w:eastAsia="en-US"/>
              </w:rPr>
            </w:pPr>
            <w:r w:rsidRPr="000749E2">
              <w:rPr>
                <w:lang w:eastAsia="en-US"/>
              </w:rPr>
              <w:t>R5-082150, "Default downlink signal channel powers for LTE UE test"</w:t>
            </w:r>
          </w:p>
          <w:p w14:paraId="6DD07C23" w14:textId="77777777" w:rsidR="00736CE3" w:rsidRPr="000749E2" w:rsidRDefault="00736CE3" w:rsidP="000749E2">
            <w:pPr>
              <w:pStyle w:val="TAL"/>
              <w:rPr>
                <w:lang w:eastAsia="en-US"/>
              </w:rPr>
            </w:pPr>
            <w:r w:rsidRPr="000749E2">
              <w:rPr>
                <w:lang w:eastAsia="en-US"/>
              </w:rPr>
              <w:t>R5-082146, "Addition of Cell Environment for multi Cell Configuration"</w:t>
            </w:r>
          </w:p>
          <w:p w14:paraId="72372F0B" w14:textId="77777777" w:rsidR="00736CE3" w:rsidRPr="000749E2" w:rsidRDefault="00736CE3" w:rsidP="000749E2">
            <w:pPr>
              <w:pStyle w:val="TAL"/>
              <w:rPr>
                <w:lang w:eastAsia="en-US"/>
              </w:rPr>
            </w:pPr>
            <w:r w:rsidRPr="000749E2">
              <w:rPr>
                <w:lang w:eastAsia="en-US"/>
              </w:rPr>
              <w:t>R5-082140, "Proposal of LTE reference system configurations for TS 36.508"</w:t>
            </w:r>
          </w:p>
          <w:p w14:paraId="4A149B3A" w14:textId="77777777" w:rsidR="00736CE3" w:rsidRPr="000749E2" w:rsidRDefault="00736CE3" w:rsidP="000749E2">
            <w:pPr>
              <w:pStyle w:val="TAL"/>
              <w:rPr>
                <w:lang w:eastAsia="en-US"/>
              </w:rPr>
            </w:pPr>
            <w:r w:rsidRPr="000749E2">
              <w:rPr>
                <w:lang w:eastAsia="en-US"/>
              </w:rPr>
              <w:t>R5-082204, "Addition of Cell and UE configuration for TS 36.508"</w:t>
            </w:r>
          </w:p>
          <w:p w14:paraId="1393DF02" w14:textId="77777777" w:rsidR="00736CE3" w:rsidRPr="000749E2" w:rsidRDefault="00736CE3" w:rsidP="000749E2">
            <w:pPr>
              <w:pStyle w:val="TAL"/>
              <w:rPr>
                <w:lang w:eastAsia="en-US"/>
              </w:rPr>
            </w:pPr>
            <w:r w:rsidRPr="000749E2">
              <w:rPr>
                <w:lang w:eastAsia="en-US"/>
              </w:rPr>
              <w:t>R5-082090, "Update of default RRC message contents"</w:t>
            </w:r>
          </w:p>
          <w:p w14:paraId="2ADF0886" w14:textId="77777777" w:rsidR="00736CE3" w:rsidRPr="000749E2" w:rsidRDefault="00736CE3" w:rsidP="000749E2">
            <w:pPr>
              <w:pStyle w:val="TAL"/>
              <w:rPr>
                <w:lang w:eastAsia="en-US"/>
              </w:rPr>
            </w:pPr>
            <w:r w:rsidRPr="000749E2">
              <w:rPr>
                <w:lang w:eastAsia="en-US"/>
              </w:rPr>
              <w:t>R5-082100, "Proposal on Structure of Default Message Contents for TS 36.508"</w:t>
            </w:r>
          </w:p>
          <w:p w14:paraId="4956CA61" w14:textId="77777777" w:rsidR="00736CE3" w:rsidRPr="000749E2" w:rsidRDefault="00736CE3" w:rsidP="000749E2">
            <w:pPr>
              <w:pStyle w:val="TAL"/>
              <w:rPr>
                <w:lang w:eastAsia="en-US"/>
              </w:rPr>
            </w:pPr>
            <w:r w:rsidRPr="000749E2">
              <w:rPr>
                <w:lang w:eastAsia="en-US"/>
              </w:rPr>
              <w:t>R5-082091, "Addition of SRB and DRB radio bearer combinations to 36.508"</w:t>
            </w:r>
          </w:p>
          <w:p w14:paraId="219ED2F1" w14:textId="77777777" w:rsidR="00736CE3" w:rsidRPr="000749E2" w:rsidRDefault="00736CE3" w:rsidP="000749E2">
            <w:pPr>
              <w:pStyle w:val="TAL"/>
              <w:rPr>
                <w:snapToGrid w:val="0"/>
                <w:lang w:eastAsia="en-US"/>
              </w:rPr>
            </w:pPr>
            <w:r w:rsidRPr="000749E2">
              <w:rPr>
                <w:lang w:eastAsia="en-US"/>
              </w:rPr>
              <w:t>R5-082173, "Connection Diagrams for TX and RX tests"</w:t>
            </w:r>
          </w:p>
        </w:tc>
        <w:tc>
          <w:tcPr>
            <w:tcW w:w="415" w:type="dxa"/>
            <w:gridSpan w:val="2"/>
            <w:shd w:val="solid" w:color="FFFFFF" w:fill="auto"/>
          </w:tcPr>
          <w:p w14:paraId="650F2A03" w14:textId="77777777" w:rsidR="00736CE3" w:rsidRPr="000749E2" w:rsidRDefault="00736CE3" w:rsidP="000749E2">
            <w:pPr>
              <w:pStyle w:val="TAL"/>
              <w:rPr>
                <w:snapToGrid w:val="0"/>
                <w:lang w:eastAsia="en-US"/>
              </w:rPr>
            </w:pPr>
          </w:p>
        </w:tc>
        <w:tc>
          <w:tcPr>
            <w:tcW w:w="708" w:type="dxa"/>
            <w:gridSpan w:val="2"/>
            <w:shd w:val="solid" w:color="FFFFFF" w:fill="auto"/>
          </w:tcPr>
          <w:p w14:paraId="11CB935A" w14:textId="77777777" w:rsidR="00736CE3" w:rsidRPr="000749E2" w:rsidRDefault="00736CE3" w:rsidP="000749E2">
            <w:pPr>
              <w:pStyle w:val="TAL"/>
              <w:rPr>
                <w:snapToGrid w:val="0"/>
                <w:lang w:eastAsia="en-US"/>
              </w:rPr>
            </w:pPr>
            <w:r w:rsidRPr="000749E2">
              <w:rPr>
                <w:lang w:eastAsia="en-US"/>
              </w:rPr>
              <w:t>0.1.0</w:t>
            </w:r>
          </w:p>
        </w:tc>
        <w:tc>
          <w:tcPr>
            <w:tcW w:w="708" w:type="dxa"/>
            <w:gridSpan w:val="2"/>
            <w:shd w:val="solid" w:color="FFFFFF" w:fill="auto"/>
          </w:tcPr>
          <w:p w14:paraId="49E0AA81" w14:textId="77777777" w:rsidR="00736CE3" w:rsidRPr="000749E2" w:rsidRDefault="00736CE3" w:rsidP="000749E2">
            <w:pPr>
              <w:pStyle w:val="TAL"/>
              <w:rPr>
                <w:snapToGrid w:val="0"/>
                <w:lang w:eastAsia="en-US"/>
              </w:rPr>
            </w:pPr>
            <w:r w:rsidRPr="000749E2">
              <w:rPr>
                <w:lang w:eastAsia="en-US"/>
              </w:rPr>
              <w:t>0.2.0</w:t>
            </w:r>
          </w:p>
        </w:tc>
        <w:tc>
          <w:tcPr>
            <w:tcW w:w="1034" w:type="dxa"/>
            <w:gridSpan w:val="2"/>
            <w:shd w:val="solid" w:color="FFFFFF" w:fill="auto"/>
          </w:tcPr>
          <w:p w14:paraId="4AF9E34A" w14:textId="77777777" w:rsidR="00736CE3" w:rsidRPr="000749E2" w:rsidRDefault="00736CE3" w:rsidP="000749E2">
            <w:pPr>
              <w:pStyle w:val="TAL"/>
              <w:rPr>
                <w:snapToGrid w:val="0"/>
                <w:lang w:eastAsia="en-US"/>
              </w:rPr>
            </w:pPr>
          </w:p>
        </w:tc>
      </w:tr>
      <w:tr w:rsidR="00736CE3" w:rsidRPr="000749E2" w14:paraId="4400A536" w14:textId="77777777" w:rsidTr="001C22E1">
        <w:trPr>
          <w:gridBefore w:val="1"/>
          <w:wBefore w:w="20" w:type="dxa"/>
          <w:jc w:val="center"/>
        </w:trPr>
        <w:tc>
          <w:tcPr>
            <w:tcW w:w="641" w:type="dxa"/>
            <w:gridSpan w:val="2"/>
            <w:shd w:val="solid" w:color="FFFFFF" w:fill="auto"/>
          </w:tcPr>
          <w:p w14:paraId="39D763C6" w14:textId="77777777" w:rsidR="00736CE3" w:rsidRPr="000749E2" w:rsidRDefault="00736CE3" w:rsidP="000749E2">
            <w:pPr>
              <w:pStyle w:val="TAL"/>
              <w:rPr>
                <w:snapToGrid w:val="0"/>
                <w:lang w:eastAsia="en-US"/>
              </w:rPr>
            </w:pPr>
            <w:r w:rsidRPr="000749E2">
              <w:rPr>
                <w:lang w:eastAsia="en-US"/>
              </w:rPr>
              <w:t>RAN5 #40</w:t>
            </w:r>
          </w:p>
        </w:tc>
        <w:tc>
          <w:tcPr>
            <w:tcW w:w="1134" w:type="dxa"/>
            <w:gridSpan w:val="2"/>
            <w:shd w:val="solid" w:color="FFFFFF" w:fill="auto"/>
          </w:tcPr>
          <w:p w14:paraId="171B7AF9" w14:textId="77777777" w:rsidR="00736CE3" w:rsidRPr="000749E2" w:rsidRDefault="00736CE3" w:rsidP="000749E2">
            <w:pPr>
              <w:pStyle w:val="TAL"/>
              <w:rPr>
                <w:snapToGrid w:val="0"/>
                <w:lang w:eastAsia="en-US"/>
              </w:rPr>
            </w:pPr>
            <w:r w:rsidRPr="000749E2">
              <w:rPr>
                <w:lang w:eastAsia="en-US"/>
              </w:rPr>
              <w:t>R5-083399</w:t>
            </w:r>
          </w:p>
        </w:tc>
        <w:tc>
          <w:tcPr>
            <w:tcW w:w="567" w:type="dxa"/>
            <w:gridSpan w:val="2"/>
            <w:shd w:val="solid" w:color="FFFFFF" w:fill="auto"/>
          </w:tcPr>
          <w:p w14:paraId="14496658" w14:textId="77777777" w:rsidR="00736CE3" w:rsidRPr="000749E2" w:rsidRDefault="00736CE3" w:rsidP="000749E2">
            <w:pPr>
              <w:pStyle w:val="TAL"/>
              <w:rPr>
                <w:snapToGrid w:val="0"/>
                <w:lang w:eastAsia="en-US"/>
              </w:rPr>
            </w:pPr>
          </w:p>
        </w:tc>
        <w:tc>
          <w:tcPr>
            <w:tcW w:w="426" w:type="dxa"/>
            <w:gridSpan w:val="2"/>
            <w:shd w:val="solid" w:color="FFFFFF" w:fill="auto"/>
          </w:tcPr>
          <w:p w14:paraId="5EE8072C" w14:textId="77777777" w:rsidR="00736CE3" w:rsidRPr="000749E2" w:rsidRDefault="00736CE3" w:rsidP="000749E2">
            <w:pPr>
              <w:pStyle w:val="TAL"/>
              <w:rPr>
                <w:snapToGrid w:val="0"/>
                <w:lang w:eastAsia="en-US"/>
              </w:rPr>
            </w:pPr>
          </w:p>
        </w:tc>
        <w:tc>
          <w:tcPr>
            <w:tcW w:w="4059" w:type="dxa"/>
            <w:gridSpan w:val="2"/>
            <w:shd w:val="solid" w:color="FFFFFF" w:fill="auto"/>
          </w:tcPr>
          <w:p w14:paraId="06680E96" w14:textId="77777777" w:rsidR="00736CE3" w:rsidRPr="000749E2" w:rsidRDefault="00736CE3" w:rsidP="000749E2">
            <w:pPr>
              <w:pStyle w:val="TAL"/>
              <w:rPr>
                <w:lang w:eastAsia="en-US"/>
              </w:rPr>
            </w:pPr>
            <w:r w:rsidRPr="000749E2">
              <w:rPr>
                <w:lang w:eastAsia="en-US"/>
              </w:rPr>
              <w:t>Following proposals have been incorporated:</w:t>
            </w:r>
          </w:p>
          <w:p w14:paraId="61043DAC" w14:textId="77777777" w:rsidR="00736CE3" w:rsidRPr="000749E2" w:rsidRDefault="00736CE3" w:rsidP="000749E2">
            <w:pPr>
              <w:pStyle w:val="TAL"/>
              <w:rPr>
                <w:lang w:eastAsia="en-US"/>
              </w:rPr>
            </w:pPr>
            <w:r w:rsidRPr="000749E2">
              <w:rPr>
                <w:lang w:eastAsia="en-US"/>
              </w:rPr>
              <w:t>R5-083800, "Mapping of DL physical channels to physical resources for TS 36.508", NEC</w:t>
            </w:r>
          </w:p>
          <w:p w14:paraId="7ABEDDA0" w14:textId="77777777" w:rsidR="00736CE3" w:rsidRPr="000749E2" w:rsidRDefault="00736CE3" w:rsidP="000749E2">
            <w:pPr>
              <w:pStyle w:val="TAL"/>
              <w:rPr>
                <w:lang w:eastAsia="en-US"/>
              </w:rPr>
            </w:pPr>
            <w:r w:rsidRPr="000749E2">
              <w:rPr>
                <w:lang w:eastAsia="en-US"/>
              </w:rPr>
              <w:t>R5-083403, "Addition of New Cell Environment for multi Cell Configuration", NTT DOCOMO</w:t>
            </w:r>
          </w:p>
          <w:p w14:paraId="074943C8" w14:textId="77777777" w:rsidR="00736CE3" w:rsidRPr="000749E2" w:rsidRDefault="00736CE3" w:rsidP="000749E2">
            <w:pPr>
              <w:pStyle w:val="TAL"/>
              <w:rPr>
                <w:lang w:eastAsia="en-US"/>
              </w:rPr>
            </w:pPr>
            <w:r w:rsidRPr="000749E2">
              <w:rPr>
                <w:lang w:eastAsia="en-US"/>
              </w:rPr>
              <w:t>R5-083529, "Proposal on default system information contents for TS 36.508", NTT DOCOMO</w:t>
            </w:r>
          </w:p>
          <w:p w14:paraId="20B9FE7D" w14:textId="77777777" w:rsidR="00736CE3" w:rsidRPr="000749E2" w:rsidRDefault="00736CE3" w:rsidP="000749E2">
            <w:pPr>
              <w:pStyle w:val="TAL"/>
              <w:rPr>
                <w:lang w:eastAsia="en-US"/>
              </w:rPr>
            </w:pPr>
            <w:r w:rsidRPr="000749E2">
              <w:rPr>
                <w:lang w:eastAsia="en-US"/>
              </w:rPr>
              <w:t>R5-083395, "Corrections to generic procedures in TS 36.508", NTT DOCOMO</w:t>
            </w:r>
          </w:p>
          <w:p w14:paraId="1A64C90B" w14:textId="77777777" w:rsidR="00736CE3" w:rsidRPr="000749E2" w:rsidRDefault="00736CE3" w:rsidP="000749E2">
            <w:pPr>
              <w:pStyle w:val="TAL"/>
              <w:rPr>
                <w:lang w:eastAsia="en-US"/>
              </w:rPr>
            </w:pPr>
            <w:r w:rsidRPr="000749E2">
              <w:rPr>
                <w:lang w:eastAsia="en-US"/>
              </w:rPr>
              <w:t>R5-083623, "Update of RRC default message contents and RB combination parameters", Ericsson</w:t>
            </w:r>
          </w:p>
          <w:p w14:paraId="2781775A" w14:textId="77777777" w:rsidR="00736CE3" w:rsidRPr="000749E2" w:rsidRDefault="00736CE3" w:rsidP="000749E2">
            <w:pPr>
              <w:pStyle w:val="TAL"/>
              <w:rPr>
                <w:lang w:eastAsia="en-US"/>
              </w:rPr>
            </w:pPr>
            <w:r w:rsidRPr="000749E2">
              <w:rPr>
                <w:lang w:eastAsia="en-US"/>
              </w:rPr>
              <w:t>R5-083622, "Radio Resource Configuration specification for TS 36.508", NEC</w:t>
            </w:r>
          </w:p>
          <w:p w14:paraId="2CCC6EB2" w14:textId="77777777" w:rsidR="00736CE3" w:rsidRPr="000749E2" w:rsidRDefault="00736CE3" w:rsidP="000749E2">
            <w:pPr>
              <w:pStyle w:val="TAL"/>
              <w:rPr>
                <w:lang w:eastAsia="en-US"/>
              </w:rPr>
            </w:pPr>
            <w:r w:rsidRPr="000749E2">
              <w:rPr>
                <w:lang w:eastAsia="en-US"/>
              </w:rPr>
              <w:t>R5-083397, "Addition of Default NAS message contents in TS 36.508", NTT DOCOMO</w:t>
            </w:r>
          </w:p>
        </w:tc>
        <w:tc>
          <w:tcPr>
            <w:tcW w:w="415" w:type="dxa"/>
            <w:gridSpan w:val="2"/>
            <w:shd w:val="solid" w:color="FFFFFF" w:fill="auto"/>
          </w:tcPr>
          <w:p w14:paraId="39BF6294" w14:textId="77777777" w:rsidR="00736CE3" w:rsidRPr="000749E2" w:rsidRDefault="00736CE3" w:rsidP="000749E2">
            <w:pPr>
              <w:pStyle w:val="TAL"/>
              <w:rPr>
                <w:snapToGrid w:val="0"/>
                <w:lang w:eastAsia="en-US"/>
              </w:rPr>
            </w:pPr>
          </w:p>
        </w:tc>
        <w:tc>
          <w:tcPr>
            <w:tcW w:w="708" w:type="dxa"/>
            <w:gridSpan w:val="2"/>
            <w:shd w:val="solid" w:color="FFFFFF" w:fill="auto"/>
          </w:tcPr>
          <w:p w14:paraId="7E359F47" w14:textId="77777777" w:rsidR="00736CE3" w:rsidRPr="000749E2" w:rsidRDefault="00736CE3" w:rsidP="000749E2">
            <w:pPr>
              <w:pStyle w:val="TAL"/>
              <w:rPr>
                <w:snapToGrid w:val="0"/>
                <w:lang w:eastAsia="en-US"/>
              </w:rPr>
            </w:pPr>
            <w:r w:rsidRPr="000749E2">
              <w:rPr>
                <w:lang w:eastAsia="en-US"/>
              </w:rPr>
              <w:t>0.2.0</w:t>
            </w:r>
          </w:p>
        </w:tc>
        <w:tc>
          <w:tcPr>
            <w:tcW w:w="708" w:type="dxa"/>
            <w:gridSpan w:val="2"/>
            <w:shd w:val="solid" w:color="FFFFFF" w:fill="auto"/>
          </w:tcPr>
          <w:p w14:paraId="6A2C6CFD" w14:textId="77777777" w:rsidR="00736CE3" w:rsidRPr="000749E2" w:rsidRDefault="00736CE3" w:rsidP="000749E2">
            <w:pPr>
              <w:pStyle w:val="TAL"/>
              <w:rPr>
                <w:snapToGrid w:val="0"/>
                <w:lang w:eastAsia="en-US"/>
              </w:rPr>
            </w:pPr>
            <w:r w:rsidRPr="000749E2">
              <w:rPr>
                <w:lang w:eastAsia="en-US"/>
              </w:rPr>
              <w:t>1.0.0</w:t>
            </w:r>
          </w:p>
        </w:tc>
        <w:tc>
          <w:tcPr>
            <w:tcW w:w="1034" w:type="dxa"/>
            <w:gridSpan w:val="2"/>
            <w:shd w:val="solid" w:color="FFFFFF" w:fill="auto"/>
          </w:tcPr>
          <w:p w14:paraId="455E0C0A" w14:textId="77777777" w:rsidR="00736CE3" w:rsidRPr="000749E2" w:rsidRDefault="00736CE3" w:rsidP="000749E2">
            <w:pPr>
              <w:pStyle w:val="TAL"/>
              <w:rPr>
                <w:snapToGrid w:val="0"/>
                <w:lang w:eastAsia="en-US"/>
              </w:rPr>
            </w:pPr>
          </w:p>
        </w:tc>
      </w:tr>
      <w:tr w:rsidR="00736CE3" w:rsidRPr="000749E2" w14:paraId="293DE233" w14:textId="77777777" w:rsidTr="001C22E1">
        <w:trPr>
          <w:gridBefore w:val="1"/>
          <w:wBefore w:w="20" w:type="dxa"/>
          <w:jc w:val="center"/>
        </w:trPr>
        <w:tc>
          <w:tcPr>
            <w:tcW w:w="641" w:type="dxa"/>
            <w:gridSpan w:val="2"/>
            <w:shd w:val="solid" w:color="FFFFFF" w:fill="auto"/>
          </w:tcPr>
          <w:p w14:paraId="67CEF0B1" w14:textId="77777777" w:rsidR="00736CE3" w:rsidRPr="000749E2" w:rsidRDefault="00736CE3" w:rsidP="000749E2">
            <w:pPr>
              <w:pStyle w:val="TAL"/>
              <w:rPr>
                <w:snapToGrid w:val="0"/>
                <w:lang w:eastAsia="en-US"/>
              </w:rPr>
            </w:pPr>
            <w:r w:rsidRPr="000749E2">
              <w:rPr>
                <w:lang w:eastAsia="en-US"/>
              </w:rPr>
              <w:t>RAN5 #40bis</w:t>
            </w:r>
          </w:p>
        </w:tc>
        <w:tc>
          <w:tcPr>
            <w:tcW w:w="1134" w:type="dxa"/>
            <w:gridSpan w:val="2"/>
            <w:shd w:val="solid" w:color="FFFFFF" w:fill="auto"/>
          </w:tcPr>
          <w:p w14:paraId="08F49B9C" w14:textId="77777777" w:rsidR="00736CE3" w:rsidRPr="000749E2" w:rsidRDefault="00736CE3" w:rsidP="000749E2">
            <w:pPr>
              <w:pStyle w:val="TAL"/>
              <w:rPr>
                <w:snapToGrid w:val="0"/>
                <w:lang w:eastAsia="en-US"/>
              </w:rPr>
            </w:pPr>
            <w:r w:rsidRPr="000749E2">
              <w:rPr>
                <w:lang w:eastAsia="en-US"/>
              </w:rPr>
              <w:t>R5-084102</w:t>
            </w:r>
          </w:p>
        </w:tc>
        <w:tc>
          <w:tcPr>
            <w:tcW w:w="567" w:type="dxa"/>
            <w:gridSpan w:val="2"/>
            <w:shd w:val="solid" w:color="FFFFFF" w:fill="auto"/>
          </w:tcPr>
          <w:p w14:paraId="2B0252F7" w14:textId="77777777" w:rsidR="00736CE3" w:rsidRPr="000749E2" w:rsidRDefault="00736CE3" w:rsidP="000749E2">
            <w:pPr>
              <w:pStyle w:val="TAL"/>
              <w:rPr>
                <w:snapToGrid w:val="0"/>
                <w:lang w:eastAsia="en-US"/>
              </w:rPr>
            </w:pPr>
          </w:p>
        </w:tc>
        <w:tc>
          <w:tcPr>
            <w:tcW w:w="426" w:type="dxa"/>
            <w:gridSpan w:val="2"/>
            <w:shd w:val="solid" w:color="FFFFFF" w:fill="auto"/>
          </w:tcPr>
          <w:p w14:paraId="1335966A" w14:textId="77777777" w:rsidR="00736CE3" w:rsidRPr="000749E2" w:rsidRDefault="00736CE3" w:rsidP="000749E2">
            <w:pPr>
              <w:pStyle w:val="TAL"/>
              <w:rPr>
                <w:snapToGrid w:val="0"/>
                <w:lang w:eastAsia="en-US"/>
              </w:rPr>
            </w:pPr>
          </w:p>
        </w:tc>
        <w:tc>
          <w:tcPr>
            <w:tcW w:w="4059" w:type="dxa"/>
            <w:gridSpan w:val="2"/>
            <w:shd w:val="solid" w:color="FFFFFF" w:fill="auto"/>
          </w:tcPr>
          <w:p w14:paraId="09D81B55" w14:textId="77777777" w:rsidR="00736CE3" w:rsidRPr="000749E2" w:rsidRDefault="00736CE3" w:rsidP="000749E2">
            <w:pPr>
              <w:pStyle w:val="TAL"/>
              <w:rPr>
                <w:lang w:eastAsia="en-US"/>
              </w:rPr>
            </w:pPr>
            <w:r w:rsidRPr="000749E2">
              <w:rPr>
                <w:lang w:eastAsia="en-US"/>
              </w:rPr>
              <w:t>Following proposals have been incorporated:</w:t>
            </w:r>
          </w:p>
          <w:p w14:paraId="429D2F8C" w14:textId="77777777" w:rsidR="00736CE3" w:rsidRPr="000749E2" w:rsidRDefault="00736CE3" w:rsidP="000749E2">
            <w:pPr>
              <w:pStyle w:val="TAL"/>
              <w:rPr>
                <w:lang w:eastAsia="en-US"/>
              </w:rPr>
            </w:pPr>
            <w:r w:rsidRPr="000749E2">
              <w:rPr>
                <w:lang w:eastAsia="en-US"/>
              </w:rPr>
              <w:t xml:space="preserve">R5-084101, </w:t>
            </w:r>
            <w:r w:rsidR="005F7642" w:rsidRPr="000749E2">
              <w:rPr>
                <w:lang w:eastAsia="en-US"/>
              </w:rPr>
              <w:t>"</w:t>
            </w:r>
            <w:r w:rsidRPr="000749E2">
              <w:rPr>
                <w:lang w:eastAsia="en-US"/>
              </w:rPr>
              <w:t>Missing corrections to TS 36.508</w:t>
            </w:r>
            <w:r w:rsidR="005F7642" w:rsidRPr="000749E2">
              <w:rPr>
                <w:lang w:eastAsia="en-US"/>
              </w:rPr>
              <w:t>"</w:t>
            </w:r>
          </w:p>
          <w:p w14:paraId="2335D305" w14:textId="77777777" w:rsidR="00736CE3" w:rsidRPr="000749E2" w:rsidRDefault="00736CE3" w:rsidP="000749E2">
            <w:pPr>
              <w:pStyle w:val="TAL"/>
              <w:rPr>
                <w:lang w:eastAsia="en-US"/>
              </w:rPr>
            </w:pPr>
            <w:r w:rsidRPr="000749E2">
              <w:rPr>
                <w:lang w:eastAsia="en-US"/>
              </w:rPr>
              <w:t xml:space="preserve">R5-084110, </w:t>
            </w:r>
            <w:r w:rsidR="005F7642" w:rsidRPr="000749E2">
              <w:rPr>
                <w:lang w:eastAsia="en-US"/>
              </w:rPr>
              <w:t>"</w:t>
            </w:r>
            <w:r w:rsidRPr="000749E2">
              <w:rPr>
                <w:lang w:eastAsia="en-US"/>
              </w:rPr>
              <w:t>Updates of Test frequencies for TS 36.508</w:t>
            </w:r>
            <w:r w:rsidR="005F7642" w:rsidRPr="000749E2">
              <w:rPr>
                <w:lang w:eastAsia="en-US"/>
              </w:rPr>
              <w:t>"</w:t>
            </w:r>
          </w:p>
          <w:p w14:paraId="62ED3364" w14:textId="77777777" w:rsidR="00736CE3" w:rsidRPr="000749E2" w:rsidRDefault="00736CE3" w:rsidP="000749E2">
            <w:pPr>
              <w:pStyle w:val="TAL"/>
              <w:rPr>
                <w:lang w:eastAsia="en-US"/>
              </w:rPr>
            </w:pPr>
            <w:r w:rsidRPr="000749E2">
              <w:rPr>
                <w:lang w:eastAsia="en-US"/>
              </w:rPr>
              <w:t xml:space="preserve">R5-084144, </w:t>
            </w:r>
            <w:r w:rsidR="005F7642" w:rsidRPr="000749E2">
              <w:rPr>
                <w:lang w:eastAsia="en-US"/>
              </w:rPr>
              <w:t>"</w:t>
            </w:r>
            <w:r w:rsidRPr="000749E2">
              <w:rPr>
                <w:lang w:eastAsia="en-US"/>
              </w:rPr>
              <w:t xml:space="preserve">The mapping of DL physical </w:t>
            </w:r>
            <w:r w:rsidRPr="000749E2">
              <w:rPr>
                <w:lang w:eastAsia="en-US"/>
              </w:rPr>
              <w:lastRenderedPageBreak/>
              <w:t>channels to physical resources for TS 36.508</w:t>
            </w:r>
            <w:r w:rsidR="005F7642" w:rsidRPr="000749E2">
              <w:rPr>
                <w:lang w:eastAsia="en-US"/>
              </w:rPr>
              <w:t>"</w:t>
            </w:r>
          </w:p>
          <w:p w14:paraId="40D97598" w14:textId="77777777" w:rsidR="00736CE3" w:rsidRPr="000749E2" w:rsidRDefault="00736CE3" w:rsidP="000749E2">
            <w:pPr>
              <w:pStyle w:val="TAL"/>
              <w:rPr>
                <w:lang w:eastAsia="en-US"/>
              </w:rPr>
            </w:pPr>
            <w:r w:rsidRPr="000749E2">
              <w:rPr>
                <w:lang w:eastAsia="en-US"/>
              </w:rPr>
              <w:t xml:space="preserve">R5-084198, </w:t>
            </w:r>
            <w:r w:rsidR="005F7642" w:rsidRPr="000749E2">
              <w:rPr>
                <w:lang w:eastAsia="en-US"/>
              </w:rPr>
              <w:t>"</w:t>
            </w:r>
            <w:r w:rsidRPr="000749E2">
              <w:rPr>
                <w:lang w:eastAsia="en-US"/>
              </w:rPr>
              <w:t>Update of RA and RB power ratios definition in TS 36.508</w:t>
            </w:r>
            <w:r w:rsidR="005F7642" w:rsidRPr="000749E2">
              <w:rPr>
                <w:lang w:eastAsia="en-US"/>
              </w:rPr>
              <w:t>"</w:t>
            </w:r>
          </w:p>
          <w:p w14:paraId="71812221" w14:textId="77777777" w:rsidR="00736CE3" w:rsidRPr="000749E2" w:rsidRDefault="00736CE3" w:rsidP="000749E2">
            <w:pPr>
              <w:pStyle w:val="TAL"/>
              <w:rPr>
                <w:lang w:eastAsia="en-US"/>
              </w:rPr>
            </w:pPr>
            <w:r w:rsidRPr="000749E2">
              <w:rPr>
                <w:lang w:eastAsia="en-US"/>
              </w:rPr>
              <w:t xml:space="preserve">R5-084199, </w:t>
            </w:r>
            <w:r w:rsidR="005F7642" w:rsidRPr="000749E2">
              <w:rPr>
                <w:lang w:eastAsia="en-US"/>
              </w:rPr>
              <w:t>"</w:t>
            </w:r>
            <w:r w:rsidRPr="000749E2">
              <w:rPr>
                <w:lang w:eastAsia="en-US"/>
              </w:rPr>
              <w:t>Update of Reference System Configuration in 36.508</w:t>
            </w:r>
            <w:r w:rsidR="005F7642" w:rsidRPr="000749E2">
              <w:rPr>
                <w:lang w:eastAsia="en-US"/>
              </w:rPr>
              <w:t>"</w:t>
            </w:r>
          </w:p>
          <w:p w14:paraId="02074AFF" w14:textId="77777777" w:rsidR="00736CE3" w:rsidRPr="000749E2" w:rsidRDefault="00736CE3" w:rsidP="000749E2">
            <w:pPr>
              <w:pStyle w:val="TAL"/>
              <w:rPr>
                <w:lang w:eastAsia="en-US"/>
              </w:rPr>
            </w:pPr>
            <w:r w:rsidRPr="000749E2">
              <w:rPr>
                <w:lang w:eastAsia="en-US"/>
              </w:rPr>
              <w:t xml:space="preserve">R5-084109, </w:t>
            </w:r>
            <w:r w:rsidR="005F7642" w:rsidRPr="000749E2">
              <w:rPr>
                <w:lang w:eastAsia="en-US"/>
              </w:rPr>
              <w:t>"</w:t>
            </w:r>
            <w:r w:rsidRPr="000749E2">
              <w:rPr>
                <w:lang w:eastAsia="en-US"/>
              </w:rPr>
              <w:t>Addition of default RRC message contents to TS 36.508</w:t>
            </w:r>
            <w:r w:rsidR="005F7642" w:rsidRPr="000749E2">
              <w:rPr>
                <w:lang w:eastAsia="en-US"/>
              </w:rPr>
              <w:t>"</w:t>
            </w:r>
          </w:p>
          <w:p w14:paraId="6CD4C79D" w14:textId="77777777" w:rsidR="00736CE3" w:rsidRPr="000749E2" w:rsidRDefault="00736CE3" w:rsidP="000749E2">
            <w:pPr>
              <w:pStyle w:val="TAL"/>
              <w:rPr>
                <w:lang w:eastAsia="en-US"/>
              </w:rPr>
            </w:pPr>
            <w:r w:rsidRPr="000749E2">
              <w:rPr>
                <w:lang w:eastAsia="en-US"/>
              </w:rPr>
              <w:t xml:space="preserve">R5-084202, </w:t>
            </w:r>
            <w:r w:rsidR="005F7642" w:rsidRPr="000749E2">
              <w:rPr>
                <w:lang w:eastAsia="en-US"/>
              </w:rPr>
              <w:t>"</w:t>
            </w:r>
            <w:r w:rsidRPr="000749E2">
              <w:rPr>
                <w:lang w:eastAsia="en-US"/>
              </w:rPr>
              <w:t>Update of RRC Message Contents and RB Configurations in 36.508</w:t>
            </w:r>
            <w:r w:rsidR="005F7642" w:rsidRPr="000749E2">
              <w:rPr>
                <w:lang w:eastAsia="en-US"/>
              </w:rPr>
              <w:t>"</w:t>
            </w:r>
          </w:p>
          <w:p w14:paraId="39FACDF8" w14:textId="77777777" w:rsidR="00736CE3" w:rsidRPr="000749E2" w:rsidRDefault="00736CE3" w:rsidP="000749E2">
            <w:pPr>
              <w:pStyle w:val="TAL"/>
              <w:rPr>
                <w:lang w:eastAsia="en-US"/>
              </w:rPr>
            </w:pPr>
            <w:r w:rsidRPr="000749E2">
              <w:rPr>
                <w:lang w:eastAsia="en-US"/>
              </w:rPr>
              <w:t xml:space="preserve">R5-084265, </w:t>
            </w:r>
            <w:r w:rsidR="005F7642" w:rsidRPr="000749E2">
              <w:rPr>
                <w:lang w:eastAsia="en-US"/>
              </w:rPr>
              <w:t>"</w:t>
            </w:r>
            <w:r w:rsidRPr="000749E2">
              <w:rPr>
                <w:lang w:eastAsia="en-US"/>
              </w:rPr>
              <w:t>Addition of default RRC message contents for handover</w:t>
            </w:r>
            <w:r w:rsidR="005F7642" w:rsidRPr="000749E2">
              <w:rPr>
                <w:lang w:eastAsia="en-US"/>
              </w:rPr>
              <w:t>"</w:t>
            </w:r>
          </w:p>
          <w:p w14:paraId="65BC7E48" w14:textId="77777777" w:rsidR="00736CE3" w:rsidRPr="000749E2" w:rsidRDefault="00736CE3" w:rsidP="000749E2">
            <w:pPr>
              <w:pStyle w:val="TAL"/>
              <w:rPr>
                <w:lang w:eastAsia="en-US"/>
              </w:rPr>
            </w:pPr>
            <w:r w:rsidRPr="000749E2">
              <w:rPr>
                <w:lang w:eastAsia="en-US"/>
              </w:rPr>
              <w:t xml:space="preserve">R5-084162, </w:t>
            </w:r>
            <w:r w:rsidR="005F7642" w:rsidRPr="000749E2">
              <w:rPr>
                <w:lang w:eastAsia="en-US"/>
              </w:rPr>
              <w:t>"</w:t>
            </w:r>
            <w:r w:rsidRPr="000749E2">
              <w:rPr>
                <w:lang w:eastAsia="en-US"/>
              </w:rPr>
              <w:t>Connection Diagrams for performance tests</w:t>
            </w:r>
            <w:r w:rsidR="005F7642" w:rsidRPr="000749E2">
              <w:rPr>
                <w:lang w:eastAsia="en-US"/>
              </w:rPr>
              <w:t>"</w:t>
            </w:r>
          </w:p>
        </w:tc>
        <w:tc>
          <w:tcPr>
            <w:tcW w:w="415" w:type="dxa"/>
            <w:gridSpan w:val="2"/>
            <w:shd w:val="solid" w:color="FFFFFF" w:fill="auto"/>
          </w:tcPr>
          <w:p w14:paraId="0B456C2C" w14:textId="77777777" w:rsidR="00736CE3" w:rsidRPr="000749E2" w:rsidRDefault="00736CE3" w:rsidP="000749E2">
            <w:pPr>
              <w:pStyle w:val="TAL"/>
              <w:rPr>
                <w:snapToGrid w:val="0"/>
                <w:lang w:eastAsia="en-US"/>
              </w:rPr>
            </w:pPr>
          </w:p>
        </w:tc>
        <w:tc>
          <w:tcPr>
            <w:tcW w:w="708" w:type="dxa"/>
            <w:gridSpan w:val="2"/>
            <w:shd w:val="solid" w:color="FFFFFF" w:fill="auto"/>
          </w:tcPr>
          <w:p w14:paraId="01538990" w14:textId="77777777" w:rsidR="00736CE3" w:rsidRPr="000749E2" w:rsidRDefault="00736CE3" w:rsidP="000749E2">
            <w:pPr>
              <w:pStyle w:val="TAL"/>
              <w:rPr>
                <w:snapToGrid w:val="0"/>
                <w:lang w:eastAsia="en-US"/>
              </w:rPr>
            </w:pPr>
            <w:r w:rsidRPr="000749E2">
              <w:rPr>
                <w:lang w:eastAsia="en-US"/>
              </w:rPr>
              <w:t>1.0.0</w:t>
            </w:r>
          </w:p>
        </w:tc>
        <w:tc>
          <w:tcPr>
            <w:tcW w:w="708" w:type="dxa"/>
            <w:gridSpan w:val="2"/>
            <w:shd w:val="solid" w:color="FFFFFF" w:fill="auto"/>
          </w:tcPr>
          <w:p w14:paraId="7CD107EA" w14:textId="77777777" w:rsidR="00736CE3" w:rsidRPr="000749E2" w:rsidRDefault="00736CE3" w:rsidP="000749E2">
            <w:pPr>
              <w:pStyle w:val="TAL"/>
              <w:rPr>
                <w:snapToGrid w:val="0"/>
                <w:lang w:eastAsia="en-US"/>
              </w:rPr>
            </w:pPr>
            <w:r w:rsidRPr="000749E2">
              <w:rPr>
                <w:lang w:eastAsia="en-US"/>
              </w:rPr>
              <w:t>1.1.0</w:t>
            </w:r>
          </w:p>
        </w:tc>
        <w:tc>
          <w:tcPr>
            <w:tcW w:w="1034" w:type="dxa"/>
            <w:gridSpan w:val="2"/>
            <w:shd w:val="solid" w:color="FFFFFF" w:fill="auto"/>
          </w:tcPr>
          <w:p w14:paraId="7A299B75" w14:textId="77777777" w:rsidR="00736CE3" w:rsidRPr="000749E2" w:rsidRDefault="00736CE3" w:rsidP="000749E2">
            <w:pPr>
              <w:pStyle w:val="TAL"/>
              <w:rPr>
                <w:snapToGrid w:val="0"/>
                <w:lang w:eastAsia="en-US"/>
              </w:rPr>
            </w:pPr>
          </w:p>
        </w:tc>
      </w:tr>
      <w:tr w:rsidR="00736CE3" w:rsidRPr="000749E2" w14:paraId="5F311B0B" w14:textId="77777777" w:rsidTr="001C22E1">
        <w:trPr>
          <w:gridBefore w:val="1"/>
          <w:wBefore w:w="20" w:type="dxa"/>
          <w:jc w:val="center"/>
        </w:trPr>
        <w:tc>
          <w:tcPr>
            <w:tcW w:w="641" w:type="dxa"/>
            <w:gridSpan w:val="2"/>
            <w:shd w:val="solid" w:color="FFFFFF" w:fill="auto"/>
          </w:tcPr>
          <w:p w14:paraId="461B7A65" w14:textId="77777777" w:rsidR="00736CE3" w:rsidRPr="000749E2" w:rsidRDefault="00736CE3" w:rsidP="000749E2">
            <w:pPr>
              <w:pStyle w:val="TAL"/>
              <w:rPr>
                <w:snapToGrid w:val="0"/>
                <w:lang w:eastAsia="en-US"/>
              </w:rPr>
            </w:pPr>
            <w:r w:rsidRPr="000749E2">
              <w:rPr>
                <w:lang w:eastAsia="en-US"/>
              </w:rPr>
              <w:t>RAN5 #41</w:t>
            </w:r>
          </w:p>
        </w:tc>
        <w:tc>
          <w:tcPr>
            <w:tcW w:w="1134" w:type="dxa"/>
            <w:gridSpan w:val="2"/>
            <w:shd w:val="solid" w:color="FFFFFF" w:fill="auto"/>
          </w:tcPr>
          <w:p w14:paraId="2733538D" w14:textId="77777777" w:rsidR="00736CE3" w:rsidRPr="000749E2" w:rsidRDefault="00736CE3" w:rsidP="000749E2">
            <w:pPr>
              <w:pStyle w:val="TAL"/>
              <w:rPr>
                <w:snapToGrid w:val="0"/>
                <w:lang w:eastAsia="en-US"/>
              </w:rPr>
            </w:pPr>
            <w:r w:rsidRPr="000749E2">
              <w:rPr>
                <w:lang w:eastAsia="en-US"/>
              </w:rPr>
              <w:t>R5-085145</w:t>
            </w:r>
          </w:p>
        </w:tc>
        <w:tc>
          <w:tcPr>
            <w:tcW w:w="567" w:type="dxa"/>
            <w:gridSpan w:val="2"/>
            <w:shd w:val="solid" w:color="FFFFFF" w:fill="auto"/>
          </w:tcPr>
          <w:p w14:paraId="77192069" w14:textId="77777777" w:rsidR="00736CE3" w:rsidRPr="000749E2" w:rsidRDefault="00736CE3" w:rsidP="000749E2">
            <w:pPr>
              <w:pStyle w:val="TAL"/>
              <w:rPr>
                <w:snapToGrid w:val="0"/>
                <w:lang w:eastAsia="en-US"/>
              </w:rPr>
            </w:pPr>
          </w:p>
        </w:tc>
        <w:tc>
          <w:tcPr>
            <w:tcW w:w="426" w:type="dxa"/>
            <w:gridSpan w:val="2"/>
            <w:shd w:val="solid" w:color="FFFFFF" w:fill="auto"/>
          </w:tcPr>
          <w:p w14:paraId="19FD5455" w14:textId="77777777" w:rsidR="00736CE3" w:rsidRPr="000749E2" w:rsidRDefault="00736CE3" w:rsidP="000749E2">
            <w:pPr>
              <w:pStyle w:val="TAL"/>
              <w:rPr>
                <w:snapToGrid w:val="0"/>
                <w:lang w:eastAsia="en-US"/>
              </w:rPr>
            </w:pPr>
          </w:p>
        </w:tc>
        <w:tc>
          <w:tcPr>
            <w:tcW w:w="4059" w:type="dxa"/>
            <w:gridSpan w:val="2"/>
            <w:shd w:val="solid" w:color="FFFFFF" w:fill="auto"/>
          </w:tcPr>
          <w:p w14:paraId="269901D8" w14:textId="77777777" w:rsidR="00736CE3" w:rsidRPr="000749E2" w:rsidRDefault="00736CE3" w:rsidP="000749E2">
            <w:pPr>
              <w:pStyle w:val="TAL"/>
              <w:rPr>
                <w:lang w:eastAsia="en-US"/>
              </w:rPr>
            </w:pPr>
            <w:r w:rsidRPr="000749E2">
              <w:rPr>
                <w:lang w:eastAsia="en-US"/>
              </w:rPr>
              <w:t>Following proposals have been incorporated:</w:t>
            </w:r>
          </w:p>
          <w:p w14:paraId="56E88173" w14:textId="77777777" w:rsidR="00736CE3" w:rsidRPr="000749E2" w:rsidRDefault="00736CE3" w:rsidP="000749E2">
            <w:pPr>
              <w:pStyle w:val="TAL"/>
              <w:rPr>
                <w:lang w:eastAsia="en-US"/>
              </w:rPr>
            </w:pPr>
            <w:r w:rsidRPr="000749E2">
              <w:rPr>
                <w:lang w:eastAsia="en-US"/>
              </w:rPr>
              <w:t>R5-085087, "Updates of Test frequencies for TS 36.508"</w:t>
            </w:r>
          </w:p>
          <w:p w14:paraId="30BB0BA5" w14:textId="77777777" w:rsidR="00736CE3" w:rsidRPr="000749E2" w:rsidRDefault="00736CE3" w:rsidP="000749E2">
            <w:pPr>
              <w:pStyle w:val="TAL"/>
              <w:rPr>
                <w:lang w:eastAsia="en-US"/>
              </w:rPr>
            </w:pPr>
            <w:r w:rsidRPr="000749E2">
              <w:rPr>
                <w:lang w:eastAsia="en-US"/>
              </w:rPr>
              <w:t>R5-085701, "Cleaning up section 5 in TS 36.508"</w:t>
            </w:r>
          </w:p>
          <w:p w14:paraId="12BA7DE1" w14:textId="77777777" w:rsidR="00736CE3" w:rsidRPr="000749E2" w:rsidRDefault="00736CE3" w:rsidP="000749E2">
            <w:pPr>
              <w:pStyle w:val="TAL"/>
              <w:rPr>
                <w:lang w:eastAsia="en-US"/>
              </w:rPr>
            </w:pPr>
            <w:r w:rsidRPr="000749E2">
              <w:rPr>
                <w:lang w:eastAsia="en-US"/>
              </w:rPr>
              <w:t>R5-085252, "Correction to Section 4.3.3.2 of TS 36.508"</w:t>
            </w:r>
          </w:p>
          <w:p w14:paraId="177BD86A" w14:textId="77777777" w:rsidR="00736CE3" w:rsidRPr="000749E2" w:rsidRDefault="00736CE3" w:rsidP="000749E2">
            <w:pPr>
              <w:pStyle w:val="TAL"/>
              <w:rPr>
                <w:lang w:eastAsia="en-US"/>
              </w:rPr>
            </w:pPr>
            <w:r w:rsidRPr="000749E2">
              <w:rPr>
                <w:lang w:eastAsia="en-US"/>
              </w:rPr>
              <w:t>R5-085315, "Connection Diagrams: delete the editorial note"</w:t>
            </w:r>
          </w:p>
          <w:p w14:paraId="052A0C6A" w14:textId="77777777" w:rsidR="00736CE3" w:rsidRPr="000749E2" w:rsidRDefault="00736CE3" w:rsidP="000749E2">
            <w:pPr>
              <w:pStyle w:val="TAL"/>
              <w:rPr>
                <w:lang w:eastAsia="en-US"/>
              </w:rPr>
            </w:pPr>
            <w:r w:rsidRPr="000749E2">
              <w:rPr>
                <w:lang w:eastAsia="en-US"/>
              </w:rPr>
              <w:t>R5-085454, "Addition of timer tolerances"</w:t>
            </w:r>
          </w:p>
          <w:p w14:paraId="392AF0EF" w14:textId="77777777" w:rsidR="00736CE3" w:rsidRPr="000749E2" w:rsidRDefault="00736CE3" w:rsidP="000749E2">
            <w:pPr>
              <w:pStyle w:val="TAL"/>
              <w:rPr>
                <w:lang w:eastAsia="en-US"/>
              </w:rPr>
            </w:pPr>
            <w:r w:rsidRPr="000749E2">
              <w:rPr>
                <w:lang w:eastAsia="en-US"/>
              </w:rPr>
              <w:t>R5-085566, "Addition of default settings of suitable / non-suitable cells in TS 36.508"</w:t>
            </w:r>
          </w:p>
          <w:p w14:paraId="3F69E408" w14:textId="77777777" w:rsidR="00736CE3" w:rsidRPr="000749E2" w:rsidRDefault="00736CE3" w:rsidP="000749E2">
            <w:pPr>
              <w:pStyle w:val="TAL"/>
              <w:rPr>
                <w:lang w:eastAsia="en-US"/>
              </w:rPr>
            </w:pPr>
            <w:r w:rsidRPr="000749E2">
              <w:rPr>
                <w:lang w:eastAsia="en-US"/>
              </w:rPr>
              <w:t>R5-085541, "Update to default configurations of simulated cells in TS 36.508"</w:t>
            </w:r>
          </w:p>
          <w:p w14:paraId="5C5DCD43" w14:textId="77777777" w:rsidR="00736CE3" w:rsidRPr="000749E2" w:rsidRDefault="00736CE3" w:rsidP="000749E2">
            <w:pPr>
              <w:pStyle w:val="TAL"/>
              <w:rPr>
                <w:lang w:eastAsia="en-US"/>
              </w:rPr>
            </w:pPr>
            <w:r w:rsidRPr="000749E2">
              <w:rPr>
                <w:lang w:eastAsia="en-US"/>
              </w:rPr>
              <w:t>R5-085514, "Update to default configurations of system information blocks in TS 36.508"</w:t>
            </w:r>
          </w:p>
          <w:p w14:paraId="159872B0" w14:textId="77777777" w:rsidR="00736CE3" w:rsidRPr="000749E2" w:rsidRDefault="00736CE3" w:rsidP="000749E2">
            <w:pPr>
              <w:pStyle w:val="TAL"/>
              <w:rPr>
                <w:lang w:eastAsia="en-US"/>
              </w:rPr>
            </w:pPr>
            <w:r w:rsidRPr="000749E2">
              <w:rPr>
                <w:lang w:eastAsia="en-US"/>
              </w:rPr>
              <w:t>R5-085472, "Addition of default settings of suitable / non-suitable cells in TS 36.508"</w:t>
            </w:r>
          </w:p>
          <w:p w14:paraId="14747A45" w14:textId="77777777" w:rsidR="00736CE3" w:rsidRPr="000749E2" w:rsidRDefault="00736CE3" w:rsidP="000749E2">
            <w:pPr>
              <w:pStyle w:val="TAL"/>
              <w:rPr>
                <w:lang w:eastAsia="en-US"/>
              </w:rPr>
            </w:pPr>
            <w:r w:rsidRPr="000749E2">
              <w:rPr>
                <w:lang w:eastAsia="en-US"/>
              </w:rPr>
              <w:t>R5-085394, "Update of Reference system configurations in 36.508"</w:t>
            </w:r>
          </w:p>
          <w:p w14:paraId="5383629C" w14:textId="77777777" w:rsidR="00736CE3" w:rsidRPr="000749E2" w:rsidRDefault="00736CE3" w:rsidP="000749E2">
            <w:pPr>
              <w:pStyle w:val="TAL"/>
              <w:rPr>
                <w:lang w:eastAsia="en-US"/>
              </w:rPr>
            </w:pPr>
            <w:r w:rsidRPr="000749E2">
              <w:rPr>
                <w:lang w:eastAsia="en-US"/>
              </w:rPr>
              <w:t>R5-085457, "Update to generic procedure in TS 36.508"</w:t>
            </w:r>
          </w:p>
          <w:p w14:paraId="726AE7B1" w14:textId="77777777" w:rsidR="00736CE3" w:rsidRPr="000749E2" w:rsidRDefault="00736CE3" w:rsidP="000749E2">
            <w:pPr>
              <w:pStyle w:val="TAL"/>
              <w:rPr>
                <w:lang w:eastAsia="en-US"/>
              </w:rPr>
            </w:pPr>
            <w:r w:rsidRPr="000749E2">
              <w:rPr>
                <w:lang w:eastAsia="en-US"/>
              </w:rPr>
              <w:t>R5-085458, "Addition of new generic procedure to check the UE does not answer to paging"</w:t>
            </w:r>
          </w:p>
          <w:p w14:paraId="0A475628" w14:textId="77777777" w:rsidR="00736CE3" w:rsidRPr="000749E2" w:rsidRDefault="00736CE3" w:rsidP="000749E2">
            <w:pPr>
              <w:pStyle w:val="TAL"/>
              <w:rPr>
                <w:lang w:eastAsia="en-US"/>
              </w:rPr>
            </w:pPr>
            <w:r w:rsidRPr="000749E2">
              <w:rPr>
                <w:lang w:eastAsia="en-US"/>
              </w:rPr>
              <w:t>R5-085523, "Update of default RRC message contents"</w:t>
            </w:r>
          </w:p>
          <w:p w14:paraId="6DC102E3" w14:textId="77777777" w:rsidR="00736CE3" w:rsidRPr="000749E2" w:rsidRDefault="00736CE3" w:rsidP="000749E2">
            <w:pPr>
              <w:pStyle w:val="TAL"/>
              <w:rPr>
                <w:lang w:eastAsia="en-US"/>
              </w:rPr>
            </w:pPr>
            <w:r w:rsidRPr="000749E2">
              <w:rPr>
                <w:lang w:eastAsia="en-US"/>
              </w:rPr>
              <w:t>R5-085381, "Addition to default RRC IE contents for measurement configuration"</w:t>
            </w:r>
          </w:p>
          <w:p w14:paraId="2098ADCF" w14:textId="77777777" w:rsidR="00736CE3" w:rsidRPr="000749E2" w:rsidRDefault="00736CE3" w:rsidP="000749E2">
            <w:pPr>
              <w:pStyle w:val="TAL"/>
              <w:rPr>
                <w:lang w:eastAsia="en-US"/>
              </w:rPr>
            </w:pPr>
            <w:r w:rsidRPr="000749E2">
              <w:rPr>
                <w:lang w:eastAsia="en-US"/>
              </w:rPr>
              <w:t>R5-085469, "Update to default NAS message contents in TS 36.508"</w:t>
            </w:r>
          </w:p>
          <w:p w14:paraId="1C50B50B" w14:textId="77777777" w:rsidR="00736CE3" w:rsidRPr="000749E2" w:rsidRDefault="00736CE3" w:rsidP="000749E2">
            <w:pPr>
              <w:pStyle w:val="TAL"/>
              <w:rPr>
                <w:lang w:eastAsia="en-US"/>
              </w:rPr>
            </w:pPr>
            <w:r w:rsidRPr="000749E2">
              <w:rPr>
                <w:lang w:eastAsia="en-US"/>
              </w:rPr>
              <w:t>R5-085451, "Parameter settings for reference RB configurations"</w:t>
            </w:r>
          </w:p>
          <w:p w14:paraId="5F3E2E7A" w14:textId="77777777" w:rsidR="00736CE3" w:rsidRPr="000749E2" w:rsidRDefault="00736CE3" w:rsidP="000749E2">
            <w:pPr>
              <w:pStyle w:val="TAL"/>
              <w:rPr>
                <w:lang w:eastAsia="en-US"/>
              </w:rPr>
            </w:pPr>
            <w:r w:rsidRPr="000749E2">
              <w:rPr>
                <w:lang w:eastAsia="en-US"/>
              </w:rPr>
              <w:t>R5-085556, "Common test USIM parameters for EPS testing"</w:t>
            </w:r>
          </w:p>
        </w:tc>
        <w:tc>
          <w:tcPr>
            <w:tcW w:w="415" w:type="dxa"/>
            <w:gridSpan w:val="2"/>
            <w:shd w:val="solid" w:color="FFFFFF" w:fill="auto"/>
          </w:tcPr>
          <w:p w14:paraId="6F89E319" w14:textId="77777777" w:rsidR="00736CE3" w:rsidRPr="000749E2" w:rsidRDefault="00736CE3" w:rsidP="000749E2">
            <w:pPr>
              <w:pStyle w:val="TAL"/>
              <w:rPr>
                <w:snapToGrid w:val="0"/>
                <w:lang w:eastAsia="en-US"/>
              </w:rPr>
            </w:pPr>
          </w:p>
        </w:tc>
        <w:tc>
          <w:tcPr>
            <w:tcW w:w="708" w:type="dxa"/>
            <w:gridSpan w:val="2"/>
            <w:shd w:val="solid" w:color="FFFFFF" w:fill="auto"/>
          </w:tcPr>
          <w:p w14:paraId="17DA1BB0" w14:textId="77777777" w:rsidR="00736CE3" w:rsidRPr="000749E2" w:rsidRDefault="00736CE3" w:rsidP="000749E2">
            <w:pPr>
              <w:pStyle w:val="TAL"/>
              <w:rPr>
                <w:snapToGrid w:val="0"/>
                <w:lang w:eastAsia="en-US"/>
              </w:rPr>
            </w:pPr>
            <w:r w:rsidRPr="000749E2">
              <w:rPr>
                <w:lang w:eastAsia="en-US"/>
              </w:rPr>
              <w:t>1.1.0</w:t>
            </w:r>
          </w:p>
        </w:tc>
        <w:tc>
          <w:tcPr>
            <w:tcW w:w="708" w:type="dxa"/>
            <w:gridSpan w:val="2"/>
            <w:shd w:val="solid" w:color="FFFFFF" w:fill="auto"/>
          </w:tcPr>
          <w:p w14:paraId="2564EE1B" w14:textId="77777777" w:rsidR="00736CE3" w:rsidRPr="000749E2" w:rsidRDefault="00736CE3" w:rsidP="000749E2">
            <w:pPr>
              <w:pStyle w:val="TAL"/>
              <w:rPr>
                <w:snapToGrid w:val="0"/>
                <w:lang w:eastAsia="en-US"/>
              </w:rPr>
            </w:pPr>
            <w:r w:rsidRPr="000749E2">
              <w:rPr>
                <w:lang w:eastAsia="en-US"/>
              </w:rPr>
              <w:t>2.0.0</w:t>
            </w:r>
          </w:p>
        </w:tc>
        <w:tc>
          <w:tcPr>
            <w:tcW w:w="1034" w:type="dxa"/>
            <w:gridSpan w:val="2"/>
            <w:shd w:val="solid" w:color="FFFFFF" w:fill="auto"/>
          </w:tcPr>
          <w:p w14:paraId="2C0F3A02" w14:textId="77777777" w:rsidR="00736CE3" w:rsidRPr="000749E2" w:rsidRDefault="00736CE3" w:rsidP="000749E2">
            <w:pPr>
              <w:pStyle w:val="TAL"/>
              <w:rPr>
                <w:snapToGrid w:val="0"/>
                <w:lang w:eastAsia="en-US"/>
              </w:rPr>
            </w:pPr>
          </w:p>
        </w:tc>
      </w:tr>
      <w:tr w:rsidR="00736CE3" w:rsidRPr="000749E2" w14:paraId="52B8C184" w14:textId="77777777" w:rsidTr="001C22E1">
        <w:trPr>
          <w:gridBefore w:val="1"/>
          <w:wBefore w:w="20" w:type="dxa"/>
          <w:jc w:val="center"/>
        </w:trPr>
        <w:tc>
          <w:tcPr>
            <w:tcW w:w="641" w:type="dxa"/>
            <w:gridSpan w:val="2"/>
            <w:shd w:val="solid" w:color="FFFFFF" w:fill="auto"/>
          </w:tcPr>
          <w:p w14:paraId="79E7574C" w14:textId="77777777" w:rsidR="00736CE3" w:rsidRPr="000749E2" w:rsidRDefault="00736CE3" w:rsidP="000749E2">
            <w:pPr>
              <w:pStyle w:val="TAL"/>
              <w:rPr>
                <w:snapToGrid w:val="0"/>
                <w:lang w:eastAsia="en-US"/>
              </w:rPr>
            </w:pPr>
            <w:r w:rsidRPr="000749E2">
              <w:rPr>
                <w:lang w:eastAsia="en-US"/>
              </w:rPr>
              <w:t>RAN#42</w:t>
            </w:r>
          </w:p>
        </w:tc>
        <w:tc>
          <w:tcPr>
            <w:tcW w:w="1134" w:type="dxa"/>
            <w:gridSpan w:val="2"/>
            <w:shd w:val="solid" w:color="FFFFFF" w:fill="auto"/>
          </w:tcPr>
          <w:p w14:paraId="3B0D0ACD" w14:textId="77777777" w:rsidR="00736CE3" w:rsidRPr="000749E2" w:rsidRDefault="00736CE3" w:rsidP="000749E2">
            <w:pPr>
              <w:pStyle w:val="TAL"/>
              <w:rPr>
                <w:snapToGrid w:val="0"/>
                <w:lang w:eastAsia="en-US"/>
              </w:rPr>
            </w:pPr>
            <w:r w:rsidRPr="000749E2">
              <w:rPr>
                <w:lang w:eastAsia="en-US"/>
              </w:rPr>
              <w:t>RP-085145</w:t>
            </w:r>
          </w:p>
        </w:tc>
        <w:tc>
          <w:tcPr>
            <w:tcW w:w="567" w:type="dxa"/>
            <w:gridSpan w:val="2"/>
            <w:shd w:val="solid" w:color="FFFFFF" w:fill="auto"/>
          </w:tcPr>
          <w:p w14:paraId="7E642E9D" w14:textId="77777777" w:rsidR="00736CE3" w:rsidRPr="000749E2" w:rsidRDefault="00736CE3" w:rsidP="000749E2">
            <w:pPr>
              <w:pStyle w:val="TAL"/>
              <w:rPr>
                <w:snapToGrid w:val="0"/>
                <w:lang w:eastAsia="en-US"/>
              </w:rPr>
            </w:pPr>
          </w:p>
        </w:tc>
        <w:tc>
          <w:tcPr>
            <w:tcW w:w="426" w:type="dxa"/>
            <w:gridSpan w:val="2"/>
            <w:shd w:val="solid" w:color="FFFFFF" w:fill="auto"/>
          </w:tcPr>
          <w:p w14:paraId="645D3C90" w14:textId="77777777" w:rsidR="00736CE3" w:rsidRPr="000749E2" w:rsidRDefault="00736CE3" w:rsidP="000749E2">
            <w:pPr>
              <w:pStyle w:val="TAL"/>
              <w:rPr>
                <w:snapToGrid w:val="0"/>
                <w:lang w:eastAsia="en-US"/>
              </w:rPr>
            </w:pPr>
          </w:p>
        </w:tc>
        <w:tc>
          <w:tcPr>
            <w:tcW w:w="4059" w:type="dxa"/>
            <w:gridSpan w:val="2"/>
            <w:shd w:val="solid" w:color="FFFFFF" w:fill="auto"/>
          </w:tcPr>
          <w:p w14:paraId="67E94025" w14:textId="77777777" w:rsidR="00736CE3" w:rsidRPr="000749E2" w:rsidRDefault="00736CE3" w:rsidP="000749E2">
            <w:pPr>
              <w:pStyle w:val="TAL"/>
              <w:rPr>
                <w:snapToGrid w:val="0"/>
                <w:lang w:eastAsia="en-US"/>
              </w:rPr>
            </w:pPr>
            <w:r w:rsidRPr="000749E2">
              <w:rPr>
                <w:lang w:eastAsia="en-US"/>
              </w:rPr>
              <w:t>Approval of version 2.0.0 at RAN#42, then updated to v 8.0.0.</w:t>
            </w:r>
          </w:p>
        </w:tc>
        <w:tc>
          <w:tcPr>
            <w:tcW w:w="415" w:type="dxa"/>
            <w:gridSpan w:val="2"/>
            <w:shd w:val="solid" w:color="FFFFFF" w:fill="auto"/>
          </w:tcPr>
          <w:p w14:paraId="7A4EB17E" w14:textId="77777777" w:rsidR="00736CE3" w:rsidRPr="000749E2" w:rsidRDefault="00736CE3" w:rsidP="000749E2">
            <w:pPr>
              <w:pStyle w:val="TAL"/>
              <w:rPr>
                <w:snapToGrid w:val="0"/>
                <w:lang w:eastAsia="en-US"/>
              </w:rPr>
            </w:pPr>
          </w:p>
        </w:tc>
        <w:tc>
          <w:tcPr>
            <w:tcW w:w="708" w:type="dxa"/>
            <w:gridSpan w:val="2"/>
            <w:shd w:val="solid" w:color="FFFFFF" w:fill="auto"/>
          </w:tcPr>
          <w:p w14:paraId="37FC17C0" w14:textId="77777777" w:rsidR="00736CE3" w:rsidRPr="000749E2" w:rsidRDefault="00736CE3" w:rsidP="000749E2">
            <w:pPr>
              <w:pStyle w:val="TAL"/>
              <w:rPr>
                <w:snapToGrid w:val="0"/>
                <w:lang w:eastAsia="en-US"/>
              </w:rPr>
            </w:pPr>
            <w:r w:rsidRPr="000749E2">
              <w:rPr>
                <w:lang w:eastAsia="en-US"/>
              </w:rPr>
              <w:t>2.0.0</w:t>
            </w:r>
          </w:p>
        </w:tc>
        <w:tc>
          <w:tcPr>
            <w:tcW w:w="708" w:type="dxa"/>
            <w:gridSpan w:val="2"/>
            <w:shd w:val="solid" w:color="FFFFFF" w:fill="auto"/>
          </w:tcPr>
          <w:p w14:paraId="5D27E6A8" w14:textId="77777777" w:rsidR="00736CE3" w:rsidRPr="000749E2" w:rsidRDefault="00736CE3" w:rsidP="000749E2">
            <w:pPr>
              <w:pStyle w:val="TAL"/>
              <w:rPr>
                <w:snapToGrid w:val="0"/>
                <w:lang w:eastAsia="en-US"/>
              </w:rPr>
            </w:pPr>
            <w:r w:rsidRPr="000749E2">
              <w:rPr>
                <w:lang w:eastAsia="en-US"/>
              </w:rPr>
              <w:t>8.0.0</w:t>
            </w:r>
          </w:p>
        </w:tc>
        <w:tc>
          <w:tcPr>
            <w:tcW w:w="1034" w:type="dxa"/>
            <w:gridSpan w:val="2"/>
            <w:shd w:val="solid" w:color="FFFFFF" w:fill="auto"/>
          </w:tcPr>
          <w:p w14:paraId="5EC8A6ED" w14:textId="77777777" w:rsidR="00736CE3" w:rsidRPr="000749E2" w:rsidRDefault="00736CE3" w:rsidP="000749E2">
            <w:pPr>
              <w:pStyle w:val="TAL"/>
              <w:rPr>
                <w:snapToGrid w:val="0"/>
                <w:lang w:eastAsia="en-US"/>
              </w:rPr>
            </w:pPr>
          </w:p>
        </w:tc>
      </w:tr>
      <w:tr w:rsidR="00736CE3" w:rsidRPr="000749E2" w14:paraId="55DDA1EA" w14:textId="77777777" w:rsidTr="001C22E1">
        <w:trPr>
          <w:gridBefore w:val="1"/>
          <w:wBefore w:w="20" w:type="dxa"/>
          <w:jc w:val="center"/>
        </w:trPr>
        <w:tc>
          <w:tcPr>
            <w:tcW w:w="641" w:type="dxa"/>
            <w:gridSpan w:val="2"/>
            <w:shd w:val="solid" w:color="FFFFFF" w:fill="auto"/>
          </w:tcPr>
          <w:p w14:paraId="14E4C29E" w14:textId="77777777" w:rsidR="00736CE3" w:rsidRPr="000749E2" w:rsidRDefault="00736CE3" w:rsidP="000749E2">
            <w:pPr>
              <w:pStyle w:val="TAL"/>
              <w:rPr>
                <w:lang w:eastAsia="en-US"/>
              </w:rPr>
            </w:pPr>
          </w:p>
        </w:tc>
        <w:tc>
          <w:tcPr>
            <w:tcW w:w="1134" w:type="dxa"/>
            <w:gridSpan w:val="2"/>
            <w:shd w:val="solid" w:color="FFFFFF" w:fill="auto"/>
          </w:tcPr>
          <w:p w14:paraId="270ADCD3" w14:textId="77777777" w:rsidR="00736CE3" w:rsidRPr="000749E2" w:rsidRDefault="00736CE3" w:rsidP="000749E2">
            <w:pPr>
              <w:pStyle w:val="TAL"/>
              <w:rPr>
                <w:lang w:eastAsia="en-US"/>
              </w:rPr>
            </w:pPr>
          </w:p>
        </w:tc>
        <w:tc>
          <w:tcPr>
            <w:tcW w:w="567" w:type="dxa"/>
            <w:gridSpan w:val="2"/>
            <w:shd w:val="solid" w:color="FFFFFF" w:fill="auto"/>
          </w:tcPr>
          <w:p w14:paraId="66C651AF" w14:textId="77777777" w:rsidR="00736CE3" w:rsidRPr="000749E2" w:rsidRDefault="00736CE3" w:rsidP="000749E2">
            <w:pPr>
              <w:pStyle w:val="TAL"/>
              <w:rPr>
                <w:snapToGrid w:val="0"/>
                <w:lang w:eastAsia="en-US"/>
              </w:rPr>
            </w:pPr>
          </w:p>
        </w:tc>
        <w:tc>
          <w:tcPr>
            <w:tcW w:w="426" w:type="dxa"/>
            <w:gridSpan w:val="2"/>
            <w:shd w:val="solid" w:color="FFFFFF" w:fill="auto"/>
          </w:tcPr>
          <w:p w14:paraId="613887E8" w14:textId="77777777" w:rsidR="00736CE3" w:rsidRPr="000749E2" w:rsidRDefault="00736CE3" w:rsidP="000749E2">
            <w:pPr>
              <w:pStyle w:val="TAL"/>
              <w:rPr>
                <w:snapToGrid w:val="0"/>
                <w:lang w:eastAsia="en-US"/>
              </w:rPr>
            </w:pPr>
          </w:p>
        </w:tc>
        <w:tc>
          <w:tcPr>
            <w:tcW w:w="4059" w:type="dxa"/>
            <w:gridSpan w:val="2"/>
            <w:shd w:val="solid" w:color="FFFFFF" w:fill="auto"/>
          </w:tcPr>
          <w:p w14:paraId="50C2A73F" w14:textId="77777777" w:rsidR="00736CE3" w:rsidRPr="000749E2" w:rsidRDefault="00736CE3" w:rsidP="000749E2">
            <w:pPr>
              <w:pStyle w:val="TAL"/>
              <w:rPr>
                <w:lang w:eastAsia="en-US"/>
              </w:rPr>
            </w:pPr>
            <w:r w:rsidRPr="000749E2">
              <w:rPr>
                <w:lang w:eastAsia="en-US"/>
              </w:rPr>
              <w:t>Editorial corrections.</w:t>
            </w:r>
          </w:p>
        </w:tc>
        <w:tc>
          <w:tcPr>
            <w:tcW w:w="415" w:type="dxa"/>
            <w:gridSpan w:val="2"/>
            <w:shd w:val="solid" w:color="FFFFFF" w:fill="auto"/>
          </w:tcPr>
          <w:p w14:paraId="5696FF2A" w14:textId="77777777" w:rsidR="00736CE3" w:rsidRPr="000749E2" w:rsidRDefault="00736CE3" w:rsidP="000749E2">
            <w:pPr>
              <w:pStyle w:val="TAL"/>
              <w:rPr>
                <w:snapToGrid w:val="0"/>
                <w:lang w:eastAsia="en-US"/>
              </w:rPr>
            </w:pPr>
          </w:p>
        </w:tc>
        <w:tc>
          <w:tcPr>
            <w:tcW w:w="708" w:type="dxa"/>
            <w:gridSpan w:val="2"/>
            <w:shd w:val="solid" w:color="FFFFFF" w:fill="auto"/>
          </w:tcPr>
          <w:p w14:paraId="79C7E1F2" w14:textId="77777777" w:rsidR="00736CE3" w:rsidRPr="000749E2" w:rsidRDefault="00736CE3" w:rsidP="000749E2">
            <w:pPr>
              <w:pStyle w:val="TAL"/>
              <w:rPr>
                <w:lang w:eastAsia="en-US"/>
              </w:rPr>
            </w:pPr>
            <w:r w:rsidRPr="000749E2">
              <w:rPr>
                <w:lang w:eastAsia="en-US"/>
              </w:rPr>
              <w:t>8.0.0</w:t>
            </w:r>
          </w:p>
        </w:tc>
        <w:tc>
          <w:tcPr>
            <w:tcW w:w="708" w:type="dxa"/>
            <w:gridSpan w:val="2"/>
            <w:shd w:val="solid" w:color="FFFFFF" w:fill="auto"/>
          </w:tcPr>
          <w:p w14:paraId="0433EC24" w14:textId="77777777" w:rsidR="00736CE3" w:rsidRPr="000749E2" w:rsidRDefault="00736CE3" w:rsidP="000749E2">
            <w:pPr>
              <w:pStyle w:val="TAL"/>
              <w:rPr>
                <w:lang w:eastAsia="en-US"/>
              </w:rPr>
            </w:pPr>
            <w:r w:rsidRPr="000749E2">
              <w:rPr>
                <w:lang w:eastAsia="en-US"/>
              </w:rPr>
              <w:t>8.0.1</w:t>
            </w:r>
          </w:p>
        </w:tc>
        <w:tc>
          <w:tcPr>
            <w:tcW w:w="1034" w:type="dxa"/>
            <w:gridSpan w:val="2"/>
            <w:shd w:val="solid" w:color="FFFFFF" w:fill="auto"/>
          </w:tcPr>
          <w:p w14:paraId="56F6D1DB" w14:textId="77777777" w:rsidR="00736CE3" w:rsidRPr="000749E2" w:rsidRDefault="00736CE3" w:rsidP="000749E2">
            <w:pPr>
              <w:pStyle w:val="TAL"/>
              <w:rPr>
                <w:snapToGrid w:val="0"/>
                <w:lang w:eastAsia="en-US"/>
              </w:rPr>
            </w:pPr>
          </w:p>
        </w:tc>
      </w:tr>
      <w:tr w:rsidR="00736CE3" w:rsidRPr="000749E2" w14:paraId="4F25EE06" w14:textId="77777777" w:rsidTr="001C22E1">
        <w:trPr>
          <w:gridBefore w:val="1"/>
          <w:wBefore w:w="20" w:type="dxa"/>
          <w:jc w:val="center"/>
        </w:trPr>
        <w:tc>
          <w:tcPr>
            <w:tcW w:w="641" w:type="dxa"/>
            <w:gridSpan w:val="2"/>
            <w:shd w:val="solid" w:color="FFFFFF" w:fill="auto"/>
          </w:tcPr>
          <w:p w14:paraId="3299624E" w14:textId="77777777" w:rsidR="00736CE3" w:rsidRPr="000749E2" w:rsidRDefault="00736CE3" w:rsidP="000749E2">
            <w:pPr>
              <w:pStyle w:val="TAL"/>
              <w:rPr>
                <w:lang w:eastAsia="en-US"/>
              </w:rPr>
            </w:pPr>
            <w:r w:rsidRPr="000749E2">
              <w:rPr>
                <w:lang w:eastAsia="en-US"/>
              </w:rPr>
              <w:t>RAN5 #41bis</w:t>
            </w:r>
          </w:p>
        </w:tc>
        <w:tc>
          <w:tcPr>
            <w:tcW w:w="1134" w:type="dxa"/>
            <w:gridSpan w:val="2"/>
            <w:shd w:val="solid" w:color="FFFFFF" w:fill="auto"/>
          </w:tcPr>
          <w:p w14:paraId="415D0B13" w14:textId="77777777" w:rsidR="00736CE3" w:rsidRPr="000749E2" w:rsidRDefault="00736CE3" w:rsidP="000749E2">
            <w:pPr>
              <w:pStyle w:val="TAL"/>
              <w:rPr>
                <w:lang w:eastAsia="en-US"/>
              </w:rPr>
            </w:pPr>
            <w:r w:rsidRPr="000749E2">
              <w:rPr>
                <w:lang w:eastAsia="en-US"/>
              </w:rPr>
              <w:t>R5-086021</w:t>
            </w:r>
          </w:p>
        </w:tc>
        <w:tc>
          <w:tcPr>
            <w:tcW w:w="567" w:type="dxa"/>
            <w:gridSpan w:val="2"/>
            <w:shd w:val="solid" w:color="FFFFFF" w:fill="auto"/>
          </w:tcPr>
          <w:p w14:paraId="297EAF58" w14:textId="77777777" w:rsidR="00736CE3" w:rsidRPr="000749E2" w:rsidRDefault="00736CE3" w:rsidP="000749E2">
            <w:pPr>
              <w:pStyle w:val="TAL"/>
              <w:rPr>
                <w:lang w:eastAsia="en-US"/>
              </w:rPr>
            </w:pPr>
            <w:r w:rsidRPr="000749E2">
              <w:rPr>
                <w:lang w:eastAsia="en-US"/>
              </w:rPr>
              <w:t>0001</w:t>
            </w:r>
          </w:p>
        </w:tc>
        <w:tc>
          <w:tcPr>
            <w:tcW w:w="426" w:type="dxa"/>
            <w:gridSpan w:val="2"/>
            <w:shd w:val="solid" w:color="FFFFFF" w:fill="auto"/>
          </w:tcPr>
          <w:p w14:paraId="7C199BD5" w14:textId="77777777" w:rsidR="00736CE3" w:rsidRPr="000749E2" w:rsidRDefault="00736CE3" w:rsidP="000749E2">
            <w:pPr>
              <w:pStyle w:val="TAL"/>
              <w:rPr>
                <w:lang w:eastAsia="en-US"/>
              </w:rPr>
            </w:pPr>
            <w:r w:rsidRPr="000749E2">
              <w:rPr>
                <w:lang w:eastAsia="en-US"/>
              </w:rPr>
              <w:t>-</w:t>
            </w:r>
          </w:p>
        </w:tc>
        <w:tc>
          <w:tcPr>
            <w:tcW w:w="4059" w:type="dxa"/>
            <w:gridSpan w:val="2"/>
            <w:shd w:val="solid" w:color="FFFFFF" w:fill="auto"/>
          </w:tcPr>
          <w:p w14:paraId="7D7C248D" w14:textId="77777777" w:rsidR="00736CE3" w:rsidRPr="000749E2" w:rsidRDefault="00736CE3" w:rsidP="000749E2">
            <w:pPr>
              <w:pStyle w:val="TAL"/>
              <w:rPr>
                <w:lang w:eastAsia="en-US"/>
              </w:rPr>
            </w:pPr>
            <w:r w:rsidRPr="000749E2">
              <w:rPr>
                <w:lang w:eastAsia="en-US"/>
              </w:rPr>
              <w:t xml:space="preserve">Introduction of </w:t>
            </w:r>
            <w:proofErr w:type="spellStart"/>
            <w:r w:rsidRPr="000749E2">
              <w:rPr>
                <w:lang w:eastAsia="en-US"/>
              </w:rPr>
              <w:t>half cell</w:t>
            </w:r>
            <w:proofErr w:type="spellEnd"/>
            <w:r w:rsidRPr="000749E2">
              <w:rPr>
                <w:lang w:eastAsia="en-US"/>
              </w:rPr>
              <w:t xml:space="preserve"> configurations in </w:t>
            </w:r>
            <w:proofErr w:type="spellStart"/>
            <w:r w:rsidRPr="000749E2">
              <w:rPr>
                <w:lang w:eastAsia="en-US"/>
              </w:rPr>
              <w:t>eUTRA</w:t>
            </w:r>
            <w:proofErr w:type="spellEnd"/>
            <w:r w:rsidRPr="000749E2">
              <w:rPr>
                <w:lang w:eastAsia="en-US"/>
              </w:rPr>
              <w:t xml:space="preserve"> SS</w:t>
            </w:r>
          </w:p>
        </w:tc>
        <w:tc>
          <w:tcPr>
            <w:tcW w:w="415" w:type="dxa"/>
            <w:gridSpan w:val="2"/>
            <w:shd w:val="solid" w:color="FFFFFF" w:fill="auto"/>
          </w:tcPr>
          <w:p w14:paraId="1E931DE6" w14:textId="77777777" w:rsidR="00736CE3" w:rsidRPr="000749E2" w:rsidRDefault="00736CE3" w:rsidP="000749E2">
            <w:pPr>
              <w:pStyle w:val="TAL"/>
              <w:rPr>
                <w:lang w:eastAsia="en-US"/>
              </w:rPr>
            </w:pPr>
          </w:p>
        </w:tc>
        <w:tc>
          <w:tcPr>
            <w:tcW w:w="708" w:type="dxa"/>
            <w:gridSpan w:val="2"/>
            <w:shd w:val="solid" w:color="FFFFFF" w:fill="auto"/>
          </w:tcPr>
          <w:p w14:paraId="0CEED0F5" w14:textId="77777777" w:rsidR="00736CE3" w:rsidRPr="000749E2" w:rsidRDefault="00736CE3" w:rsidP="000749E2">
            <w:pPr>
              <w:pStyle w:val="TAL"/>
              <w:rPr>
                <w:lang w:eastAsia="en-US"/>
              </w:rPr>
            </w:pPr>
            <w:r w:rsidRPr="000749E2">
              <w:rPr>
                <w:lang w:eastAsia="en-US"/>
              </w:rPr>
              <w:t>8.0.1</w:t>
            </w:r>
          </w:p>
        </w:tc>
        <w:tc>
          <w:tcPr>
            <w:tcW w:w="708" w:type="dxa"/>
            <w:gridSpan w:val="2"/>
            <w:shd w:val="solid" w:color="FFFFFF" w:fill="auto"/>
          </w:tcPr>
          <w:p w14:paraId="40D2F6A9" w14:textId="77777777" w:rsidR="00736CE3" w:rsidRPr="000749E2" w:rsidRDefault="00736CE3" w:rsidP="000749E2">
            <w:pPr>
              <w:pStyle w:val="TAL"/>
              <w:rPr>
                <w:lang w:eastAsia="en-US"/>
              </w:rPr>
            </w:pPr>
            <w:r w:rsidRPr="000749E2">
              <w:rPr>
                <w:lang w:eastAsia="en-US"/>
              </w:rPr>
              <w:t>8.1.0</w:t>
            </w:r>
          </w:p>
        </w:tc>
        <w:tc>
          <w:tcPr>
            <w:tcW w:w="1034" w:type="dxa"/>
            <w:gridSpan w:val="2"/>
            <w:shd w:val="solid" w:color="FFFFFF" w:fill="auto"/>
          </w:tcPr>
          <w:p w14:paraId="784D78F3" w14:textId="77777777" w:rsidR="00736CE3" w:rsidRPr="000749E2" w:rsidRDefault="00736CE3" w:rsidP="000749E2">
            <w:pPr>
              <w:pStyle w:val="TAL"/>
              <w:rPr>
                <w:lang w:eastAsia="en-US"/>
              </w:rPr>
            </w:pPr>
          </w:p>
        </w:tc>
      </w:tr>
      <w:tr w:rsidR="00736CE3" w:rsidRPr="000749E2" w14:paraId="4BFB622B" w14:textId="77777777" w:rsidTr="001C22E1">
        <w:trPr>
          <w:gridBefore w:val="1"/>
          <w:wBefore w:w="20" w:type="dxa"/>
          <w:jc w:val="center"/>
        </w:trPr>
        <w:tc>
          <w:tcPr>
            <w:tcW w:w="641" w:type="dxa"/>
            <w:gridSpan w:val="2"/>
            <w:shd w:val="solid" w:color="FFFFFF" w:fill="auto"/>
          </w:tcPr>
          <w:p w14:paraId="7D293DCF" w14:textId="77777777" w:rsidR="00736CE3" w:rsidRPr="000749E2" w:rsidRDefault="00736CE3" w:rsidP="000749E2">
            <w:pPr>
              <w:pStyle w:val="TAL"/>
              <w:rPr>
                <w:lang w:eastAsia="en-US"/>
              </w:rPr>
            </w:pPr>
            <w:r w:rsidRPr="000749E2">
              <w:rPr>
                <w:lang w:eastAsia="en-US"/>
              </w:rPr>
              <w:t>RAN5 #41bis</w:t>
            </w:r>
          </w:p>
        </w:tc>
        <w:tc>
          <w:tcPr>
            <w:tcW w:w="1134" w:type="dxa"/>
            <w:gridSpan w:val="2"/>
            <w:shd w:val="solid" w:color="FFFFFF" w:fill="auto"/>
          </w:tcPr>
          <w:p w14:paraId="3235220A" w14:textId="77777777" w:rsidR="00736CE3" w:rsidRPr="000749E2" w:rsidRDefault="00736CE3" w:rsidP="000749E2">
            <w:pPr>
              <w:pStyle w:val="TAL"/>
              <w:rPr>
                <w:lang w:eastAsia="en-US"/>
              </w:rPr>
            </w:pPr>
            <w:r w:rsidRPr="000749E2">
              <w:rPr>
                <w:lang w:eastAsia="en-US"/>
              </w:rPr>
              <w:t>R5-086166</w:t>
            </w:r>
          </w:p>
        </w:tc>
        <w:tc>
          <w:tcPr>
            <w:tcW w:w="567" w:type="dxa"/>
            <w:gridSpan w:val="2"/>
            <w:shd w:val="solid" w:color="FFFFFF" w:fill="auto"/>
          </w:tcPr>
          <w:p w14:paraId="3B67AC94" w14:textId="77777777" w:rsidR="00736CE3" w:rsidRPr="000749E2" w:rsidRDefault="00736CE3" w:rsidP="000749E2">
            <w:pPr>
              <w:pStyle w:val="TAL"/>
              <w:rPr>
                <w:lang w:eastAsia="en-US"/>
              </w:rPr>
            </w:pPr>
            <w:r w:rsidRPr="000749E2">
              <w:rPr>
                <w:lang w:eastAsia="en-US"/>
              </w:rPr>
              <w:t>0002</w:t>
            </w:r>
          </w:p>
        </w:tc>
        <w:tc>
          <w:tcPr>
            <w:tcW w:w="426" w:type="dxa"/>
            <w:gridSpan w:val="2"/>
            <w:shd w:val="solid" w:color="FFFFFF" w:fill="auto"/>
          </w:tcPr>
          <w:p w14:paraId="13548688" w14:textId="77777777" w:rsidR="00736CE3" w:rsidRPr="000749E2" w:rsidRDefault="00736CE3" w:rsidP="000749E2">
            <w:pPr>
              <w:pStyle w:val="TAL"/>
              <w:rPr>
                <w:lang w:eastAsia="en-US"/>
              </w:rPr>
            </w:pPr>
            <w:r w:rsidRPr="000749E2">
              <w:rPr>
                <w:lang w:eastAsia="en-US"/>
              </w:rPr>
              <w:t>-</w:t>
            </w:r>
          </w:p>
        </w:tc>
        <w:tc>
          <w:tcPr>
            <w:tcW w:w="4059" w:type="dxa"/>
            <w:gridSpan w:val="2"/>
            <w:shd w:val="solid" w:color="FFFFFF" w:fill="auto"/>
          </w:tcPr>
          <w:p w14:paraId="2CB9BDF0" w14:textId="77777777" w:rsidR="00736CE3" w:rsidRPr="000749E2" w:rsidRDefault="00736CE3" w:rsidP="000749E2">
            <w:pPr>
              <w:pStyle w:val="TAL"/>
              <w:rPr>
                <w:lang w:eastAsia="en-US"/>
              </w:rPr>
            </w:pPr>
            <w:r w:rsidRPr="000749E2">
              <w:rPr>
                <w:lang w:eastAsia="en-US"/>
              </w:rPr>
              <w:t>Removal of Redundant Environmental Conditions</w:t>
            </w:r>
          </w:p>
        </w:tc>
        <w:tc>
          <w:tcPr>
            <w:tcW w:w="415" w:type="dxa"/>
            <w:gridSpan w:val="2"/>
            <w:shd w:val="solid" w:color="FFFFFF" w:fill="auto"/>
          </w:tcPr>
          <w:p w14:paraId="6CB8724E" w14:textId="77777777" w:rsidR="00736CE3" w:rsidRPr="000749E2" w:rsidRDefault="00736CE3" w:rsidP="000749E2">
            <w:pPr>
              <w:pStyle w:val="TAL"/>
              <w:rPr>
                <w:lang w:eastAsia="en-US"/>
              </w:rPr>
            </w:pPr>
          </w:p>
        </w:tc>
        <w:tc>
          <w:tcPr>
            <w:tcW w:w="708" w:type="dxa"/>
            <w:gridSpan w:val="2"/>
            <w:shd w:val="solid" w:color="FFFFFF" w:fill="auto"/>
          </w:tcPr>
          <w:p w14:paraId="7B061D88" w14:textId="77777777" w:rsidR="00736CE3" w:rsidRPr="000749E2" w:rsidRDefault="00736CE3" w:rsidP="000749E2">
            <w:pPr>
              <w:pStyle w:val="TAL"/>
              <w:rPr>
                <w:lang w:eastAsia="en-US"/>
              </w:rPr>
            </w:pPr>
            <w:r w:rsidRPr="000749E2">
              <w:rPr>
                <w:lang w:eastAsia="en-US"/>
              </w:rPr>
              <w:t>8.0.1</w:t>
            </w:r>
          </w:p>
        </w:tc>
        <w:tc>
          <w:tcPr>
            <w:tcW w:w="708" w:type="dxa"/>
            <w:gridSpan w:val="2"/>
            <w:shd w:val="solid" w:color="FFFFFF" w:fill="auto"/>
          </w:tcPr>
          <w:p w14:paraId="34A7ECB5" w14:textId="77777777" w:rsidR="00736CE3" w:rsidRPr="000749E2" w:rsidRDefault="00736CE3" w:rsidP="000749E2">
            <w:pPr>
              <w:pStyle w:val="TAL"/>
              <w:rPr>
                <w:lang w:eastAsia="en-US"/>
              </w:rPr>
            </w:pPr>
            <w:r w:rsidRPr="000749E2">
              <w:rPr>
                <w:lang w:eastAsia="en-US"/>
              </w:rPr>
              <w:t>8.1.0</w:t>
            </w:r>
          </w:p>
        </w:tc>
        <w:tc>
          <w:tcPr>
            <w:tcW w:w="1034" w:type="dxa"/>
            <w:gridSpan w:val="2"/>
            <w:shd w:val="solid" w:color="FFFFFF" w:fill="auto"/>
          </w:tcPr>
          <w:p w14:paraId="2930B0CD" w14:textId="77777777" w:rsidR="00736CE3" w:rsidRPr="000749E2" w:rsidRDefault="00736CE3" w:rsidP="000749E2">
            <w:pPr>
              <w:pStyle w:val="TAL"/>
              <w:rPr>
                <w:lang w:eastAsia="en-US"/>
              </w:rPr>
            </w:pPr>
          </w:p>
        </w:tc>
      </w:tr>
      <w:tr w:rsidR="00736CE3" w:rsidRPr="000749E2" w14:paraId="3956AC3C" w14:textId="77777777" w:rsidTr="001C22E1">
        <w:trPr>
          <w:gridAfter w:val="1"/>
          <w:wAfter w:w="21" w:type="dxa"/>
          <w:jc w:val="center"/>
        </w:trPr>
        <w:tc>
          <w:tcPr>
            <w:tcW w:w="638" w:type="dxa"/>
            <w:gridSpan w:val="2"/>
            <w:shd w:val="solid" w:color="FFFFFF" w:fill="auto"/>
          </w:tcPr>
          <w:p w14:paraId="05F1E038" w14:textId="77777777" w:rsidR="00736CE3" w:rsidRPr="000749E2" w:rsidRDefault="00736CE3" w:rsidP="000749E2">
            <w:pPr>
              <w:pStyle w:val="TAL"/>
              <w:rPr>
                <w:lang w:eastAsia="en-US"/>
              </w:rPr>
            </w:pPr>
            <w:r w:rsidRPr="000749E2">
              <w:rPr>
                <w:lang w:eastAsia="en-US"/>
              </w:rPr>
              <w:t>RAN5 #41bis</w:t>
            </w:r>
          </w:p>
        </w:tc>
        <w:tc>
          <w:tcPr>
            <w:tcW w:w="1134" w:type="dxa"/>
            <w:gridSpan w:val="2"/>
            <w:shd w:val="solid" w:color="FFFFFF" w:fill="auto"/>
          </w:tcPr>
          <w:p w14:paraId="2B337A98" w14:textId="77777777" w:rsidR="00736CE3" w:rsidRPr="000749E2" w:rsidRDefault="00736CE3" w:rsidP="000749E2">
            <w:pPr>
              <w:pStyle w:val="TAL"/>
              <w:rPr>
                <w:lang w:eastAsia="en-US"/>
              </w:rPr>
            </w:pPr>
            <w:r w:rsidRPr="000749E2">
              <w:rPr>
                <w:lang w:eastAsia="en-US"/>
              </w:rPr>
              <w:t>R5-086221</w:t>
            </w:r>
          </w:p>
        </w:tc>
        <w:tc>
          <w:tcPr>
            <w:tcW w:w="567" w:type="dxa"/>
            <w:gridSpan w:val="2"/>
            <w:shd w:val="solid" w:color="FFFFFF" w:fill="auto"/>
          </w:tcPr>
          <w:p w14:paraId="70F2E02C" w14:textId="77777777" w:rsidR="00736CE3" w:rsidRPr="000749E2" w:rsidRDefault="00736CE3" w:rsidP="000749E2">
            <w:pPr>
              <w:pStyle w:val="TAL"/>
              <w:rPr>
                <w:lang w:eastAsia="en-US"/>
              </w:rPr>
            </w:pPr>
            <w:r w:rsidRPr="000749E2">
              <w:rPr>
                <w:lang w:eastAsia="en-US"/>
              </w:rPr>
              <w:t>0003</w:t>
            </w:r>
          </w:p>
        </w:tc>
        <w:tc>
          <w:tcPr>
            <w:tcW w:w="426" w:type="dxa"/>
            <w:gridSpan w:val="2"/>
            <w:shd w:val="solid" w:color="FFFFFF" w:fill="auto"/>
          </w:tcPr>
          <w:p w14:paraId="308EF8B6" w14:textId="77777777" w:rsidR="00736CE3" w:rsidRPr="000749E2" w:rsidRDefault="00736CE3" w:rsidP="000749E2">
            <w:pPr>
              <w:pStyle w:val="TAL"/>
              <w:rPr>
                <w:lang w:eastAsia="en-US"/>
              </w:rPr>
            </w:pPr>
            <w:r w:rsidRPr="000749E2">
              <w:rPr>
                <w:lang w:eastAsia="en-US"/>
              </w:rPr>
              <w:t>-</w:t>
            </w:r>
          </w:p>
        </w:tc>
        <w:tc>
          <w:tcPr>
            <w:tcW w:w="4062" w:type="dxa"/>
            <w:gridSpan w:val="2"/>
            <w:shd w:val="solid" w:color="FFFFFF" w:fill="auto"/>
          </w:tcPr>
          <w:p w14:paraId="77E83A5A" w14:textId="77777777" w:rsidR="00736CE3" w:rsidRPr="000749E2" w:rsidRDefault="00736CE3" w:rsidP="000749E2">
            <w:pPr>
              <w:pStyle w:val="TAL"/>
              <w:rPr>
                <w:lang w:eastAsia="en-US"/>
              </w:rPr>
            </w:pPr>
            <w:r w:rsidRPr="000749E2">
              <w:rPr>
                <w:lang w:eastAsia="en-US"/>
              </w:rPr>
              <w:t>CR to 36.508: correction of EARFCN</w:t>
            </w:r>
          </w:p>
        </w:tc>
        <w:tc>
          <w:tcPr>
            <w:tcW w:w="415" w:type="dxa"/>
            <w:gridSpan w:val="2"/>
            <w:shd w:val="solid" w:color="FFFFFF" w:fill="auto"/>
          </w:tcPr>
          <w:p w14:paraId="23137F8A" w14:textId="77777777" w:rsidR="00736CE3" w:rsidRPr="000749E2" w:rsidRDefault="00736CE3" w:rsidP="000749E2">
            <w:pPr>
              <w:pStyle w:val="TAL"/>
              <w:rPr>
                <w:lang w:eastAsia="en-US"/>
              </w:rPr>
            </w:pPr>
          </w:p>
        </w:tc>
        <w:tc>
          <w:tcPr>
            <w:tcW w:w="708" w:type="dxa"/>
            <w:gridSpan w:val="2"/>
            <w:shd w:val="solid" w:color="FFFFFF" w:fill="auto"/>
          </w:tcPr>
          <w:p w14:paraId="3E1099E3" w14:textId="77777777" w:rsidR="00736CE3" w:rsidRPr="000749E2" w:rsidRDefault="00736CE3" w:rsidP="000749E2">
            <w:pPr>
              <w:pStyle w:val="TAL"/>
              <w:rPr>
                <w:lang w:eastAsia="en-US"/>
              </w:rPr>
            </w:pPr>
            <w:r w:rsidRPr="000749E2">
              <w:rPr>
                <w:lang w:eastAsia="en-US"/>
              </w:rPr>
              <w:t>8.0.1</w:t>
            </w:r>
          </w:p>
        </w:tc>
        <w:tc>
          <w:tcPr>
            <w:tcW w:w="708" w:type="dxa"/>
            <w:gridSpan w:val="2"/>
            <w:shd w:val="solid" w:color="FFFFFF" w:fill="auto"/>
          </w:tcPr>
          <w:p w14:paraId="1DEC819E" w14:textId="77777777" w:rsidR="00736CE3" w:rsidRPr="000749E2" w:rsidRDefault="00736CE3" w:rsidP="000749E2">
            <w:pPr>
              <w:pStyle w:val="TAL"/>
              <w:rPr>
                <w:lang w:eastAsia="en-US"/>
              </w:rPr>
            </w:pPr>
            <w:r w:rsidRPr="000749E2">
              <w:rPr>
                <w:lang w:eastAsia="en-US"/>
              </w:rPr>
              <w:t>8.1.0</w:t>
            </w:r>
          </w:p>
        </w:tc>
        <w:tc>
          <w:tcPr>
            <w:tcW w:w="1033" w:type="dxa"/>
            <w:gridSpan w:val="2"/>
            <w:shd w:val="solid" w:color="FFFFFF" w:fill="auto"/>
          </w:tcPr>
          <w:p w14:paraId="1535504F" w14:textId="77777777" w:rsidR="00736CE3" w:rsidRPr="000749E2" w:rsidRDefault="00736CE3" w:rsidP="000749E2">
            <w:pPr>
              <w:pStyle w:val="TAL"/>
              <w:rPr>
                <w:lang w:eastAsia="en-US"/>
              </w:rPr>
            </w:pPr>
          </w:p>
        </w:tc>
      </w:tr>
      <w:tr w:rsidR="00736CE3" w:rsidRPr="000749E2" w14:paraId="276F1312" w14:textId="77777777" w:rsidTr="001C22E1">
        <w:trPr>
          <w:gridAfter w:val="1"/>
          <w:wAfter w:w="21" w:type="dxa"/>
          <w:jc w:val="center"/>
        </w:trPr>
        <w:tc>
          <w:tcPr>
            <w:tcW w:w="638" w:type="dxa"/>
            <w:gridSpan w:val="2"/>
            <w:shd w:val="solid" w:color="FFFFFF" w:fill="auto"/>
          </w:tcPr>
          <w:p w14:paraId="4D1A42DA" w14:textId="77777777" w:rsidR="00736CE3" w:rsidRPr="000749E2" w:rsidRDefault="00736CE3" w:rsidP="000749E2">
            <w:pPr>
              <w:pStyle w:val="TAL"/>
              <w:rPr>
                <w:lang w:eastAsia="en-US"/>
              </w:rPr>
            </w:pPr>
            <w:r w:rsidRPr="000749E2">
              <w:rPr>
                <w:lang w:eastAsia="en-US"/>
              </w:rPr>
              <w:t>RAN5 #41bis</w:t>
            </w:r>
          </w:p>
        </w:tc>
        <w:tc>
          <w:tcPr>
            <w:tcW w:w="1134" w:type="dxa"/>
            <w:gridSpan w:val="2"/>
            <w:shd w:val="solid" w:color="FFFFFF" w:fill="auto"/>
          </w:tcPr>
          <w:p w14:paraId="038382DC" w14:textId="77777777" w:rsidR="00736CE3" w:rsidRPr="000749E2" w:rsidRDefault="00736CE3" w:rsidP="000749E2">
            <w:pPr>
              <w:pStyle w:val="TAL"/>
              <w:rPr>
                <w:lang w:eastAsia="en-US"/>
              </w:rPr>
            </w:pPr>
            <w:r w:rsidRPr="000749E2">
              <w:rPr>
                <w:lang w:eastAsia="en-US"/>
              </w:rPr>
              <w:t>R5-086226</w:t>
            </w:r>
          </w:p>
        </w:tc>
        <w:tc>
          <w:tcPr>
            <w:tcW w:w="567" w:type="dxa"/>
            <w:gridSpan w:val="2"/>
            <w:shd w:val="solid" w:color="FFFFFF" w:fill="auto"/>
          </w:tcPr>
          <w:p w14:paraId="673FE758" w14:textId="77777777" w:rsidR="00736CE3" w:rsidRPr="000749E2" w:rsidRDefault="00736CE3" w:rsidP="000749E2">
            <w:pPr>
              <w:pStyle w:val="TAL"/>
              <w:rPr>
                <w:lang w:eastAsia="en-US"/>
              </w:rPr>
            </w:pPr>
            <w:r w:rsidRPr="000749E2">
              <w:rPr>
                <w:lang w:eastAsia="en-US"/>
              </w:rPr>
              <w:t>0004</w:t>
            </w:r>
          </w:p>
        </w:tc>
        <w:tc>
          <w:tcPr>
            <w:tcW w:w="426" w:type="dxa"/>
            <w:gridSpan w:val="2"/>
            <w:shd w:val="solid" w:color="FFFFFF" w:fill="auto"/>
          </w:tcPr>
          <w:p w14:paraId="199B085E" w14:textId="77777777" w:rsidR="00736CE3" w:rsidRPr="000749E2" w:rsidRDefault="00736CE3" w:rsidP="000749E2">
            <w:pPr>
              <w:pStyle w:val="TAL"/>
              <w:rPr>
                <w:lang w:eastAsia="en-US"/>
              </w:rPr>
            </w:pPr>
            <w:r w:rsidRPr="000749E2">
              <w:rPr>
                <w:lang w:eastAsia="en-US"/>
              </w:rPr>
              <w:t>-</w:t>
            </w:r>
          </w:p>
        </w:tc>
        <w:tc>
          <w:tcPr>
            <w:tcW w:w="4062" w:type="dxa"/>
            <w:gridSpan w:val="2"/>
            <w:shd w:val="solid" w:color="FFFFFF" w:fill="auto"/>
          </w:tcPr>
          <w:p w14:paraId="6B9CB91D" w14:textId="77777777" w:rsidR="00736CE3" w:rsidRPr="000749E2" w:rsidRDefault="00736CE3" w:rsidP="000749E2">
            <w:pPr>
              <w:pStyle w:val="TAL"/>
              <w:rPr>
                <w:lang w:eastAsia="en-US"/>
              </w:rPr>
            </w:pPr>
            <w:r w:rsidRPr="000749E2">
              <w:rPr>
                <w:lang w:eastAsia="en-US"/>
              </w:rPr>
              <w:t xml:space="preserve">Correction to the default system </w:t>
            </w:r>
            <w:proofErr w:type="spellStart"/>
            <w:r w:rsidRPr="000749E2">
              <w:rPr>
                <w:lang w:eastAsia="en-US"/>
              </w:rPr>
              <w:t>informations</w:t>
            </w:r>
            <w:proofErr w:type="spellEnd"/>
            <w:r w:rsidRPr="000749E2">
              <w:rPr>
                <w:lang w:eastAsia="en-US"/>
              </w:rPr>
              <w:t xml:space="preserve"> in TS 36.508</w:t>
            </w:r>
          </w:p>
        </w:tc>
        <w:tc>
          <w:tcPr>
            <w:tcW w:w="415" w:type="dxa"/>
            <w:gridSpan w:val="2"/>
            <w:shd w:val="solid" w:color="FFFFFF" w:fill="auto"/>
          </w:tcPr>
          <w:p w14:paraId="76768BDC" w14:textId="77777777" w:rsidR="00736CE3" w:rsidRPr="000749E2" w:rsidRDefault="00736CE3" w:rsidP="000749E2">
            <w:pPr>
              <w:pStyle w:val="TAL"/>
              <w:rPr>
                <w:lang w:eastAsia="en-US"/>
              </w:rPr>
            </w:pPr>
          </w:p>
        </w:tc>
        <w:tc>
          <w:tcPr>
            <w:tcW w:w="708" w:type="dxa"/>
            <w:gridSpan w:val="2"/>
            <w:shd w:val="solid" w:color="FFFFFF" w:fill="auto"/>
          </w:tcPr>
          <w:p w14:paraId="3CE080B7" w14:textId="77777777" w:rsidR="00736CE3" w:rsidRPr="000749E2" w:rsidRDefault="00736CE3" w:rsidP="000749E2">
            <w:pPr>
              <w:pStyle w:val="TAL"/>
              <w:rPr>
                <w:lang w:eastAsia="en-US"/>
              </w:rPr>
            </w:pPr>
            <w:r w:rsidRPr="000749E2">
              <w:rPr>
                <w:lang w:eastAsia="en-US"/>
              </w:rPr>
              <w:t>8.0.1</w:t>
            </w:r>
          </w:p>
        </w:tc>
        <w:tc>
          <w:tcPr>
            <w:tcW w:w="708" w:type="dxa"/>
            <w:gridSpan w:val="2"/>
            <w:shd w:val="solid" w:color="FFFFFF" w:fill="auto"/>
          </w:tcPr>
          <w:p w14:paraId="0BB6C7D2" w14:textId="77777777" w:rsidR="00736CE3" w:rsidRPr="000749E2" w:rsidRDefault="00736CE3" w:rsidP="000749E2">
            <w:pPr>
              <w:pStyle w:val="TAL"/>
              <w:rPr>
                <w:lang w:eastAsia="en-US"/>
              </w:rPr>
            </w:pPr>
            <w:r w:rsidRPr="000749E2">
              <w:rPr>
                <w:lang w:eastAsia="en-US"/>
              </w:rPr>
              <w:t>8.1.0</w:t>
            </w:r>
          </w:p>
        </w:tc>
        <w:tc>
          <w:tcPr>
            <w:tcW w:w="1033" w:type="dxa"/>
            <w:gridSpan w:val="2"/>
            <w:shd w:val="solid" w:color="FFFFFF" w:fill="auto"/>
          </w:tcPr>
          <w:p w14:paraId="7E1C86DF" w14:textId="77777777" w:rsidR="00736CE3" w:rsidRPr="000749E2" w:rsidRDefault="00736CE3" w:rsidP="000749E2">
            <w:pPr>
              <w:pStyle w:val="TAL"/>
              <w:rPr>
                <w:lang w:eastAsia="en-US"/>
              </w:rPr>
            </w:pPr>
          </w:p>
        </w:tc>
      </w:tr>
      <w:tr w:rsidR="00736CE3" w:rsidRPr="000749E2" w14:paraId="5D35215E" w14:textId="77777777" w:rsidTr="001C22E1">
        <w:trPr>
          <w:gridAfter w:val="1"/>
          <w:wAfter w:w="21" w:type="dxa"/>
          <w:jc w:val="center"/>
        </w:trPr>
        <w:tc>
          <w:tcPr>
            <w:tcW w:w="638" w:type="dxa"/>
            <w:gridSpan w:val="2"/>
            <w:shd w:val="solid" w:color="FFFFFF" w:fill="auto"/>
          </w:tcPr>
          <w:p w14:paraId="6B3B6F54" w14:textId="77777777" w:rsidR="00736CE3" w:rsidRPr="000749E2" w:rsidRDefault="00736CE3" w:rsidP="000749E2">
            <w:pPr>
              <w:pStyle w:val="TAL"/>
              <w:rPr>
                <w:lang w:eastAsia="en-US"/>
              </w:rPr>
            </w:pPr>
            <w:r w:rsidRPr="000749E2">
              <w:rPr>
                <w:lang w:eastAsia="en-US"/>
              </w:rPr>
              <w:t>RAN5 #41bis</w:t>
            </w:r>
          </w:p>
        </w:tc>
        <w:tc>
          <w:tcPr>
            <w:tcW w:w="1134" w:type="dxa"/>
            <w:gridSpan w:val="2"/>
            <w:shd w:val="solid" w:color="FFFFFF" w:fill="auto"/>
          </w:tcPr>
          <w:p w14:paraId="622AE8E4" w14:textId="77777777" w:rsidR="00736CE3" w:rsidRPr="000749E2" w:rsidRDefault="00736CE3" w:rsidP="000749E2">
            <w:pPr>
              <w:pStyle w:val="TAL"/>
              <w:rPr>
                <w:lang w:eastAsia="en-US"/>
              </w:rPr>
            </w:pPr>
            <w:r w:rsidRPr="000749E2">
              <w:rPr>
                <w:lang w:eastAsia="en-US"/>
              </w:rPr>
              <w:t>R5-086236</w:t>
            </w:r>
          </w:p>
        </w:tc>
        <w:tc>
          <w:tcPr>
            <w:tcW w:w="567" w:type="dxa"/>
            <w:gridSpan w:val="2"/>
            <w:shd w:val="solid" w:color="FFFFFF" w:fill="auto"/>
          </w:tcPr>
          <w:p w14:paraId="23356AF1" w14:textId="77777777" w:rsidR="00736CE3" w:rsidRPr="000749E2" w:rsidRDefault="00736CE3" w:rsidP="000749E2">
            <w:pPr>
              <w:pStyle w:val="TAL"/>
              <w:rPr>
                <w:lang w:eastAsia="en-US"/>
              </w:rPr>
            </w:pPr>
            <w:r w:rsidRPr="000749E2">
              <w:rPr>
                <w:lang w:eastAsia="en-US"/>
              </w:rPr>
              <w:t>0005</w:t>
            </w:r>
          </w:p>
        </w:tc>
        <w:tc>
          <w:tcPr>
            <w:tcW w:w="426" w:type="dxa"/>
            <w:gridSpan w:val="2"/>
            <w:shd w:val="solid" w:color="FFFFFF" w:fill="auto"/>
          </w:tcPr>
          <w:p w14:paraId="5354598B" w14:textId="77777777" w:rsidR="00736CE3" w:rsidRPr="000749E2" w:rsidRDefault="00736CE3" w:rsidP="000749E2">
            <w:pPr>
              <w:pStyle w:val="TAL"/>
              <w:rPr>
                <w:lang w:eastAsia="en-US"/>
              </w:rPr>
            </w:pPr>
            <w:r w:rsidRPr="000749E2">
              <w:rPr>
                <w:lang w:eastAsia="en-US"/>
              </w:rPr>
              <w:t>-</w:t>
            </w:r>
          </w:p>
        </w:tc>
        <w:tc>
          <w:tcPr>
            <w:tcW w:w="4062" w:type="dxa"/>
            <w:gridSpan w:val="2"/>
            <w:shd w:val="solid" w:color="FFFFFF" w:fill="auto"/>
          </w:tcPr>
          <w:p w14:paraId="65FC19F6" w14:textId="77777777" w:rsidR="00736CE3" w:rsidRPr="000749E2" w:rsidRDefault="00736CE3" w:rsidP="000749E2">
            <w:pPr>
              <w:pStyle w:val="TAL"/>
              <w:rPr>
                <w:lang w:eastAsia="en-US"/>
              </w:rPr>
            </w:pPr>
            <w:r w:rsidRPr="000749E2">
              <w:rPr>
                <w:lang w:eastAsia="en-US"/>
              </w:rPr>
              <w:t>Connection diagrams for RRM</w:t>
            </w:r>
          </w:p>
        </w:tc>
        <w:tc>
          <w:tcPr>
            <w:tcW w:w="415" w:type="dxa"/>
            <w:gridSpan w:val="2"/>
            <w:shd w:val="solid" w:color="FFFFFF" w:fill="auto"/>
          </w:tcPr>
          <w:p w14:paraId="137CE4DC" w14:textId="77777777" w:rsidR="00736CE3" w:rsidRPr="000749E2" w:rsidRDefault="00736CE3" w:rsidP="000749E2">
            <w:pPr>
              <w:pStyle w:val="TAL"/>
              <w:rPr>
                <w:lang w:eastAsia="en-US"/>
              </w:rPr>
            </w:pPr>
          </w:p>
        </w:tc>
        <w:tc>
          <w:tcPr>
            <w:tcW w:w="708" w:type="dxa"/>
            <w:gridSpan w:val="2"/>
            <w:shd w:val="solid" w:color="FFFFFF" w:fill="auto"/>
          </w:tcPr>
          <w:p w14:paraId="39649461" w14:textId="77777777" w:rsidR="00736CE3" w:rsidRPr="000749E2" w:rsidRDefault="00736CE3" w:rsidP="000749E2">
            <w:pPr>
              <w:pStyle w:val="TAL"/>
              <w:rPr>
                <w:lang w:eastAsia="en-US"/>
              </w:rPr>
            </w:pPr>
            <w:r w:rsidRPr="000749E2">
              <w:rPr>
                <w:lang w:eastAsia="en-US"/>
              </w:rPr>
              <w:t>8.0.1</w:t>
            </w:r>
          </w:p>
        </w:tc>
        <w:tc>
          <w:tcPr>
            <w:tcW w:w="708" w:type="dxa"/>
            <w:gridSpan w:val="2"/>
            <w:shd w:val="solid" w:color="FFFFFF" w:fill="auto"/>
          </w:tcPr>
          <w:p w14:paraId="629D1983" w14:textId="77777777" w:rsidR="00736CE3" w:rsidRPr="000749E2" w:rsidRDefault="00736CE3" w:rsidP="000749E2">
            <w:pPr>
              <w:pStyle w:val="TAL"/>
              <w:rPr>
                <w:lang w:eastAsia="en-US"/>
              </w:rPr>
            </w:pPr>
            <w:r w:rsidRPr="000749E2">
              <w:rPr>
                <w:lang w:eastAsia="en-US"/>
              </w:rPr>
              <w:t>8.1.0</w:t>
            </w:r>
          </w:p>
        </w:tc>
        <w:tc>
          <w:tcPr>
            <w:tcW w:w="1033" w:type="dxa"/>
            <w:gridSpan w:val="2"/>
            <w:shd w:val="solid" w:color="FFFFFF" w:fill="auto"/>
          </w:tcPr>
          <w:p w14:paraId="3FE8B359" w14:textId="77777777" w:rsidR="00736CE3" w:rsidRPr="000749E2" w:rsidRDefault="00736CE3" w:rsidP="000749E2">
            <w:pPr>
              <w:pStyle w:val="TAL"/>
              <w:rPr>
                <w:lang w:eastAsia="en-US"/>
              </w:rPr>
            </w:pPr>
          </w:p>
        </w:tc>
      </w:tr>
      <w:tr w:rsidR="00736CE3" w:rsidRPr="000749E2" w14:paraId="3CAC4340" w14:textId="77777777" w:rsidTr="001C22E1">
        <w:trPr>
          <w:gridAfter w:val="1"/>
          <w:wAfter w:w="21" w:type="dxa"/>
          <w:jc w:val="center"/>
        </w:trPr>
        <w:tc>
          <w:tcPr>
            <w:tcW w:w="638" w:type="dxa"/>
            <w:gridSpan w:val="2"/>
            <w:shd w:val="solid" w:color="FFFFFF" w:fill="auto"/>
          </w:tcPr>
          <w:p w14:paraId="5A4DEA4A" w14:textId="77777777" w:rsidR="00736CE3" w:rsidRPr="000749E2" w:rsidRDefault="00736CE3" w:rsidP="000749E2">
            <w:pPr>
              <w:pStyle w:val="TAL"/>
              <w:rPr>
                <w:lang w:eastAsia="en-US"/>
              </w:rPr>
            </w:pPr>
            <w:r w:rsidRPr="000749E2">
              <w:rPr>
                <w:lang w:eastAsia="en-US"/>
              </w:rPr>
              <w:t>RAN5 #41bis</w:t>
            </w:r>
          </w:p>
        </w:tc>
        <w:tc>
          <w:tcPr>
            <w:tcW w:w="1134" w:type="dxa"/>
            <w:gridSpan w:val="2"/>
            <w:shd w:val="solid" w:color="FFFFFF" w:fill="auto"/>
          </w:tcPr>
          <w:p w14:paraId="7A21FC3C" w14:textId="77777777" w:rsidR="00736CE3" w:rsidRPr="000749E2" w:rsidRDefault="00736CE3" w:rsidP="000749E2">
            <w:pPr>
              <w:pStyle w:val="TAL"/>
              <w:rPr>
                <w:lang w:eastAsia="en-US"/>
              </w:rPr>
            </w:pPr>
            <w:r w:rsidRPr="000749E2">
              <w:rPr>
                <w:lang w:eastAsia="en-US"/>
              </w:rPr>
              <w:t>R5-086346</w:t>
            </w:r>
          </w:p>
        </w:tc>
        <w:tc>
          <w:tcPr>
            <w:tcW w:w="567" w:type="dxa"/>
            <w:gridSpan w:val="2"/>
            <w:shd w:val="solid" w:color="FFFFFF" w:fill="auto"/>
          </w:tcPr>
          <w:p w14:paraId="04D68475" w14:textId="77777777" w:rsidR="00736CE3" w:rsidRPr="000749E2" w:rsidRDefault="00736CE3" w:rsidP="000749E2">
            <w:pPr>
              <w:pStyle w:val="TAL"/>
              <w:rPr>
                <w:lang w:eastAsia="en-US"/>
              </w:rPr>
            </w:pPr>
            <w:r w:rsidRPr="000749E2">
              <w:rPr>
                <w:lang w:eastAsia="en-US"/>
              </w:rPr>
              <w:t>0006</w:t>
            </w:r>
          </w:p>
        </w:tc>
        <w:tc>
          <w:tcPr>
            <w:tcW w:w="426" w:type="dxa"/>
            <w:gridSpan w:val="2"/>
            <w:shd w:val="solid" w:color="FFFFFF" w:fill="auto"/>
          </w:tcPr>
          <w:p w14:paraId="34A43D51" w14:textId="77777777" w:rsidR="00736CE3" w:rsidRPr="000749E2" w:rsidRDefault="00736CE3" w:rsidP="000749E2">
            <w:pPr>
              <w:pStyle w:val="TAL"/>
              <w:rPr>
                <w:lang w:eastAsia="en-US"/>
              </w:rPr>
            </w:pPr>
            <w:r w:rsidRPr="000749E2">
              <w:rPr>
                <w:lang w:eastAsia="en-US"/>
              </w:rPr>
              <w:t>-</w:t>
            </w:r>
          </w:p>
        </w:tc>
        <w:tc>
          <w:tcPr>
            <w:tcW w:w="4062" w:type="dxa"/>
            <w:gridSpan w:val="2"/>
            <w:shd w:val="solid" w:color="FFFFFF" w:fill="auto"/>
          </w:tcPr>
          <w:p w14:paraId="1BD12AD7" w14:textId="77777777" w:rsidR="00736CE3" w:rsidRPr="000749E2" w:rsidRDefault="00736CE3" w:rsidP="000749E2">
            <w:pPr>
              <w:pStyle w:val="TAL"/>
              <w:rPr>
                <w:lang w:eastAsia="en-US"/>
              </w:rPr>
            </w:pPr>
            <w:r w:rsidRPr="000749E2">
              <w:rPr>
                <w:lang w:eastAsia="en-US"/>
              </w:rPr>
              <w:t>Update of the default message AUTHENTICATION FAILURE</w:t>
            </w:r>
          </w:p>
        </w:tc>
        <w:tc>
          <w:tcPr>
            <w:tcW w:w="415" w:type="dxa"/>
            <w:gridSpan w:val="2"/>
            <w:shd w:val="solid" w:color="FFFFFF" w:fill="auto"/>
          </w:tcPr>
          <w:p w14:paraId="4265287C" w14:textId="77777777" w:rsidR="00736CE3" w:rsidRPr="000749E2" w:rsidRDefault="00736CE3" w:rsidP="000749E2">
            <w:pPr>
              <w:pStyle w:val="TAL"/>
              <w:rPr>
                <w:lang w:eastAsia="en-US"/>
              </w:rPr>
            </w:pPr>
          </w:p>
        </w:tc>
        <w:tc>
          <w:tcPr>
            <w:tcW w:w="708" w:type="dxa"/>
            <w:gridSpan w:val="2"/>
            <w:shd w:val="solid" w:color="FFFFFF" w:fill="auto"/>
          </w:tcPr>
          <w:p w14:paraId="3DCF0798" w14:textId="77777777" w:rsidR="00736CE3" w:rsidRPr="000749E2" w:rsidRDefault="00736CE3" w:rsidP="000749E2">
            <w:pPr>
              <w:pStyle w:val="TAL"/>
              <w:rPr>
                <w:lang w:eastAsia="en-US"/>
              </w:rPr>
            </w:pPr>
            <w:r w:rsidRPr="000749E2">
              <w:rPr>
                <w:lang w:eastAsia="en-US"/>
              </w:rPr>
              <w:t>8.0.1</w:t>
            </w:r>
          </w:p>
        </w:tc>
        <w:tc>
          <w:tcPr>
            <w:tcW w:w="708" w:type="dxa"/>
            <w:gridSpan w:val="2"/>
            <w:shd w:val="solid" w:color="FFFFFF" w:fill="auto"/>
          </w:tcPr>
          <w:p w14:paraId="4A63374C" w14:textId="77777777" w:rsidR="00736CE3" w:rsidRPr="000749E2" w:rsidRDefault="00736CE3" w:rsidP="000749E2">
            <w:pPr>
              <w:pStyle w:val="TAL"/>
              <w:rPr>
                <w:lang w:eastAsia="en-US"/>
              </w:rPr>
            </w:pPr>
            <w:r w:rsidRPr="000749E2">
              <w:rPr>
                <w:lang w:eastAsia="en-US"/>
              </w:rPr>
              <w:t>8.1.0</w:t>
            </w:r>
          </w:p>
        </w:tc>
        <w:tc>
          <w:tcPr>
            <w:tcW w:w="1033" w:type="dxa"/>
            <w:gridSpan w:val="2"/>
            <w:shd w:val="solid" w:color="FFFFFF" w:fill="auto"/>
          </w:tcPr>
          <w:p w14:paraId="5B4D39B9" w14:textId="77777777" w:rsidR="00736CE3" w:rsidRPr="000749E2" w:rsidRDefault="00736CE3" w:rsidP="000749E2">
            <w:pPr>
              <w:pStyle w:val="TAL"/>
              <w:rPr>
                <w:lang w:eastAsia="en-US"/>
              </w:rPr>
            </w:pPr>
          </w:p>
        </w:tc>
      </w:tr>
      <w:tr w:rsidR="00736CE3" w:rsidRPr="000749E2" w14:paraId="6687FA4E" w14:textId="77777777" w:rsidTr="001C22E1">
        <w:trPr>
          <w:gridAfter w:val="1"/>
          <w:wAfter w:w="21" w:type="dxa"/>
          <w:jc w:val="center"/>
        </w:trPr>
        <w:tc>
          <w:tcPr>
            <w:tcW w:w="638" w:type="dxa"/>
            <w:gridSpan w:val="2"/>
            <w:shd w:val="solid" w:color="FFFFFF" w:fill="auto"/>
          </w:tcPr>
          <w:p w14:paraId="379CCE4F" w14:textId="77777777" w:rsidR="00736CE3" w:rsidRPr="000749E2" w:rsidRDefault="00736CE3" w:rsidP="000749E2">
            <w:pPr>
              <w:pStyle w:val="TAL"/>
              <w:rPr>
                <w:lang w:eastAsia="en-US"/>
              </w:rPr>
            </w:pPr>
            <w:r w:rsidRPr="000749E2">
              <w:rPr>
                <w:lang w:eastAsia="en-US"/>
              </w:rPr>
              <w:t>RAN5 #41bis</w:t>
            </w:r>
          </w:p>
        </w:tc>
        <w:tc>
          <w:tcPr>
            <w:tcW w:w="1134" w:type="dxa"/>
            <w:gridSpan w:val="2"/>
            <w:shd w:val="solid" w:color="FFFFFF" w:fill="auto"/>
          </w:tcPr>
          <w:p w14:paraId="15A3814C" w14:textId="77777777" w:rsidR="00736CE3" w:rsidRPr="000749E2" w:rsidRDefault="00736CE3" w:rsidP="000749E2">
            <w:pPr>
              <w:pStyle w:val="TAL"/>
              <w:rPr>
                <w:lang w:eastAsia="en-US"/>
              </w:rPr>
            </w:pPr>
            <w:r w:rsidRPr="000749E2">
              <w:rPr>
                <w:lang w:eastAsia="en-US"/>
              </w:rPr>
              <w:t>R5-086362</w:t>
            </w:r>
          </w:p>
        </w:tc>
        <w:tc>
          <w:tcPr>
            <w:tcW w:w="567" w:type="dxa"/>
            <w:gridSpan w:val="2"/>
            <w:shd w:val="solid" w:color="FFFFFF" w:fill="auto"/>
          </w:tcPr>
          <w:p w14:paraId="3CA3F6DC" w14:textId="77777777" w:rsidR="00736CE3" w:rsidRPr="000749E2" w:rsidRDefault="00736CE3" w:rsidP="000749E2">
            <w:pPr>
              <w:pStyle w:val="TAL"/>
              <w:rPr>
                <w:lang w:eastAsia="en-US"/>
              </w:rPr>
            </w:pPr>
            <w:r w:rsidRPr="000749E2">
              <w:rPr>
                <w:lang w:eastAsia="en-US"/>
              </w:rPr>
              <w:t>0007</w:t>
            </w:r>
          </w:p>
        </w:tc>
        <w:tc>
          <w:tcPr>
            <w:tcW w:w="426" w:type="dxa"/>
            <w:gridSpan w:val="2"/>
            <w:shd w:val="solid" w:color="FFFFFF" w:fill="auto"/>
          </w:tcPr>
          <w:p w14:paraId="79421CE0" w14:textId="77777777" w:rsidR="00736CE3" w:rsidRPr="000749E2" w:rsidRDefault="00736CE3" w:rsidP="000749E2">
            <w:pPr>
              <w:pStyle w:val="TAL"/>
              <w:rPr>
                <w:lang w:eastAsia="en-US"/>
              </w:rPr>
            </w:pPr>
            <w:r w:rsidRPr="000749E2">
              <w:rPr>
                <w:lang w:eastAsia="en-US"/>
              </w:rPr>
              <w:t>-</w:t>
            </w:r>
          </w:p>
        </w:tc>
        <w:tc>
          <w:tcPr>
            <w:tcW w:w="4062" w:type="dxa"/>
            <w:gridSpan w:val="2"/>
            <w:shd w:val="solid" w:color="FFFFFF" w:fill="auto"/>
          </w:tcPr>
          <w:p w14:paraId="785ABE19" w14:textId="77777777" w:rsidR="00736CE3" w:rsidRPr="000749E2" w:rsidRDefault="00736CE3" w:rsidP="000749E2">
            <w:pPr>
              <w:pStyle w:val="TAL"/>
              <w:rPr>
                <w:lang w:eastAsia="en-US"/>
              </w:rPr>
            </w:pPr>
            <w:r w:rsidRPr="000749E2">
              <w:rPr>
                <w:lang w:eastAsia="en-US"/>
              </w:rPr>
              <w:t>update of reference configuration systems for CDMA2000 in 36.508</w:t>
            </w:r>
          </w:p>
        </w:tc>
        <w:tc>
          <w:tcPr>
            <w:tcW w:w="415" w:type="dxa"/>
            <w:gridSpan w:val="2"/>
            <w:shd w:val="solid" w:color="FFFFFF" w:fill="auto"/>
          </w:tcPr>
          <w:p w14:paraId="4C3BC7AE" w14:textId="77777777" w:rsidR="00736CE3" w:rsidRPr="000749E2" w:rsidRDefault="00736CE3" w:rsidP="000749E2">
            <w:pPr>
              <w:pStyle w:val="TAL"/>
              <w:rPr>
                <w:lang w:eastAsia="en-US"/>
              </w:rPr>
            </w:pPr>
          </w:p>
        </w:tc>
        <w:tc>
          <w:tcPr>
            <w:tcW w:w="708" w:type="dxa"/>
            <w:gridSpan w:val="2"/>
            <w:shd w:val="solid" w:color="FFFFFF" w:fill="auto"/>
          </w:tcPr>
          <w:p w14:paraId="2C684F21" w14:textId="77777777" w:rsidR="00736CE3" w:rsidRPr="000749E2" w:rsidRDefault="00736CE3" w:rsidP="000749E2">
            <w:pPr>
              <w:pStyle w:val="TAL"/>
              <w:rPr>
                <w:lang w:eastAsia="en-US"/>
              </w:rPr>
            </w:pPr>
            <w:r w:rsidRPr="000749E2">
              <w:rPr>
                <w:lang w:eastAsia="en-US"/>
              </w:rPr>
              <w:t>8.0.1</w:t>
            </w:r>
          </w:p>
        </w:tc>
        <w:tc>
          <w:tcPr>
            <w:tcW w:w="708" w:type="dxa"/>
            <w:gridSpan w:val="2"/>
            <w:shd w:val="solid" w:color="FFFFFF" w:fill="auto"/>
          </w:tcPr>
          <w:p w14:paraId="38B07490" w14:textId="77777777" w:rsidR="00736CE3" w:rsidRPr="000749E2" w:rsidRDefault="00736CE3" w:rsidP="000749E2">
            <w:pPr>
              <w:pStyle w:val="TAL"/>
              <w:rPr>
                <w:lang w:eastAsia="en-US"/>
              </w:rPr>
            </w:pPr>
            <w:r w:rsidRPr="000749E2">
              <w:rPr>
                <w:lang w:eastAsia="en-US"/>
              </w:rPr>
              <w:t>8.1.0</w:t>
            </w:r>
          </w:p>
        </w:tc>
        <w:tc>
          <w:tcPr>
            <w:tcW w:w="1033" w:type="dxa"/>
            <w:gridSpan w:val="2"/>
            <w:shd w:val="solid" w:color="FFFFFF" w:fill="auto"/>
          </w:tcPr>
          <w:p w14:paraId="64748E67" w14:textId="77777777" w:rsidR="00736CE3" w:rsidRPr="000749E2" w:rsidRDefault="00736CE3" w:rsidP="000749E2">
            <w:pPr>
              <w:pStyle w:val="TAL"/>
              <w:rPr>
                <w:lang w:eastAsia="en-US"/>
              </w:rPr>
            </w:pPr>
          </w:p>
        </w:tc>
      </w:tr>
      <w:tr w:rsidR="00736CE3" w:rsidRPr="000749E2" w14:paraId="67E2061F" w14:textId="77777777" w:rsidTr="001C22E1">
        <w:trPr>
          <w:gridAfter w:val="1"/>
          <w:wAfter w:w="21" w:type="dxa"/>
          <w:jc w:val="center"/>
        </w:trPr>
        <w:tc>
          <w:tcPr>
            <w:tcW w:w="638" w:type="dxa"/>
            <w:gridSpan w:val="2"/>
            <w:shd w:val="solid" w:color="FFFFFF" w:fill="auto"/>
          </w:tcPr>
          <w:p w14:paraId="099A69F7" w14:textId="77777777" w:rsidR="00736CE3" w:rsidRPr="000749E2" w:rsidRDefault="00736CE3" w:rsidP="000749E2">
            <w:pPr>
              <w:pStyle w:val="TAL"/>
              <w:rPr>
                <w:lang w:eastAsia="en-US"/>
              </w:rPr>
            </w:pPr>
            <w:r w:rsidRPr="000749E2">
              <w:rPr>
                <w:lang w:eastAsia="en-US"/>
              </w:rPr>
              <w:t xml:space="preserve">RAN5 </w:t>
            </w:r>
            <w:r w:rsidRPr="000749E2">
              <w:rPr>
                <w:lang w:eastAsia="en-US"/>
              </w:rPr>
              <w:lastRenderedPageBreak/>
              <w:t>#41bis</w:t>
            </w:r>
          </w:p>
        </w:tc>
        <w:tc>
          <w:tcPr>
            <w:tcW w:w="1134" w:type="dxa"/>
            <w:gridSpan w:val="2"/>
            <w:shd w:val="solid" w:color="FFFFFF" w:fill="auto"/>
          </w:tcPr>
          <w:p w14:paraId="03DFE43A" w14:textId="77777777" w:rsidR="00736CE3" w:rsidRPr="000749E2" w:rsidRDefault="00736CE3" w:rsidP="000749E2">
            <w:pPr>
              <w:pStyle w:val="TAL"/>
              <w:rPr>
                <w:lang w:eastAsia="en-US"/>
              </w:rPr>
            </w:pPr>
            <w:r w:rsidRPr="000749E2">
              <w:rPr>
                <w:lang w:eastAsia="en-US"/>
              </w:rPr>
              <w:lastRenderedPageBreak/>
              <w:t>R5-086363</w:t>
            </w:r>
          </w:p>
        </w:tc>
        <w:tc>
          <w:tcPr>
            <w:tcW w:w="567" w:type="dxa"/>
            <w:gridSpan w:val="2"/>
            <w:shd w:val="solid" w:color="FFFFFF" w:fill="auto"/>
          </w:tcPr>
          <w:p w14:paraId="3F434117" w14:textId="77777777" w:rsidR="00736CE3" w:rsidRPr="000749E2" w:rsidRDefault="00736CE3" w:rsidP="000749E2">
            <w:pPr>
              <w:pStyle w:val="TAL"/>
              <w:rPr>
                <w:lang w:eastAsia="en-US"/>
              </w:rPr>
            </w:pPr>
            <w:r w:rsidRPr="000749E2">
              <w:rPr>
                <w:lang w:eastAsia="en-US"/>
              </w:rPr>
              <w:t>0008</w:t>
            </w:r>
          </w:p>
        </w:tc>
        <w:tc>
          <w:tcPr>
            <w:tcW w:w="426" w:type="dxa"/>
            <w:gridSpan w:val="2"/>
            <w:shd w:val="solid" w:color="FFFFFF" w:fill="auto"/>
          </w:tcPr>
          <w:p w14:paraId="1224D5CB" w14:textId="77777777" w:rsidR="00736CE3" w:rsidRPr="000749E2" w:rsidRDefault="00736CE3" w:rsidP="000749E2">
            <w:pPr>
              <w:pStyle w:val="TAL"/>
              <w:rPr>
                <w:lang w:eastAsia="en-US"/>
              </w:rPr>
            </w:pPr>
            <w:r w:rsidRPr="000749E2">
              <w:rPr>
                <w:lang w:eastAsia="en-US"/>
              </w:rPr>
              <w:t>-</w:t>
            </w:r>
          </w:p>
        </w:tc>
        <w:tc>
          <w:tcPr>
            <w:tcW w:w="4062" w:type="dxa"/>
            <w:gridSpan w:val="2"/>
            <w:shd w:val="solid" w:color="FFFFFF" w:fill="auto"/>
          </w:tcPr>
          <w:p w14:paraId="2A2A7655" w14:textId="77777777" w:rsidR="00736CE3" w:rsidRPr="000749E2" w:rsidRDefault="00736CE3" w:rsidP="000749E2">
            <w:pPr>
              <w:pStyle w:val="TAL"/>
              <w:rPr>
                <w:lang w:eastAsia="en-US"/>
              </w:rPr>
            </w:pPr>
            <w:r w:rsidRPr="000749E2">
              <w:rPr>
                <w:lang w:eastAsia="en-US"/>
              </w:rPr>
              <w:t xml:space="preserve">Updated of common and default parameters for </w:t>
            </w:r>
            <w:r w:rsidRPr="000749E2">
              <w:rPr>
                <w:lang w:eastAsia="en-US"/>
              </w:rPr>
              <w:lastRenderedPageBreak/>
              <w:t>CDMA2000 cells</w:t>
            </w:r>
          </w:p>
        </w:tc>
        <w:tc>
          <w:tcPr>
            <w:tcW w:w="415" w:type="dxa"/>
            <w:gridSpan w:val="2"/>
            <w:shd w:val="solid" w:color="FFFFFF" w:fill="auto"/>
          </w:tcPr>
          <w:p w14:paraId="3A0A6D73" w14:textId="77777777" w:rsidR="00736CE3" w:rsidRPr="000749E2" w:rsidRDefault="00736CE3" w:rsidP="000749E2">
            <w:pPr>
              <w:pStyle w:val="TAL"/>
              <w:rPr>
                <w:lang w:eastAsia="en-US"/>
              </w:rPr>
            </w:pPr>
          </w:p>
        </w:tc>
        <w:tc>
          <w:tcPr>
            <w:tcW w:w="708" w:type="dxa"/>
            <w:gridSpan w:val="2"/>
            <w:shd w:val="solid" w:color="FFFFFF" w:fill="auto"/>
          </w:tcPr>
          <w:p w14:paraId="3D15B510" w14:textId="77777777" w:rsidR="00736CE3" w:rsidRPr="000749E2" w:rsidRDefault="00736CE3" w:rsidP="000749E2">
            <w:pPr>
              <w:pStyle w:val="TAL"/>
              <w:rPr>
                <w:lang w:eastAsia="en-US"/>
              </w:rPr>
            </w:pPr>
            <w:r w:rsidRPr="000749E2">
              <w:rPr>
                <w:lang w:eastAsia="en-US"/>
              </w:rPr>
              <w:t>8.0.1</w:t>
            </w:r>
          </w:p>
        </w:tc>
        <w:tc>
          <w:tcPr>
            <w:tcW w:w="708" w:type="dxa"/>
            <w:gridSpan w:val="2"/>
            <w:shd w:val="solid" w:color="FFFFFF" w:fill="auto"/>
          </w:tcPr>
          <w:p w14:paraId="04CFE9F4" w14:textId="77777777" w:rsidR="00736CE3" w:rsidRPr="000749E2" w:rsidRDefault="00736CE3" w:rsidP="000749E2">
            <w:pPr>
              <w:pStyle w:val="TAL"/>
              <w:rPr>
                <w:lang w:eastAsia="en-US"/>
              </w:rPr>
            </w:pPr>
            <w:r w:rsidRPr="000749E2">
              <w:rPr>
                <w:lang w:eastAsia="en-US"/>
              </w:rPr>
              <w:t>8.1.0</w:t>
            </w:r>
          </w:p>
        </w:tc>
        <w:tc>
          <w:tcPr>
            <w:tcW w:w="1033" w:type="dxa"/>
            <w:gridSpan w:val="2"/>
            <w:shd w:val="solid" w:color="FFFFFF" w:fill="auto"/>
          </w:tcPr>
          <w:p w14:paraId="374EDF87" w14:textId="77777777" w:rsidR="00736CE3" w:rsidRPr="000749E2" w:rsidRDefault="00736CE3" w:rsidP="000749E2">
            <w:pPr>
              <w:pStyle w:val="TAL"/>
              <w:rPr>
                <w:lang w:eastAsia="en-US"/>
              </w:rPr>
            </w:pPr>
          </w:p>
        </w:tc>
      </w:tr>
      <w:tr w:rsidR="00736CE3" w:rsidRPr="000749E2" w14:paraId="037DC273" w14:textId="77777777" w:rsidTr="001C22E1">
        <w:trPr>
          <w:gridAfter w:val="1"/>
          <w:wAfter w:w="21" w:type="dxa"/>
          <w:jc w:val="center"/>
        </w:trPr>
        <w:tc>
          <w:tcPr>
            <w:tcW w:w="638" w:type="dxa"/>
            <w:gridSpan w:val="2"/>
            <w:shd w:val="solid" w:color="FFFFFF" w:fill="auto"/>
          </w:tcPr>
          <w:p w14:paraId="6511C96C" w14:textId="77777777" w:rsidR="00736CE3" w:rsidRPr="000749E2" w:rsidRDefault="00736CE3" w:rsidP="000749E2">
            <w:pPr>
              <w:pStyle w:val="TAL"/>
              <w:rPr>
                <w:lang w:eastAsia="en-US"/>
              </w:rPr>
            </w:pPr>
            <w:r w:rsidRPr="000749E2">
              <w:rPr>
                <w:lang w:eastAsia="en-US"/>
              </w:rPr>
              <w:t>RAN5 #41bis</w:t>
            </w:r>
          </w:p>
        </w:tc>
        <w:tc>
          <w:tcPr>
            <w:tcW w:w="1134" w:type="dxa"/>
            <w:gridSpan w:val="2"/>
            <w:shd w:val="solid" w:color="FFFFFF" w:fill="auto"/>
          </w:tcPr>
          <w:p w14:paraId="76691F3B" w14:textId="77777777" w:rsidR="00736CE3" w:rsidRPr="000749E2" w:rsidRDefault="00736CE3" w:rsidP="000749E2">
            <w:pPr>
              <w:pStyle w:val="TAL"/>
              <w:rPr>
                <w:lang w:eastAsia="en-US"/>
              </w:rPr>
            </w:pPr>
            <w:r w:rsidRPr="000749E2">
              <w:rPr>
                <w:lang w:eastAsia="en-US"/>
              </w:rPr>
              <w:t>R5-086364</w:t>
            </w:r>
          </w:p>
        </w:tc>
        <w:tc>
          <w:tcPr>
            <w:tcW w:w="567" w:type="dxa"/>
            <w:gridSpan w:val="2"/>
            <w:shd w:val="solid" w:color="FFFFFF" w:fill="auto"/>
          </w:tcPr>
          <w:p w14:paraId="39E002F6" w14:textId="77777777" w:rsidR="00736CE3" w:rsidRPr="000749E2" w:rsidRDefault="00736CE3" w:rsidP="000749E2">
            <w:pPr>
              <w:pStyle w:val="TAL"/>
              <w:rPr>
                <w:lang w:eastAsia="en-US"/>
              </w:rPr>
            </w:pPr>
            <w:r w:rsidRPr="000749E2">
              <w:rPr>
                <w:lang w:eastAsia="en-US"/>
              </w:rPr>
              <w:t>0009</w:t>
            </w:r>
          </w:p>
        </w:tc>
        <w:tc>
          <w:tcPr>
            <w:tcW w:w="426" w:type="dxa"/>
            <w:gridSpan w:val="2"/>
            <w:shd w:val="solid" w:color="FFFFFF" w:fill="auto"/>
          </w:tcPr>
          <w:p w14:paraId="61DE59D4" w14:textId="77777777" w:rsidR="00736CE3" w:rsidRPr="000749E2" w:rsidRDefault="00736CE3" w:rsidP="000749E2">
            <w:pPr>
              <w:pStyle w:val="TAL"/>
              <w:rPr>
                <w:lang w:eastAsia="en-US"/>
              </w:rPr>
            </w:pPr>
            <w:r w:rsidRPr="000749E2">
              <w:rPr>
                <w:lang w:eastAsia="en-US"/>
              </w:rPr>
              <w:t>-</w:t>
            </w:r>
          </w:p>
        </w:tc>
        <w:tc>
          <w:tcPr>
            <w:tcW w:w="4062" w:type="dxa"/>
            <w:gridSpan w:val="2"/>
            <w:shd w:val="solid" w:color="FFFFFF" w:fill="auto"/>
          </w:tcPr>
          <w:p w14:paraId="2A28F847" w14:textId="77777777" w:rsidR="00736CE3" w:rsidRPr="000749E2" w:rsidRDefault="00736CE3" w:rsidP="000749E2">
            <w:pPr>
              <w:pStyle w:val="TAL"/>
              <w:rPr>
                <w:lang w:eastAsia="en-US"/>
              </w:rPr>
            </w:pPr>
            <w:r w:rsidRPr="000749E2">
              <w:rPr>
                <w:lang w:eastAsia="en-US"/>
              </w:rPr>
              <w:t>Update of SystemInformationBlockType8 in 36.508</w:t>
            </w:r>
          </w:p>
        </w:tc>
        <w:tc>
          <w:tcPr>
            <w:tcW w:w="415" w:type="dxa"/>
            <w:gridSpan w:val="2"/>
            <w:shd w:val="solid" w:color="FFFFFF" w:fill="auto"/>
          </w:tcPr>
          <w:p w14:paraId="00C9829B" w14:textId="77777777" w:rsidR="00736CE3" w:rsidRPr="000749E2" w:rsidRDefault="00736CE3" w:rsidP="000749E2">
            <w:pPr>
              <w:pStyle w:val="TAL"/>
              <w:rPr>
                <w:lang w:eastAsia="en-US"/>
              </w:rPr>
            </w:pPr>
          </w:p>
        </w:tc>
        <w:tc>
          <w:tcPr>
            <w:tcW w:w="708" w:type="dxa"/>
            <w:gridSpan w:val="2"/>
            <w:shd w:val="solid" w:color="FFFFFF" w:fill="auto"/>
          </w:tcPr>
          <w:p w14:paraId="4DA41A5F" w14:textId="77777777" w:rsidR="00736CE3" w:rsidRPr="000749E2" w:rsidRDefault="00736CE3" w:rsidP="000749E2">
            <w:pPr>
              <w:pStyle w:val="TAL"/>
              <w:rPr>
                <w:lang w:eastAsia="en-US"/>
              </w:rPr>
            </w:pPr>
            <w:r w:rsidRPr="000749E2">
              <w:rPr>
                <w:lang w:eastAsia="en-US"/>
              </w:rPr>
              <w:t>8.0.1</w:t>
            </w:r>
          </w:p>
        </w:tc>
        <w:tc>
          <w:tcPr>
            <w:tcW w:w="708" w:type="dxa"/>
            <w:gridSpan w:val="2"/>
            <w:shd w:val="solid" w:color="FFFFFF" w:fill="auto"/>
          </w:tcPr>
          <w:p w14:paraId="2B9492D8" w14:textId="77777777" w:rsidR="00736CE3" w:rsidRPr="000749E2" w:rsidRDefault="00736CE3" w:rsidP="000749E2">
            <w:pPr>
              <w:pStyle w:val="TAL"/>
              <w:rPr>
                <w:lang w:eastAsia="en-US"/>
              </w:rPr>
            </w:pPr>
            <w:r w:rsidRPr="000749E2">
              <w:rPr>
                <w:lang w:eastAsia="en-US"/>
              </w:rPr>
              <w:t>8.1.0</w:t>
            </w:r>
          </w:p>
        </w:tc>
        <w:tc>
          <w:tcPr>
            <w:tcW w:w="1033" w:type="dxa"/>
            <w:gridSpan w:val="2"/>
            <w:shd w:val="solid" w:color="FFFFFF" w:fill="auto"/>
          </w:tcPr>
          <w:p w14:paraId="7DD22FB9" w14:textId="77777777" w:rsidR="00736CE3" w:rsidRPr="000749E2" w:rsidRDefault="00736CE3" w:rsidP="000749E2">
            <w:pPr>
              <w:pStyle w:val="TAL"/>
              <w:rPr>
                <w:lang w:eastAsia="en-US"/>
              </w:rPr>
            </w:pPr>
          </w:p>
        </w:tc>
      </w:tr>
      <w:tr w:rsidR="00736CE3" w:rsidRPr="000749E2" w14:paraId="0BA6281E" w14:textId="77777777" w:rsidTr="001C22E1">
        <w:trPr>
          <w:gridAfter w:val="1"/>
          <w:wAfter w:w="21" w:type="dxa"/>
          <w:jc w:val="center"/>
        </w:trPr>
        <w:tc>
          <w:tcPr>
            <w:tcW w:w="638" w:type="dxa"/>
            <w:gridSpan w:val="2"/>
            <w:shd w:val="solid" w:color="FFFFFF" w:fill="auto"/>
          </w:tcPr>
          <w:p w14:paraId="0A995B2C" w14:textId="77777777" w:rsidR="00736CE3" w:rsidRPr="000749E2" w:rsidRDefault="00736CE3" w:rsidP="000749E2">
            <w:pPr>
              <w:pStyle w:val="TAL"/>
              <w:rPr>
                <w:lang w:eastAsia="en-US"/>
              </w:rPr>
            </w:pPr>
            <w:r w:rsidRPr="000749E2">
              <w:rPr>
                <w:lang w:eastAsia="en-US"/>
              </w:rPr>
              <w:t>RAN5 #41bis</w:t>
            </w:r>
          </w:p>
        </w:tc>
        <w:tc>
          <w:tcPr>
            <w:tcW w:w="1134" w:type="dxa"/>
            <w:gridSpan w:val="2"/>
            <w:shd w:val="solid" w:color="FFFFFF" w:fill="auto"/>
          </w:tcPr>
          <w:p w14:paraId="384B4C99" w14:textId="77777777" w:rsidR="00736CE3" w:rsidRPr="000749E2" w:rsidRDefault="00736CE3" w:rsidP="000749E2">
            <w:pPr>
              <w:pStyle w:val="TAL"/>
              <w:rPr>
                <w:lang w:eastAsia="en-US"/>
              </w:rPr>
            </w:pPr>
            <w:r w:rsidRPr="000749E2">
              <w:rPr>
                <w:lang w:eastAsia="en-US"/>
              </w:rPr>
              <w:t>R5-086369</w:t>
            </w:r>
          </w:p>
        </w:tc>
        <w:tc>
          <w:tcPr>
            <w:tcW w:w="567" w:type="dxa"/>
            <w:gridSpan w:val="2"/>
            <w:shd w:val="solid" w:color="FFFFFF" w:fill="auto"/>
          </w:tcPr>
          <w:p w14:paraId="3BC66A77" w14:textId="77777777" w:rsidR="00736CE3" w:rsidRPr="000749E2" w:rsidRDefault="00736CE3" w:rsidP="000749E2">
            <w:pPr>
              <w:pStyle w:val="TAL"/>
              <w:rPr>
                <w:lang w:eastAsia="en-US"/>
              </w:rPr>
            </w:pPr>
            <w:r w:rsidRPr="000749E2">
              <w:rPr>
                <w:lang w:eastAsia="en-US"/>
              </w:rPr>
              <w:t>0010</w:t>
            </w:r>
          </w:p>
        </w:tc>
        <w:tc>
          <w:tcPr>
            <w:tcW w:w="426" w:type="dxa"/>
            <w:gridSpan w:val="2"/>
            <w:shd w:val="solid" w:color="FFFFFF" w:fill="auto"/>
          </w:tcPr>
          <w:p w14:paraId="45EF2BC0" w14:textId="77777777" w:rsidR="00736CE3" w:rsidRPr="000749E2" w:rsidRDefault="00736CE3" w:rsidP="000749E2">
            <w:pPr>
              <w:pStyle w:val="TAL"/>
              <w:rPr>
                <w:lang w:eastAsia="en-US"/>
              </w:rPr>
            </w:pPr>
            <w:r w:rsidRPr="000749E2">
              <w:rPr>
                <w:lang w:eastAsia="en-US"/>
              </w:rPr>
              <w:t>-</w:t>
            </w:r>
          </w:p>
        </w:tc>
        <w:tc>
          <w:tcPr>
            <w:tcW w:w="4062" w:type="dxa"/>
            <w:gridSpan w:val="2"/>
            <w:shd w:val="solid" w:color="FFFFFF" w:fill="auto"/>
          </w:tcPr>
          <w:p w14:paraId="036E3A66" w14:textId="77777777" w:rsidR="00736CE3" w:rsidRPr="000749E2" w:rsidRDefault="00736CE3" w:rsidP="000749E2">
            <w:pPr>
              <w:pStyle w:val="TAL"/>
              <w:rPr>
                <w:lang w:eastAsia="en-US"/>
              </w:rPr>
            </w:pPr>
            <w:r w:rsidRPr="000749E2">
              <w:rPr>
                <w:lang w:eastAsia="en-US"/>
              </w:rPr>
              <w:t>Addition of reference EPS bearer contexts</w:t>
            </w:r>
          </w:p>
        </w:tc>
        <w:tc>
          <w:tcPr>
            <w:tcW w:w="415" w:type="dxa"/>
            <w:gridSpan w:val="2"/>
            <w:shd w:val="solid" w:color="FFFFFF" w:fill="auto"/>
          </w:tcPr>
          <w:p w14:paraId="36C2FFC5" w14:textId="77777777" w:rsidR="00736CE3" w:rsidRPr="000749E2" w:rsidRDefault="00736CE3" w:rsidP="000749E2">
            <w:pPr>
              <w:pStyle w:val="TAL"/>
              <w:rPr>
                <w:lang w:eastAsia="en-US"/>
              </w:rPr>
            </w:pPr>
          </w:p>
        </w:tc>
        <w:tc>
          <w:tcPr>
            <w:tcW w:w="708" w:type="dxa"/>
            <w:gridSpan w:val="2"/>
            <w:shd w:val="solid" w:color="FFFFFF" w:fill="auto"/>
          </w:tcPr>
          <w:p w14:paraId="71DB028D" w14:textId="77777777" w:rsidR="00736CE3" w:rsidRPr="000749E2" w:rsidRDefault="00736CE3" w:rsidP="000749E2">
            <w:pPr>
              <w:pStyle w:val="TAL"/>
              <w:rPr>
                <w:lang w:eastAsia="en-US"/>
              </w:rPr>
            </w:pPr>
            <w:r w:rsidRPr="000749E2">
              <w:rPr>
                <w:lang w:eastAsia="en-US"/>
              </w:rPr>
              <w:t>8.0.1</w:t>
            </w:r>
          </w:p>
        </w:tc>
        <w:tc>
          <w:tcPr>
            <w:tcW w:w="708" w:type="dxa"/>
            <w:gridSpan w:val="2"/>
            <w:shd w:val="solid" w:color="FFFFFF" w:fill="auto"/>
          </w:tcPr>
          <w:p w14:paraId="79FDE131" w14:textId="77777777" w:rsidR="00736CE3" w:rsidRPr="000749E2" w:rsidRDefault="00736CE3" w:rsidP="000749E2">
            <w:pPr>
              <w:pStyle w:val="TAL"/>
              <w:rPr>
                <w:lang w:eastAsia="en-US"/>
              </w:rPr>
            </w:pPr>
            <w:r w:rsidRPr="000749E2">
              <w:rPr>
                <w:lang w:eastAsia="en-US"/>
              </w:rPr>
              <w:t>8.1.0</w:t>
            </w:r>
          </w:p>
        </w:tc>
        <w:tc>
          <w:tcPr>
            <w:tcW w:w="1033" w:type="dxa"/>
            <w:gridSpan w:val="2"/>
            <w:shd w:val="solid" w:color="FFFFFF" w:fill="auto"/>
          </w:tcPr>
          <w:p w14:paraId="1BB50C50" w14:textId="77777777" w:rsidR="00736CE3" w:rsidRPr="000749E2" w:rsidRDefault="00736CE3" w:rsidP="000749E2">
            <w:pPr>
              <w:pStyle w:val="TAL"/>
              <w:rPr>
                <w:lang w:eastAsia="en-US"/>
              </w:rPr>
            </w:pPr>
          </w:p>
        </w:tc>
      </w:tr>
      <w:tr w:rsidR="00736CE3" w:rsidRPr="000749E2" w14:paraId="02F57D82" w14:textId="77777777" w:rsidTr="001C22E1">
        <w:trPr>
          <w:gridAfter w:val="1"/>
          <w:wAfter w:w="21" w:type="dxa"/>
          <w:jc w:val="center"/>
        </w:trPr>
        <w:tc>
          <w:tcPr>
            <w:tcW w:w="638" w:type="dxa"/>
            <w:gridSpan w:val="2"/>
            <w:shd w:val="solid" w:color="FFFFFF" w:fill="auto"/>
          </w:tcPr>
          <w:p w14:paraId="005DAC38" w14:textId="77777777" w:rsidR="00736CE3" w:rsidRPr="000749E2" w:rsidRDefault="00736CE3" w:rsidP="000749E2">
            <w:pPr>
              <w:pStyle w:val="TAL"/>
              <w:rPr>
                <w:lang w:eastAsia="en-US"/>
              </w:rPr>
            </w:pPr>
            <w:r w:rsidRPr="000749E2">
              <w:rPr>
                <w:lang w:eastAsia="en-US"/>
              </w:rPr>
              <w:t>RAN5 #41bis</w:t>
            </w:r>
          </w:p>
        </w:tc>
        <w:tc>
          <w:tcPr>
            <w:tcW w:w="1134" w:type="dxa"/>
            <w:gridSpan w:val="2"/>
            <w:shd w:val="solid" w:color="FFFFFF" w:fill="auto"/>
          </w:tcPr>
          <w:p w14:paraId="24A47EFE" w14:textId="77777777" w:rsidR="00736CE3" w:rsidRPr="000749E2" w:rsidRDefault="00736CE3" w:rsidP="000749E2">
            <w:pPr>
              <w:pStyle w:val="TAL"/>
              <w:rPr>
                <w:lang w:eastAsia="en-US"/>
              </w:rPr>
            </w:pPr>
            <w:r w:rsidRPr="000749E2">
              <w:rPr>
                <w:lang w:eastAsia="en-US"/>
              </w:rPr>
              <w:t>R5-086370</w:t>
            </w:r>
          </w:p>
        </w:tc>
        <w:tc>
          <w:tcPr>
            <w:tcW w:w="567" w:type="dxa"/>
            <w:gridSpan w:val="2"/>
            <w:shd w:val="solid" w:color="FFFFFF" w:fill="auto"/>
          </w:tcPr>
          <w:p w14:paraId="55A894EA" w14:textId="77777777" w:rsidR="00736CE3" w:rsidRPr="000749E2" w:rsidRDefault="00736CE3" w:rsidP="000749E2">
            <w:pPr>
              <w:pStyle w:val="TAL"/>
              <w:rPr>
                <w:lang w:eastAsia="en-US"/>
              </w:rPr>
            </w:pPr>
            <w:r w:rsidRPr="000749E2">
              <w:rPr>
                <w:lang w:eastAsia="en-US"/>
              </w:rPr>
              <w:t>0011</w:t>
            </w:r>
          </w:p>
        </w:tc>
        <w:tc>
          <w:tcPr>
            <w:tcW w:w="426" w:type="dxa"/>
            <w:gridSpan w:val="2"/>
            <w:shd w:val="solid" w:color="FFFFFF" w:fill="auto"/>
          </w:tcPr>
          <w:p w14:paraId="3F65B78A" w14:textId="77777777" w:rsidR="00736CE3" w:rsidRPr="000749E2" w:rsidRDefault="00736CE3" w:rsidP="000749E2">
            <w:pPr>
              <w:pStyle w:val="TAL"/>
              <w:rPr>
                <w:lang w:eastAsia="en-US"/>
              </w:rPr>
            </w:pPr>
            <w:r w:rsidRPr="000749E2">
              <w:rPr>
                <w:lang w:eastAsia="en-US"/>
              </w:rPr>
              <w:t>-</w:t>
            </w:r>
          </w:p>
        </w:tc>
        <w:tc>
          <w:tcPr>
            <w:tcW w:w="4062" w:type="dxa"/>
            <w:gridSpan w:val="2"/>
            <w:shd w:val="solid" w:color="FFFFFF" w:fill="auto"/>
          </w:tcPr>
          <w:p w14:paraId="3C3EFD81" w14:textId="77777777" w:rsidR="00736CE3" w:rsidRPr="000749E2" w:rsidRDefault="00736CE3" w:rsidP="000749E2">
            <w:pPr>
              <w:pStyle w:val="TAL"/>
              <w:rPr>
                <w:lang w:eastAsia="en-US"/>
              </w:rPr>
            </w:pPr>
            <w:r w:rsidRPr="000749E2">
              <w:rPr>
                <w:lang w:eastAsia="en-US"/>
              </w:rPr>
              <w:t>Mapping of default DL Physical Channels for TDD in 36.508</w:t>
            </w:r>
          </w:p>
        </w:tc>
        <w:tc>
          <w:tcPr>
            <w:tcW w:w="415" w:type="dxa"/>
            <w:gridSpan w:val="2"/>
            <w:shd w:val="solid" w:color="FFFFFF" w:fill="auto"/>
          </w:tcPr>
          <w:p w14:paraId="57900592" w14:textId="77777777" w:rsidR="00736CE3" w:rsidRPr="000749E2" w:rsidRDefault="00736CE3" w:rsidP="000749E2">
            <w:pPr>
              <w:pStyle w:val="TAL"/>
              <w:rPr>
                <w:lang w:eastAsia="en-US"/>
              </w:rPr>
            </w:pPr>
          </w:p>
        </w:tc>
        <w:tc>
          <w:tcPr>
            <w:tcW w:w="708" w:type="dxa"/>
            <w:gridSpan w:val="2"/>
            <w:shd w:val="solid" w:color="FFFFFF" w:fill="auto"/>
          </w:tcPr>
          <w:p w14:paraId="4B32855C" w14:textId="77777777" w:rsidR="00736CE3" w:rsidRPr="000749E2" w:rsidRDefault="00736CE3" w:rsidP="000749E2">
            <w:pPr>
              <w:pStyle w:val="TAL"/>
              <w:rPr>
                <w:lang w:eastAsia="en-US"/>
              </w:rPr>
            </w:pPr>
            <w:r w:rsidRPr="000749E2">
              <w:rPr>
                <w:lang w:eastAsia="en-US"/>
              </w:rPr>
              <w:t>8.0.1</w:t>
            </w:r>
          </w:p>
        </w:tc>
        <w:tc>
          <w:tcPr>
            <w:tcW w:w="708" w:type="dxa"/>
            <w:gridSpan w:val="2"/>
            <w:shd w:val="solid" w:color="FFFFFF" w:fill="auto"/>
          </w:tcPr>
          <w:p w14:paraId="6C32F3A9" w14:textId="77777777" w:rsidR="00736CE3" w:rsidRPr="000749E2" w:rsidRDefault="00736CE3" w:rsidP="000749E2">
            <w:pPr>
              <w:pStyle w:val="TAL"/>
              <w:rPr>
                <w:lang w:eastAsia="en-US"/>
              </w:rPr>
            </w:pPr>
            <w:r w:rsidRPr="000749E2">
              <w:rPr>
                <w:lang w:eastAsia="en-US"/>
              </w:rPr>
              <w:t>8.1.0</w:t>
            </w:r>
          </w:p>
        </w:tc>
        <w:tc>
          <w:tcPr>
            <w:tcW w:w="1033" w:type="dxa"/>
            <w:gridSpan w:val="2"/>
            <w:shd w:val="solid" w:color="FFFFFF" w:fill="auto"/>
          </w:tcPr>
          <w:p w14:paraId="79BA810B" w14:textId="77777777" w:rsidR="00736CE3" w:rsidRPr="000749E2" w:rsidRDefault="00736CE3" w:rsidP="000749E2">
            <w:pPr>
              <w:pStyle w:val="TAL"/>
              <w:rPr>
                <w:lang w:eastAsia="en-US"/>
              </w:rPr>
            </w:pPr>
          </w:p>
        </w:tc>
      </w:tr>
      <w:tr w:rsidR="00736CE3" w:rsidRPr="000749E2" w14:paraId="7E914327" w14:textId="77777777" w:rsidTr="001C22E1">
        <w:trPr>
          <w:gridAfter w:val="1"/>
          <w:wAfter w:w="21" w:type="dxa"/>
          <w:jc w:val="center"/>
        </w:trPr>
        <w:tc>
          <w:tcPr>
            <w:tcW w:w="638" w:type="dxa"/>
            <w:gridSpan w:val="2"/>
            <w:shd w:val="solid" w:color="FFFFFF" w:fill="auto"/>
          </w:tcPr>
          <w:p w14:paraId="1EDC971B" w14:textId="77777777" w:rsidR="00736CE3" w:rsidRPr="000749E2" w:rsidRDefault="00736CE3" w:rsidP="000749E2">
            <w:pPr>
              <w:pStyle w:val="TAL"/>
              <w:rPr>
                <w:lang w:eastAsia="en-US"/>
              </w:rPr>
            </w:pPr>
            <w:r w:rsidRPr="000749E2">
              <w:rPr>
                <w:lang w:eastAsia="en-US"/>
              </w:rPr>
              <w:t>RAN5 #41bis</w:t>
            </w:r>
          </w:p>
        </w:tc>
        <w:tc>
          <w:tcPr>
            <w:tcW w:w="1134" w:type="dxa"/>
            <w:gridSpan w:val="2"/>
            <w:shd w:val="solid" w:color="FFFFFF" w:fill="auto"/>
          </w:tcPr>
          <w:p w14:paraId="0F9DA71A" w14:textId="77777777" w:rsidR="00736CE3" w:rsidRPr="000749E2" w:rsidRDefault="00736CE3" w:rsidP="000749E2">
            <w:pPr>
              <w:pStyle w:val="TAL"/>
              <w:rPr>
                <w:lang w:eastAsia="en-US"/>
              </w:rPr>
            </w:pPr>
            <w:r w:rsidRPr="000749E2">
              <w:rPr>
                <w:lang w:eastAsia="en-US"/>
              </w:rPr>
              <w:t>R5-086400</w:t>
            </w:r>
          </w:p>
        </w:tc>
        <w:tc>
          <w:tcPr>
            <w:tcW w:w="567" w:type="dxa"/>
            <w:gridSpan w:val="2"/>
            <w:shd w:val="solid" w:color="FFFFFF" w:fill="auto"/>
          </w:tcPr>
          <w:p w14:paraId="2E205515" w14:textId="77777777" w:rsidR="00736CE3" w:rsidRPr="000749E2" w:rsidRDefault="00736CE3" w:rsidP="000749E2">
            <w:pPr>
              <w:pStyle w:val="TAL"/>
              <w:rPr>
                <w:lang w:eastAsia="en-US"/>
              </w:rPr>
            </w:pPr>
            <w:r w:rsidRPr="000749E2">
              <w:rPr>
                <w:lang w:eastAsia="en-US"/>
              </w:rPr>
              <w:t>0012</w:t>
            </w:r>
          </w:p>
        </w:tc>
        <w:tc>
          <w:tcPr>
            <w:tcW w:w="426" w:type="dxa"/>
            <w:gridSpan w:val="2"/>
            <w:shd w:val="solid" w:color="FFFFFF" w:fill="auto"/>
          </w:tcPr>
          <w:p w14:paraId="296CC8CB" w14:textId="77777777" w:rsidR="00736CE3" w:rsidRPr="000749E2" w:rsidRDefault="00736CE3" w:rsidP="000749E2">
            <w:pPr>
              <w:pStyle w:val="TAL"/>
              <w:rPr>
                <w:lang w:eastAsia="en-US"/>
              </w:rPr>
            </w:pPr>
            <w:r w:rsidRPr="000749E2">
              <w:rPr>
                <w:lang w:eastAsia="en-US"/>
              </w:rPr>
              <w:t>-</w:t>
            </w:r>
          </w:p>
        </w:tc>
        <w:tc>
          <w:tcPr>
            <w:tcW w:w="4062" w:type="dxa"/>
            <w:gridSpan w:val="2"/>
            <w:shd w:val="solid" w:color="FFFFFF" w:fill="auto"/>
          </w:tcPr>
          <w:p w14:paraId="4D5FD622" w14:textId="77777777" w:rsidR="00736CE3" w:rsidRPr="000749E2" w:rsidRDefault="00736CE3" w:rsidP="000749E2">
            <w:pPr>
              <w:pStyle w:val="TAL"/>
              <w:rPr>
                <w:lang w:eastAsia="en-US"/>
              </w:rPr>
            </w:pPr>
            <w:r w:rsidRPr="000749E2">
              <w:rPr>
                <w:lang w:eastAsia="en-US"/>
              </w:rPr>
              <w:t>Addition of RS_EPRE powers to default DL signal levels</w:t>
            </w:r>
          </w:p>
        </w:tc>
        <w:tc>
          <w:tcPr>
            <w:tcW w:w="415" w:type="dxa"/>
            <w:gridSpan w:val="2"/>
            <w:shd w:val="solid" w:color="FFFFFF" w:fill="auto"/>
          </w:tcPr>
          <w:p w14:paraId="70A6ADA4" w14:textId="77777777" w:rsidR="00736CE3" w:rsidRPr="000749E2" w:rsidRDefault="00736CE3" w:rsidP="000749E2">
            <w:pPr>
              <w:pStyle w:val="TAL"/>
              <w:rPr>
                <w:lang w:eastAsia="en-US"/>
              </w:rPr>
            </w:pPr>
          </w:p>
        </w:tc>
        <w:tc>
          <w:tcPr>
            <w:tcW w:w="708" w:type="dxa"/>
            <w:gridSpan w:val="2"/>
            <w:shd w:val="solid" w:color="FFFFFF" w:fill="auto"/>
          </w:tcPr>
          <w:p w14:paraId="45605DDF" w14:textId="77777777" w:rsidR="00736CE3" w:rsidRPr="000749E2" w:rsidRDefault="00736CE3" w:rsidP="000749E2">
            <w:pPr>
              <w:pStyle w:val="TAL"/>
              <w:rPr>
                <w:lang w:eastAsia="en-US"/>
              </w:rPr>
            </w:pPr>
            <w:r w:rsidRPr="000749E2">
              <w:rPr>
                <w:lang w:eastAsia="en-US"/>
              </w:rPr>
              <w:t>8.0.1</w:t>
            </w:r>
          </w:p>
        </w:tc>
        <w:tc>
          <w:tcPr>
            <w:tcW w:w="708" w:type="dxa"/>
            <w:gridSpan w:val="2"/>
            <w:shd w:val="solid" w:color="FFFFFF" w:fill="auto"/>
          </w:tcPr>
          <w:p w14:paraId="1CFE0011" w14:textId="77777777" w:rsidR="00736CE3" w:rsidRPr="000749E2" w:rsidRDefault="00736CE3" w:rsidP="000749E2">
            <w:pPr>
              <w:pStyle w:val="TAL"/>
              <w:rPr>
                <w:lang w:eastAsia="en-US"/>
              </w:rPr>
            </w:pPr>
            <w:r w:rsidRPr="000749E2">
              <w:rPr>
                <w:lang w:eastAsia="en-US"/>
              </w:rPr>
              <w:t>8.1.0</w:t>
            </w:r>
          </w:p>
        </w:tc>
        <w:tc>
          <w:tcPr>
            <w:tcW w:w="1033" w:type="dxa"/>
            <w:gridSpan w:val="2"/>
            <w:shd w:val="solid" w:color="FFFFFF" w:fill="auto"/>
          </w:tcPr>
          <w:p w14:paraId="57554DA9" w14:textId="77777777" w:rsidR="00736CE3" w:rsidRPr="000749E2" w:rsidRDefault="00736CE3" w:rsidP="000749E2">
            <w:pPr>
              <w:pStyle w:val="TAL"/>
              <w:rPr>
                <w:lang w:eastAsia="en-US"/>
              </w:rPr>
            </w:pPr>
          </w:p>
        </w:tc>
      </w:tr>
      <w:tr w:rsidR="00736CE3" w:rsidRPr="000749E2" w14:paraId="36A99904" w14:textId="77777777" w:rsidTr="001C22E1">
        <w:trPr>
          <w:gridAfter w:val="1"/>
          <w:wAfter w:w="21" w:type="dxa"/>
          <w:jc w:val="center"/>
        </w:trPr>
        <w:tc>
          <w:tcPr>
            <w:tcW w:w="638" w:type="dxa"/>
            <w:gridSpan w:val="2"/>
            <w:shd w:val="solid" w:color="FFFFFF" w:fill="auto"/>
          </w:tcPr>
          <w:p w14:paraId="25CA2B8D" w14:textId="77777777" w:rsidR="00736CE3" w:rsidRPr="000749E2" w:rsidRDefault="00736CE3" w:rsidP="000749E2">
            <w:pPr>
              <w:pStyle w:val="TAL"/>
              <w:rPr>
                <w:lang w:eastAsia="en-US"/>
              </w:rPr>
            </w:pPr>
            <w:r w:rsidRPr="000749E2">
              <w:rPr>
                <w:lang w:eastAsia="en-US"/>
              </w:rPr>
              <w:t>RAN5 #42</w:t>
            </w:r>
          </w:p>
        </w:tc>
        <w:tc>
          <w:tcPr>
            <w:tcW w:w="1134" w:type="dxa"/>
            <w:gridSpan w:val="2"/>
            <w:shd w:val="solid" w:color="FFFFFF" w:fill="auto"/>
          </w:tcPr>
          <w:p w14:paraId="57F587C7" w14:textId="77777777" w:rsidR="00736CE3" w:rsidRPr="000749E2" w:rsidRDefault="00736CE3" w:rsidP="000749E2">
            <w:pPr>
              <w:pStyle w:val="TAL"/>
              <w:rPr>
                <w:lang w:eastAsia="en-US"/>
              </w:rPr>
            </w:pPr>
            <w:r w:rsidRPr="000749E2">
              <w:rPr>
                <w:lang w:eastAsia="en-US"/>
              </w:rPr>
              <w:t>R5-090084</w:t>
            </w:r>
          </w:p>
        </w:tc>
        <w:tc>
          <w:tcPr>
            <w:tcW w:w="567" w:type="dxa"/>
            <w:gridSpan w:val="2"/>
            <w:shd w:val="solid" w:color="FFFFFF" w:fill="auto"/>
          </w:tcPr>
          <w:p w14:paraId="0166C90B" w14:textId="77777777" w:rsidR="00736CE3" w:rsidRPr="000749E2" w:rsidRDefault="00736CE3" w:rsidP="000749E2">
            <w:pPr>
              <w:pStyle w:val="TAL"/>
              <w:rPr>
                <w:lang w:eastAsia="en-US"/>
              </w:rPr>
            </w:pPr>
            <w:r w:rsidRPr="000749E2">
              <w:rPr>
                <w:lang w:eastAsia="en-US"/>
              </w:rPr>
              <w:t>0013</w:t>
            </w:r>
          </w:p>
        </w:tc>
        <w:tc>
          <w:tcPr>
            <w:tcW w:w="426" w:type="dxa"/>
            <w:gridSpan w:val="2"/>
            <w:shd w:val="solid" w:color="FFFFFF" w:fill="auto"/>
          </w:tcPr>
          <w:p w14:paraId="5F3B661D" w14:textId="77777777" w:rsidR="00736CE3" w:rsidRPr="000749E2" w:rsidRDefault="00736CE3" w:rsidP="000749E2">
            <w:pPr>
              <w:pStyle w:val="TAL"/>
              <w:rPr>
                <w:lang w:eastAsia="en-US"/>
              </w:rPr>
            </w:pPr>
            <w:r w:rsidRPr="000749E2">
              <w:rPr>
                <w:lang w:eastAsia="en-US"/>
              </w:rPr>
              <w:t>-</w:t>
            </w:r>
          </w:p>
        </w:tc>
        <w:tc>
          <w:tcPr>
            <w:tcW w:w="4062" w:type="dxa"/>
            <w:gridSpan w:val="2"/>
            <w:shd w:val="solid" w:color="FFFFFF" w:fill="auto"/>
          </w:tcPr>
          <w:p w14:paraId="04C94C71" w14:textId="77777777" w:rsidR="00736CE3" w:rsidRPr="000749E2" w:rsidRDefault="00736CE3" w:rsidP="000749E2">
            <w:pPr>
              <w:pStyle w:val="TAL"/>
              <w:rPr>
                <w:lang w:eastAsia="en-US"/>
              </w:rPr>
            </w:pPr>
            <w:r w:rsidRPr="000749E2">
              <w:rPr>
                <w:lang w:eastAsia="en-US"/>
              </w:rPr>
              <w:t>Test procedure to verify that an EPS bearer context is active</w:t>
            </w:r>
          </w:p>
        </w:tc>
        <w:tc>
          <w:tcPr>
            <w:tcW w:w="415" w:type="dxa"/>
            <w:gridSpan w:val="2"/>
            <w:shd w:val="solid" w:color="FFFFFF" w:fill="auto"/>
          </w:tcPr>
          <w:p w14:paraId="39864B31" w14:textId="77777777" w:rsidR="00736CE3" w:rsidRPr="000749E2" w:rsidRDefault="00736CE3" w:rsidP="000749E2">
            <w:pPr>
              <w:pStyle w:val="TAL"/>
              <w:rPr>
                <w:lang w:eastAsia="en-US"/>
              </w:rPr>
            </w:pPr>
          </w:p>
        </w:tc>
        <w:tc>
          <w:tcPr>
            <w:tcW w:w="708" w:type="dxa"/>
            <w:gridSpan w:val="2"/>
            <w:shd w:val="solid" w:color="FFFFFF" w:fill="auto"/>
          </w:tcPr>
          <w:p w14:paraId="6FFF5CDB" w14:textId="77777777" w:rsidR="00736CE3" w:rsidRPr="000749E2" w:rsidRDefault="00736CE3" w:rsidP="000749E2">
            <w:pPr>
              <w:pStyle w:val="TAL"/>
              <w:rPr>
                <w:lang w:eastAsia="en-US"/>
              </w:rPr>
            </w:pPr>
            <w:r w:rsidRPr="000749E2">
              <w:rPr>
                <w:lang w:eastAsia="en-US"/>
              </w:rPr>
              <w:t>8.0.1</w:t>
            </w:r>
          </w:p>
        </w:tc>
        <w:tc>
          <w:tcPr>
            <w:tcW w:w="708" w:type="dxa"/>
            <w:gridSpan w:val="2"/>
            <w:shd w:val="solid" w:color="FFFFFF" w:fill="auto"/>
          </w:tcPr>
          <w:p w14:paraId="329A3765" w14:textId="77777777" w:rsidR="00736CE3" w:rsidRPr="000749E2" w:rsidRDefault="00736CE3" w:rsidP="000749E2">
            <w:pPr>
              <w:pStyle w:val="TAL"/>
              <w:rPr>
                <w:lang w:eastAsia="en-US"/>
              </w:rPr>
            </w:pPr>
            <w:r w:rsidRPr="000749E2">
              <w:rPr>
                <w:lang w:eastAsia="en-US"/>
              </w:rPr>
              <w:t>8.1.0</w:t>
            </w:r>
          </w:p>
        </w:tc>
        <w:tc>
          <w:tcPr>
            <w:tcW w:w="1033" w:type="dxa"/>
            <w:gridSpan w:val="2"/>
            <w:shd w:val="solid" w:color="FFFFFF" w:fill="auto"/>
          </w:tcPr>
          <w:p w14:paraId="614BDEA7" w14:textId="77777777" w:rsidR="00736CE3" w:rsidRPr="000749E2" w:rsidRDefault="00736CE3" w:rsidP="000749E2">
            <w:pPr>
              <w:pStyle w:val="TAL"/>
              <w:rPr>
                <w:lang w:eastAsia="en-US"/>
              </w:rPr>
            </w:pPr>
          </w:p>
        </w:tc>
      </w:tr>
      <w:tr w:rsidR="00736CE3" w:rsidRPr="000749E2" w14:paraId="4FA6C361" w14:textId="77777777" w:rsidTr="001C22E1">
        <w:trPr>
          <w:gridAfter w:val="1"/>
          <w:wAfter w:w="21" w:type="dxa"/>
          <w:jc w:val="center"/>
        </w:trPr>
        <w:tc>
          <w:tcPr>
            <w:tcW w:w="638" w:type="dxa"/>
            <w:gridSpan w:val="2"/>
            <w:shd w:val="solid" w:color="FFFFFF" w:fill="auto"/>
          </w:tcPr>
          <w:p w14:paraId="235FFAF5" w14:textId="77777777" w:rsidR="00736CE3" w:rsidRPr="000749E2" w:rsidRDefault="00736CE3" w:rsidP="000749E2">
            <w:pPr>
              <w:pStyle w:val="TAL"/>
              <w:rPr>
                <w:lang w:eastAsia="en-US"/>
              </w:rPr>
            </w:pPr>
            <w:r w:rsidRPr="000749E2">
              <w:rPr>
                <w:lang w:eastAsia="en-US"/>
              </w:rPr>
              <w:t>RAN5 #42</w:t>
            </w:r>
          </w:p>
        </w:tc>
        <w:tc>
          <w:tcPr>
            <w:tcW w:w="1134" w:type="dxa"/>
            <w:gridSpan w:val="2"/>
            <w:shd w:val="solid" w:color="FFFFFF" w:fill="auto"/>
          </w:tcPr>
          <w:p w14:paraId="342B4DF0" w14:textId="77777777" w:rsidR="00736CE3" w:rsidRPr="000749E2" w:rsidRDefault="00736CE3" w:rsidP="000749E2">
            <w:pPr>
              <w:pStyle w:val="TAL"/>
              <w:rPr>
                <w:lang w:eastAsia="en-US"/>
              </w:rPr>
            </w:pPr>
            <w:r w:rsidRPr="000749E2">
              <w:rPr>
                <w:lang w:eastAsia="en-US"/>
              </w:rPr>
              <w:t>R5-090362</w:t>
            </w:r>
          </w:p>
        </w:tc>
        <w:tc>
          <w:tcPr>
            <w:tcW w:w="567" w:type="dxa"/>
            <w:gridSpan w:val="2"/>
            <w:shd w:val="solid" w:color="FFFFFF" w:fill="auto"/>
          </w:tcPr>
          <w:p w14:paraId="7C59CE38" w14:textId="77777777" w:rsidR="00736CE3" w:rsidRPr="000749E2" w:rsidRDefault="00736CE3" w:rsidP="000749E2">
            <w:pPr>
              <w:pStyle w:val="TAL"/>
              <w:rPr>
                <w:lang w:eastAsia="en-US"/>
              </w:rPr>
            </w:pPr>
            <w:r w:rsidRPr="000749E2">
              <w:rPr>
                <w:lang w:eastAsia="en-US"/>
              </w:rPr>
              <w:t>0014</w:t>
            </w:r>
          </w:p>
        </w:tc>
        <w:tc>
          <w:tcPr>
            <w:tcW w:w="426" w:type="dxa"/>
            <w:gridSpan w:val="2"/>
            <w:shd w:val="solid" w:color="FFFFFF" w:fill="auto"/>
          </w:tcPr>
          <w:p w14:paraId="1C4938FA" w14:textId="77777777" w:rsidR="00736CE3" w:rsidRPr="000749E2" w:rsidRDefault="00736CE3" w:rsidP="000749E2">
            <w:pPr>
              <w:pStyle w:val="TAL"/>
              <w:rPr>
                <w:lang w:eastAsia="en-US"/>
              </w:rPr>
            </w:pPr>
            <w:r w:rsidRPr="000749E2">
              <w:rPr>
                <w:lang w:eastAsia="en-US"/>
              </w:rPr>
              <w:t>-</w:t>
            </w:r>
          </w:p>
        </w:tc>
        <w:tc>
          <w:tcPr>
            <w:tcW w:w="4062" w:type="dxa"/>
            <w:gridSpan w:val="2"/>
            <w:shd w:val="solid" w:color="FFFFFF" w:fill="auto"/>
          </w:tcPr>
          <w:p w14:paraId="401B8166" w14:textId="77777777" w:rsidR="00736CE3" w:rsidRPr="000749E2" w:rsidRDefault="00736CE3" w:rsidP="000749E2">
            <w:pPr>
              <w:pStyle w:val="TAL"/>
              <w:rPr>
                <w:lang w:eastAsia="en-US"/>
              </w:rPr>
            </w:pPr>
            <w:r w:rsidRPr="000749E2">
              <w:rPr>
                <w:lang w:eastAsia="en-US"/>
              </w:rPr>
              <w:t>Correction to the definition of simulated NAS cells in TS 36.508</w:t>
            </w:r>
          </w:p>
        </w:tc>
        <w:tc>
          <w:tcPr>
            <w:tcW w:w="415" w:type="dxa"/>
            <w:gridSpan w:val="2"/>
            <w:shd w:val="solid" w:color="FFFFFF" w:fill="auto"/>
          </w:tcPr>
          <w:p w14:paraId="7A3FF0D4" w14:textId="77777777" w:rsidR="00736CE3" w:rsidRPr="000749E2" w:rsidRDefault="00736CE3" w:rsidP="000749E2">
            <w:pPr>
              <w:pStyle w:val="TAL"/>
              <w:rPr>
                <w:lang w:eastAsia="en-US"/>
              </w:rPr>
            </w:pPr>
          </w:p>
        </w:tc>
        <w:tc>
          <w:tcPr>
            <w:tcW w:w="708" w:type="dxa"/>
            <w:gridSpan w:val="2"/>
            <w:shd w:val="solid" w:color="FFFFFF" w:fill="auto"/>
          </w:tcPr>
          <w:p w14:paraId="0206FFDD" w14:textId="77777777" w:rsidR="00736CE3" w:rsidRPr="000749E2" w:rsidRDefault="00736CE3" w:rsidP="000749E2">
            <w:pPr>
              <w:pStyle w:val="TAL"/>
              <w:rPr>
                <w:lang w:eastAsia="en-US"/>
              </w:rPr>
            </w:pPr>
            <w:r w:rsidRPr="000749E2">
              <w:rPr>
                <w:lang w:eastAsia="en-US"/>
              </w:rPr>
              <w:t>8.0.1</w:t>
            </w:r>
          </w:p>
        </w:tc>
        <w:tc>
          <w:tcPr>
            <w:tcW w:w="708" w:type="dxa"/>
            <w:gridSpan w:val="2"/>
            <w:shd w:val="solid" w:color="FFFFFF" w:fill="auto"/>
          </w:tcPr>
          <w:p w14:paraId="619264B9" w14:textId="77777777" w:rsidR="00736CE3" w:rsidRPr="000749E2" w:rsidRDefault="00736CE3" w:rsidP="000749E2">
            <w:pPr>
              <w:pStyle w:val="TAL"/>
              <w:rPr>
                <w:lang w:eastAsia="en-US"/>
              </w:rPr>
            </w:pPr>
            <w:r w:rsidRPr="000749E2">
              <w:rPr>
                <w:lang w:eastAsia="en-US"/>
              </w:rPr>
              <w:t>8.1.0</w:t>
            </w:r>
          </w:p>
        </w:tc>
        <w:tc>
          <w:tcPr>
            <w:tcW w:w="1033" w:type="dxa"/>
            <w:gridSpan w:val="2"/>
            <w:shd w:val="solid" w:color="FFFFFF" w:fill="auto"/>
          </w:tcPr>
          <w:p w14:paraId="482F0A31" w14:textId="77777777" w:rsidR="00736CE3" w:rsidRPr="000749E2" w:rsidRDefault="00736CE3" w:rsidP="000749E2">
            <w:pPr>
              <w:pStyle w:val="TAL"/>
              <w:rPr>
                <w:lang w:eastAsia="en-US"/>
              </w:rPr>
            </w:pPr>
          </w:p>
        </w:tc>
      </w:tr>
      <w:tr w:rsidR="00736CE3" w:rsidRPr="000749E2" w14:paraId="0DCE52C6" w14:textId="77777777" w:rsidTr="001C22E1">
        <w:trPr>
          <w:gridAfter w:val="1"/>
          <w:wAfter w:w="21" w:type="dxa"/>
          <w:jc w:val="center"/>
        </w:trPr>
        <w:tc>
          <w:tcPr>
            <w:tcW w:w="638" w:type="dxa"/>
            <w:gridSpan w:val="2"/>
            <w:shd w:val="solid" w:color="FFFFFF" w:fill="auto"/>
          </w:tcPr>
          <w:p w14:paraId="4BA24850" w14:textId="77777777" w:rsidR="00736CE3" w:rsidRPr="000749E2" w:rsidRDefault="00736CE3" w:rsidP="000749E2">
            <w:pPr>
              <w:pStyle w:val="TAL"/>
              <w:rPr>
                <w:lang w:eastAsia="en-US"/>
              </w:rPr>
            </w:pPr>
            <w:r w:rsidRPr="000749E2">
              <w:rPr>
                <w:lang w:eastAsia="en-US"/>
              </w:rPr>
              <w:t>RAN5 #42</w:t>
            </w:r>
          </w:p>
        </w:tc>
        <w:tc>
          <w:tcPr>
            <w:tcW w:w="1134" w:type="dxa"/>
            <w:gridSpan w:val="2"/>
            <w:shd w:val="solid" w:color="FFFFFF" w:fill="auto"/>
          </w:tcPr>
          <w:p w14:paraId="2BBD0A5E" w14:textId="77777777" w:rsidR="00736CE3" w:rsidRPr="000749E2" w:rsidRDefault="00736CE3" w:rsidP="000749E2">
            <w:pPr>
              <w:pStyle w:val="TAL"/>
              <w:rPr>
                <w:lang w:eastAsia="en-US"/>
              </w:rPr>
            </w:pPr>
            <w:r w:rsidRPr="000749E2">
              <w:rPr>
                <w:lang w:eastAsia="en-US"/>
              </w:rPr>
              <w:t>R5-090464</w:t>
            </w:r>
          </w:p>
        </w:tc>
        <w:tc>
          <w:tcPr>
            <w:tcW w:w="567" w:type="dxa"/>
            <w:gridSpan w:val="2"/>
            <w:shd w:val="solid" w:color="FFFFFF" w:fill="auto"/>
          </w:tcPr>
          <w:p w14:paraId="0E4381CE" w14:textId="77777777" w:rsidR="00736CE3" w:rsidRPr="000749E2" w:rsidRDefault="00736CE3" w:rsidP="000749E2">
            <w:pPr>
              <w:pStyle w:val="TAL"/>
              <w:rPr>
                <w:lang w:eastAsia="en-US"/>
              </w:rPr>
            </w:pPr>
            <w:r w:rsidRPr="000749E2">
              <w:rPr>
                <w:lang w:eastAsia="en-US"/>
              </w:rPr>
              <w:t>0015</w:t>
            </w:r>
          </w:p>
        </w:tc>
        <w:tc>
          <w:tcPr>
            <w:tcW w:w="426" w:type="dxa"/>
            <w:gridSpan w:val="2"/>
            <w:shd w:val="solid" w:color="FFFFFF" w:fill="auto"/>
          </w:tcPr>
          <w:p w14:paraId="4ED78484" w14:textId="77777777" w:rsidR="00736CE3" w:rsidRPr="000749E2" w:rsidRDefault="00736CE3" w:rsidP="000749E2">
            <w:pPr>
              <w:pStyle w:val="TAL"/>
              <w:rPr>
                <w:lang w:eastAsia="en-US"/>
              </w:rPr>
            </w:pPr>
            <w:r w:rsidRPr="000749E2">
              <w:rPr>
                <w:lang w:eastAsia="en-US"/>
              </w:rPr>
              <w:t>-</w:t>
            </w:r>
          </w:p>
        </w:tc>
        <w:tc>
          <w:tcPr>
            <w:tcW w:w="4062" w:type="dxa"/>
            <w:gridSpan w:val="2"/>
            <w:shd w:val="solid" w:color="FFFFFF" w:fill="auto"/>
          </w:tcPr>
          <w:p w14:paraId="3D039D23" w14:textId="77777777" w:rsidR="00736CE3" w:rsidRPr="000749E2" w:rsidRDefault="00736CE3" w:rsidP="000749E2">
            <w:pPr>
              <w:pStyle w:val="TAL"/>
              <w:rPr>
                <w:lang w:eastAsia="en-US"/>
              </w:rPr>
            </w:pPr>
            <w:r w:rsidRPr="000749E2">
              <w:rPr>
                <w:lang w:eastAsia="en-US"/>
              </w:rPr>
              <w:t>Clean up the test algorithm for authentication</w:t>
            </w:r>
          </w:p>
        </w:tc>
        <w:tc>
          <w:tcPr>
            <w:tcW w:w="415" w:type="dxa"/>
            <w:gridSpan w:val="2"/>
            <w:shd w:val="solid" w:color="FFFFFF" w:fill="auto"/>
          </w:tcPr>
          <w:p w14:paraId="4EB011BE" w14:textId="77777777" w:rsidR="00736CE3" w:rsidRPr="000749E2" w:rsidRDefault="00736CE3" w:rsidP="000749E2">
            <w:pPr>
              <w:pStyle w:val="TAL"/>
              <w:rPr>
                <w:lang w:eastAsia="en-US"/>
              </w:rPr>
            </w:pPr>
          </w:p>
        </w:tc>
        <w:tc>
          <w:tcPr>
            <w:tcW w:w="708" w:type="dxa"/>
            <w:gridSpan w:val="2"/>
            <w:shd w:val="solid" w:color="FFFFFF" w:fill="auto"/>
          </w:tcPr>
          <w:p w14:paraId="53A5918B" w14:textId="77777777" w:rsidR="00736CE3" w:rsidRPr="000749E2" w:rsidRDefault="00736CE3" w:rsidP="000749E2">
            <w:pPr>
              <w:pStyle w:val="TAL"/>
              <w:rPr>
                <w:lang w:eastAsia="en-US"/>
              </w:rPr>
            </w:pPr>
            <w:r w:rsidRPr="000749E2">
              <w:rPr>
                <w:lang w:eastAsia="en-US"/>
              </w:rPr>
              <w:t>8.0.1</w:t>
            </w:r>
          </w:p>
        </w:tc>
        <w:tc>
          <w:tcPr>
            <w:tcW w:w="708" w:type="dxa"/>
            <w:gridSpan w:val="2"/>
            <w:shd w:val="solid" w:color="FFFFFF" w:fill="auto"/>
          </w:tcPr>
          <w:p w14:paraId="11CD7470" w14:textId="77777777" w:rsidR="00736CE3" w:rsidRPr="000749E2" w:rsidRDefault="00736CE3" w:rsidP="000749E2">
            <w:pPr>
              <w:pStyle w:val="TAL"/>
              <w:rPr>
                <w:lang w:eastAsia="en-US"/>
              </w:rPr>
            </w:pPr>
            <w:r w:rsidRPr="000749E2">
              <w:rPr>
                <w:lang w:eastAsia="en-US"/>
              </w:rPr>
              <w:t>8.1.0</w:t>
            </w:r>
          </w:p>
        </w:tc>
        <w:tc>
          <w:tcPr>
            <w:tcW w:w="1033" w:type="dxa"/>
            <w:gridSpan w:val="2"/>
            <w:shd w:val="solid" w:color="FFFFFF" w:fill="auto"/>
          </w:tcPr>
          <w:p w14:paraId="11F8B898" w14:textId="77777777" w:rsidR="00736CE3" w:rsidRPr="000749E2" w:rsidRDefault="00736CE3" w:rsidP="000749E2">
            <w:pPr>
              <w:pStyle w:val="TAL"/>
              <w:rPr>
                <w:lang w:eastAsia="en-US"/>
              </w:rPr>
            </w:pPr>
          </w:p>
        </w:tc>
      </w:tr>
      <w:tr w:rsidR="00736CE3" w:rsidRPr="000749E2" w14:paraId="4BEBEEBE" w14:textId="77777777" w:rsidTr="001C22E1">
        <w:trPr>
          <w:gridAfter w:val="1"/>
          <w:wAfter w:w="21" w:type="dxa"/>
          <w:jc w:val="center"/>
        </w:trPr>
        <w:tc>
          <w:tcPr>
            <w:tcW w:w="638" w:type="dxa"/>
            <w:gridSpan w:val="2"/>
            <w:shd w:val="solid" w:color="FFFFFF" w:fill="auto"/>
          </w:tcPr>
          <w:p w14:paraId="3F4A2835" w14:textId="77777777" w:rsidR="00736CE3" w:rsidRPr="000749E2" w:rsidRDefault="00736CE3" w:rsidP="000749E2">
            <w:pPr>
              <w:pStyle w:val="TAL"/>
              <w:rPr>
                <w:lang w:eastAsia="en-US"/>
              </w:rPr>
            </w:pPr>
            <w:r w:rsidRPr="000749E2">
              <w:rPr>
                <w:lang w:eastAsia="en-US"/>
              </w:rPr>
              <w:t>RAN5 #42</w:t>
            </w:r>
          </w:p>
        </w:tc>
        <w:tc>
          <w:tcPr>
            <w:tcW w:w="1134" w:type="dxa"/>
            <w:gridSpan w:val="2"/>
            <w:shd w:val="solid" w:color="FFFFFF" w:fill="auto"/>
          </w:tcPr>
          <w:p w14:paraId="1AF54E86" w14:textId="77777777" w:rsidR="00736CE3" w:rsidRPr="000749E2" w:rsidRDefault="00736CE3" w:rsidP="000749E2">
            <w:pPr>
              <w:pStyle w:val="TAL"/>
              <w:rPr>
                <w:lang w:eastAsia="en-US"/>
              </w:rPr>
            </w:pPr>
            <w:r w:rsidRPr="000749E2">
              <w:rPr>
                <w:lang w:eastAsia="en-US"/>
              </w:rPr>
              <w:t>R5-090586</w:t>
            </w:r>
          </w:p>
        </w:tc>
        <w:tc>
          <w:tcPr>
            <w:tcW w:w="567" w:type="dxa"/>
            <w:gridSpan w:val="2"/>
            <w:shd w:val="solid" w:color="FFFFFF" w:fill="auto"/>
          </w:tcPr>
          <w:p w14:paraId="4FD23947" w14:textId="77777777" w:rsidR="00736CE3" w:rsidRPr="000749E2" w:rsidRDefault="00736CE3" w:rsidP="000749E2">
            <w:pPr>
              <w:pStyle w:val="TAL"/>
              <w:rPr>
                <w:lang w:eastAsia="en-US"/>
              </w:rPr>
            </w:pPr>
            <w:r w:rsidRPr="000749E2">
              <w:rPr>
                <w:lang w:eastAsia="en-US"/>
              </w:rPr>
              <w:t>0016</w:t>
            </w:r>
          </w:p>
        </w:tc>
        <w:tc>
          <w:tcPr>
            <w:tcW w:w="426" w:type="dxa"/>
            <w:gridSpan w:val="2"/>
            <w:shd w:val="solid" w:color="FFFFFF" w:fill="auto"/>
          </w:tcPr>
          <w:p w14:paraId="4EEC4763" w14:textId="77777777" w:rsidR="00736CE3" w:rsidRPr="000749E2" w:rsidRDefault="00736CE3" w:rsidP="000749E2">
            <w:pPr>
              <w:pStyle w:val="TAL"/>
              <w:rPr>
                <w:lang w:eastAsia="en-US"/>
              </w:rPr>
            </w:pPr>
            <w:r w:rsidRPr="000749E2">
              <w:rPr>
                <w:lang w:eastAsia="en-US"/>
              </w:rPr>
              <w:t>-</w:t>
            </w:r>
          </w:p>
        </w:tc>
        <w:tc>
          <w:tcPr>
            <w:tcW w:w="4062" w:type="dxa"/>
            <w:gridSpan w:val="2"/>
            <w:shd w:val="solid" w:color="FFFFFF" w:fill="auto"/>
          </w:tcPr>
          <w:p w14:paraId="597B7EB3" w14:textId="77777777" w:rsidR="00736CE3" w:rsidRPr="000749E2" w:rsidRDefault="00736CE3" w:rsidP="000749E2">
            <w:pPr>
              <w:pStyle w:val="TAL"/>
              <w:rPr>
                <w:lang w:eastAsia="en-US"/>
              </w:rPr>
            </w:pPr>
            <w:r w:rsidRPr="000749E2">
              <w:rPr>
                <w:lang w:eastAsia="en-US"/>
              </w:rPr>
              <w:t>Add specific information elements for RRC reconfiguration</w:t>
            </w:r>
          </w:p>
        </w:tc>
        <w:tc>
          <w:tcPr>
            <w:tcW w:w="415" w:type="dxa"/>
            <w:gridSpan w:val="2"/>
            <w:shd w:val="solid" w:color="FFFFFF" w:fill="auto"/>
          </w:tcPr>
          <w:p w14:paraId="71B87BC8" w14:textId="77777777" w:rsidR="00736CE3" w:rsidRPr="000749E2" w:rsidRDefault="00736CE3" w:rsidP="000749E2">
            <w:pPr>
              <w:pStyle w:val="TAL"/>
              <w:rPr>
                <w:lang w:eastAsia="en-US"/>
              </w:rPr>
            </w:pPr>
          </w:p>
        </w:tc>
        <w:tc>
          <w:tcPr>
            <w:tcW w:w="708" w:type="dxa"/>
            <w:gridSpan w:val="2"/>
            <w:shd w:val="solid" w:color="FFFFFF" w:fill="auto"/>
          </w:tcPr>
          <w:p w14:paraId="4D7190EE" w14:textId="77777777" w:rsidR="00736CE3" w:rsidRPr="000749E2" w:rsidRDefault="00736CE3" w:rsidP="000749E2">
            <w:pPr>
              <w:pStyle w:val="TAL"/>
              <w:rPr>
                <w:lang w:eastAsia="en-US"/>
              </w:rPr>
            </w:pPr>
            <w:r w:rsidRPr="000749E2">
              <w:rPr>
                <w:lang w:eastAsia="en-US"/>
              </w:rPr>
              <w:t>8.0.1</w:t>
            </w:r>
          </w:p>
        </w:tc>
        <w:tc>
          <w:tcPr>
            <w:tcW w:w="708" w:type="dxa"/>
            <w:gridSpan w:val="2"/>
            <w:shd w:val="solid" w:color="FFFFFF" w:fill="auto"/>
          </w:tcPr>
          <w:p w14:paraId="18D1DC3F" w14:textId="77777777" w:rsidR="00736CE3" w:rsidRPr="000749E2" w:rsidRDefault="00736CE3" w:rsidP="000749E2">
            <w:pPr>
              <w:pStyle w:val="TAL"/>
              <w:rPr>
                <w:lang w:eastAsia="en-US"/>
              </w:rPr>
            </w:pPr>
            <w:r w:rsidRPr="000749E2">
              <w:rPr>
                <w:lang w:eastAsia="en-US"/>
              </w:rPr>
              <w:t>8.1.0</w:t>
            </w:r>
          </w:p>
        </w:tc>
        <w:tc>
          <w:tcPr>
            <w:tcW w:w="1033" w:type="dxa"/>
            <w:gridSpan w:val="2"/>
            <w:shd w:val="solid" w:color="FFFFFF" w:fill="auto"/>
          </w:tcPr>
          <w:p w14:paraId="45FB11F0" w14:textId="77777777" w:rsidR="00736CE3" w:rsidRPr="000749E2" w:rsidRDefault="00736CE3" w:rsidP="000749E2">
            <w:pPr>
              <w:pStyle w:val="TAL"/>
              <w:rPr>
                <w:lang w:eastAsia="en-US"/>
              </w:rPr>
            </w:pPr>
          </w:p>
        </w:tc>
      </w:tr>
      <w:tr w:rsidR="00736CE3" w:rsidRPr="000749E2" w14:paraId="1ACC3375" w14:textId="77777777" w:rsidTr="001C22E1">
        <w:trPr>
          <w:gridAfter w:val="1"/>
          <w:wAfter w:w="21" w:type="dxa"/>
          <w:jc w:val="center"/>
        </w:trPr>
        <w:tc>
          <w:tcPr>
            <w:tcW w:w="638" w:type="dxa"/>
            <w:gridSpan w:val="2"/>
            <w:shd w:val="solid" w:color="FFFFFF" w:fill="auto"/>
          </w:tcPr>
          <w:p w14:paraId="3532BE99" w14:textId="77777777" w:rsidR="00736CE3" w:rsidRPr="000749E2" w:rsidRDefault="00736CE3" w:rsidP="000749E2">
            <w:pPr>
              <w:pStyle w:val="TAL"/>
              <w:rPr>
                <w:lang w:eastAsia="en-US"/>
              </w:rPr>
            </w:pPr>
            <w:r w:rsidRPr="000749E2">
              <w:rPr>
                <w:lang w:eastAsia="en-US"/>
              </w:rPr>
              <w:t>RAN5 #42</w:t>
            </w:r>
          </w:p>
        </w:tc>
        <w:tc>
          <w:tcPr>
            <w:tcW w:w="1134" w:type="dxa"/>
            <w:gridSpan w:val="2"/>
            <w:shd w:val="solid" w:color="FFFFFF" w:fill="auto"/>
          </w:tcPr>
          <w:p w14:paraId="76C6C9AC" w14:textId="77777777" w:rsidR="00736CE3" w:rsidRPr="000749E2" w:rsidRDefault="00736CE3" w:rsidP="000749E2">
            <w:pPr>
              <w:pStyle w:val="TAL"/>
              <w:rPr>
                <w:lang w:eastAsia="en-US"/>
              </w:rPr>
            </w:pPr>
            <w:r w:rsidRPr="000749E2">
              <w:rPr>
                <w:lang w:eastAsia="en-US"/>
              </w:rPr>
              <w:t>R5-090630</w:t>
            </w:r>
          </w:p>
        </w:tc>
        <w:tc>
          <w:tcPr>
            <w:tcW w:w="567" w:type="dxa"/>
            <w:gridSpan w:val="2"/>
            <w:shd w:val="solid" w:color="FFFFFF" w:fill="auto"/>
          </w:tcPr>
          <w:p w14:paraId="4333C05F" w14:textId="77777777" w:rsidR="00736CE3" w:rsidRPr="000749E2" w:rsidRDefault="00736CE3" w:rsidP="000749E2">
            <w:pPr>
              <w:pStyle w:val="TAL"/>
              <w:rPr>
                <w:lang w:eastAsia="en-US"/>
              </w:rPr>
            </w:pPr>
            <w:r w:rsidRPr="000749E2">
              <w:rPr>
                <w:lang w:eastAsia="en-US"/>
              </w:rPr>
              <w:t>0017</w:t>
            </w:r>
          </w:p>
        </w:tc>
        <w:tc>
          <w:tcPr>
            <w:tcW w:w="426" w:type="dxa"/>
            <w:gridSpan w:val="2"/>
            <w:shd w:val="solid" w:color="FFFFFF" w:fill="auto"/>
          </w:tcPr>
          <w:p w14:paraId="3367E423" w14:textId="77777777" w:rsidR="00736CE3" w:rsidRPr="000749E2" w:rsidRDefault="00736CE3" w:rsidP="000749E2">
            <w:pPr>
              <w:pStyle w:val="TAL"/>
              <w:rPr>
                <w:lang w:eastAsia="en-US"/>
              </w:rPr>
            </w:pPr>
            <w:r w:rsidRPr="000749E2">
              <w:rPr>
                <w:lang w:eastAsia="en-US"/>
              </w:rPr>
              <w:t>-</w:t>
            </w:r>
          </w:p>
        </w:tc>
        <w:tc>
          <w:tcPr>
            <w:tcW w:w="4062" w:type="dxa"/>
            <w:gridSpan w:val="2"/>
            <w:shd w:val="solid" w:color="FFFFFF" w:fill="auto"/>
          </w:tcPr>
          <w:p w14:paraId="33A7F493" w14:textId="77777777" w:rsidR="00736CE3" w:rsidRPr="000749E2" w:rsidRDefault="00736CE3" w:rsidP="000749E2">
            <w:pPr>
              <w:pStyle w:val="TAL"/>
              <w:rPr>
                <w:lang w:eastAsia="en-US"/>
              </w:rPr>
            </w:pPr>
            <w:r w:rsidRPr="000749E2">
              <w:rPr>
                <w:lang w:eastAsia="en-US"/>
              </w:rPr>
              <w:t>Introduction of alternative DRX configurations</w:t>
            </w:r>
          </w:p>
        </w:tc>
        <w:tc>
          <w:tcPr>
            <w:tcW w:w="415" w:type="dxa"/>
            <w:gridSpan w:val="2"/>
            <w:shd w:val="solid" w:color="FFFFFF" w:fill="auto"/>
          </w:tcPr>
          <w:p w14:paraId="4D5E676B" w14:textId="77777777" w:rsidR="00736CE3" w:rsidRPr="000749E2" w:rsidRDefault="00736CE3" w:rsidP="000749E2">
            <w:pPr>
              <w:pStyle w:val="TAL"/>
              <w:rPr>
                <w:lang w:eastAsia="en-US"/>
              </w:rPr>
            </w:pPr>
          </w:p>
        </w:tc>
        <w:tc>
          <w:tcPr>
            <w:tcW w:w="708" w:type="dxa"/>
            <w:gridSpan w:val="2"/>
            <w:shd w:val="solid" w:color="FFFFFF" w:fill="auto"/>
          </w:tcPr>
          <w:p w14:paraId="39B260AB" w14:textId="77777777" w:rsidR="00736CE3" w:rsidRPr="000749E2" w:rsidRDefault="00736CE3" w:rsidP="000749E2">
            <w:pPr>
              <w:pStyle w:val="TAL"/>
              <w:rPr>
                <w:lang w:eastAsia="en-US"/>
              </w:rPr>
            </w:pPr>
            <w:r w:rsidRPr="000749E2">
              <w:rPr>
                <w:lang w:eastAsia="en-US"/>
              </w:rPr>
              <w:t>8.0.1</w:t>
            </w:r>
          </w:p>
        </w:tc>
        <w:tc>
          <w:tcPr>
            <w:tcW w:w="708" w:type="dxa"/>
            <w:gridSpan w:val="2"/>
            <w:shd w:val="solid" w:color="FFFFFF" w:fill="auto"/>
          </w:tcPr>
          <w:p w14:paraId="0B335013" w14:textId="77777777" w:rsidR="00736CE3" w:rsidRPr="000749E2" w:rsidRDefault="00736CE3" w:rsidP="000749E2">
            <w:pPr>
              <w:pStyle w:val="TAL"/>
              <w:rPr>
                <w:lang w:eastAsia="en-US"/>
              </w:rPr>
            </w:pPr>
            <w:r w:rsidRPr="000749E2">
              <w:rPr>
                <w:lang w:eastAsia="en-US"/>
              </w:rPr>
              <w:t>8.1.0</w:t>
            </w:r>
          </w:p>
        </w:tc>
        <w:tc>
          <w:tcPr>
            <w:tcW w:w="1033" w:type="dxa"/>
            <w:gridSpan w:val="2"/>
            <w:shd w:val="solid" w:color="FFFFFF" w:fill="auto"/>
          </w:tcPr>
          <w:p w14:paraId="4A93951C" w14:textId="77777777" w:rsidR="00736CE3" w:rsidRPr="000749E2" w:rsidRDefault="00736CE3" w:rsidP="000749E2">
            <w:pPr>
              <w:pStyle w:val="TAL"/>
              <w:rPr>
                <w:lang w:eastAsia="en-US"/>
              </w:rPr>
            </w:pPr>
          </w:p>
        </w:tc>
      </w:tr>
      <w:tr w:rsidR="00736CE3" w:rsidRPr="000749E2" w14:paraId="33238099" w14:textId="77777777" w:rsidTr="001C22E1">
        <w:trPr>
          <w:gridAfter w:val="1"/>
          <w:wAfter w:w="21" w:type="dxa"/>
          <w:jc w:val="center"/>
        </w:trPr>
        <w:tc>
          <w:tcPr>
            <w:tcW w:w="638" w:type="dxa"/>
            <w:gridSpan w:val="2"/>
            <w:shd w:val="solid" w:color="FFFFFF" w:fill="auto"/>
          </w:tcPr>
          <w:p w14:paraId="26DED2A4" w14:textId="77777777" w:rsidR="00736CE3" w:rsidRPr="000749E2" w:rsidRDefault="00736CE3" w:rsidP="000749E2">
            <w:pPr>
              <w:pStyle w:val="TAL"/>
              <w:rPr>
                <w:lang w:eastAsia="en-US"/>
              </w:rPr>
            </w:pPr>
            <w:r w:rsidRPr="000749E2">
              <w:rPr>
                <w:lang w:eastAsia="en-US"/>
              </w:rPr>
              <w:t>RAN5 #42</w:t>
            </w:r>
          </w:p>
        </w:tc>
        <w:tc>
          <w:tcPr>
            <w:tcW w:w="1134" w:type="dxa"/>
            <w:gridSpan w:val="2"/>
            <w:shd w:val="solid" w:color="FFFFFF" w:fill="auto"/>
          </w:tcPr>
          <w:p w14:paraId="4D43ADD3" w14:textId="77777777" w:rsidR="00736CE3" w:rsidRPr="000749E2" w:rsidRDefault="00736CE3" w:rsidP="000749E2">
            <w:pPr>
              <w:pStyle w:val="TAL"/>
              <w:rPr>
                <w:lang w:eastAsia="en-US"/>
              </w:rPr>
            </w:pPr>
            <w:r w:rsidRPr="000749E2">
              <w:rPr>
                <w:lang w:eastAsia="en-US"/>
              </w:rPr>
              <w:t>R5-090681</w:t>
            </w:r>
          </w:p>
        </w:tc>
        <w:tc>
          <w:tcPr>
            <w:tcW w:w="567" w:type="dxa"/>
            <w:gridSpan w:val="2"/>
            <w:shd w:val="solid" w:color="FFFFFF" w:fill="auto"/>
          </w:tcPr>
          <w:p w14:paraId="38706619" w14:textId="77777777" w:rsidR="00736CE3" w:rsidRPr="000749E2" w:rsidRDefault="00736CE3" w:rsidP="000749E2">
            <w:pPr>
              <w:pStyle w:val="TAL"/>
              <w:rPr>
                <w:lang w:eastAsia="en-US"/>
              </w:rPr>
            </w:pPr>
            <w:r w:rsidRPr="000749E2">
              <w:rPr>
                <w:lang w:eastAsia="en-US"/>
              </w:rPr>
              <w:t>0018</w:t>
            </w:r>
          </w:p>
        </w:tc>
        <w:tc>
          <w:tcPr>
            <w:tcW w:w="426" w:type="dxa"/>
            <w:gridSpan w:val="2"/>
            <w:shd w:val="solid" w:color="FFFFFF" w:fill="auto"/>
          </w:tcPr>
          <w:p w14:paraId="4B099CE1" w14:textId="77777777" w:rsidR="00736CE3" w:rsidRPr="000749E2" w:rsidRDefault="00736CE3" w:rsidP="000749E2">
            <w:pPr>
              <w:pStyle w:val="TAL"/>
              <w:rPr>
                <w:lang w:eastAsia="en-US"/>
              </w:rPr>
            </w:pPr>
            <w:r w:rsidRPr="000749E2">
              <w:rPr>
                <w:lang w:eastAsia="en-US"/>
              </w:rPr>
              <w:t>-</w:t>
            </w:r>
          </w:p>
        </w:tc>
        <w:tc>
          <w:tcPr>
            <w:tcW w:w="4062" w:type="dxa"/>
            <w:gridSpan w:val="2"/>
            <w:shd w:val="solid" w:color="FFFFFF" w:fill="auto"/>
          </w:tcPr>
          <w:p w14:paraId="4AD44EBC" w14:textId="77777777" w:rsidR="00736CE3" w:rsidRPr="000749E2" w:rsidRDefault="00736CE3" w:rsidP="000749E2">
            <w:pPr>
              <w:pStyle w:val="TAL"/>
              <w:rPr>
                <w:lang w:eastAsia="en-US"/>
              </w:rPr>
            </w:pPr>
            <w:r w:rsidRPr="000749E2">
              <w:rPr>
                <w:lang w:eastAsia="en-US"/>
              </w:rPr>
              <w:t>Correction to the default NAS message contents in TS 36.508</w:t>
            </w:r>
          </w:p>
        </w:tc>
        <w:tc>
          <w:tcPr>
            <w:tcW w:w="415" w:type="dxa"/>
            <w:gridSpan w:val="2"/>
            <w:shd w:val="solid" w:color="FFFFFF" w:fill="auto"/>
          </w:tcPr>
          <w:p w14:paraId="4DDD6AD2" w14:textId="77777777" w:rsidR="00736CE3" w:rsidRPr="000749E2" w:rsidRDefault="00736CE3" w:rsidP="000749E2">
            <w:pPr>
              <w:pStyle w:val="TAL"/>
              <w:rPr>
                <w:lang w:eastAsia="en-US"/>
              </w:rPr>
            </w:pPr>
          </w:p>
        </w:tc>
        <w:tc>
          <w:tcPr>
            <w:tcW w:w="708" w:type="dxa"/>
            <w:gridSpan w:val="2"/>
            <w:shd w:val="solid" w:color="FFFFFF" w:fill="auto"/>
          </w:tcPr>
          <w:p w14:paraId="4257E30A" w14:textId="77777777" w:rsidR="00736CE3" w:rsidRPr="000749E2" w:rsidRDefault="00736CE3" w:rsidP="000749E2">
            <w:pPr>
              <w:pStyle w:val="TAL"/>
              <w:rPr>
                <w:lang w:eastAsia="en-US"/>
              </w:rPr>
            </w:pPr>
            <w:r w:rsidRPr="000749E2">
              <w:rPr>
                <w:lang w:eastAsia="en-US"/>
              </w:rPr>
              <w:t>8.0.1</w:t>
            </w:r>
          </w:p>
        </w:tc>
        <w:tc>
          <w:tcPr>
            <w:tcW w:w="708" w:type="dxa"/>
            <w:gridSpan w:val="2"/>
            <w:shd w:val="solid" w:color="FFFFFF" w:fill="auto"/>
          </w:tcPr>
          <w:p w14:paraId="40ADCDED" w14:textId="77777777" w:rsidR="00736CE3" w:rsidRPr="000749E2" w:rsidRDefault="00736CE3" w:rsidP="000749E2">
            <w:pPr>
              <w:pStyle w:val="TAL"/>
              <w:rPr>
                <w:lang w:eastAsia="en-US"/>
              </w:rPr>
            </w:pPr>
            <w:r w:rsidRPr="000749E2">
              <w:rPr>
                <w:lang w:eastAsia="en-US"/>
              </w:rPr>
              <w:t>8.1.0</w:t>
            </w:r>
          </w:p>
        </w:tc>
        <w:tc>
          <w:tcPr>
            <w:tcW w:w="1033" w:type="dxa"/>
            <w:gridSpan w:val="2"/>
            <w:shd w:val="solid" w:color="FFFFFF" w:fill="auto"/>
          </w:tcPr>
          <w:p w14:paraId="66C1C806" w14:textId="77777777" w:rsidR="00736CE3" w:rsidRPr="000749E2" w:rsidRDefault="00736CE3" w:rsidP="000749E2">
            <w:pPr>
              <w:pStyle w:val="TAL"/>
              <w:rPr>
                <w:lang w:eastAsia="en-US"/>
              </w:rPr>
            </w:pPr>
          </w:p>
        </w:tc>
      </w:tr>
      <w:tr w:rsidR="00736CE3" w:rsidRPr="000749E2" w14:paraId="4CB76AD3" w14:textId="77777777" w:rsidTr="001C22E1">
        <w:trPr>
          <w:gridAfter w:val="1"/>
          <w:wAfter w:w="21" w:type="dxa"/>
          <w:jc w:val="center"/>
        </w:trPr>
        <w:tc>
          <w:tcPr>
            <w:tcW w:w="638" w:type="dxa"/>
            <w:gridSpan w:val="2"/>
            <w:shd w:val="solid" w:color="FFFFFF" w:fill="auto"/>
          </w:tcPr>
          <w:p w14:paraId="74092F11" w14:textId="77777777" w:rsidR="00736CE3" w:rsidRPr="000749E2" w:rsidRDefault="00736CE3" w:rsidP="000749E2">
            <w:pPr>
              <w:pStyle w:val="TAL"/>
              <w:rPr>
                <w:lang w:eastAsia="en-US"/>
              </w:rPr>
            </w:pPr>
            <w:r w:rsidRPr="000749E2">
              <w:rPr>
                <w:lang w:eastAsia="en-US"/>
              </w:rPr>
              <w:t>RAN5 #42</w:t>
            </w:r>
          </w:p>
        </w:tc>
        <w:tc>
          <w:tcPr>
            <w:tcW w:w="1134" w:type="dxa"/>
            <w:gridSpan w:val="2"/>
            <w:shd w:val="solid" w:color="FFFFFF" w:fill="auto"/>
          </w:tcPr>
          <w:p w14:paraId="1F5F95F0" w14:textId="77777777" w:rsidR="00736CE3" w:rsidRPr="000749E2" w:rsidRDefault="00736CE3" w:rsidP="000749E2">
            <w:pPr>
              <w:pStyle w:val="TAL"/>
              <w:rPr>
                <w:lang w:eastAsia="en-US"/>
              </w:rPr>
            </w:pPr>
            <w:r w:rsidRPr="000749E2">
              <w:rPr>
                <w:lang w:eastAsia="en-US"/>
              </w:rPr>
              <w:t>R5-090682</w:t>
            </w:r>
          </w:p>
        </w:tc>
        <w:tc>
          <w:tcPr>
            <w:tcW w:w="567" w:type="dxa"/>
            <w:gridSpan w:val="2"/>
            <w:shd w:val="solid" w:color="FFFFFF" w:fill="auto"/>
          </w:tcPr>
          <w:p w14:paraId="3107EE48" w14:textId="77777777" w:rsidR="00736CE3" w:rsidRPr="000749E2" w:rsidRDefault="00736CE3" w:rsidP="000749E2">
            <w:pPr>
              <w:pStyle w:val="TAL"/>
              <w:rPr>
                <w:lang w:eastAsia="en-US"/>
              </w:rPr>
            </w:pPr>
            <w:r w:rsidRPr="000749E2">
              <w:rPr>
                <w:lang w:eastAsia="en-US"/>
              </w:rPr>
              <w:t>0019</w:t>
            </w:r>
          </w:p>
        </w:tc>
        <w:tc>
          <w:tcPr>
            <w:tcW w:w="426" w:type="dxa"/>
            <w:gridSpan w:val="2"/>
            <w:shd w:val="solid" w:color="FFFFFF" w:fill="auto"/>
          </w:tcPr>
          <w:p w14:paraId="184D0EAF" w14:textId="77777777" w:rsidR="00736CE3" w:rsidRPr="000749E2" w:rsidRDefault="00736CE3" w:rsidP="000749E2">
            <w:pPr>
              <w:pStyle w:val="TAL"/>
              <w:rPr>
                <w:lang w:eastAsia="en-US"/>
              </w:rPr>
            </w:pPr>
            <w:r w:rsidRPr="000749E2">
              <w:rPr>
                <w:lang w:eastAsia="en-US"/>
              </w:rPr>
              <w:t>-</w:t>
            </w:r>
          </w:p>
        </w:tc>
        <w:tc>
          <w:tcPr>
            <w:tcW w:w="4062" w:type="dxa"/>
            <w:gridSpan w:val="2"/>
            <w:shd w:val="solid" w:color="FFFFFF" w:fill="auto"/>
          </w:tcPr>
          <w:p w14:paraId="5F3910D6" w14:textId="77777777" w:rsidR="00736CE3" w:rsidRPr="000749E2" w:rsidRDefault="00736CE3" w:rsidP="000749E2">
            <w:pPr>
              <w:pStyle w:val="TAL"/>
              <w:rPr>
                <w:lang w:eastAsia="en-US"/>
              </w:rPr>
            </w:pPr>
            <w:r w:rsidRPr="000749E2">
              <w:rPr>
                <w:lang w:eastAsia="en-US"/>
              </w:rPr>
              <w:t>Correction to the definition of simulated cells in TS 36.508</w:t>
            </w:r>
          </w:p>
        </w:tc>
        <w:tc>
          <w:tcPr>
            <w:tcW w:w="415" w:type="dxa"/>
            <w:gridSpan w:val="2"/>
            <w:shd w:val="solid" w:color="FFFFFF" w:fill="auto"/>
          </w:tcPr>
          <w:p w14:paraId="2B47C39A" w14:textId="77777777" w:rsidR="00736CE3" w:rsidRPr="000749E2" w:rsidRDefault="00736CE3" w:rsidP="000749E2">
            <w:pPr>
              <w:pStyle w:val="TAL"/>
              <w:rPr>
                <w:lang w:eastAsia="en-US"/>
              </w:rPr>
            </w:pPr>
          </w:p>
        </w:tc>
        <w:tc>
          <w:tcPr>
            <w:tcW w:w="708" w:type="dxa"/>
            <w:gridSpan w:val="2"/>
            <w:shd w:val="solid" w:color="FFFFFF" w:fill="auto"/>
          </w:tcPr>
          <w:p w14:paraId="7B27A6F6" w14:textId="77777777" w:rsidR="00736CE3" w:rsidRPr="000749E2" w:rsidRDefault="00736CE3" w:rsidP="000749E2">
            <w:pPr>
              <w:pStyle w:val="TAL"/>
              <w:rPr>
                <w:lang w:eastAsia="en-US"/>
              </w:rPr>
            </w:pPr>
            <w:r w:rsidRPr="000749E2">
              <w:rPr>
                <w:lang w:eastAsia="en-US"/>
              </w:rPr>
              <w:t>8.0.1</w:t>
            </w:r>
          </w:p>
        </w:tc>
        <w:tc>
          <w:tcPr>
            <w:tcW w:w="708" w:type="dxa"/>
            <w:gridSpan w:val="2"/>
            <w:shd w:val="solid" w:color="FFFFFF" w:fill="auto"/>
          </w:tcPr>
          <w:p w14:paraId="3B3D182A" w14:textId="77777777" w:rsidR="00736CE3" w:rsidRPr="000749E2" w:rsidRDefault="00736CE3" w:rsidP="000749E2">
            <w:pPr>
              <w:pStyle w:val="TAL"/>
              <w:rPr>
                <w:lang w:eastAsia="en-US"/>
              </w:rPr>
            </w:pPr>
            <w:r w:rsidRPr="000749E2">
              <w:rPr>
                <w:lang w:eastAsia="en-US"/>
              </w:rPr>
              <w:t>8.1.0</w:t>
            </w:r>
          </w:p>
        </w:tc>
        <w:tc>
          <w:tcPr>
            <w:tcW w:w="1033" w:type="dxa"/>
            <w:gridSpan w:val="2"/>
            <w:shd w:val="solid" w:color="FFFFFF" w:fill="auto"/>
          </w:tcPr>
          <w:p w14:paraId="31D4D335" w14:textId="77777777" w:rsidR="00736CE3" w:rsidRPr="000749E2" w:rsidRDefault="00736CE3" w:rsidP="000749E2">
            <w:pPr>
              <w:pStyle w:val="TAL"/>
              <w:rPr>
                <w:lang w:eastAsia="en-US"/>
              </w:rPr>
            </w:pPr>
          </w:p>
        </w:tc>
      </w:tr>
      <w:tr w:rsidR="00736CE3" w:rsidRPr="000749E2" w14:paraId="6F3F8EF9" w14:textId="77777777" w:rsidTr="001C22E1">
        <w:trPr>
          <w:gridAfter w:val="1"/>
          <w:wAfter w:w="21" w:type="dxa"/>
          <w:jc w:val="center"/>
        </w:trPr>
        <w:tc>
          <w:tcPr>
            <w:tcW w:w="638" w:type="dxa"/>
            <w:gridSpan w:val="2"/>
            <w:shd w:val="solid" w:color="FFFFFF" w:fill="auto"/>
          </w:tcPr>
          <w:p w14:paraId="338A00F0" w14:textId="77777777" w:rsidR="00736CE3" w:rsidRPr="000749E2" w:rsidRDefault="00736CE3" w:rsidP="000749E2">
            <w:pPr>
              <w:pStyle w:val="TAL"/>
              <w:rPr>
                <w:lang w:eastAsia="en-US"/>
              </w:rPr>
            </w:pPr>
            <w:r w:rsidRPr="000749E2">
              <w:rPr>
                <w:lang w:eastAsia="en-US"/>
              </w:rPr>
              <w:t>RAN5 #42</w:t>
            </w:r>
          </w:p>
        </w:tc>
        <w:tc>
          <w:tcPr>
            <w:tcW w:w="1134" w:type="dxa"/>
            <w:gridSpan w:val="2"/>
            <w:shd w:val="solid" w:color="FFFFFF" w:fill="auto"/>
          </w:tcPr>
          <w:p w14:paraId="5052BA53" w14:textId="77777777" w:rsidR="00736CE3" w:rsidRPr="000749E2" w:rsidRDefault="00736CE3" w:rsidP="000749E2">
            <w:pPr>
              <w:pStyle w:val="TAL"/>
              <w:rPr>
                <w:lang w:eastAsia="en-US"/>
              </w:rPr>
            </w:pPr>
            <w:r w:rsidRPr="000749E2">
              <w:rPr>
                <w:lang w:eastAsia="en-US"/>
              </w:rPr>
              <w:t>R5-090698</w:t>
            </w:r>
          </w:p>
        </w:tc>
        <w:tc>
          <w:tcPr>
            <w:tcW w:w="567" w:type="dxa"/>
            <w:gridSpan w:val="2"/>
            <w:shd w:val="solid" w:color="FFFFFF" w:fill="auto"/>
          </w:tcPr>
          <w:p w14:paraId="10C2D267" w14:textId="77777777" w:rsidR="00736CE3" w:rsidRPr="000749E2" w:rsidRDefault="00736CE3" w:rsidP="000749E2">
            <w:pPr>
              <w:pStyle w:val="TAL"/>
              <w:rPr>
                <w:lang w:eastAsia="en-US"/>
              </w:rPr>
            </w:pPr>
            <w:r w:rsidRPr="000749E2">
              <w:rPr>
                <w:lang w:eastAsia="en-US"/>
              </w:rPr>
              <w:t>0020</w:t>
            </w:r>
          </w:p>
        </w:tc>
        <w:tc>
          <w:tcPr>
            <w:tcW w:w="426" w:type="dxa"/>
            <w:gridSpan w:val="2"/>
            <w:shd w:val="solid" w:color="FFFFFF" w:fill="auto"/>
          </w:tcPr>
          <w:p w14:paraId="1D0E8180" w14:textId="77777777" w:rsidR="00736CE3" w:rsidRPr="000749E2" w:rsidRDefault="00736CE3" w:rsidP="000749E2">
            <w:pPr>
              <w:pStyle w:val="TAL"/>
              <w:rPr>
                <w:lang w:eastAsia="en-US"/>
              </w:rPr>
            </w:pPr>
            <w:r w:rsidRPr="000749E2">
              <w:rPr>
                <w:lang w:eastAsia="en-US"/>
              </w:rPr>
              <w:t>-</w:t>
            </w:r>
          </w:p>
        </w:tc>
        <w:tc>
          <w:tcPr>
            <w:tcW w:w="4062" w:type="dxa"/>
            <w:gridSpan w:val="2"/>
            <w:shd w:val="solid" w:color="FFFFFF" w:fill="auto"/>
          </w:tcPr>
          <w:p w14:paraId="508ADB4C" w14:textId="77777777" w:rsidR="00736CE3" w:rsidRPr="000749E2" w:rsidRDefault="00736CE3" w:rsidP="000749E2">
            <w:pPr>
              <w:pStyle w:val="TAL"/>
              <w:rPr>
                <w:lang w:eastAsia="en-US"/>
              </w:rPr>
            </w:pPr>
            <w:r w:rsidRPr="000749E2">
              <w:rPr>
                <w:lang w:eastAsia="en-US"/>
              </w:rPr>
              <w:t>Update of 4.5 generic procedures in 36.508</w:t>
            </w:r>
          </w:p>
        </w:tc>
        <w:tc>
          <w:tcPr>
            <w:tcW w:w="415" w:type="dxa"/>
            <w:gridSpan w:val="2"/>
            <w:shd w:val="solid" w:color="FFFFFF" w:fill="auto"/>
          </w:tcPr>
          <w:p w14:paraId="7A0BDD9B" w14:textId="77777777" w:rsidR="00736CE3" w:rsidRPr="000749E2" w:rsidRDefault="00736CE3" w:rsidP="000749E2">
            <w:pPr>
              <w:pStyle w:val="TAL"/>
              <w:rPr>
                <w:lang w:eastAsia="en-US"/>
              </w:rPr>
            </w:pPr>
          </w:p>
        </w:tc>
        <w:tc>
          <w:tcPr>
            <w:tcW w:w="708" w:type="dxa"/>
            <w:gridSpan w:val="2"/>
            <w:shd w:val="solid" w:color="FFFFFF" w:fill="auto"/>
          </w:tcPr>
          <w:p w14:paraId="34416BD6" w14:textId="77777777" w:rsidR="00736CE3" w:rsidRPr="000749E2" w:rsidRDefault="00736CE3" w:rsidP="000749E2">
            <w:pPr>
              <w:pStyle w:val="TAL"/>
              <w:rPr>
                <w:lang w:eastAsia="en-US"/>
              </w:rPr>
            </w:pPr>
            <w:r w:rsidRPr="000749E2">
              <w:rPr>
                <w:lang w:eastAsia="en-US"/>
              </w:rPr>
              <w:t>8.0.1</w:t>
            </w:r>
          </w:p>
        </w:tc>
        <w:tc>
          <w:tcPr>
            <w:tcW w:w="708" w:type="dxa"/>
            <w:gridSpan w:val="2"/>
            <w:shd w:val="solid" w:color="FFFFFF" w:fill="auto"/>
          </w:tcPr>
          <w:p w14:paraId="4CD2B334" w14:textId="77777777" w:rsidR="00736CE3" w:rsidRPr="000749E2" w:rsidRDefault="00736CE3" w:rsidP="000749E2">
            <w:pPr>
              <w:pStyle w:val="TAL"/>
              <w:rPr>
                <w:lang w:eastAsia="en-US"/>
              </w:rPr>
            </w:pPr>
            <w:r w:rsidRPr="000749E2">
              <w:rPr>
                <w:lang w:eastAsia="en-US"/>
              </w:rPr>
              <w:t>8.1.0</w:t>
            </w:r>
          </w:p>
        </w:tc>
        <w:tc>
          <w:tcPr>
            <w:tcW w:w="1033" w:type="dxa"/>
            <w:gridSpan w:val="2"/>
            <w:shd w:val="solid" w:color="FFFFFF" w:fill="auto"/>
          </w:tcPr>
          <w:p w14:paraId="4A31B026" w14:textId="77777777" w:rsidR="00736CE3" w:rsidRPr="000749E2" w:rsidRDefault="00736CE3" w:rsidP="000749E2">
            <w:pPr>
              <w:pStyle w:val="TAL"/>
              <w:rPr>
                <w:lang w:eastAsia="en-US"/>
              </w:rPr>
            </w:pPr>
          </w:p>
        </w:tc>
      </w:tr>
      <w:tr w:rsidR="00736CE3" w:rsidRPr="000749E2" w14:paraId="7075B842" w14:textId="77777777" w:rsidTr="001C22E1">
        <w:trPr>
          <w:gridAfter w:val="1"/>
          <w:wAfter w:w="21" w:type="dxa"/>
          <w:jc w:val="center"/>
        </w:trPr>
        <w:tc>
          <w:tcPr>
            <w:tcW w:w="638" w:type="dxa"/>
            <w:gridSpan w:val="2"/>
            <w:shd w:val="solid" w:color="FFFFFF" w:fill="auto"/>
          </w:tcPr>
          <w:p w14:paraId="745CD93F" w14:textId="77777777" w:rsidR="00736CE3" w:rsidRPr="000749E2" w:rsidRDefault="00736CE3" w:rsidP="000749E2">
            <w:pPr>
              <w:pStyle w:val="TAL"/>
              <w:rPr>
                <w:lang w:eastAsia="en-US"/>
              </w:rPr>
            </w:pPr>
            <w:r w:rsidRPr="000749E2">
              <w:rPr>
                <w:lang w:eastAsia="en-US"/>
              </w:rPr>
              <w:t>RAN5 #42</w:t>
            </w:r>
          </w:p>
        </w:tc>
        <w:tc>
          <w:tcPr>
            <w:tcW w:w="1134" w:type="dxa"/>
            <w:gridSpan w:val="2"/>
            <w:shd w:val="solid" w:color="FFFFFF" w:fill="auto"/>
          </w:tcPr>
          <w:p w14:paraId="29072A38" w14:textId="77777777" w:rsidR="00736CE3" w:rsidRPr="000749E2" w:rsidRDefault="00736CE3" w:rsidP="000749E2">
            <w:pPr>
              <w:pStyle w:val="TAL"/>
              <w:rPr>
                <w:lang w:eastAsia="en-US"/>
              </w:rPr>
            </w:pPr>
            <w:r w:rsidRPr="000749E2">
              <w:rPr>
                <w:lang w:eastAsia="en-US"/>
              </w:rPr>
              <w:t>R5-090699</w:t>
            </w:r>
          </w:p>
        </w:tc>
        <w:tc>
          <w:tcPr>
            <w:tcW w:w="567" w:type="dxa"/>
            <w:gridSpan w:val="2"/>
            <w:shd w:val="solid" w:color="FFFFFF" w:fill="auto"/>
          </w:tcPr>
          <w:p w14:paraId="12EB6237" w14:textId="77777777" w:rsidR="00736CE3" w:rsidRPr="000749E2" w:rsidRDefault="00736CE3" w:rsidP="000749E2">
            <w:pPr>
              <w:pStyle w:val="TAL"/>
              <w:rPr>
                <w:lang w:eastAsia="en-US"/>
              </w:rPr>
            </w:pPr>
            <w:r w:rsidRPr="000749E2">
              <w:rPr>
                <w:lang w:eastAsia="en-US"/>
              </w:rPr>
              <w:t>0021</w:t>
            </w:r>
          </w:p>
        </w:tc>
        <w:tc>
          <w:tcPr>
            <w:tcW w:w="426" w:type="dxa"/>
            <w:gridSpan w:val="2"/>
            <w:shd w:val="solid" w:color="FFFFFF" w:fill="auto"/>
          </w:tcPr>
          <w:p w14:paraId="6B239079" w14:textId="77777777" w:rsidR="00736CE3" w:rsidRPr="000749E2" w:rsidRDefault="00736CE3" w:rsidP="000749E2">
            <w:pPr>
              <w:pStyle w:val="TAL"/>
              <w:rPr>
                <w:lang w:eastAsia="en-US"/>
              </w:rPr>
            </w:pPr>
            <w:r w:rsidRPr="000749E2">
              <w:rPr>
                <w:lang w:eastAsia="en-US"/>
              </w:rPr>
              <w:t>-</w:t>
            </w:r>
          </w:p>
        </w:tc>
        <w:tc>
          <w:tcPr>
            <w:tcW w:w="4062" w:type="dxa"/>
            <w:gridSpan w:val="2"/>
            <w:shd w:val="solid" w:color="FFFFFF" w:fill="auto"/>
          </w:tcPr>
          <w:p w14:paraId="4E6A7083" w14:textId="77777777" w:rsidR="00736CE3" w:rsidRPr="000749E2" w:rsidRDefault="00736CE3" w:rsidP="000749E2">
            <w:pPr>
              <w:pStyle w:val="TAL"/>
              <w:rPr>
                <w:lang w:eastAsia="en-US"/>
              </w:rPr>
            </w:pPr>
            <w:r w:rsidRPr="000749E2">
              <w:rPr>
                <w:lang w:eastAsia="en-US"/>
              </w:rPr>
              <w:t>TDD RTT correction for timer tolerance</w:t>
            </w:r>
          </w:p>
        </w:tc>
        <w:tc>
          <w:tcPr>
            <w:tcW w:w="415" w:type="dxa"/>
            <w:gridSpan w:val="2"/>
            <w:shd w:val="solid" w:color="FFFFFF" w:fill="auto"/>
          </w:tcPr>
          <w:p w14:paraId="646B237C" w14:textId="77777777" w:rsidR="00736CE3" w:rsidRPr="000749E2" w:rsidRDefault="00736CE3" w:rsidP="000749E2">
            <w:pPr>
              <w:pStyle w:val="TAL"/>
              <w:rPr>
                <w:lang w:eastAsia="en-US"/>
              </w:rPr>
            </w:pPr>
          </w:p>
        </w:tc>
        <w:tc>
          <w:tcPr>
            <w:tcW w:w="708" w:type="dxa"/>
            <w:gridSpan w:val="2"/>
            <w:shd w:val="solid" w:color="FFFFFF" w:fill="auto"/>
          </w:tcPr>
          <w:p w14:paraId="7D3D3A57" w14:textId="77777777" w:rsidR="00736CE3" w:rsidRPr="000749E2" w:rsidRDefault="00736CE3" w:rsidP="000749E2">
            <w:pPr>
              <w:pStyle w:val="TAL"/>
              <w:rPr>
                <w:lang w:eastAsia="en-US"/>
              </w:rPr>
            </w:pPr>
            <w:r w:rsidRPr="000749E2">
              <w:rPr>
                <w:lang w:eastAsia="en-US"/>
              </w:rPr>
              <w:t>8.0.1</w:t>
            </w:r>
          </w:p>
        </w:tc>
        <w:tc>
          <w:tcPr>
            <w:tcW w:w="708" w:type="dxa"/>
            <w:gridSpan w:val="2"/>
            <w:shd w:val="solid" w:color="FFFFFF" w:fill="auto"/>
          </w:tcPr>
          <w:p w14:paraId="30F403D5" w14:textId="77777777" w:rsidR="00736CE3" w:rsidRPr="000749E2" w:rsidRDefault="00736CE3" w:rsidP="000749E2">
            <w:pPr>
              <w:pStyle w:val="TAL"/>
              <w:rPr>
                <w:lang w:eastAsia="en-US"/>
              </w:rPr>
            </w:pPr>
            <w:r w:rsidRPr="000749E2">
              <w:rPr>
                <w:lang w:eastAsia="en-US"/>
              </w:rPr>
              <w:t>8.1.0</w:t>
            </w:r>
          </w:p>
        </w:tc>
        <w:tc>
          <w:tcPr>
            <w:tcW w:w="1033" w:type="dxa"/>
            <w:gridSpan w:val="2"/>
            <w:shd w:val="solid" w:color="FFFFFF" w:fill="auto"/>
          </w:tcPr>
          <w:p w14:paraId="1C43CF55" w14:textId="77777777" w:rsidR="00736CE3" w:rsidRPr="000749E2" w:rsidRDefault="00736CE3" w:rsidP="000749E2">
            <w:pPr>
              <w:pStyle w:val="TAL"/>
              <w:rPr>
                <w:lang w:eastAsia="en-US"/>
              </w:rPr>
            </w:pPr>
          </w:p>
        </w:tc>
      </w:tr>
      <w:tr w:rsidR="00736CE3" w:rsidRPr="000749E2" w14:paraId="4E5D3F98" w14:textId="77777777" w:rsidTr="001C22E1">
        <w:trPr>
          <w:gridAfter w:val="1"/>
          <w:wAfter w:w="21" w:type="dxa"/>
          <w:jc w:val="center"/>
        </w:trPr>
        <w:tc>
          <w:tcPr>
            <w:tcW w:w="638" w:type="dxa"/>
            <w:gridSpan w:val="2"/>
            <w:shd w:val="solid" w:color="FFFFFF" w:fill="auto"/>
          </w:tcPr>
          <w:p w14:paraId="6F2AA7A5" w14:textId="77777777" w:rsidR="00736CE3" w:rsidRPr="000749E2" w:rsidRDefault="00736CE3" w:rsidP="000749E2">
            <w:pPr>
              <w:pStyle w:val="TAL"/>
              <w:rPr>
                <w:lang w:eastAsia="en-US"/>
              </w:rPr>
            </w:pPr>
            <w:r w:rsidRPr="000749E2">
              <w:rPr>
                <w:lang w:eastAsia="en-US"/>
              </w:rPr>
              <w:t>RAN5 #42</w:t>
            </w:r>
          </w:p>
        </w:tc>
        <w:tc>
          <w:tcPr>
            <w:tcW w:w="1134" w:type="dxa"/>
            <w:gridSpan w:val="2"/>
            <w:shd w:val="solid" w:color="FFFFFF" w:fill="auto"/>
          </w:tcPr>
          <w:p w14:paraId="526E65E4" w14:textId="77777777" w:rsidR="00736CE3" w:rsidRPr="000749E2" w:rsidRDefault="00736CE3" w:rsidP="000749E2">
            <w:pPr>
              <w:pStyle w:val="TAL"/>
              <w:rPr>
                <w:lang w:eastAsia="en-US"/>
              </w:rPr>
            </w:pPr>
            <w:r w:rsidRPr="000749E2">
              <w:rPr>
                <w:lang w:eastAsia="en-US"/>
              </w:rPr>
              <w:t>R5-090759</w:t>
            </w:r>
          </w:p>
        </w:tc>
        <w:tc>
          <w:tcPr>
            <w:tcW w:w="567" w:type="dxa"/>
            <w:gridSpan w:val="2"/>
            <w:shd w:val="solid" w:color="FFFFFF" w:fill="auto"/>
          </w:tcPr>
          <w:p w14:paraId="7047CCE4" w14:textId="77777777" w:rsidR="00736CE3" w:rsidRPr="000749E2" w:rsidRDefault="00736CE3" w:rsidP="000749E2">
            <w:pPr>
              <w:pStyle w:val="TAL"/>
              <w:rPr>
                <w:lang w:eastAsia="en-US"/>
              </w:rPr>
            </w:pPr>
            <w:r w:rsidRPr="000749E2">
              <w:rPr>
                <w:lang w:eastAsia="en-US"/>
              </w:rPr>
              <w:t>0022</w:t>
            </w:r>
          </w:p>
        </w:tc>
        <w:tc>
          <w:tcPr>
            <w:tcW w:w="426" w:type="dxa"/>
            <w:gridSpan w:val="2"/>
            <w:shd w:val="solid" w:color="FFFFFF" w:fill="auto"/>
          </w:tcPr>
          <w:p w14:paraId="0D8C4AB5" w14:textId="77777777" w:rsidR="00736CE3" w:rsidRPr="000749E2" w:rsidRDefault="00736CE3" w:rsidP="000749E2">
            <w:pPr>
              <w:pStyle w:val="TAL"/>
              <w:rPr>
                <w:lang w:eastAsia="en-US"/>
              </w:rPr>
            </w:pPr>
            <w:r w:rsidRPr="000749E2">
              <w:rPr>
                <w:lang w:eastAsia="en-US"/>
              </w:rPr>
              <w:t>-</w:t>
            </w:r>
          </w:p>
        </w:tc>
        <w:tc>
          <w:tcPr>
            <w:tcW w:w="4062" w:type="dxa"/>
            <w:gridSpan w:val="2"/>
            <w:shd w:val="solid" w:color="FFFFFF" w:fill="auto"/>
          </w:tcPr>
          <w:p w14:paraId="5A1AA93D" w14:textId="77777777" w:rsidR="00736CE3" w:rsidRPr="000749E2" w:rsidRDefault="00736CE3" w:rsidP="000749E2">
            <w:pPr>
              <w:pStyle w:val="TAL"/>
              <w:rPr>
                <w:lang w:eastAsia="en-US"/>
              </w:rPr>
            </w:pPr>
            <w:r w:rsidRPr="000749E2">
              <w:rPr>
                <w:lang w:eastAsia="en-US"/>
              </w:rPr>
              <w:t>Correction to the default RRC message contents in TS 36.508</w:t>
            </w:r>
          </w:p>
        </w:tc>
        <w:tc>
          <w:tcPr>
            <w:tcW w:w="415" w:type="dxa"/>
            <w:gridSpan w:val="2"/>
            <w:shd w:val="solid" w:color="FFFFFF" w:fill="auto"/>
          </w:tcPr>
          <w:p w14:paraId="4BDB7ECC" w14:textId="77777777" w:rsidR="00736CE3" w:rsidRPr="000749E2" w:rsidRDefault="00736CE3" w:rsidP="000749E2">
            <w:pPr>
              <w:pStyle w:val="TAL"/>
              <w:rPr>
                <w:lang w:eastAsia="en-US"/>
              </w:rPr>
            </w:pPr>
          </w:p>
        </w:tc>
        <w:tc>
          <w:tcPr>
            <w:tcW w:w="708" w:type="dxa"/>
            <w:gridSpan w:val="2"/>
            <w:shd w:val="solid" w:color="FFFFFF" w:fill="auto"/>
          </w:tcPr>
          <w:p w14:paraId="3E9C38B1" w14:textId="77777777" w:rsidR="00736CE3" w:rsidRPr="000749E2" w:rsidRDefault="00736CE3" w:rsidP="000749E2">
            <w:pPr>
              <w:pStyle w:val="TAL"/>
              <w:rPr>
                <w:lang w:eastAsia="en-US"/>
              </w:rPr>
            </w:pPr>
            <w:r w:rsidRPr="000749E2">
              <w:rPr>
                <w:lang w:eastAsia="en-US"/>
              </w:rPr>
              <w:t>8.0.1</w:t>
            </w:r>
          </w:p>
        </w:tc>
        <w:tc>
          <w:tcPr>
            <w:tcW w:w="708" w:type="dxa"/>
            <w:gridSpan w:val="2"/>
            <w:shd w:val="solid" w:color="FFFFFF" w:fill="auto"/>
          </w:tcPr>
          <w:p w14:paraId="0A37BD50" w14:textId="77777777" w:rsidR="00736CE3" w:rsidRPr="000749E2" w:rsidRDefault="00736CE3" w:rsidP="000749E2">
            <w:pPr>
              <w:pStyle w:val="TAL"/>
              <w:rPr>
                <w:lang w:eastAsia="en-US"/>
              </w:rPr>
            </w:pPr>
            <w:r w:rsidRPr="000749E2">
              <w:rPr>
                <w:lang w:eastAsia="en-US"/>
              </w:rPr>
              <w:t>8.1.0</w:t>
            </w:r>
          </w:p>
        </w:tc>
        <w:tc>
          <w:tcPr>
            <w:tcW w:w="1033" w:type="dxa"/>
            <w:gridSpan w:val="2"/>
            <w:shd w:val="solid" w:color="FFFFFF" w:fill="auto"/>
          </w:tcPr>
          <w:p w14:paraId="176665D4" w14:textId="77777777" w:rsidR="00736CE3" w:rsidRPr="000749E2" w:rsidRDefault="00736CE3" w:rsidP="000749E2">
            <w:pPr>
              <w:pStyle w:val="TAL"/>
              <w:rPr>
                <w:lang w:eastAsia="en-US"/>
              </w:rPr>
            </w:pPr>
          </w:p>
        </w:tc>
      </w:tr>
      <w:tr w:rsidR="00736CE3" w:rsidRPr="000749E2" w14:paraId="5A24A1E7" w14:textId="77777777" w:rsidTr="001C22E1">
        <w:trPr>
          <w:gridAfter w:val="1"/>
          <w:wAfter w:w="21" w:type="dxa"/>
          <w:jc w:val="center"/>
        </w:trPr>
        <w:tc>
          <w:tcPr>
            <w:tcW w:w="638" w:type="dxa"/>
            <w:gridSpan w:val="2"/>
            <w:shd w:val="solid" w:color="FFFFFF" w:fill="auto"/>
          </w:tcPr>
          <w:p w14:paraId="6A5D924B" w14:textId="77777777" w:rsidR="00736CE3" w:rsidRPr="000749E2" w:rsidRDefault="00736CE3" w:rsidP="000749E2">
            <w:pPr>
              <w:pStyle w:val="TAL"/>
              <w:rPr>
                <w:lang w:eastAsia="en-US"/>
              </w:rPr>
            </w:pPr>
            <w:r w:rsidRPr="000749E2">
              <w:rPr>
                <w:lang w:eastAsia="en-US"/>
              </w:rPr>
              <w:t>RAN5 #42</w:t>
            </w:r>
          </w:p>
        </w:tc>
        <w:tc>
          <w:tcPr>
            <w:tcW w:w="1134" w:type="dxa"/>
            <w:gridSpan w:val="2"/>
            <w:shd w:val="solid" w:color="FFFFFF" w:fill="auto"/>
          </w:tcPr>
          <w:p w14:paraId="22C22C8D" w14:textId="77777777" w:rsidR="00736CE3" w:rsidRPr="000749E2" w:rsidRDefault="00736CE3" w:rsidP="000749E2">
            <w:pPr>
              <w:pStyle w:val="TAL"/>
              <w:rPr>
                <w:lang w:eastAsia="en-US"/>
              </w:rPr>
            </w:pPr>
            <w:r w:rsidRPr="000749E2">
              <w:rPr>
                <w:lang w:eastAsia="en-US"/>
              </w:rPr>
              <w:t>R5-091000</w:t>
            </w:r>
          </w:p>
        </w:tc>
        <w:tc>
          <w:tcPr>
            <w:tcW w:w="567" w:type="dxa"/>
            <w:gridSpan w:val="2"/>
            <w:shd w:val="solid" w:color="FFFFFF" w:fill="auto"/>
          </w:tcPr>
          <w:p w14:paraId="0E33E6E1" w14:textId="77777777" w:rsidR="00736CE3" w:rsidRPr="000749E2" w:rsidRDefault="00736CE3" w:rsidP="000749E2">
            <w:pPr>
              <w:pStyle w:val="TAL"/>
              <w:rPr>
                <w:lang w:eastAsia="en-US"/>
              </w:rPr>
            </w:pPr>
            <w:r w:rsidRPr="000749E2">
              <w:rPr>
                <w:lang w:eastAsia="en-US"/>
              </w:rPr>
              <w:t>0023</w:t>
            </w:r>
          </w:p>
        </w:tc>
        <w:tc>
          <w:tcPr>
            <w:tcW w:w="426" w:type="dxa"/>
            <w:gridSpan w:val="2"/>
            <w:shd w:val="solid" w:color="FFFFFF" w:fill="auto"/>
          </w:tcPr>
          <w:p w14:paraId="782D0E6A" w14:textId="77777777" w:rsidR="00736CE3" w:rsidRPr="000749E2" w:rsidRDefault="00736CE3" w:rsidP="000749E2">
            <w:pPr>
              <w:pStyle w:val="TAL"/>
              <w:rPr>
                <w:lang w:eastAsia="en-US"/>
              </w:rPr>
            </w:pPr>
            <w:r w:rsidRPr="000749E2">
              <w:rPr>
                <w:lang w:eastAsia="en-US"/>
              </w:rPr>
              <w:t>-</w:t>
            </w:r>
          </w:p>
        </w:tc>
        <w:tc>
          <w:tcPr>
            <w:tcW w:w="4062" w:type="dxa"/>
            <w:gridSpan w:val="2"/>
            <w:shd w:val="solid" w:color="FFFFFF" w:fill="auto"/>
          </w:tcPr>
          <w:p w14:paraId="738F000D" w14:textId="77777777" w:rsidR="00736CE3" w:rsidRPr="000749E2" w:rsidRDefault="00736CE3" w:rsidP="000749E2">
            <w:pPr>
              <w:pStyle w:val="TAL"/>
              <w:rPr>
                <w:lang w:eastAsia="en-US"/>
              </w:rPr>
            </w:pPr>
            <w:r w:rsidRPr="000749E2">
              <w:rPr>
                <w:lang w:eastAsia="en-US"/>
              </w:rPr>
              <w:t>Correction to clause 4.3.3.3</w:t>
            </w:r>
          </w:p>
        </w:tc>
        <w:tc>
          <w:tcPr>
            <w:tcW w:w="415" w:type="dxa"/>
            <w:gridSpan w:val="2"/>
            <w:shd w:val="solid" w:color="FFFFFF" w:fill="auto"/>
          </w:tcPr>
          <w:p w14:paraId="5001E330" w14:textId="77777777" w:rsidR="00736CE3" w:rsidRPr="000749E2" w:rsidRDefault="00736CE3" w:rsidP="000749E2">
            <w:pPr>
              <w:pStyle w:val="TAL"/>
              <w:rPr>
                <w:lang w:eastAsia="en-US"/>
              </w:rPr>
            </w:pPr>
          </w:p>
        </w:tc>
        <w:tc>
          <w:tcPr>
            <w:tcW w:w="708" w:type="dxa"/>
            <w:gridSpan w:val="2"/>
            <w:shd w:val="solid" w:color="FFFFFF" w:fill="auto"/>
          </w:tcPr>
          <w:p w14:paraId="73759B00" w14:textId="77777777" w:rsidR="00736CE3" w:rsidRPr="000749E2" w:rsidRDefault="00736CE3" w:rsidP="000749E2">
            <w:pPr>
              <w:pStyle w:val="TAL"/>
              <w:rPr>
                <w:lang w:eastAsia="en-US"/>
              </w:rPr>
            </w:pPr>
            <w:r w:rsidRPr="000749E2">
              <w:rPr>
                <w:lang w:eastAsia="en-US"/>
              </w:rPr>
              <w:t>8.0.1</w:t>
            </w:r>
          </w:p>
        </w:tc>
        <w:tc>
          <w:tcPr>
            <w:tcW w:w="708" w:type="dxa"/>
            <w:gridSpan w:val="2"/>
            <w:shd w:val="solid" w:color="FFFFFF" w:fill="auto"/>
          </w:tcPr>
          <w:p w14:paraId="01C844CB" w14:textId="77777777" w:rsidR="00736CE3" w:rsidRPr="000749E2" w:rsidRDefault="00736CE3" w:rsidP="000749E2">
            <w:pPr>
              <w:pStyle w:val="TAL"/>
              <w:rPr>
                <w:lang w:eastAsia="en-US"/>
              </w:rPr>
            </w:pPr>
            <w:r w:rsidRPr="000749E2">
              <w:rPr>
                <w:lang w:eastAsia="en-US"/>
              </w:rPr>
              <w:t>8.1.0</w:t>
            </w:r>
          </w:p>
        </w:tc>
        <w:tc>
          <w:tcPr>
            <w:tcW w:w="1033" w:type="dxa"/>
            <w:gridSpan w:val="2"/>
            <w:shd w:val="solid" w:color="FFFFFF" w:fill="auto"/>
          </w:tcPr>
          <w:p w14:paraId="7B03C189" w14:textId="77777777" w:rsidR="00736CE3" w:rsidRPr="000749E2" w:rsidRDefault="00736CE3" w:rsidP="000749E2">
            <w:pPr>
              <w:pStyle w:val="TAL"/>
              <w:rPr>
                <w:lang w:eastAsia="en-US"/>
              </w:rPr>
            </w:pPr>
          </w:p>
        </w:tc>
      </w:tr>
      <w:tr w:rsidR="00736CE3" w:rsidRPr="000749E2" w14:paraId="6CB52192" w14:textId="77777777" w:rsidTr="001C22E1">
        <w:trPr>
          <w:gridAfter w:val="1"/>
          <w:wAfter w:w="21" w:type="dxa"/>
          <w:jc w:val="center"/>
        </w:trPr>
        <w:tc>
          <w:tcPr>
            <w:tcW w:w="638" w:type="dxa"/>
            <w:gridSpan w:val="2"/>
            <w:shd w:val="solid" w:color="FFFFFF" w:fill="auto"/>
          </w:tcPr>
          <w:p w14:paraId="4A63F282" w14:textId="77777777" w:rsidR="00736CE3" w:rsidRPr="000749E2" w:rsidRDefault="00736CE3" w:rsidP="000749E2">
            <w:pPr>
              <w:pStyle w:val="TAL"/>
              <w:rPr>
                <w:lang w:eastAsia="en-US"/>
              </w:rPr>
            </w:pPr>
            <w:r w:rsidRPr="000749E2">
              <w:rPr>
                <w:lang w:eastAsia="en-US"/>
              </w:rPr>
              <w:t>RAN5 #42</w:t>
            </w:r>
          </w:p>
        </w:tc>
        <w:tc>
          <w:tcPr>
            <w:tcW w:w="1134" w:type="dxa"/>
            <w:gridSpan w:val="2"/>
            <w:shd w:val="solid" w:color="FFFFFF" w:fill="auto"/>
          </w:tcPr>
          <w:p w14:paraId="775B4C06" w14:textId="77777777" w:rsidR="00736CE3" w:rsidRPr="000749E2" w:rsidRDefault="00736CE3" w:rsidP="000749E2">
            <w:pPr>
              <w:pStyle w:val="TAL"/>
              <w:rPr>
                <w:lang w:eastAsia="en-US"/>
              </w:rPr>
            </w:pPr>
            <w:r w:rsidRPr="000749E2">
              <w:rPr>
                <w:lang w:eastAsia="en-US"/>
              </w:rPr>
              <w:t>R5-091001</w:t>
            </w:r>
          </w:p>
        </w:tc>
        <w:tc>
          <w:tcPr>
            <w:tcW w:w="567" w:type="dxa"/>
            <w:gridSpan w:val="2"/>
            <w:shd w:val="solid" w:color="FFFFFF" w:fill="auto"/>
          </w:tcPr>
          <w:p w14:paraId="04808A7A" w14:textId="77777777" w:rsidR="00736CE3" w:rsidRPr="000749E2" w:rsidRDefault="00736CE3" w:rsidP="000749E2">
            <w:pPr>
              <w:pStyle w:val="TAL"/>
              <w:rPr>
                <w:lang w:eastAsia="en-US"/>
              </w:rPr>
            </w:pPr>
            <w:r w:rsidRPr="000749E2">
              <w:rPr>
                <w:lang w:eastAsia="en-US"/>
              </w:rPr>
              <w:t>0024</w:t>
            </w:r>
          </w:p>
        </w:tc>
        <w:tc>
          <w:tcPr>
            <w:tcW w:w="426" w:type="dxa"/>
            <w:gridSpan w:val="2"/>
            <w:shd w:val="solid" w:color="FFFFFF" w:fill="auto"/>
          </w:tcPr>
          <w:p w14:paraId="524D2D61" w14:textId="77777777" w:rsidR="00736CE3" w:rsidRPr="000749E2" w:rsidRDefault="00736CE3" w:rsidP="000749E2">
            <w:pPr>
              <w:pStyle w:val="TAL"/>
              <w:rPr>
                <w:lang w:eastAsia="en-US"/>
              </w:rPr>
            </w:pPr>
            <w:r w:rsidRPr="000749E2">
              <w:rPr>
                <w:lang w:eastAsia="en-US"/>
              </w:rPr>
              <w:t>-</w:t>
            </w:r>
          </w:p>
        </w:tc>
        <w:tc>
          <w:tcPr>
            <w:tcW w:w="4062" w:type="dxa"/>
            <w:gridSpan w:val="2"/>
            <w:shd w:val="solid" w:color="FFFFFF" w:fill="auto"/>
          </w:tcPr>
          <w:p w14:paraId="75D2D1E1" w14:textId="77777777" w:rsidR="00736CE3" w:rsidRPr="000749E2" w:rsidRDefault="00736CE3" w:rsidP="000749E2">
            <w:pPr>
              <w:pStyle w:val="TAL"/>
              <w:rPr>
                <w:lang w:eastAsia="en-US"/>
              </w:rPr>
            </w:pPr>
            <w:r w:rsidRPr="000749E2">
              <w:rPr>
                <w:lang w:eastAsia="en-US"/>
              </w:rPr>
              <w:t>LTE-RF: Clarification to 36.508 Simulated Cells for RF tests</w:t>
            </w:r>
          </w:p>
        </w:tc>
        <w:tc>
          <w:tcPr>
            <w:tcW w:w="415" w:type="dxa"/>
            <w:gridSpan w:val="2"/>
            <w:shd w:val="solid" w:color="FFFFFF" w:fill="auto"/>
          </w:tcPr>
          <w:p w14:paraId="33CA974E" w14:textId="77777777" w:rsidR="00736CE3" w:rsidRPr="000749E2" w:rsidRDefault="00736CE3" w:rsidP="000749E2">
            <w:pPr>
              <w:pStyle w:val="TAL"/>
              <w:rPr>
                <w:lang w:eastAsia="en-US"/>
              </w:rPr>
            </w:pPr>
          </w:p>
        </w:tc>
        <w:tc>
          <w:tcPr>
            <w:tcW w:w="708" w:type="dxa"/>
            <w:gridSpan w:val="2"/>
            <w:shd w:val="solid" w:color="FFFFFF" w:fill="auto"/>
          </w:tcPr>
          <w:p w14:paraId="7E1B5AD5" w14:textId="77777777" w:rsidR="00736CE3" w:rsidRPr="000749E2" w:rsidRDefault="00736CE3" w:rsidP="000749E2">
            <w:pPr>
              <w:pStyle w:val="TAL"/>
              <w:rPr>
                <w:lang w:eastAsia="en-US"/>
              </w:rPr>
            </w:pPr>
            <w:r w:rsidRPr="000749E2">
              <w:rPr>
                <w:lang w:eastAsia="en-US"/>
              </w:rPr>
              <w:t>8.0.1</w:t>
            </w:r>
          </w:p>
        </w:tc>
        <w:tc>
          <w:tcPr>
            <w:tcW w:w="708" w:type="dxa"/>
            <w:gridSpan w:val="2"/>
            <w:shd w:val="solid" w:color="FFFFFF" w:fill="auto"/>
          </w:tcPr>
          <w:p w14:paraId="7A7892DD" w14:textId="77777777" w:rsidR="00736CE3" w:rsidRPr="000749E2" w:rsidRDefault="00736CE3" w:rsidP="000749E2">
            <w:pPr>
              <w:pStyle w:val="TAL"/>
              <w:rPr>
                <w:lang w:eastAsia="en-US"/>
              </w:rPr>
            </w:pPr>
            <w:r w:rsidRPr="000749E2">
              <w:rPr>
                <w:lang w:eastAsia="en-US"/>
              </w:rPr>
              <w:t>8.1.0</w:t>
            </w:r>
          </w:p>
        </w:tc>
        <w:tc>
          <w:tcPr>
            <w:tcW w:w="1033" w:type="dxa"/>
            <w:gridSpan w:val="2"/>
            <w:shd w:val="solid" w:color="FFFFFF" w:fill="auto"/>
          </w:tcPr>
          <w:p w14:paraId="7EA7214A" w14:textId="77777777" w:rsidR="00736CE3" w:rsidRPr="000749E2" w:rsidRDefault="00736CE3" w:rsidP="000749E2">
            <w:pPr>
              <w:pStyle w:val="TAL"/>
              <w:rPr>
                <w:lang w:eastAsia="en-US"/>
              </w:rPr>
            </w:pPr>
          </w:p>
        </w:tc>
      </w:tr>
      <w:tr w:rsidR="00736CE3" w:rsidRPr="000749E2" w14:paraId="1A0D3589" w14:textId="77777777" w:rsidTr="001C22E1">
        <w:trPr>
          <w:gridAfter w:val="1"/>
          <w:wAfter w:w="21" w:type="dxa"/>
          <w:jc w:val="center"/>
        </w:trPr>
        <w:tc>
          <w:tcPr>
            <w:tcW w:w="638" w:type="dxa"/>
            <w:gridSpan w:val="2"/>
            <w:shd w:val="solid" w:color="FFFFFF" w:fill="auto"/>
          </w:tcPr>
          <w:p w14:paraId="7BD5CA75" w14:textId="77777777" w:rsidR="00736CE3" w:rsidRPr="000749E2" w:rsidRDefault="00736CE3" w:rsidP="000749E2">
            <w:pPr>
              <w:pStyle w:val="TAL"/>
              <w:rPr>
                <w:lang w:eastAsia="en-US"/>
              </w:rPr>
            </w:pPr>
            <w:r w:rsidRPr="000749E2">
              <w:rPr>
                <w:lang w:eastAsia="en-US"/>
              </w:rPr>
              <w:t>RAN5 #43</w:t>
            </w:r>
          </w:p>
        </w:tc>
        <w:tc>
          <w:tcPr>
            <w:tcW w:w="1134" w:type="dxa"/>
            <w:gridSpan w:val="2"/>
            <w:shd w:val="solid" w:color="FFFFFF" w:fill="auto"/>
          </w:tcPr>
          <w:p w14:paraId="53C4E469" w14:textId="77777777" w:rsidR="00736CE3" w:rsidRPr="000749E2" w:rsidRDefault="00736CE3" w:rsidP="000749E2">
            <w:pPr>
              <w:pStyle w:val="TAL"/>
              <w:rPr>
                <w:lang w:eastAsia="en-US"/>
              </w:rPr>
            </w:pPr>
            <w:r w:rsidRPr="000749E2">
              <w:rPr>
                <w:lang w:eastAsia="en-US"/>
              </w:rPr>
              <w:t>RP-090447</w:t>
            </w:r>
          </w:p>
        </w:tc>
        <w:tc>
          <w:tcPr>
            <w:tcW w:w="567" w:type="dxa"/>
            <w:gridSpan w:val="2"/>
            <w:shd w:val="solid" w:color="FFFFFF" w:fill="auto"/>
          </w:tcPr>
          <w:p w14:paraId="437B7E5D" w14:textId="77777777" w:rsidR="00736CE3" w:rsidRPr="000749E2" w:rsidRDefault="00736CE3" w:rsidP="000749E2">
            <w:pPr>
              <w:pStyle w:val="TAL"/>
              <w:rPr>
                <w:lang w:eastAsia="en-US"/>
              </w:rPr>
            </w:pPr>
            <w:r w:rsidRPr="000749E2">
              <w:rPr>
                <w:lang w:eastAsia="en-US"/>
              </w:rPr>
              <w:t>0025</w:t>
            </w:r>
          </w:p>
        </w:tc>
        <w:tc>
          <w:tcPr>
            <w:tcW w:w="426" w:type="dxa"/>
            <w:gridSpan w:val="2"/>
            <w:shd w:val="solid" w:color="FFFFFF" w:fill="auto"/>
          </w:tcPr>
          <w:p w14:paraId="73AB970A" w14:textId="77777777" w:rsidR="00736CE3" w:rsidRPr="000749E2" w:rsidRDefault="00736CE3" w:rsidP="000749E2">
            <w:pPr>
              <w:pStyle w:val="TAL"/>
              <w:rPr>
                <w:lang w:eastAsia="en-US"/>
              </w:rPr>
            </w:pPr>
            <w:r w:rsidRPr="000749E2">
              <w:rPr>
                <w:lang w:eastAsia="en-US"/>
              </w:rPr>
              <w:t>-</w:t>
            </w:r>
          </w:p>
        </w:tc>
        <w:tc>
          <w:tcPr>
            <w:tcW w:w="4062" w:type="dxa"/>
            <w:gridSpan w:val="2"/>
            <w:shd w:val="solid" w:color="FFFFFF" w:fill="auto"/>
          </w:tcPr>
          <w:p w14:paraId="18CE51FF" w14:textId="77777777" w:rsidR="00736CE3" w:rsidRPr="000749E2" w:rsidRDefault="00736CE3" w:rsidP="000749E2">
            <w:pPr>
              <w:pStyle w:val="TAL"/>
              <w:rPr>
                <w:lang w:eastAsia="en-US"/>
              </w:rPr>
            </w:pPr>
            <w:r w:rsidRPr="000749E2">
              <w:rPr>
                <w:lang w:eastAsia="en-US"/>
              </w:rPr>
              <w:t>Correction to Cell off power</w:t>
            </w:r>
          </w:p>
        </w:tc>
        <w:tc>
          <w:tcPr>
            <w:tcW w:w="415" w:type="dxa"/>
            <w:gridSpan w:val="2"/>
            <w:shd w:val="solid" w:color="FFFFFF" w:fill="auto"/>
          </w:tcPr>
          <w:p w14:paraId="3E2C64C0" w14:textId="77777777" w:rsidR="00736CE3" w:rsidRPr="000749E2" w:rsidRDefault="00736CE3" w:rsidP="000749E2">
            <w:pPr>
              <w:pStyle w:val="TAL"/>
              <w:rPr>
                <w:lang w:eastAsia="en-US"/>
              </w:rPr>
            </w:pPr>
          </w:p>
        </w:tc>
        <w:tc>
          <w:tcPr>
            <w:tcW w:w="708" w:type="dxa"/>
            <w:gridSpan w:val="2"/>
            <w:shd w:val="solid" w:color="FFFFFF" w:fill="auto"/>
          </w:tcPr>
          <w:p w14:paraId="4821EDAB" w14:textId="77777777" w:rsidR="00736CE3" w:rsidRPr="000749E2" w:rsidRDefault="00736CE3" w:rsidP="000749E2">
            <w:pPr>
              <w:pStyle w:val="TAL"/>
              <w:rPr>
                <w:lang w:eastAsia="en-US"/>
              </w:rPr>
            </w:pPr>
            <w:r w:rsidRPr="000749E2">
              <w:rPr>
                <w:lang w:eastAsia="en-US"/>
              </w:rPr>
              <w:t>8.1.0</w:t>
            </w:r>
          </w:p>
        </w:tc>
        <w:tc>
          <w:tcPr>
            <w:tcW w:w="708" w:type="dxa"/>
            <w:gridSpan w:val="2"/>
            <w:shd w:val="solid" w:color="FFFFFF" w:fill="auto"/>
          </w:tcPr>
          <w:p w14:paraId="58A7A3BE" w14:textId="77777777" w:rsidR="00736CE3" w:rsidRPr="000749E2" w:rsidRDefault="00736CE3" w:rsidP="000749E2">
            <w:pPr>
              <w:pStyle w:val="TAL"/>
              <w:rPr>
                <w:lang w:eastAsia="en-US"/>
              </w:rPr>
            </w:pPr>
            <w:r w:rsidRPr="000749E2">
              <w:rPr>
                <w:lang w:eastAsia="en-US"/>
              </w:rPr>
              <w:t>8.2.0</w:t>
            </w:r>
          </w:p>
        </w:tc>
        <w:tc>
          <w:tcPr>
            <w:tcW w:w="1033" w:type="dxa"/>
            <w:gridSpan w:val="2"/>
            <w:shd w:val="solid" w:color="FFFFFF" w:fill="auto"/>
          </w:tcPr>
          <w:p w14:paraId="32419C12" w14:textId="77777777" w:rsidR="00736CE3" w:rsidRPr="000749E2" w:rsidRDefault="00736CE3" w:rsidP="000749E2">
            <w:pPr>
              <w:pStyle w:val="TAL"/>
              <w:rPr>
                <w:lang w:eastAsia="en-US"/>
              </w:rPr>
            </w:pPr>
            <w:r w:rsidRPr="000749E2">
              <w:rPr>
                <w:lang w:eastAsia="en-US"/>
              </w:rPr>
              <w:t>R5-092086</w:t>
            </w:r>
          </w:p>
        </w:tc>
      </w:tr>
      <w:tr w:rsidR="00736CE3" w:rsidRPr="000749E2" w14:paraId="178C4764" w14:textId="77777777" w:rsidTr="001C22E1">
        <w:trPr>
          <w:gridAfter w:val="1"/>
          <w:wAfter w:w="21" w:type="dxa"/>
          <w:jc w:val="center"/>
        </w:trPr>
        <w:tc>
          <w:tcPr>
            <w:tcW w:w="638" w:type="dxa"/>
            <w:gridSpan w:val="2"/>
            <w:shd w:val="solid" w:color="FFFFFF" w:fill="auto"/>
          </w:tcPr>
          <w:p w14:paraId="07CB77D4" w14:textId="77777777" w:rsidR="00736CE3" w:rsidRPr="000749E2" w:rsidRDefault="00736CE3" w:rsidP="000749E2">
            <w:pPr>
              <w:pStyle w:val="TAL"/>
              <w:rPr>
                <w:lang w:eastAsia="en-US"/>
              </w:rPr>
            </w:pPr>
            <w:r w:rsidRPr="000749E2">
              <w:rPr>
                <w:lang w:eastAsia="en-US"/>
              </w:rPr>
              <w:t>RAN5 #43</w:t>
            </w:r>
          </w:p>
        </w:tc>
        <w:tc>
          <w:tcPr>
            <w:tcW w:w="1134" w:type="dxa"/>
            <w:gridSpan w:val="2"/>
            <w:shd w:val="solid" w:color="FFFFFF" w:fill="auto"/>
          </w:tcPr>
          <w:p w14:paraId="23C0B631" w14:textId="77777777" w:rsidR="00736CE3" w:rsidRPr="000749E2" w:rsidRDefault="00736CE3" w:rsidP="000749E2">
            <w:pPr>
              <w:pStyle w:val="TAL"/>
              <w:rPr>
                <w:lang w:eastAsia="en-US"/>
              </w:rPr>
            </w:pPr>
            <w:r w:rsidRPr="000749E2">
              <w:rPr>
                <w:lang w:eastAsia="en-US"/>
              </w:rPr>
              <w:t>RP-090447</w:t>
            </w:r>
          </w:p>
        </w:tc>
        <w:tc>
          <w:tcPr>
            <w:tcW w:w="567" w:type="dxa"/>
            <w:gridSpan w:val="2"/>
            <w:shd w:val="solid" w:color="FFFFFF" w:fill="auto"/>
          </w:tcPr>
          <w:p w14:paraId="331A35CA" w14:textId="77777777" w:rsidR="00736CE3" w:rsidRPr="000749E2" w:rsidRDefault="00736CE3" w:rsidP="000749E2">
            <w:pPr>
              <w:pStyle w:val="TAL"/>
              <w:rPr>
                <w:lang w:eastAsia="en-US"/>
              </w:rPr>
            </w:pPr>
            <w:r w:rsidRPr="000749E2">
              <w:rPr>
                <w:lang w:eastAsia="en-US"/>
              </w:rPr>
              <w:t>0026</w:t>
            </w:r>
          </w:p>
        </w:tc>
        <w:tc>
          <w:tcPr>
            <w:tcW w:w="426" w:type="dxa"/>
            <w:gridSpan w:val="2"/>
            <w:shd w:val="solid" w:color="FFFFFF" w:fill="auto"/>
          </w:tcPr>
          <w:p w14:paraId="0F8E64DF" w14:textId="77777777" w:rsidR="00736CE3" w:rsidRPr="000749E2" w:rsidRDefault="00736CE3" w:rsidP="000749E2">
            <w:pPr>
              <w:pStyle w:val="TAL"/>
              <w:rPr>
                <w:lang w:eastAsia="en-US"/>
              </w:rPr>
            </w:pPr>
            <w:r w:rsidRPr="000749E2">
              <w:rPr>
                <w:lang w:eastAsia="en-US"/>
              </w:rPr>
              <w:t>-</w:t>
            </w:r>
          </w:p>
        </w:tc>
        <w:tc>
          <w:tcPr>
            <w:tcW w:w="4062" w:type="dxa"/>
            <w:gridSpan w:val="2"/>
            <w:shd w:val="solid" w:color="FFFFFF" w:fill="auto"/>
          </w:tcPr>
          <w:p w14:paraId="64C0745C" w14:textId="77777777" w:rsidR="00736CE3" w:rsidRPr="000749E2" w:rsidRDefault="00736CE3" w:rsidP="000749E2">
            <w:pPr>
              <w:pStyle w:val="TAL"/>
              <w:rPr>
                <w:lang w:eastAsia="en-US"/>
              </w:rPr>
            </w:pPr>
            <w:r w:rsidRPr="000749E2">
              <w:rPr>
                <w:lang w:eastAsia="en-US"/>
              </w:rPr>
              <w:t>LTE Signalling Tests: UE Rx antenna connection</w:t>
            </w:r>
          </w:p>
        </w:tc>
        <w:tc>
          <w:tcPr>
            <w:tcW w:w="415" w:type="dxa"/>
            <w:gridSpan w:val="2"/>
            <w:shd w:val="solid" w:color="FFFFFF" w:fill="auto"/>
          </w:tcPr>
          <w:p w14:paraId="463CD3D9" w14:textId="77777777" w:rsidR="00736CE3" w:rsidRPr="000749E2" w:rsidRDefault="00736CE3" w:rsidP="000749E2">
            <w:pPr>
              <w:pStyle w:val="TAL"/>
              <w:rPr>
                <w:lang w:eastAsia="en-US"/>
              </w:rPr>
            </w:pPr>
          </w:p>
        </w:tc>
        <w:tc>
          <w:tcPr>
            <w:tcW w:w="708" w:type="dxa"/>
            <w:gridSpan w:val="2"/>
            <w:shd w:val="solid" w:color="FFFFFF" w:fill="auto"/>
          </w:tcPr>
          <w:p w14:paraId="26981149" w14:textId="77777777" w:rsidR="00736CE3" w:rsidRPr="000749E2" w:rsidRDefault="00736CE3" w:rsidP="000749E2">
            <w:pPr>
              <w:pStyle w:val="TAL"/>
              <w:rPr>
                <w:lang w:eastAsia="en-US"/>
              </w:rPr>
            </w:pPr>
            <w:r w:rsidRPr="000749E2">
              <w:rPr>
                <w:lang w:eastAsia="en-US"/>
              </w:rPr>
              <w:t>8.1.0</w:t>
            </w:r>
          </w:p>
        </w:tc>
        <w:tc>
          <w:tcPr>
            <w:tcW w:w="708" w:type="dxa"/>
            <w:gridSpan w:val="2"/>
            <w:shd w:val="solid" w:color="FFFFFF" w:fill="auto"/>
          </w:tcPr>
          <w:p w14:paraId="32DBF51D" w14:textId="77777777" w:rsidR="00736CE3" w:rsidRPr="000749E2" w:rsidRDefault="00736CE3" w:rsidP="000749E2">
            <w:pPr>
              <w:pStyle w:val="TAL"/>
              <w:rPr>
                <w:lang w:eastAsia="en-US"/>
              </w:rPr>
            </w:pPr>
            <w:r w:rsidRPr="000749E2">
              <w:rPr>
                <w:lang w:eastAsia="en-US"/>
              </w:rPr>
              <w:t>8.2.0</w:t>
            </w:r>
          </w:p>
        </w:tc>
        <w:tc>
          <w:tcPr>
            <w:tcW w:w="1033" w:type="dxa"/>
            <w:gridSpan w:val="2"/>
            <w:shd w:val="solid" w:color="FFFFFF" w:fill="auto"/>
          </w:tcPr>
          <w:p w14:paraId="3B5719F9" w14:textId="77777777" w:rsidR="00736CE3" w:rsidRPr="000749E2" w:rsidRDefault="00736CE3" w:rsidP="000749E2">
            <w:pPr>
              <w:pStyle w:val="TAL"/>
              <w:rPr>
                <w:lang w:eastAsia="en-US"/>
              </w:rPr>
            </w:pPr>
            <w:r w:rsidRPr="000749E2">
              <w:rPr>
                <w:lang w:eastAsia="en-US"/>
              </w:rPr>
              <w:t>R5-092087</w:t>
            </w:r>
          </w:p>
        </w:tc>
      </w:tr>
      <w:tr w:rsidR="00736CE3" w:rsidRPr="000749E2" w14:paraId="69B03F00" w14:textId="77777777" w:rsidTr="001C22E1">
        <w:trPr>
          <w:gridAfter w:val="1"/>
          <w:wAfter w:w="21" w:type="dxa"/>
          <w:jc w:val="center"/>
        </w:trPr>
        <w:tc>
          <w:tcPr>
            <w:tcW w:w="638" w:type="dxa"/>
            <w:gridSpan w:val="2"/>
            <w:shd w:val="solid" w:color="FFFFFF" w:fill="auto"/>
          </w:tcPr>
          <w:p w14:paraId="7B9B8A50" w14:textId="77777777" w:rsidR="00736CE3" w:rsidRPr="000749E2" w:rsidRDefault="00736CE3" w:rsidP="000749E2">
            <w:pPr>
              <w:pStyle w:val="TAL"/>
              <w:rPr>
                <w:lang w:eastAsia="en-US"/>
              </w:rPr>
            </w:pPr>
            <w:r w:rsidRPr="000749E2">
              <w:rPr>
                <w:lang w:eastAsia="en-US"/>
              </w:rPr>
              <w:t>RAN5 #43</w:t>
            </w:r>
          </w:p>
        </w:tc>
        <w:tc>
          <w:tcPr>
            <w:tcW w:w="1134" w:type="dxa"/>
            <w:gridSpan w:val="2"/>
            <w:shd w:val="solid" w:color="FFFFFF" w:fill="auto"/>
          </w:tcPr>
          <w:p w14:paraId="191607BD" w14:textId="77777777" w:rsidR="00736CE3" w:rsidRPr="000749E2" w:rsidRDefault="00736CE3" w:rsidP="000749E2">
            <w:pPr>
              <w:pStyle w:val="TAL"/>
              <w:rPr>
                <w:lang w:eastAsia="en-US"/>
              </w:rPr>
            </w:pPr>
            <w:r w:rsidRPr="000749E2">
              <w:rPr>
                <w:lang w:eastAsia="en-US"/>
              </w:rPr>
              <w:t>RP-090448</w:t>
            </w:r>
          </w:p>
        </w:tc>
        <w:tc>
          <w:tcPr>
            <w:tcW w:w="567" w:type="dxa"/>
            <w:gridSpan w:val="2"/>
            <w:shd w:val="solid" w:color="FFFFFF" w:fill="auto"/>
          </w:tcPr>
          <w:p w14:paraId="7D33AE0E" w14:textId="77777777" w:rsidR="00736CE3" w:rsidRPr="000749E2" w:rsidRDefault="00736CE3" w:rsidP="000749E2">
            <w:pPr>
              <w:pStyle w:val="TAL"/>
              <w:rPr>
                <w:lang w:eastAsia="en-US"/>
              </w:rPr>
            </w:pPr>
            <w:r w:rsidRPr="000749E2">
              <w:rPr>
                <w:lang w:eastAsia="en-US"/>
              </w:rPr>
              <w:t>0027</w:t>
            </w:r>
          </w:p>
        </w:tc>
        <w:tc>
          <w:tcPr>
            <w:tcW w:w="426" w:type="dxa"/>
            <w:gridSpan w:val="2"/>
            <w:shd w:val="solid" w:color="FFFFFF" w:fill="auto"/>
          </w:tcPr>
          <w:p w14:paraId="42A94B78" w14:textId="77777777" w:rsidR="00736CE3" w:rsidRPr="000749E2" w:rsidRDefault="00736CE3" w:rsidP="000749E2">
            <w:pPr>
              <w:pStyle w:val="TAL"/>
              <w:rPr>
                <w:lang w:eastAsia="en-US"/>
              </w:rPr>
            </w:pPr>
            <w:r w:rsidRPr="000749E2">
              <w:rPr>
                <w:lang w:eastAsia="en-US"/>
              </w:rPr>
              <w:t>-</w:t>
            </w:r>
          </w:p>
        </w:tc>
        <w:tc>
          <w:tcPr>
            <w:tcW w:w="4062" w:type="dxa"/>
            <w:gridSpan w:val="2"/>
            <w:shd w:val="solid" w:color="FFFFFF" w:fill="auto"/>
          </w:tcPr>
          <w:p w14:paraId="73C10226" w14:textId="77777777" w:rsidR="00736CE3" w:rsidRPr="000749E2" w:rsidRDefault="00736CE3" w:rsidP="000749E2">
            <w:pPr>
              <w:pStyle w:val="TAL"/>
              <w:rPr>
                <w:lang w:eastAsia="en-US"/>
              </w:rPr>
            </w:pPr>
            <w:r w:rsidRPr="000749E2">
              <w:rPr>
                <w:lang w:eastAsia="en-US"/>
              </w:rPr>
              <w:t>CR to 36.508 for subclause 4.3.1 channel bandwidth clarification for RF tests (re-submit no changes)</w:t>
            </w:r>
          </w:p>
        </w:tc>
        <w:tc>
          <w:tcPr>
            <w:tcW w:w="415" w:type="dxa"/>
            <w:gridSpan w:val="2"/>
            <w:shd w:val="solid" w:color="FFFFFF" w:fill="auto"/>
          </w:tcPr>
          <w:p w14:paraId="4E7C578D" w14:textId="77777777" w:rsidR="00736CE3" w:rsidRPr="000749E2" w:rsidRDefault="00736CE3" w:rsidP="000749E2">
            <w:pPr>
              <w:pStyle w:val="TAL"/>
              <w:rPr>
                <w:lang w:eastAsia="en-US"/>
              </w:rPr>
            </w:pPr>
          </w:p>
        </w:tc>
        <w:tc>
          <w:tcPr>
            <w:tcW w:w="708" w:type="dxa"/>
            <w:gridSpan w:val="2"/>
            <w:shd w:val="solid" w:color="FFFFFF" w:fill="auto"/>
          </w:tcPr>
          <w:p w14:paraId="13379DDB" w14:textId="77777777" w:rsidR="00736CE3" w:rsidRPr="000749E2" w:rsidRDefault="00736CE3" w:rsidP="000749E2">
            <w:pPr>
              <w:pStyle w:val="TAL"/>
              <w:rPr>
                <w:lang w:eastAsia="en-US"/>
              </w:rPr>
            </w:pPr>
            <w:r w:rsidRPr="000749E2">
              <w:rPr>
                <w:lang w:eastAsia="en-US"/>
              </w:rPr>
              <w:t>8.1.0</w:t>
            </w:r>
          </w:p>
        </w:tc>
        <w:tc>
          <w:tcPr>
            <w:tcW w:w="708" w:type="dxa"/>
            <w:gridSpan w:val="2"/>
            <w:shd w:val="solid" w:color="FFFFFF" w:fill="auto"/>
          </w:tcPr>
          <w:p w14:paraId="57AFA809" w14:textId="77777777" w:rsidR="00736CE3" w:rsidRPr="000749E2" w:rsidRDefault="00736CE3" w:rsidP="000749E2">
            <w:pPr>
              <w:pStyle w:val="TAL"/>
              <w:rPr>
                <w:lang w:eastAsia="en-US"/>
              </w:rPr>
            </w:pPr>
            <w:r w:rsidRPr="000749E2">
              <w:rPr>
                <w:lang w:eastAsia="en-US"/>
              </w:rPr>
              <w:t>8.2.0</w:t>
            </w:r>
          </w:p>
        </w:tc>
        <w:tc>
          <w:tcPr>
            <w:tcW w:w="1033" w:type="dxa"/>
            <w:gridSpan w:val="2"/>
            <w:shd w:val="solid" w:color="FFFFFF" w:fill="auto"/>
          </w:tcPr>
          <w:p w14:paraId="08CE3412" w14:textId="77777777" w:rsidR="00736CE3" w:rsidRPr="000749E2" w:rsidRDefault="00736CE3" w:rsidP="000749E2">
            <w:pPr>
              <w:pStyle w:val="TAL"/>
              <w:rPr>
                <w:lang w:eastAsia="en-US"/>
              </w:rPr>
            </w:pPr>
            <w:r w:rsidRPr="000749E2">
              <w:rPr>
                <w:lang w:eastAsia="en-US"/>
              </w:rPr>
              <w:t>R5-092124</w:t>
            </w:r>
          </w:p>
        </w:tc>
      </w:tr>
      <w:tr w:rsidR="00736CE3" w:rsidRPr="000749E2" w14:paraId="1B9259A3" w14:textId="77777777" w:rsidTr="001C22E1">
        <w:trPr>
          <w:gridAfter w:val="1"/>
          <w:wAfter w:w="21" w:type="dxa"/>
          <w:jc w:val="center"/>
        </w:trPr>
        <w:tc>
          <w:tcPr>
            <w:tcW w:w="638" w:type="dxa"/>
            <w:gridSpan w:val="2"/>
            <w:shd w:val="solid" w:color="FFFFFF" w:fill="auto"/>
          </w:tcPr>
          <w:p w14:paraId="296DC023" w14:textId="77777777" w:rsidR="00736CE3" w:rsidRPr="000749E2" w:rsidRDefault="00736CE3" w:rsidP="000749E2">
            <w:pPr>
              <w:pStyle w:val="TAL"/>
              <w:rPr>
                <w:lang w:eastAsia="en-US"/>
              </w:rPr>
            </w:pPr>
            <w:r w:rsidRPr="000749E2">
              <w:rPr>
                <w:lang w:eastAsia="en-US"/>
              </w:rPr>
              <w:t>RAN5 #43</w:t>
            </w:r>
          </w:p>
        </w:tc>
        <w:tc>
          <w:tcPr>
            <w:tcW w:w="1134" w:type="dxa"/>
            <w:gridSpan w:val="2"/>
            <w:shd w:val="solid" w:color="FFFFFF" w:fill="auto"/>
          </w:tcPr>
          <w:p w14:paraId="7270D016" w14:textId="77777777" w:rsidR="00736CE3" w:rsidRPr="000749E2" w:rsidRDefault="00736CE3" w:rsidP="000749E2">
            <w:pPr>
              <w:pStyle w:val="TAL"/>
              <w:rPr>
                <w:lang w:eastAsia="en-US"/>
              </w:rPr>
            </w:pPr>
            <w:r w:rsidRPr="000749E2">
              <w:rPr>
                <w:lang w:eastAsia="en-US"/>
              </w:rPr>
              <w:t>RP-090448</w:t>
            </w:r>
          </w:p>
        </w:tc>
        <w:tc>
          <w:tcPr>
            <w:tcW w:w="567" w:type="dxa"/>
            <w:gridSpan w:val="2"/>
            <w:shd w:val="solid" w:color="FFFFFF" w:fill="auto"/>
          </w:tcPr>
          <w:p w14:paraId="6CEBBFDF" w14:textId="77777777" w:rsidR="00736CE3" w:rsidRPr="000749E2" w:rsidRDefault="00736CE3" w:rsidP="000749E2">
            <w:pPr>
              <w:pStyle w:val="TAL"/>
              <w:rPr>
                <w:lang w:eastAsia="en-US"/>
              </w:rPr>
            </w:pPr>
            <w:r w:rsidRPr="000749E2">
              <w:rPr>
                <w:lang w:eastAsia="en-US"/>
              </w:rPr>
              <w:t>0028</w:t>
            </w:r>
          </w:p>
        </w:tc>
        <w:tc>
          <w:tcPr>
            <w:tcW w:w="426" w:type="dxa"/>
            <w:gridSpan w:val="2"/>
            <w:shd w:val="solid" w:color="FFFFFF" w:fill="auto"/>
          </w:tcPr>
          <w:p w14:paraId="2B2CACCC" w14:textId="77777777" w:rsidR="00736CE3" w:rsidRPr="000749E2" w:rsidRDefault="00736CE3" w:rsidP="000749E2">
            <w:pPr>
              <w:pStyle w:val="TAL"/>
              <w:rPr>
                <w:lang w:eastAsia="en-US"/>
              </w:rPr>
            </w:pPr>
            <w:r w:rsidRPr="000749E2">
              <w:rPr>
                <w:lang w:eastAsia="en-US"/>
              </w:rPr>
              <w:t>-</w:t>
            </w:r>
          </w:p>
        </w:tc>
        <w:tc>
          <w:tcPr>
            <w:tcW w:w="4062" w:type="dxa"/>
            <w:gridSpan w:val="2"/>
            <w:shd w:val="solid" w:color="FFFFFF" w:fill="auto"/>
          </w:tcPr>
          <w:p w14:paraId="6BEDDF67" w14:textId="77777777" w:rsidR="00736CE3" w:rsidRPr="000749E2" w:rsidRDefault="00736CE3" w:rsidP="000749E2">
            <w:pPr>
              <w:pStyle w:val="TAL"/>
              <w:rPr>
                <w:lang w:eastAsia="en-US"/>
              </w:rPr>
            </w:pPr>
            <w:r w:rsidRPr="000749E2">
              <w:rPr>
                <w:lang w:eastAsia="en-US"/>
              </w:rPr>
              <w:t>Text for 4.2.2: Minimum functional requirements</w:t>
            </w:r>
          </w:p>
        </w:tc>
        <w:tc>
          <w:tcPr>
            <w:tcW w:w="415" w:type="dxa"/>
            <w:gridSpan w:val="2"/>
            <w:shd w:val="solid" w:color="FFFFFF" w:fill="auto"/>
          </w:tcPr>
          <w:p w14:paraId="1FA075B2" w14:textId="77777777" w:rsidR="00736CE3" w:rsidRPr="000749E2" w:rsidRDefault="00736CE3" w:rsidP="000749E2">
            <w:pPr>
              <w:pStyle w:val="TAL"/>
              <w:rPr>
                <w:lang w:eastAsia="en-US"/>
              </w:rPr>
            </w:pPr>
          </w:p>
        </w:tc>
        <w:tc>
          <w:tcPr>
            <w:tcW w:w="708" w:type="dxa"/>
            <w:gridSpan w:val="2"/>
            <w:shd w:val="solid" w:color="FFFFFF" w:fill="auto"/>
          </w:tcPr>
          <w:p w14:paraId="69CFEA21" w14:textId="77777777" w:rsidR="00736CE3" w:rsidRPr="000749E2" w:rsidRDefault="00736CE3" w:rsidP="000749E2">
            <w:pPr>
              <w:pStyle w:val="TAL"/>
              <w:rPr>
                <w:lang w:eastAsia="en-US"/>
              </w:rPr>
            </w:pPr>
            <w:r w:rsidRPr="000749E2">
              <w:rPr>
                <w:lang w:eastAsia="en-US"/>
              </w:rPr>
              <w:t>8.1.0</w:t>
            </w:r>
          </w:p>
        </w:tc>
        <w:tc>
          <w:tcPr>
            <w:tcW w:w="708" w:type="dxa"/>
            <w:gridSpan w:val="2"/>
            <w:shd w:val="solid" w:color="FFFFFF" w:fill="auto"/>
          </w:tcPr>
          <w:p w14:paraId="6855E43B" w14:textId="77777777" w:rsidR="00736CE3" w:rsidRPr="000749E2" w:rsidRDefault="00736CE3" w:rsidP="000749E2">
            <w:pPr>
              <w:pStyle w:val="TAL"/>
              <w:rPr>
                <w:lang w:eastAsia="en-US"/>
              </w:rPr>
            </w:pPr>
            <w:r w:rsidRPr="000749E2">
              <w:rPr>
                <w:lang w:eastAsia="en-US"/>
              </w:rPr>
              <w:t>8.2.0</w:t>
            </w:r>
          </w:p>
        </w:tc>
        <w:tc>
          <w:tcPr>
            <w:tcW w:w="1033" w:type="dxa"/>
            <w:gridSpan w:val="2"/>
            <w:shd w:val="solid" w:color="FFFFFF" w:fill="auto"/>
          </w:tcPr>
          <w:p w14:paraId="42218905" w14:textId="77777777" w:rsidR="00736CE3" w:rsidRPr="000749E2" w:rsidRDefault="00736CE3" w:rsidP="000749E2">
            <w:pPr>
              <w:pStyle w:val="TAL"/>
              <w:rPr>
                <w:lang w:eastAsia="en-US"/>
              </w:rPr>
            </w:pPr>
            <w:r w:rsidRPr="000749E2">
              <w:rPr>
                <w:lang w:eastAsia="en-US"/>
              </w:rPr>
              <w:t>R5-092128</w:t>
            </w:r>
          </w:p>
        </w:tc>
      </w:tr>
      <w:tr w:rsidR="00736CE3" w:rsidRPr="000749E2" w14:paraId="2B6DEABD" w14:textId="77777777" w:rsidTr="001C22E1">
        <w:trPr>
          <w:gridAfter w:val="1"/>
          <w:wAfter w:w="21" w:type="dxa"/>
          <w:jc w:val="center"/>
        </w:trPr>
        <w:tc>
          <w:tcPr>
            <w:tcW w:w="638" w:type="dxa"/>
            <w:gridSpan w:val="2"/>
            <w:shd w:val="solid" w:color="FFFFFF" w:fill="auto"/>
          </w:tcPr>
          <w:p w14:paraId="58858D5E" w14:textId="77777777" w:rsidR="00736CE3" w:rsidRPr="000749E2" w:rsidRDefault="00736CE3" w:rsidP="000749E2">
            <w:pPr>
              <w:pStyle w:val="TAL"/>
              <w:rPr>
                <w:lang w:eastAsia="en-US"/>
              </w:rPr>
            </w:pPr>
            <w:r w:rsidRPr="000749E2">
              <w:rPr>
                <w:lang w:eastAsia="en-US"/>
              </w:rPr>
              <w:t>RAN5 #43</w:t>
            </w:r>
          </w:p>
        </w:tc>
        <w:tc>
          <w:tcPr>
            <w:tcW w:w="1134" w:type="dxa"/>
            <w:gridSpan w:val="2"/>
            <w:shd w:val="solid" w:color="FFFFFF" w:fill="auto"/>
          </w:tcPr>
          <w:p w14:paraId="168D301C" w14:textId="77777777" w:rsidR="00736CE3" w:rsidRPr="000749E2" w:rsidRDefault="00736CE3" w:rsidP="000749E2">
            <w:pPr>
              <w:pStyle w:val="TAL"/>
              <w:rPr>
                <w:lang w:eastAsia="en-US"/>
              </w:rPr>
            </w:pPr>
            <w:r w:rsidRPr="000749E2">
              <w:rPr>
                <w:lang w:eastAsia="en-US"/>
              </w:rPr>
              <w:t>RP-090448</w:t>
            </w:r>
          </w:p>
        </w:tc>
        <w:tc>
          <w:tcPr>
            <w:tcW w:w="567" w:type="dxa"/>
            <w:gridSpan w:val="2"/>
            <w:shd w:val="solid" w:color="FFFFFF" w:fill="auto"/>
          </w:tcPr>
          <w:p w14:paraId="417B574C" w14:textId="77777777" w:rsidR="00736CE3" w:rsidRPr="000749E2" w:rsidRDefault="00736CE3" w:rsidP="000749E2">
            <w:pPr>
              <w:pStyle w:val="TAL"/>
              <w:rPr>
                <w:lang w:eastAsia="en-US"/>
              </w:rPr>
            </w:pPr>
            <w:r w:rsidRPr="000749E2">
              <w:rPr>
                <w:lang w:eastAsia="en-US"/>
              </w:rPr>
              <w:t>0029</w:t>
            </w:r>
          </w:p>
        </w:tc>
        <w:tc>
          <w:tcPr>
            <w:tcW w:w="426" w:type="dxa"/>
            <w:gridSpan w:val="2"/>
            <w:shd w:val="solid" w:color="FFFFFF" w:fill="auto"/>
          </w:tcPr>
          <w:p w14:paraId="33D0D022" w14:textId="77777777" w:rsidR="00736CE3" w:rsidRPr="000749E2" w:rsidRDefault="00736CE3" w:rsidP="000749E2">
            <w:pPr>
              <w:pStyle w:val="TAL"/>
              <w:rPr>
                <w:lang w:eastAsia="en-US"/>
              </w:rPr>
            </w:pPr>
            <w:r w:rsidRPr="000749E2">
              <w:rPr>
                <w:lang w:eastAsia="en-US"/>
              </w:rPr>
              <w:t>-</w:t>
            </w:r>
          </w:p>
        </w:tc>
        <w:tc>
          <w:tcPr>
            <w:tcW w:w="4062" w:type="dxa"/>
            <w:gridSpan w:val="2"/>
            <w:shd w:val="solid" w:color="FFFFFF" w:fill="auto"/>
          </w:tcPr>
          <w:p w14:paraId="6CCD73CD" w14:textId="77777777" w:rsidR="00736CE3" w:rsidRPr="000749E2" w:rsidRDefault="00736CE3" w:rsidP="000749E2">
            <w:pPr>
              <w:pStyle w:val="TAL"/>
              <w:rPr>
                <w:lang w:eastAsia="en-US"/>
              </w:rPr>
            </w:pPr>
            <w:r w:rsidRPr="000749E2">
              <w:rPr>
                <w:lang w:eastAsia="en-US"/>
              </w:rPr>
              <w:t>Annex A: transition from 1 to 2 RX antenna</w:t>
            </w:r>
          </w:p>
        </w:tc>
        <w:tc>
          <w:tcPr>
            <w:tcW w:w="415" w:type="dxa"/>
            <w:gridSpan w:val="2"/>
            <w:shd w:val="solid" w:color="FFFFFF" w:fill="auto"/>
          </w:tcPr>
          <w:p w14:paraId="20E07C4E" w14:textId="77777777" w:rsidR="00736CE3" w:rsidRPr="000749E2" w:rsidRDefault="00736CE3" w:rsidP="000749E2">
            <w:pPr>
              <w:pStyle w:val="TAL"/>
              <w:rPr>
                <w:lang w:eastAsia="en-US"/>
              </w:rPr>
            </w:pPr>
          </w:p>
        </w:tc>
        <w:tc>
          <w:tcPr>
            <w:tcW w:w="708" w:type="dxa"/>
            <w:gridSpan w:val="2"/>
            <w:shd w:val="solid" w:color="FFFFFF" w:fill="auto"/>
          </w:tcPr>
          <w:p w14:paraId="5F0D877D" w14:textId="77777777" w:rsidR="00736CE3" w:rsidRPr="000749E2" w:rsidRDefault="00736CE3" w:rsidP="000749E2">
            <w:pPr>
              <w:pStyle w:val="TAL"/>
              <w:rPr>
                <w:lang w:eastAsia="en-US"/>
              </w:rPr>
            </w:pPr>
            <w:r w:rsidRPr="000749E2">
              <w:rPr>
                <w:lang w:eastAsia="en-US"/>
              </w:rPr>
              <w:t>8.1.0</w:t>
            </w:r>
          </w:p>
        </w:tc>
        <w:tc>
          <w:tcPr>
            <w:tcW w:w="708" w:type="dxa"/>
            <w:gridSpan w:val="2"/>
            <w:shd w:val="solid" w:color="FFFFFF" w:fill="auto"/>
          </w:tcPr>
          <w:p w14:paraId="2513A75F" w14:textId="77777777" w:rsidR="00736CE3" w:rsidRPr="000749E2" w:rsidRDefault="00736CE3" w:rsidP="000749E2">
            <w:pPr>
              <w:pStyle w:val="TAL"/>
              <w:rPr>
                <w:lang w:eastAsia="en-US"/>
              </w:rPr>
            </w:pPr>
            <w:r w:rsidRPr="000749E2">
              <w:rPr>
                <w:lang w:eastAsia="en-US"/>
              </w:rPr>
              <w:t>8.2.0</w:t>
            </w:r>
          </w:p>
        </w:tc>
        <w:tc>
          <w:tcPr>
            <w:tcW w:w="1033" w:type="dxa"/>
            <w:gridSpan w:val="2"/>
            <w:shd w:val="solid" w:color="FFFFFF" w:fill="auto"/>
          </w:tcPr>
          <w:p w14:paraId="7E089CA2" w14:textId="77777777" w:rsidR="00736CE3" w:rsidRPr="000749E2" w:rsidRDefault="00736CE3" w:rsidP="000749E2">
            <w:pPr>
              <w:pStyle w:val="TAL"/>
              <w:rPr>
                <w:lang w:eastAsia="en-US"/>
              </w:rPr>
            </w:pPr>
            <w:r w:rsidRPr="000749E2">
              <w:rPr>
                <w:lang w:eastAsia="en-US"/>
              </w:rPr>
              <w:t>R5-092132</w:t>
            </w:r>
          </w:p>
        </w:tc>
      </w:tr>
      <w:tr w:rsidR="00736CE3" w:rsidRPr="000749E2" w14:paraId="5D7EADE5" w14:textId="77777777" w:rsidTr="001C22E1">
        <w:trPr>
          <w:gridAfter w:val="1"/>
          <w:wAfter w:w="21" w:type="dxa"/>
          <w:jc w:val="center"/>
        </w:trPr>
        <w:tc>
          <w:tcPr>
            <w:tcW w:w="638" w:type="dxa"/>
            <w:gridSpan w:val="2"/>
            <w:shd w:val="solid" w:color="FFFFFF" w:fill="auto"/>
          </w:tcPr>
          <w:p w14:paraId="32D3201D" w14:textId="77777777" w:rsidR="00736CE3" w:rsidRPr="000749E2" w:rsidRDefault="00736CE3" w:rsidP="000749E2">
            <w:pPr>
              <w:pStyle w:val="TAL"/>
              <w:rPr>
                <w:lang w:eastAsia="en-US"/>
              </w:rPr>
            </w:pPr>
            <w:r w:rsidRPr="000749E2">
              <w:rPr>
                <w:lang w:eastAsia="en-US"/>
              </w:rPr>
              <w:t>RAN5 #43</w:t>
            </w:r>
          </w:p>
        </w:tc>
        <w:tc>
          <w:tcPr>
            <w:tcW w:w="1134" w:type="dxa"/>
            <w:gridSpan w:val="2"/>
            <w:shd w:val="solid" w:color="FFFFFF" w:fill="auto"/>
          </w:tcPr>
          <w:p w14:paraId="6883CF00" w14:textId="77777777" w:rsidR="00736CE3" w:rsidRPr="000749E2" w:rsidRDefault="00736CE3" w:rsidP="000749E2">
            <w:pPr>
              <w:pStyle w:val="TAL"/>
              <w:rPr>
                <w:lang w:eastAsia="en-US"/>
              </w:rPr>
            </w:pPr>
            <w:r w:rsidRPr="000749E2">
              <w:rPr>
                <w:lang w:eastAsia="en-US"/>
              </w:rPr>
              <w:t>RP-090447</w:t>
            </w:r>
          </w:p>
        </w:tc>
        <w:tc>
          <w:tcPr>
            <w:tcW w:w="567" w:type="dxa"/>
            <w:gridSpan w:val="2"/>
            <w:shd w:val="solid" w:color="FFFFFF" w:fill="auto"/>
          </w:tcPr>
          <w:p w14:paraId="23A9245E" w14:textId="77777777" w:rsidR="00736CE3" w:rsidRPr="000749E2" w:rsidRDefault="00736CE3" w:rsidP="000749E2">
            <w:pPr>
              <w:pStyle w:val="TAL"/>
              <w:rPr>
                <w:lang w:eastAsia="en-US"/>
              </w:rPr>
            </w:pPr>
            <w:r w:rsidRPr="000749E2">
              <w:rPr>
                <w:lang w:eastAsia="en-US"/>
              </w:rPr>
              <w:t>0030</w:t>
            </w:r>
          </w:p>
        </w:tc>
        <w:tc>
          <w:tcPr>
            <w:tcW w:w="426" w:type="dxa"/>
            <w:gridSpan w:val="2"/>
            <w:shd w:val="solid" w:color="FFFFFF" w:fill="auto"/>
          </w:tcPr>
          <w:p w14:paraId="2AE4FD2C" w14:textId="77777777" w:rsidR="00736CE3" w:rsidRPr="000749E2" w:rsidRDefault="00736CE3" w:rsidP="000749E2">
            <w:pPr>
              <w:pStyle w:val="TAL"/>
              <w:rPr>
                <w:lang w:eastAsia="en-US"/>
              </w:rPr>
            </w:pPr>
            <w:r w:rsidRPr="000749E2">
              <w:rPr>
                <w:lang w:eastAsia="en-US"/>
              </w:rPr>
              <w:t>-</w:t>
            </w:r>
          </w:p>
        </w:tc>
        <w:tc>
          <w:tcPr>
            <w:tcW w:w="4062" w:type="dxa"/>
            <w:gridSpan w:val="2"/>
            <w:shd w:val="solid" w:color="FFFFFF" w:fill="auto"/>
          </w:tcPr>
          <w:p w14:paraId="2DD13E5A" w14:textId="77777777" w:rsidR="00736CE3" w:rsidRPr="000749E2" w:rsidRDefault="00736CE3" w:rsidP="000749E2">
            <w:pPr>
              <w:pStyle w:val="TAL"/>
              <w:rPr>
                <w:lang w:eastAsia="en-US"/>
              </w:rPr>
            </w:pPr>
            <w:r w:rsidRPr="000749E2">
              <w:rPr>
                <w:lang w:eastAsia="en-US"/>
              </w:rPr>
              <w:t>Update of SN length in UM RLC default configuration</w:t>
            </w:r>
          </w:p>
        </w:tc>
        <w:tc>
          <w:tcPr>
            <w:tcW w:w="415" w:type="dxa"/>
            <w:gridSpan w:val="2"/>
            <w:shd w:val="solid" w:color="FFFFFF" w:fill="auto"/>
          </w:tcPr>
          <w:p w14:paraId="4F51D378" w14:textId="77777777" w:rsidR="00736CE3" w:rsidRPr="000749E2" w:rsidRDefault="00736CE3" w:rsidP="000749E2">
            <w:pPr>
              <w:pStyle w:val="TAL"/>
              <w:rPr>
                <w:lang w:eastAsia="en-US"/>
              </w:rPr>
            </w:pPr>
          </w:p>
        </w:tc>
        <w:tc>
          <w:tcPr>
            <w:tcW w:w="708" w:type="dxa"/>
            <w:gridSpan w:val="2"/>
            <w:shd w:val="solid" w:color="FFFFFF" w:fill="auto"/>
          </w:tcPr>
          <w:p w14:paraId="112A7518" w14:textId="77777777" w:rsidR="00736CE3" w:rsidRPr="000749E2" w:rsidRDefault="00736CE3" w:rsidP="000749E2">
            <w:pPr>
              <w:pStyle w:val="TAL"/>
              <w:rPr>
                <w:lang w:eastAsia="en-US"/>
              </w:rPr>
            </w:pPr>
            <w:r w:rsidRPr="000749E2">
              <w:rPr>
                <w:lang w:eastAsia="en-US"/>
              </w:rPr>
              <w:t>8.1.0</w:t>
            </w:r>
          </w:p>
        </w:tc>
        <w:tc>
          <w:tcPr>
            <w:tcW w:w="708" w:type="dxa"/>
            <w:gridSpan w:val="2"/>
            <w:shd w:val="solid" w:color="FFFFFF" w:fill="auto"/>
          </w:tcPr>
          <w:p w14:paraId="24DACCAC" w14:textId="77777777" w:rsidR="00736CE3" w:rsidRPr="000749E2" w:rsidRDefault="00736CE3" w:rsidP="000749E2">
            <w:pPr>
              <w:pStyle w:val="TAL"/>
              <w:rPr>
                <w:lang w:eastAsia="en-US"/>
              </w:rPr>
            </w:pPr>
            <w:r w:rsidRPr="000749E2">
              <w:rPr>
                <w:lang w:eastAsia="en-US"/>
              </w:rPr>
              <w:t>8.2.0</w:t>
            </w:r>
          </w:p>
        </w:tc>
        <w:tc>
          <w:tcPr>
            <w:tcW w:w="1033" w:type="dxa"/>
            <w:gridSpan w:val="2"/>
            <w:shd w:val="solid" w:color="FFFFFF" w:fill="auto"/>
          </w:tcPr>
          <w:p w14:paraId="78EAA9BD" w14:textId="77777777" w:rsidR="00736CE3" w:rsidRPr="000749E2" w:rsidRDefault="00736CE3" w:rsidP="000749E2">
            <w:pPr>
              <w:pStyle w:val="TAL"/>
              <w:rPr>
                <w:lang w:eastAsia="en-US"/>
              </w:rPr>
            </w:pPr>
            <w:r w:rsidRPr="000749E2">
              <w:rPr>
                <w:lang w:eastAsia="en-US"/>
              </w:rPr>
              <w:t>R5-092202</w:t>
            </w:r>
          </w:p>
        </w:tc>
      </w:tr>
      <w:tr w:rsidR="00736CE3" w:rsidRPr="000749E2" w14:paraId="5CB82F42" w14:textId="77777777" w:rsidTr="001C22E1">
        <w:trPr>
          <w:gridAfter w:val="1"/>
          <w:wAfter w:w="21" w:type="dxa"/>
          <w:jc w:val="center"/>
        </w:trPr>
        <w:tc>
          <w:tcPr>
            <w:tcW w:w="638" w:type="dxa"/>
            <w:gridSpan w:val="2"/>
            <w:shd w:val="solid" w:color="FFFFFF" w:fill="auto"/>
          </w:tcPr>
          <w:p w14:paraId="5FE21C4E" w14:textId="77777777" w:rsidR="00736CE3" w:rsidRPr="000749E2" w:rsidRDefault="00736CE3" w:rsidP="000749E2">
            <w:pPr>
              <w:pStyle w:val="TAL"/>
              <w:rPr>
                <w:lang w:eastAsia="en-US"/>
              </w:rPr>
            </w:pPr>
            <w:r w:rsidRPr="000749E2">
              <w:rPr>
                <w:lang w:eastAsia="en-US"/>
              </w:rPr>
              <w:t>RAN5 #43</w:t>
            </w:r>
          </w:p>
        </w:tc>
        <w:tc>
          <w:tcPr>
            <w:tcW w:w="1134" w:type="dxa"/>
            <w:gridSpan w:val="2"/>
            <w:shd w:val="solid" w:color="FFFFFF" w:fill="auto"/>
          </w:tcPr>
          <w:p w14:paraId="0064CEAE" w14:textId="77777777" w:rsidR="00736CE3" w:rsidRPr="000749E2" w:rsidRDefault="00736CE3" w:rsidP="000749E2">
            <w:pPr>
              <w:pStyle w:val="TAL"/>
              <w:rPr>
                <w:lang w:eastAsia="en-US"/>
              </w:rPr>
            </w:pPr>
            <w:r w:rsidRPr="000749E2">
              <w:rPr>
                <w:lang w:eastAsia="en-US"/>
              </w:rPr>
              <w:t>RP-090448</w:t>
            </w:r>
          </w:p>
        </w:tc>
        <w:tc>
          <w:tcPr>
            <w:tcW w:w="567" w:type="dxa"/>
            <w:gridSpan w:val="2"/>
            <w:shd w:val="solid" w:color="FFFFFF" w:fill="auto"/>
          </w:tcPr>
          <w:p w14:paraId="3659A3BB" w14:textId="77777777" w:rsidR="00736CE3" w:rsidRPr="000749E2" w:rsidRDefault="00736CE3" w:rsidP="000749E2">
            <w:pPr>
              <w:pStyle w:val="TAL"/>
              <w:rPr>
                <w:lang w:eastAsia="en-US"/>
              </w:rPr>
            </w:pPr>
            <w:r w:rsidRPr="000749E2">
              <w:rPr>
                <w:lang w:eastAsia="en-US"/>
              </w:rPr>
              <w:t>0031</w:t>
            </w:r>
          </w:p>
        </w:tc>
        <w:tc>
          <w:tcPr>
            <w:tcW w:w="426" w:type="dxa"/>
            <w:gridSpan w:val="2"/>
            <w:shd w:val="solid" w:color="FFFFFF" w:fill="auto"/>
          </w:tcPr>
          <w:p w14:paraId="27EB1175" w14:textId="77777777" w:rsidR="00736CE3" w:rsidRPr="000749E2" w:rsidRDefault="00736CE3" w:rsidP="000749E2">
            <w:pPr>
              <w:pStyle w:val="TAL"/>
              <w:rPr>
                <w:lang w:eastAsia="en-US"/>
              </w:rPr>
            </w:pPr>
            <w:r w:rsidRPr="000749E2">
              <w:rPr>
                <w:lang w:eastAsia="en-US"/>
              </w:rPr>
              <w:t>-</w:t>
            </w:r>
          </w:p>
        </w:tc>
        <w:tc>
          <w:tcPr>
            <w:tcW w:w="4062" w:type="dxa"/>
            <w:gridSpan w:val="2"/>
            <w:shd w:val="solid" w:color="FFFFFF" w:fill="auto"/>
          </w:tcPr>
          <w:p w14:paraId="0009732D" w14:textId="77777777" w:rsidR="00736CE3" w:rsidRPr="000749E2" w:rsidRDefault="00736CE3" w:rsidP="000749E2">
            <w:pPr>
              <w:pStyle w:val="TAL"/>
              <w:rPr>
                <w:lang w:eastAsia="en-US"/>
              </w:rPr>
            </w:pPr>
            <w:r w:rsidRPr="000749E2">
              <w:rPr>
                <w:lang w:eastAsia="en-US"/>
              </w:rPr>
              <w:t>TP for simulated UTRA TDD cell parameter</w:t>
            </w:r>
          </w:p>
        </w:tc>
        <w:tc>
          <w:tcPr>
            <w:tcW w:w="415" w:type="dxa"/>
            <w:gridSpan w:val="2"/>
            <w:shd w:val="solid" w:color="FFFFFF" w:fill="auto"/>
          </w:tcPr>
          <w:p w14:paraId="05942545" w14:textId="77777777" w:rsidR="00736CE3" w:rsidRPr="000749E2" w:rsidRDefault="00736CE3" w:rsidP="000749E2">
            <w:pPr>
              <w:pStyle w:val="TAL"/>
              <w:rPr>
                <w:lang w:eastAsia="en-US"/>
              </w:rPr>
            </w:pPr>
          </w:p>
        </w:tc>
        <w:tc>
          <w:tcPr>
            <w:tcW w:w="708" w:type="dxa"/>
            <w:gridSpan w:val="2"/>
            <w:shd w:val="solid" w:color="FFFFFF" w:fill="auto"/>
          </w:tcPr>
          <w:p w14:paraId="1F668A15" w14:textId="77777777" w:rsidR="00736CE3" w:rsidRPr="000749E2" w:rsidRDefault="00736CE3" w:rsidP="000749E2">
            <w:pPr>
              <w:pStyle w:val="TAL"/>
              <w:rPr>
                <w:lang w:eastAsia="en-US"/>
              </w:rPr>
            </w:pPr>
            <w:r w:rsidRPr="000749E2">
              <w:rPr>
                <w:lang w:eastAsia="en-US"/>
              </w:rPr>
              <w:t>8.1.0</w:t>
            </w:r>
          </w:p>
        </w:tc>
        <w:tc>
          <w:tcPr>
            <w:tcW w:w="708" w:type="dxa"/>
            <w:gridSpan w:val="2"/>
            <w:shd w:val="solid" w:color="FFFFFF" w:fill="auto"/>
          </w:tcPr>
          <w:p w14:paraId="3BCC09BC" w14:textId="77777777" w:rsidR="00736CE3" w:rsidRPr="000749E2" w:rsidRDefault="00736CE3" w:rsidP="000749E2">
            <w:pPr>
              <w:pStyle w:val="TAL"/>
              <w:rPr>
                <w:lang w:eastAsia="en-US"/>
              </w:rPr>
            </w:pPr>
            <w:r w:rsidRPr="000749E2">
              <w:rPr>
                <w:lang w:eastAsia="en-US"/>
              </w:rPr>
              <w:t>8.2.0</w:t>
            </w:r>
          </w:p>
        </w:tc>
        <w:tc>
          <w:tcPr>
            <w:tcW w:w="1033" w:type="dxa"/>
            <w:gridSpan w:val="2"/>
            <w:shd w:val="solid" w:color="FFFFFF" w:fill="auto"/>
          </w:tcPr>
          <w:p w14:paraId="1D9E4B37" w14:textId="77777777" w:rsidR="00736CE3" w:rsidRPr="000749E2" w:rsidRDefault="00736CE3" w:rsidP="000749E2">
            <w:pPr>
              <w:pStyle w:val="TAL"/>
              <w:rPr>
                <w:lang w:eastAsia="en-US"/>
              </w:rPr>
            </w:pPr>
            <w:r w:rsidRPr="000749E2">
              <w:rPr>
                <w:lang w:eastAsia="en-US"/>
              </w:rPr>
              <w:t>R5-092275</w:t>
            </w:r>
          </w:p>
        </w:tc>
      </w:tr>
      <w:tr w:rsidR="00736CE3" w:rsidRPr="000749E2" w14:paraId="2F70A9BA" w14:textId="77777777" w:rsidTr="001C22E1">
        <w:trPr>
          <w:gridAfter w:val="1"/>
          <w:wAfter w:w="21" w:type="dxa"/>
          <w:jc w:val="center"/>
        </w:trPr>
        <w:tc>
          <w:tcPr>
            <w:tcW w:w="638" w:type="dxa"/>
            <w:gridSpan w:val="2"/>
            <w:shd w:val="solid" w:color="FFFFFF" w:fill="auto"/>
          </w:tcPr>
          <w:p w14:paraId="20F9CC3F" w14:textId="77777777" w:rsidR="00736CE3" w:rsidRPr="000749E2" w:rsidRDefault="00736CE3" w:rsidP="000749E2">
            <w:pPr>
              <w:pStyle w:val="TAL"/>
              <w:rPr>
                <w:lang w:eastAsia="en-US"/>
              </w:rPr>
            </w:pPr>
            <w:r w:rsidRPr="000749E2">
              <w:rPr>
                <w:lang w:eastAsia="en-US"/>
              </w:rPr>
              <w:t>RAN5 #43</w:t>
            </w:r>
          </w:p>
        </w:tc>
        <w:tc>
          <w:tcPr>
            <w:tcW w:w="1134" w:type="dxa"/>
            <w:gridSpan w:val="2"/>
            <w:shd w:val="solid" w:color="FFFFFF" w:fill="auto"/>
          </w:tcPr>
          <w:p w14:paraId="2A1D5B7D" w14:textId="77777777" w:rsidR="00736CE3" w:rsidRPr="000749E2" w:rsidRDefault="00736CE3" w:rsidP="000749E2">
            <w:pPr>
              <w:pStyle w:val="TAL"/>
              <w:rPr>
                <w:lang w:eastAsia="en-US"/>
              </w:rPr>
            </w:pPr>
            <w:r w:rsidRPr="000749E2">
              <w:rPr>
                <w:lang w:eastAsia="en-US"/>
              </w:rPr>
              <w:t>RP-090447</w:t>
            </w:r>
          </w:p>
        </w:tc>
        <w:tc>
          <w:tcPr>
            <w:tcW w:w="567" w:type="dxa"/>
            <w:gridSpan w:val="2"/>
            <w:shd w:val="solid" w:color="FFFFFF" w:fill="auto"/>
          </w:tcPr>
          <w:p w14:paraId="434B92A4" w14:textId="77777777" w:rsidR="00736CE3" w:rsidRPr="000749E2" w:rsidRDefault="00736CE3" w:rsidP="000749E2">
            <w:pPr>
              <w:pStyle w:val="TAL"/>
              <w:rPr>
                <w:lang w:eastAsia="en-US"/>
              </w:rPr>
            </w:pPr>
            <w:r w:rsidRPr="000749E2">
              <w:rPr>
                <w:lang w:eastAsia="en-US"/>
              </w:rPr>
              <w:t>0032</w:t>
            </w:r>
          </w:p>
        </w:tc>
        <w:tc>
          <w:tcPr>
            <w:tcW w:w="426" w:type="dxa"/>
            <w:gridSpan w:val="2"/>
            <w:shd w:val="solid" w:color="FFFFFF" w:fill="auto"/>
          </w:tcPr>
          <w:p w14:paraId="45457B50" w14:textId="77777777" w:rsidR="00736CE3" w:rsidRPr="000749E2" w:rsidRDefault="00736CE3" w:rsidP="000749E2">
            <w:pPr>
              <w:pStyle w:val="TAL"/>
              <w:rPr>
                <w:lang w:eastAsia="en-US"/>
              </w:rPr>
            </w:pPr>
            <w:r w:rsidRPr="000749E2">
              <w:rPr>
                <w:lang w:eastAsia="en-US"/>
              </w:rPr>
              <w:t>-</w:t>
            </w:r>
          </w:p>
        </w:tc>
        <w:tc>
          <w:tcPr>
            <w:tcW w:w="4062" w:type="dxa"/>
            <w:gridSpan w:val="2"/>
            <w:shd w:val="solid" w:color="FFFFFF" w:fill="auto"/>
          </w:tcPr>
          <w:p w14:paraId="15988ED2" w14:textId="77777777" w:rsidR="00736CE3" w:rsidRPr="000749E2" w:rsidRDefault="00736CE3" w:rsidP="000749E2">
            <w:pPr>
              <w:pStyle w:val="TAL"/>
              <w:rPr>
                <w:lang w:eastAsia="en-US"/>
              </w:rPr>
            </w:pPr>
            <w:r w:rsidRPr="000749E2">
              <w:rPr>
                <w:lang w:eastAsia="en-US"/>
              </w:rPr>
              <w:t>Correction to specific message contents in setup procedure in TS 36.508</w:t>
            </w:r>
          </w:p>
        </w:tc>
        <w:tc>
          <w:tcPr>
            <w:tcW w:w="415" w:type="dxa"/>
            <w:gridSpan w:val="2"/>
            <w:shd w:val="solid" w:color="FFFFFF" w:fill="auto"/>
          </w:tcPr>
          <w:p w14:paraId="18ABD134" w14:textId="77777777" w:rsidR="00736CE3" w:rsidRPr="000749E2" w:rsidRDefault="00736CE3" w:rsidP="000749E2">
            <w:pPr>
              <w:pStyle w:val="TAL"/>
              <w:rPr>
                <w:lang w:eastAsia="en-US"/>
              </w:rPr>
            </w:pPr>
          </w:p>
        </w:tc>
        <w:tc>
          <w:tcPr>
            <w:tcW w:w="708" w:type="dxa"/>
            <w:gridSpan w:val="2"/>
            <w:shd w:val="solid" w:color="FFFFFF" w:fill="auto"/>
          </w:tcPr>
          <w:p w14:paraId="1285733D" w14:textId="77777777" w:rsidR="00736CE3" w:rsidRPr="000749E2" w:rsidRDefault="00736CE3" w:rsidP="000749E2">
            <w:pPr>
              <w:pStyle w:val="TAL"/>
              <w:rPr>
                <w:lang w:eastAsia="en-US"/>
              </w:rPr>
            </w:pPr>
            <w:r w:rsidRPr="000749E2">
              <w:rPr>
                <w:lang w:eastAsia="en-US"/>
              </w:rPr>
              <w:t>8.1.0</w:t>
            </w:r>
          </w:p>
        </w:tc>
        <w:tc>
          <w:tcPr>
            <w:tcW w:w="708" w:type="dxa"/>
            <w:gridSpan w:val="2"/>
            <w:shd w:val="solid" w:color="FFFFFF" w:fill="auto"/>
          </w:tcPr>
          <w:p w14:paraId="24A2993E" w14:textId="77777777" w:rsidR="00736CE3" w:rsidRPr="000749E2" w:rsidRDefault="00736CE3" w:rsidP="000749E2">
            <w:pPr>
              <w:pStyle w:val="TAL"/>
              <w:rPr>
                <w:lang w:eastAsia="en-US"/>
              </w:rPr>
            </w:pPr>
            <w:r w:rsidRPr="000749E2">
              <w:rPr>
                <w:lang w:eastAsia="en-US"/>
              </w:rPr>
              <w:t>8.2.0</w:t>
            </w:r>
          </w:p>
        </w:tc>
        <w:tc>
          <w:tcPr>
            <w:tcW w:w="1033" w:type="dxa"/>
            <w:gridSpan w:val="2"/>
            <w:shd w:val="solid" w:color="FFFFFF" w:fill="auto"/>
          </w:tcPr>
          <w:p w14:paraId="0CDDAE34" w14:textId="77777777" w:rsidR="00736CE3" w:rsidRPr="000749E2" w:rsidRDefault="00736CE3" w:rsidP="000749E2">
            <w:pPr>
              <w:pStyle w:val="TAL"/>
              <w:rPr>
                <w:lang w:eastAsia="en-US"/>
              </w:rPr>
            </w:pPr>
            <w:r w:rsidRPr="000749E2">
              <w:rPr>
                <w:lang w:eastAsia="en-US"/>
              </w:rPr>
              <w:t>R5-092349</w:t>
            </w:r>
          </w:p>
        </w:tc>
      </w:tr>
      <w:tr w:rsidR="00736CE3" w:rsidRPr="000749E2" w14:paraId="58672085" w14:textId="77777777" w:rsidTr="001C22E1">
        <w:trPr>
          <w:gridAfter w:val="1"/>
          <w:wAfter w:w="21" w:type="dxa"/>
          <w:jc w:val="center"/>
        </w:trPr>
        <w:tc>
          <w:tcPr>
            <w:tcW w:w="638" w:type="dxa"/>
            <w:gridSpan w:val="2"/>
            <w:shd w:val="solid" w:color="FFFFFF" w:fill="auto"/>
          </w:tcPr>
          <w:p w14:paraId="102C1E30" w14:textId="77777777" w:rsidR="00736CE3" w:rsidRPr="000749E2" w:rsidRDefault="00736CE3" w:rsidP="000749E2">
            <w:pPr>
              <w:pStyle w:val="TAL"/>
              <w:rPr>
                <w:lang w:eastAsia="en-US"/>
              </w:rPr>
            </w:pPr>
            <w:r w:rsidRPr="000749E2">
              <w:rPr>
                <w:lang w:eastAsia="en-US"/>
              </w:rPr>
              <w:t>RAN5 #43</w:t>
            </w:r>
          </w:p>
        </w:tc>
        <w:tc>
          <w:tcPr>
            <w:tcW w:w="1134" w:type="dxa"/>
            <w:gridSpan w:val="2"/>
            <w:shd w:val="solid" w:color="FFFFFF" w:fill="auto"/>
          </w:tcPr>
          <w:p w14:paraId="078ED435" w14:textId="77777777" w:rsidR="00736CE3" w:rsidRPr="000749E2" w:rsidRDefault="00736CE3" w:rsidP="000749E2">
            <w:pPr>
              <w:pStyle w:val="TAL"/>
              <w:rPr>
                <w:lang w:eastAsia="en-US"/>
              </w:rPr>
            </w:pPr>
            <w:r w:rsidRPr="000749E2">
              <w:rPr>
                <w:lang w:eastAsia="en-US"/>
              </w:rPr>
              <w:t>RP-090447</w:t>
            </w:r>
          </w:p>
        </w:tc>
        <w:tc>
          <w:tcPr>
            <w:tcW w:w="567" w:type="dxa"/>
            <w:gridSpan w:val="2"/>
            <w:shd w:val="solid" w:color="FFFFFF" w:fill="auto"/>
          </w:tcPr>
          <w:p w14:paraId="0D6FB4A6" w14:textId="77777777" w:rsidR="00736CE3" w:rsidRPr="000749E2" w:rsidRDefault="00736CE3" w:rsidP="000749E2">
            <w:pPr>
              <w:pStyle w:val="TAL"/>
              <w:rPr>
                <w:lang w:eastAsia="en-US"/>
              </w:rPr>
            </w:pPr>
            <w:r w:rsidRPr="000749E2">
              <w:rPr>
                <w:lang w:eastAsia="en-US"/>
              </w:rPr>
              <w:t>0033</w:t>
            </w:r>
          </w:p>
        </w:tc>
        <w:tc>
          <w:tcPr>
            <w:tcW w:w="426" w:type="dxa"/>
            <w:gridSpan w:val="2"/>
            <w:shd w:val="solid" w:color="FFFFFF" w:fill="auto"/>
          </w:tcPr>
          <w:p w14:paraId="1171EB0C" w14:textId="77777777" w:rsidR="00736CE3" w:rsidRPr="000749E2" w:rsidRDefault="00736CE3" w:rsidP="000749E2">
            <w:pPr>
              <w:pStyle w:val="TAL"/>
              <w:rPr>
                <w:lang w:eastAsia="en-US"/>
              </w:rPr>
            </w:pPr>
            <w:r w:rsidRPr="000749E2">
              <w:rPr>
                <w:lang w:eastAsia="en-US"/>
              </w:rPr>
              <w:t>-</w:t>
            </w:r>
          </w:p>
        </w:tc>
        <w:tc>
          <w:tcPr>
            <w:tcW w:w="4062" w:type="dxa"/>
            <w:gridSpan w:val="2"/>
            <w:shd w:val="solid" w:color="FFFFFF" w:fill="auto"/>
          </w:tcPr>
          <w:p w14:paraId="5A52DB50" w14:textId="77777777" w:rsidR="00736CE3" w:rsidRPr="000749E2" w:rsidRDefault="00736CE3" w:rsidP="000749E2">
            <w:pPr>
              <w:pStyle w:val="TAL"/>
              <w:rPr>
                <w:lang w:eastAsia="en-US"/>
              </w:rPr>
            </w:pPr>
            <w:r w:rsidRPr="000749E2">
              <w:rPr>
                <w:lang w:eastAsia="en-US"/>
              </w:rPr>
              <w:t>Correction to the definition of simulated NAS cells in TS 36.508</w:t>
            </w:r>
          </w:p>
        </w:tc>
        <w:tc>
          <w:tcPr>
            <w:tcW w:w="415" w:type="dxa"/>
            <w:gridSpan w:val="2"/>
            <w:shd w:val="solid" w:color="FFFFFF" w:fill="auto"/>
          </w:tcPr>
          <w:p w14:paraId="37B46F7E" w14:textId="77777777" w:rsidR="00736CE3" w:rsidRPr="000749E2" w:rsidRDefault="00736CE3" w:rsidP="000749E2">
            <w:pPr>
              <w:pStyle w:val="TAL"/>
              <w:rPr>
                <w:lang w:eastAsia="en-US"/>
              </w:rPr>
            </w:pPr>
          </w:p>
        </w:tc>
        <w:tc>
          <w:tcPr>
            <w:tcW w:w="708" w:type="dxa"/>
            <w:gridSpan w:val="2"/>
            <w:shd w:val="solid" w:color="FFFFFF" w:fill="auto"/>
          </w:tcPr>
          <w:p w14:paraId="2026100A" w14:textId="77777777" w:rsidR="00736CE3" w:rsidRPr="000749E2" w:rsidRDefault="00736CE3" w:rsidP="000749E2">
            <w:pPr>
              <w:pStyle w:val="TAL"/>
              <w:rPr>
                <w:lang w:eastAsia="en-US"/>
              </w:rPr>
            </w:pPr>
            <w:r w:rsidRPr="000749E2">
              <w:rPr>
                <w:lang w:eastAsia="en-US"/>
              </w:rPr>
              <w:t>8.1.0</w:t>
            </w:r>
          </w:p>
        </w:tc>
        <w:tc>
          <w:tcPr>
            <w:tcW w:w="708" w:type="dxa"/>
            <w:gridSpan w:val="2"/>
            <w:shd w:val="solid" w:color="FFFFFF" w:fill="auto"/>
          </w:tcPr>
          <w:p w14:paraId="6F420C3F" w14:textId="77777777" w:rsidR="00736CE3" w:rsidRPr="000749E2" w:rsidRDefault="00736CE3" w:rsidP="000749E2">
            <w:pPr>
              <w:pStyle w:val="TAL"/>
              <w:rPr>
                <w:lang w:eastAsia="en-US"/>
              </w:rPr>
            </w:pPr>
            <w:r w:rsidRPr="000749E2">
              <w:rPr>
                <w:lang w:eastAsia="en-US"/>
              </w:rPr>
              <w:t>8.2.0</w:t>
            </w:r>
          </w:p>
        </w:tc>
        <w:tc>
          <w:tcPr>
            <w:tcW w:w="1033" w:type="dxa"/>
            <w:gridSpan w:val="2"/>
            <w:shd w:val="solid" w:color="FFFFFF" w:fill="auto"/>
          </w:tcPr>
          <w:p w14:paraId="53DCCB11" w14:textId="77777777" w:rsidR="00736CE3" w:rsidRPr="000749E2" w:rsidRDefault="00736CE3" w:rsidP="000749E2">
            <w:pPr>
              <w:pStyle w:val="TAL"/>
              <w:rPr>
                <w:lang w:eastAsia="en-US"/>
              </w:rPr>
            </w:pPr>
            <w:r w:rsidRPr="000749E2">
              <w:rPr>
                <w:lang w:eastAsia="en-US"/>
              </w:rPr>
              <w:t>R5-092352</w:t>
            </w:r>
          </w:p>
        </w:tc>
      </w:tr>
      <w:tr w:rsidR="00736CE3" w:rsidRPr="000749E2" w14:paraId="2D6E48FB" w14:textId="77777777" w:rsidTr="001C22E1">
        <w:trPr>
          <w:gridAfter w:val="1"/>
          <w:wAfter w:w="21" w:type="dxa"/>
          <w:jc w:val="center"/>
        </w:trPr>
        <w:tc>
          <w:tcPr>
            <w:tcW w:w="638" w:type="dxa"/>
            <w:gridSpan w:val="2"/>
            <w:shd w:val="solid" w:color="FFFFFF" w:fill="auto"/>
          </w:tcPr>
          <w:p w14:paraId="075763E3" w14:textId="77777777" w:rsidR="00736CE3" w:rsidRPr="000749E2" w:rsidRDefault="00736CE3" w:rsidP="000749E2">
            <w:pPr>
              <w:pStyle w:val="TAL"/>
              <w:rPr>
                <w:lang w:eastAsia="en-US"/>
              </w:rPr>
            </w:pPr>
            <w:r w:rsidRPr="000749E2">
              <w:rPr>
                <w:lang w:eastAsia="en-US"/>
              </w:rPr>
              <w:t>RAN5 #43</w:t>
            </w:r>
          </w:p>
        </w:tc>
        <w:tc>
          <w:tcPr>
            <w:tcW w:w="1134" w:type="dxa"/>
            <w:gridSpan w:val="2"/>
            <w:shd w:val="solid" w:color="FFFFFF" w:fill="auto"/>
          </w:tcPr>
          <w:p w14:paraId="3E9FBF93" w14:textId="77777777" w:rsidR="00736CE3" w:rsidRPr="000749E2" w:rsidRDefault="00736CE3" w:rsidP="000749E2">
            <w:pPr>
              <w:pStyle w:val="TAL"/>
              <w:rPr>
                <w:lang w:eastAsia="en-US"/>
              </w:rPr>
            </w:pPr>
            <w:r w:rsidRPr="000749E2">
              <w:rPr>
                <w:lang w:eastAsia="en-US"/>
              </w:rPr>
              <w:t>RP-090447</w:t>
            </w:r>
          </w:p>
        </w:tc>
        <w:tc>
          <w:tcPr>
            <w:tcW w:w="567" w:type="dxa"/>
            <w:gridSpan w:val="2"/>
            <w:shd w:val="solid" w:color="FFFFFF" w:fill="auto"/>
          </w:tcPr>
          <w:p w14:paraId="11854884" w14:textId="77777777" w:rsidR="00736CE3" w:rsidRPr="000749E2" w:rsidRDefault="00736CE3" w:rsidP="000749E2">
            <w:pPr>
              <w:pStyle w:val="TAL"/>
              <w:rPr>
                <w:lang w:eastAsia="en-US"/>
              </w:rPr>
            </w:pPr>
            <w:r w:rsidRPr="000749E2">
              <w:rPr>
                <w:lang w:eastAsia="en-US"/>
              </w:rPr>
              <w:t>0034</w:t>
            </w:r>
          </w:p>
        </w:tc>
        <w:tc>
          <w:tcPr>
            <w:tcW w:w="426" w:type="dxa"/>
            <w:gridSpan w:val="2"/>
            <w:shd w:val="solid" w:color="FFFFFF" w:fill="auto"/>
          </w:tcPr>
          <w:p w14:paraId="413BA8D3" w14:textId="77777777" w:rsidR="00736CE3" w:rsidRPr="000749E2" w:rsidRDefault="00736CE3" w:rsidP="000749E2">
            <w:pPr>
              <w:pStyle w:val="TAL"/>
              <w:rPr>
                <w:lang w:eastAsia="en-US"/>
              </w:rPr>
            </w:pPr>
            <w:r w:rsidRPr="000749E2">
              <w:rPr>
                <w:lang w:eastAsia="en-US"/>
              </w:rPr>
              <w:t>-</w:t>
            </w:r>
          </w:p>
        </w:tc>
        <w:tc>
          <w:tcPr>
            <w:tcW w:w="4062" w:type="dxa"/>
            <w:gridSpan w:val="2"/>
            <w:shd w:val="solid" w:color="FFFFFF" w:fill="auto"/>
          </w:tcPr>
          <w:p w14:paraId="28C87B53" w14:textId="77777777" w:rsidR="00736CE3" w:rsidRPr="000749E2" w:rsidRDefault="00736CE3" w:rsidP="000749E2">
            <w:pPr>
              <w:pStyle w:val="TAL"/>
              <w:rPr>
                <w:lang w:eastAsia="en-US"/>
              </w:rPr>
            </w:pPr>
            <w:r w:rsidRPr="000749E2">
              <w:rPr>
                <w:lang w:eastAsia="en-US"/>
              </w:rPr>
              <w:t>CR on 6.7 TDD Timer Tolerance in 36.508</w:t>
            </w:r>
          </w:p>
        </w:tc>
        <w:tc>
          <w:tcPr>
            <w:tcW w:w="415" w:type="dxa"/>
            <w:gridSpan w:val="2"/>
            <w:shd w:val="solid" w:color="FFFFFF" w:fill="auto"/>
          </w:tcPr>
          <w:p w14:paraId="2E2FDC5F" w14:textId="77777777" w:rsidR="00736CE3" w:rsidRPr="000749E2" w:rsidRDefault="00736CE3" w:rsidP="000749E2">
            <w:pPr>
              <w:pStyle w:val="TAL"/>
              <w:rPr>
                <w:lang w:eastAsia="en-US"/>
              </w:rPr>
            </w:pPr>
          </w:p>
        </w:tc>
        <w:tc>
          <w:tcPr>
            <w:tcW w:w="708" w:type="dxa"/>
            <w:gridSpan w:val="2"/>
            <w:shd w:val="solid" w:color="FFFFFF" w:fill="auto"/>
          </w:tcPr>
          <w:p w14:paraId="7D25EB58" w14:textId="77777777" w:rsidR="00736CE3" w:rsidRPr="000749E2" w:rsidRDefault="00736CE3" w:rsidP="000749E2">
            <w:pPr>
              <w:pStyle w:val="TAL"/>
              <w:rPr>
                <w:lang w:eastAsia="en-US"/>
              </w:rPr>
            </w:pPr>
            <w:r w:rsidRPr="000749E2">
              <w:rPr>
                <w:lang w:eastAsia="en-US"/>
              </w:rPr>
              <w:t>8.1.0</w:t>
            </w:r>
          </w:p>
        </w:tc>
        <w:tc>
          <w:tcPr>
            <w:tcW w:w="708" w:type="dxa"/>
            <w:gridSpan w:val="2"/>
            <w:shd w:val="solid" w:color="FFFFFF" w:fill="auto"/>
          </w:tcPr>
          <w:p w14:paraId="32C29012" w14:textId="77777777" w:rsidR="00736CE3" w:rsidRPr="000749E2" w:rsidRDefault="00736CE3" w:rsidP="000749E2">
            <w:pPr>
              <w:pStyle w:val="TAL"/>
              <w:rPr>
                <w:lang w:eastAsia="en-US"/>
              </w:rPr>
            </w:pPr>
            <w:r w:rsidRPr="000749E2">
              <w:rPr>
                <w:lang w:eastAsia="en-US"/>
              </w:rPr>
              <w:t>8.2.0</w:t>
            </w:r>
          </w:p>
        </w:tc>
        <w:tc>
          <w:tcPr>
            <w:tcW w:w="1033" w:type="dxa"/>
            <w:gridSpan w:val="2"/>
            <w:shd w:val="solid" w:color="FFFFFF" w:fill="auto"/>
          </w:tcPr>
          <w:p w14:paraId="6D1DDB2D" w14:textId="77777777" w:rsidR="00736CE3" w:rsidRPr="000749E2" w:rsidRDefault="00736CE3" w:rsidP="000749E2">
            <w:pPr>
              <w:pStyle w:val="TAL"/>
              <w:rPr>
                <w:lang w:eastAsia="en-US"/>
              </w:rPr>
            </w:pPr>
            <w:r w:rsidRPr="000749E2">
              <w:rPr>
                <w:lang w:eastAsia="en-US"/>
              </w:rPr>
              <w:t>R5-092363</w:t>
            </w:r>
          </w:p>
        </w:tc>
      </w:tr>
      <w:tr w:rsidR="00736CE3" w:rsidRPr="000749E2" w14:paraId="05F1658D" w14:textId="77777777" w:rsidTr="001C22E1">
        <w:trPr>
          <w:gridAfter w:val="1"/>
          <w:wAfter w:w="21" w:type="dxa"/>
          <w:jc w:val="center"/>
        </w:trPr>
        <w:tc>
          <w:tcPr>
            <w:tcW w:w="638" w:type="dxa"/>
            <w:gridSpan w:val="2"/>
            <w:shd w:val="solid" w:color="FFFFFF" w:fill="auto"/>
          </w:tcPr>
          <w:p w14:paraId="7AF293EE" w14:textId="77777777" w:rsidR="00736CE3" w:rsidRPr="000749E2" w:rsidRDefault="00736CE3" w:rsidP="000749E2">
            <w:pPr>
              <w:pStyle w:val="TAL"/>
              <w:rPr>
                <w:lang w:eastAsia="en-US"/>
              </w:rPr>
            </w:pPr>
            <w:r w:rsidRPr="000749E2">
              <w:rPr>
                <w:lang w:eastAsia="en-US"/>
              </w:rPr>
              <w:t>RAN5 #43</w:t>
            </w:r>
          </w:p>
        </w:tc>
        <w:tc>
          <w:tcPr>
            <w:tcW w:w="1134" w:type="dxa"/>
            <w:gridSpan w:val="2"/>
            <w:shd w:val="solid" w:color="FFFFFF" w:fill="auto"/>
          </w:tcPr>
          <w:p w14:paraId="47220DFE" w14:textId="77777777" w:rsidR="00736CE3" w:rsidRPr="000749E2" w:rsidRDefault="00736CE3" w:rsidP="000749E2">
            <w:pPr>
              <w:pStyle w:val="TAL"/>
              <w:rPr>
                <w:lang w:eastAsia="en-US"/>
              </w:rPr>
            </w:pPr>
            <w:r w:rsidRPr="000749E2">
              <w:rPr>
                <w:lang w:eastAsia="en-US"/>
              </w:rPr>
              <w:t>RP-090448</w:t>
            </w:r>
          </w:p>
        </w:tc>
        <w:tc>
          <w:tcPr>
            <w:tcW w:w="567" w:type="dxa"/>
            <w:gridSpan w:val="2"/>
            <w:shd w:val="solid" w:color="FFFFFF" w:fill="auto"/>
          </w:tcPr>
          <w:p w14:paraId="007F9EEC" w14:textId="77777777" w:rsidR="00736CE3" w:rsidRPr="000749E2" w:rsidRDefault="00736CE3" w:rsidP="000749E2">
            <w:pPr>
              <w:pStyle w:val="TAL"/>
              <w:rPr>
                <w:lang w:eastAsia="en-US"/>
              </w:rPr>
            </w:pPr>
            <w:r w:rsidRPr="000749E2">
              <w:rPr>
                <w:lang w:eastAsia="en-US"/>
              </w:rPr>
              <w:t>0044</w:t>
            </w:r>
          </w:p>
        </w:tc>
        <w:tc>
          <w:tcPr>
            <w:tcW w:w="426" w:type="dxa"/>
            <w:gridSpan w:val="2"/>
            <w:shd w:val="solid" w:color="FFFFFF" w:fill="auto"/>
          </w:tcPr>
          <w:p w14:paraId="3B006873" w14:textId="77777777" w:rsidR="00736CE3" w:rsidRPr="000749E2" w:rsidRDefault="00736CE3" w:rsidP="000749E2">
            <w:pPr>
              <w:pStyle w:val="TAL"/>
              <w:rPr>
                <w:lang w:eastAsia="en-US"/>
              </w:rPr>
            </w:pPr>
            <w:r w:rsidRPr="000749E2">
              <w:rPr>
                <w:lang w:eastAsia="en-US"/>
              </w:rPr>
              <w:t>-</w:t>
            </w:r>
          </w:p>
        </w:tc>
        <w:tc>
          <w:tcPr>
            <w:tcW w:w="4062" w:type="dxa"/>
            <w:gridSpan w:val="2"/>
            <w:shd w:val="solid" w:color="FFFFFF" w:fill="auto"/>
          </w:tcPr>
          <w:p w14:paraId="19B3DDC5" w14:textId="77777777" w:rsidR="00736CE3" w:rsidRPr="000749E2" w:rsidRDefault="00736CE3" w:rsidP="000749E2">
            <w:pPr>
              <w:pStyle w:val="TAL"/>
              <w:rPr>
                <w:lang w:eastAsia="en-US"/>
              </w:rPr>
            </w:pPr>
            <w:r w:rsidRPr="000749E2">
              <w:rPr>
                <w:lang w:eastAsia="en-US"/>
              </w:rPr>
              <w:t>Update of 4.5.2A in 36.508 (Re-submit not change)</w:t>
            </w:r>
          </w:p>
        </w:tc>
        <w:tc>
          <w:tcPr>
            <w:tcW w:w="415" w:type="dxa"/>
            <w:gridSpan w:val="2"/>
            <w:shd w:val="solid" w:color="FFFFFF" w:fill="auto"/>
          </w:tcPr>
          <w:p w14:paraId="244F9347" w14:textId="77777777" w:rsidR="00736CE3" w:rsidRPr="000749E2" w:rsidRDefault="00736CE3" w:rsidP="000749E2">
            <w:pPr>
              <w:pStyle w:val="TAL"/>
              <w:rPr>
                <w:lang w:eastAsia="en-US"/>
              </w:rPr>
            </w:pPr>
          </w:p>
        </w:tc>
        <w:tc>
          <w:tcPr>
            <w:tcW w:w="708" w:type="dxa"/>
            <w:gridSpan w:val="2"/>
            <w:shd w:val="solid" w:color="FFFFFF" w:fill="auto"/>
          </w:tcPr>
          <w:p w14:paraId="1BD1D3ED" w14:textId="77777777" w:rsidR="00736CE3" w:rsidRPr="000749E2" w:rsidRDefault="00736CE3" w:rsidP="000749E2">
            <w:pPr>
              <w:pStyle w:val="TAL"/>
              <w:rPr>
                <w:lang w:eastAsia="en-US"/>
              </w:rPr>
            </w:pPr>
            <w:r w:rsidRPr="000749E2">
              <w:rPr>
                <w:lang w:eastAsia="en-US"/>
              </w:rPr>
              <w:t>8.1.0</w:t>
            </w:r>
          </w:p>
        </w:tc>
        <w:tc>
          <w:tcPr>
            <w:tcW w:w="708" w:type="dxa"/>
            <w:gridSpan w:val="2"/>
            <w:shd w:val="solid" w:color="FFFFFF" w:fill="auto"/>
          </w:tcPr>
          <w:p w14:paraId="5BBBE95D" w14:textId="77777777" w:rsidR="00736CE3" w:rsidRPr="000749E2" w:rsidRDefault="00736CE3" w:rsidP="000749E2">
            <w:pPr>
              <w:pStyle w:val="TAL"/>
              <w:rPr>
                <w:lang w:eastAsia="en-US"/>
              </w:rPr>
            </w:pPr>
            <w:r w:rsidRPr="000749E2">
              <w:rPr>
                <w:lang w:eastAsia="en-US"/>
              </w:rPr>
              <w:t>8.2.0</w:t>
            </w:r>
          </w:p>
        </w:tc>
        <w:tc>
          <w:tcPr>
            <w:tcW w:w="1033" w:type="dxa"/>
            <w:gridSpan w:val="2"/>
            <w:shd w:val="solid" w:color="FFFFFF" w:fill="auto"/>
          </w:tcPr>
          <w:p w14:paraId="52F46C73" w14:textId="77777777" w:rsidR="00736CE3" w:rsidRPr="000749E2" w:rsidRDefault="00736CE3" w:rsidP="000749E2">
            <w:pPr>
              <w:pStyle w:val="TAL"/>
              <w:rPr>
                <w:lang w:eastAsia="en-US"/>
              </w:rPr>
            </w:pPr>
            <w:r w:rsidRPr="000749E2">
              <w:rPr>
                <w:lang w:eastAsia="en-US"/>
              </w:rPr>
              <w:t>R5-092457</w:t>
            </w:r>
          </w:p>
        </w:tc>
      </w:tr>
      <w:tr w:rsidR="00736CE3" w:rsidRPr="000749E2" w14:paraId="00413A47" w14:textId="77777777" w:rsidTr="001C22E1">
        <w:trPr>
          <w:gridAfter w:val="1"/>
          <w:wAfter w:w="21" w:type="dxa"/>
          <w:jc w:val="center"/>
        </w:trPr>
        <w:tc>
          <w:tcPr>
            <w:tcW w:w="638" w:type="dxa"/>
            <w:gridSpan w:val="2"/>
            <w:shd w:val="solid" w:color="FFFFFF" w:fill="auto"/>
          </w:tcPr>
          <w:p w14:paraId="18D189AC" w14:textId="77777777" w:rsidR="00736CE3" w:rsidRPr="000749E2" w:rsidRDefault="00736CE3" w:rsidP="000749E2">
            <w:pPr>
              <w:pStyle w:val="TAL"/>
              <w:rPr>
                <w:lang w:eastAsia="en-US"/>
              </w:rPr>
            </w:pPr>
            <w:r w:rsidRPr="000749E2">
              <w:rPr>
                <w:lang w:eastAsia="en-US"/>
              </w:rPr>
              <w:t>RAN5 #43</w:t>
            </w:r>
          </w:p>
        </w:tc>
        <w:tc>
          <w:tcPr>
            <w:tcW w:w="1134" w:type="dxa"/>
            <w:gridSpan w:val="2"/>
            <w:shd w:val="solid" w:color="FFFFFF" w:fill="auto"/>
          </w:tcPr>
          <w:p w14:paraId="399B4ED8" w14:textId="77777777" w:rsidR="00736CE3" w:rsidRPr="000749E2" w:rsidRDefault="00736CE3" w:rsidP="000749E2">
            <w:pPr>
              <w:pStyle w:val="TAL"/>
              <w:rPr>
                <w:lang w:eastAsia="en-US"/>
              </w:rPr>
            </w:pPr>
            <w:r w:rsidRPr="000749E2">
              <w:rPr>
                <w:lang w:eastAsia="en-US"/>
              </w:rPr>
              <w:t>RP-090448</w:t>
            </w:r>
          </w:p>
        </w:tc>
        <w:tc>
          <w:tcPr>
            <w:tcW w:w="567" w:type="dxa"/>
            <w:gridSpan w:val="2"/>
            <w:shd w:val="solid" w:color="FFFFFF" w:fill="auto"/>
          </w:tcPr>
          <w:p w14:paraId="162C99A0" w14:textId="77777777" w:rsidR="00736CE3" w:rsidRPr="000749E2" w:rsidRDefault="00736CE3" w:rsidP="000749E2">
            <w:pPr>
              <w:pStyle w:val="TAL"/>
              <w:rPr>
                <w:lang w:eastAsia="en-US"/>
              </w:rPr>
            </w:pPr>
            <w:r w:rsidRPr="000749E2">
              <w:rPr>
                <w:lang w:eastAsia="en-US"/>
              </w:rPr>
              <w:t>0035</w:t>
            </w:r>
          </w:p>
        </w:tc>
        <w:tc>
          <w:tcPr>
            <w:tcW w:w="426" w:type="dxa"/>
            <w:gridSpan w:val="2"/>
            <w:shd w:val="solid" w:color="FFFFFF" w:fill="auto"/>
          </w:tcPr>
          <w:p w14:paraId="480E4AD8" w14:textId="77777777" w:rsidR="00736CE3" w:rsidRPr="000749E2" w:rsidRDefault="00736CE3" w:rsidP="000749E2">
            <w:pPr>
              <w:pStyle w:val="TAL"/>
              <w:rPr>
                <w:lang w:eastAsia="en-US"/>
              </w:rPr>
            </w:pPr>
            <w:r w:rsidRPr="000749E2">
              <w:rPr>
                <w:lang w:eastAsia="en-US"/>
              </w:rPr>
              <w:t>-</w:t>
            </w:r>
          </w:p>
        </w:tc>
        <w:tc>
          <w:tcPr>
            <w:tcW w:w="4062" w:type="dxa"/>
            <w:gridSpan w:val="2"/>
            <w:shd w:val="solid" w:color="FFFFFF" w:fill="auto"/>
          </w:tcPr>
          <w:p w14:paraId="675A1164" w14:textId="77777777" w:rsidR="00736CE3" w:rsidRPr="000749E2" w:rsidRDefault="00736CE3" w:rsidP="000749E2">
            <w:pPr>
              <w:pStyle w:val="TAL"/>
              <w:rPr>
                <w:lang w:eastAsia="en-US"/>
              </w:rPr>
            </w:pPr>
            <w:r w:rsidRPr="000749E2">
              <w:rPr>
                <w:lang w:eastAsia="en-US"/>
              </w:rPr>
              <w:t>Default value of q-</w:t>
            </w:r>
            <w:proofErr w:type="spellStart"/>
            <w:r w:rsidRPr="000749E2">
              <w:rPr>
                <w:lang w:eastAsia="en-US"/>
              </w:rPr>
              <w:t>RxLevMin</w:t>
            </w:r>
            <w:proofErr w:type="spellEnd"/>
            <w:r w:rsidRPr="000749E2">
              <w:rPr>
                <w:lang w:eastAsia="en-US"/>
              </w:rPr>
              <w:t xml:space="preserve"> for RF TCs</w:t>
            </w:r>
          </w:p>
        </w:tc>
        <w:tc>
          <w:tcPr>
            <w:tcW w:w="415" w:type="dxa"/>
            <w:gridSpan w:val="2"/>
            <w:shd w:val="solid" w:color="FFFFFF" w:fill="auto"/>
          </w:tcPr>
          <w:p w14:paraId="055A09C4" w14:textId="77777777" w:rsidR="00736CE3" w:rsidRPr="000749E2" w:rsidRDefault="00736CE3" w:rsidP="000749E2">
            <w:pPr>
              <w:pStyle w:val="TAL"/>
              <w:rPr>
                <w:lang w:eastAsia="en-US"/>
              </w:rPr>
            </w:pPr>
          </w:p>
        </w:tc>
        <w:tc>
          <w:tcPr>
            <w:tcW w:w="708" w:type="dxa"/>
            <w:gridSpan w:val="2"/>
            <w:shd w:val="solid" w:color="FFFFFF" w:fill="auto"/>
          </w:tcPr>
          <w:p w14:paraId="6A354EE9" w14:textId="77777777" w:rsidR="00736CE3" w:rsidRPr="000749E2" w:rsidRDefault="00736CE3" w:rsidP="000749E2">
            <w:pPr>
              <w:pStyle w:val="TAL"/>
              <w:rPr>
                <w:lang w:eastAsia="en-US"/>
              </w:rPr>
            </w:pPr>
            <w:r w:rsidRPr="000749E2">
              <w:rPr>
                <w:lang w:eastAsia="en-US"/>
              </w:rPr>
              <w:t>8.1.0</w:t>
            </w:r>
          </w:p>
        </w:tc>
        <w:tc>
          <w:tcPr>
            <w:tcW w:w="708" w:type="dxa"/>
            <w:gridSpan w:val="2"/>
            <w:shd w:val="solid" w:color="FFFFFF" w:fill="auto"/>
          </w:tcPr>
          <w:p w14:paraId="1A212F04" w14:textId="77777777" w:rsidR="00736CE3" w:rsidRPr="000749E2" w:rsidRDefault="00736CE3" w:rsidP="000749E2">
            <w:pPr>
              <w:pStyle w:val="TAL"/>
              <w:rPr>
                <w:lang w:eastAsia="en-US"/>
              </w:rPr>
            </w:pPr>
            <w:r w:rsidRPr="000749E2">
              <w:rPr>
                <w:lang w:eastAsia="en-US"/>
              </w:rPr>
              <w:t>8.2.0</w:t>
            </w:r>
          </w:p>
        </w:tc>
        <w:tc>
          <w:tcPr>
            <w:tcW w:w="1033" w:type="dxa"/>
            <w:gridSpan w:val="2"/>
            <w:shd w:val="solid" w:color="FFFFFF" w:fill="auto"/>
          </w:tcPr>
          <w:p w14:paraId="0615754A" w14:textId="77777777" w:rsidR="00736CE3" w:rsidRPr="000749E2" w:rsidRDefault="00736CE3" w:rsidP="000749E2">
            <w:pPr>
              <w:pStyle w:val="TAL"/>
              <w:rPr>
                <w:lang w:eastAsia="en-US"/>
              </w:rPr>
            </w:pPr>
            <w:r w:rsidRPr="000749E2">
              <w:rPr>
                <w:lang w:eastAsia="en-US"/>
              </w:rPr>
              <w:t>R5-092458</w:t>
            </w:r>
          </w:p>
        </w:tc>
      </w:tr>
      <w:tr w:rsidR="00736CE3" w:rsidRPr="000749E2" w14:paraId="63DBA225" w14:textId="77777777" w:rsidTr="001C22E1">
        <w:trPr>
          <w:gridAfter w:val="1"/>
          <w:wAfter w:w="21" w:type="dxa"/>
          <w:jc w:val="center"/>
        </w:trPr>
        <w:tc>
          <w:tcPr>
            <w:tcW w:w="638" w:type="dxa"/>
            <w:gridSpan w:val="2"/>
            <w:shd w:val="solid" w:color="FFFFFF" w:fill="auto"/>
          </w:tcPr>
          <w:p w14:paraId="61657794" w14:textId="77777777" w:rsidR="00736CE3" w:rsidRPr="000749E2" w:rsidRDefault="00736CE3" w:rsidP="000749E2">
            <w:pPr>
              <w:pStyle w:val="TAL"/>
              <w:rPr>
                <w:lang w:eastAsia="en-US"/>
              </w:rPr>
            </w:pPr>
            <w:r w:rsidRPr="000749E2">
              <w:rPr>
                <w:lang w:eastAsia="en-US"/>
              </w:rPr>
              <w:t>RAN5 #43</w:t>
            </w:r>
          </w:p>
        </w:tc>
        <w:tc>
          <w:tcPr>
            <w:tcW w:w="1134" w:type="dxa"/>
            <w:gridSpan w:val="2"/>
            <w:shd w:val="solid" w:color="FFFFFF" w:fill="auto"/>
          </w:tcPr>
          <w:p w14:paraId="0CA9550B" w14:textId="77777777" w:rsidR="00736CE3" w:rsidRPr="000749E2" w:rsidRDefault="00736CE3" w:rsidP="000749E2">
            <w:pPr>
              <w:pStyle w:val="TAL"/>
              <w:rPr>
                <w:lang w:eastAsia="en-US"/>
              </w:rPr>
            </w:pPr>
            <w:r w:rsidRPr="000749E2">
              <w:rPr>
                <w:lang w:eastAsia="en-US"/>
              </w:rPr>
              <w:t>RP-090598</w:t>
            </w:r>
          </w:p>
        </w:tc>
        <w:tc>
          <w:tcPr>
            <w:tcW w:w="567" w:type="dxa"/>
            <w:gridSpan w:val="2"/>
            <w:shd w:val="solid" w:color="FFFFFF" w:fill="auto"/>
          </w:tcPr>
          <w:p w14:paraId="5730348D" w14:textId="77777777" w:rsidR="00736CE3" w:rsidRPr="000749E2" w:rsidRDefault="00736CE3" w:rsidP="000749E2">
            <w:pPr>
              <w:pStyle w:val="TAL"/>
              <w:rPr>
                <w:lang w:eastAsia="en-US"/>
              </w:rPr>
            </w:pPr>
            <w:r w:rsidRPr="000749E2">
              <w:rPr>
                <w:lang w:eastAsia="en-US"/>
              </w:rPr>
              <w:t>0045</w:t>
            </w:r>
          </w:p>
        </w:tc>
        <w:tc>
          <w:tcPr>
            <w:tcW w:w="426" w:type="dxa"/>
            <w:gridSpan w:val="2"/>
            <w:shd w:val="solid" w:color="FFFFFF" w:fill="auto"/>
          </w:tcPr>
          <w:p w14:paraId="6F5CEFD8" w14:textId="77777777" w:rsidR="00736CE3" w:rsidRPr="000749E2" w:rsidRDefault="00736CE3" w:rsidP="000749E2">
            <w:pPr>
              <w:pStyle w:val="TAL"/>
              <w:rPr>
                <w:lang w:eastAsia="en-US"/>
              </w:rPr>
            </w:pPr>
            <w:r w:rsidRPr="000749E2">
              <w:rPr>
                <w:lang w:eastAsia="en-US"/>
              </w:rPr>
              <w:t>-</w:t>
            </w:r>
          </w:p>
        </w:tc>
        <w:tc>
          <w:tcPr>
            <w:tcW w:w="4062" w:type="dxa"/>
            <w:gridSpan w:val="2"/>
            <w:shd w:val="solid" w:color="FFFFFF" w:fill="auto"/>
          </w:tcPr>
          <w:p w14:paraId="5B6A1D84" w14:textId="77777777" w:rsidR="00736CE3" w:rsidRPr="000749E2" w:rsidRDefault="00736CE3" w:rsidP="000749E2">
            <w:pPr>
              <w:pStyle w:val="TAL"/>
              <w:rPr>
                <w:lang w:eastAsia="en-US"/>
              </w:rPr>
            </w:pPr>
            <w:r w:rsidRPr="000749E2">
              <w:rPr>
                <w:lang w:eastAsia="en-US"/>
              </w:rPr>
              <w:t>CR to 36.508 Addition of test frequencies for band 18 and band 19</w:t>
            </w:r>
          </w:p>
        </w:tc>
        <w:tc>
          <w:tcPr>
            <w:tcW w:w="415" w:type="dxa"/>
            <w:gridSpan w:val="2"/>
            <w:shd w:val="solid" w:color="FFFFFF" w:fill="auto"/>
          </w:tcPr>
          <w:p w14:paraId="10FB2819" w14:textId="77777777" w:rsidR="00736CE3" w:rsidRPr="000749E2" w:rsidRDefault="00736CE3" w:rsidP="000749E2">
            <w:pPr>
              <w:pStyle w:val="TAL"/>
              <w:rPr>
                <w:lang w:eastAsia="en-US"/>
              </w:rPr>
            </w:pPr>
          </w:p>
        </w:tc>
        <w:tc>
          <w:tcPr>
            <w:tcW w:w="708" w:type="dxa"/>
            <w:gridSpan w:val="2"/>
            <w:shd w:val="solid" w:color="FFFFFF" w:fill="auto"/>
          </w:tcPr>
          <w:p w14:paraId="0E3E0414" w14:textId="77777777" w:rsidR="00736CE3" w:rsidRPr="000749E2" w:rsidRDefault="00736CE3" w:rsidP="000749E2">
            <w:pPr>
              <w:pStyle w:val="TAL"/>
              <w:rPr>
                <w:lang w:eastAsia="en-US"/>
              </w:rPr>
            </w:pPr>
            <w:r w:rsidRPr="000749E2">
              <w:rPr>
                <w:lang w:eastAsia="en-US"/>
              </w:rPr>
              <w:t>8.1.0</w:t>
            </w:r>
          </w:p>
        </w:tc>
        <w:tc>
          <w:tcPr>
            <w:tcW w:w="708" w:type="dxa"/>
            <w:gridSpan w:val="2"/>
            <w:shd w:val="solid" w:color="FFFFFF" w:fill="auto"/>
          </w:tcPr>
          <w:p w14:paraId="7C2F2131" w14:textId="77777777" w:rsidR="00736CE3" w:rsidRPr="000749E2" w:rsidRDefault="00736CE3" w:rsidP="000749E2">
            <w:pPr>
              <w:pStyle w:val="TAL"/>
              <w:rPr>
                <w:lang w:eastAsia="en-US"/>
              </w:rPr>
            </w:pPr>
            <w:r w:rsidRPr="000749E2">
              <w:rPr>
                <w:lang w:eastAsia="en-US"/>
              </w:rPr>
              <w:t>8.2.0</w:t>
            </w:r>
          </w:p>
        </w:tc>
        <w:tc>
          <w:tcPr>
            <w:tcW w:w="1033" w:type="dxa"/>
            <w:gridSpan w:val="2"/>
            <w:shd w:val="solid" w:color="FFFFFF" w:fill="auto"/>
          </w:tcPr>
          <w:p w14:paraId="37196244" w14:textId="77777777" w:rsidR="00736CE3" w:rsidRPr="000749E2" w:rsidRDefault="00736CE3" w:rsidP="000749E2">
            <w:pPr>
              <w:pStyle w:val="TAL"/>
              <w:rPr>
                <w:lang w:eastAsia="en-US"/>
              </w:rPr>
            </w:pPr>
            <w:r w:rsidRPr="000749E2">
              <w:rPr>
                <w:lang w:eastAsia="en-US"/>
              </w:rPr>
              <w:t>R5-092535</w:t>
            </w:r>
          </w:p>
        </w:tc>
      </w:tr>
      <w:tr w:rsidR="00736CE3" w:rsidRPr="000749E2" w14:paraId="43164593" w14:textId="77777777" w:rsidTr="001C22E1">
        <w:trPr>
          <w:gridAfter w:val="1"/>
          <w:wAfter w:w="21" w:type="dxa"/>
          <w:jc w:val="center"/>
        </w:trPr>
        <w:tc>
          <w:tcPr>
            <w:tcW w:w="638" w:type="dxa"/>
            <w:gridSpan w:val="2"/>
            <w:shd w:val="solid" w:color="FFFFFF" w:fill="auto"/>
          </w:tcPr>
          <w:p w14:paraId="7BE83E4E" w14:textId="77777777" w:rsidR="00736CE3" w:rsidRPr="000749E2" w:rsidRDefault="00736CE3" w:rsidP="000749E2">
            <w:pPr>
              <w:pStyle w:val="TAL"/>
              <w:rPr>
                <w:lang w:eastAsia="en-US"/>
              </w:rPr>
            </w:pPr>
            <w:r w:rsidRPr="000749E2">
              <w:rPr>
                <w:lang w:eastAsia="en-US"/>
              </w:rPr>
              <w:t>RAN5 #43</w:t>
            </w:r>
          </w:p>
        </w:tc>
        <w:tc>
          <w:tcPr>
            <w:tcW w:w="1134" w:type="dxa"/>
            <w:gridSpan w:val="2"/>
            <w:shd w:val="solid" w:color="FFFFFF" w:fill="auto"/>
          </w:tcPr>
          <w:p w14:paraId="17AB2083" w14:textId="77777777" w:rsidR="00736CE3" w:rsidRPr="000749E2" w:rsidRDefault="00736CE3" w:rsidP="000749E2">
            <w:pPr>
              <w:pStyle w:val="TAL"/>
              <w:rPr>
                <w:lang w:eastAsia="en-US"/>
              </w:rPr>
            </w:pPr>
            <w:r w:rsidRPr="000749E2">
              <w:rPr>
                <w:lang w:eastAsia="en-US"/>
              </w:rPr>
              <w:t>RP-090447</w:t>
            </w:r>
          </w:p>
        </w:tc>
        <w:tc>
          <w:tcPr>
            <w:tcW w:w="567" w:type="dxa"/>
            <w:gridSpan w:val="2"/>
            <w:shd w:val="solid" w:color="FFFFFF" w:fill="auto"/>
          </w:tcPr>
          <w:p w14:paraId="1B0B03E7" w14:textId="77777777" w:rsidR="00736CE3" w:rsidRPr="000749E2" w:rsidRDefault="00736CE3" w:rsidP="000749E2">
            <w:pPr>
              <w:pStyle w:val="TAL"/>
              <w:rPr>
                <w:lang w:eastAsia="en-US"/>
              </w:rPr>
            </w:pPr>
            <w:r w:rsidRPr="000749E2">
              <w:rPr>
                <w:lang w:eastAsia="en-US"/>
              </w:rPr>
              <w:t>0036</w:t>
            </w:r>
          </w:p>
        </w:tc>
        <w:tc>
          <w:tcPr>
            <w:tcW w:w="426" w:type="dxa"/>
            <w:gridSpan w:val="2"/>
            <w:shd w:val="solid" w:color="FFFFFF" w:fill="auto"/>
          </w:tcPr>
          <w:p w14:paraId="10A1853F" w14:textId="77777777" w:rsidR="00736CE3" w:rsidRPr="000749E2" w:rsidRDefault="00736CE3" w:rsidP="000749E2">
            <w:pPr>
              <w:pStyle w:val="TAL"/>
              <w:rPr>
                <w:lang w:eastAsia="en-US"/>
              </w:rPr>
            </w:pPr>
            <w:r w:rsidRPr="000749E2">
              <w:rPr>
                <w:lang w:eastAsia="en-US"/>
              </w:rPr>
              <w:t>-</w:t>
            </w:r>
          </w:p>
        </w:tc>
        <w:tc>
          <w:tcPr>
            <w:tcW w:w="4062" w:type="dxa"/>
            <w:gridSpan w:val="2"/>
            <w:shd w:val="solid" w:color="FFFFFF" w:fill="auto"/>
          </w:tcPr>
          <w:p w14:paraId="1F816A93" w14:textId="77777777" w:rsidR="00736CE3" w:rsidRPr="000749E2" w:rsidRDefault="00736CE3" w:rsidP="000749E2">
            <w:pPr>
              <w:pStyle w:val="TAL"/>
              <w:rPr>
                <w:lang w:eastAsia="en-US"/>
              </w:rPr>
            </w:pPr>
            <w:r w:rsidRPr="000749E2">
              <w:rPr>
                <w:lang w:eastAsia="en-US"/>
              </w:rPr>
              <w:t>Update of the default NAS message contents in TS 36.508</w:t>
            </w:r>
          </w:p>
        </w:tc>
        <w:tc>
          <w:tcPr>
            <w:tcW w:w="415" w:type="dxa"/>
            <w:gridSpan w:val="2"/>
            <w:shd w:val="solid" w:color="FFFFFF" w:fill="auto"/>
          </w:tcPr>
          <w:p w14:paraId="42E25514" w14:textId="77777777" w:rsidR="00736CE3" w:rsidRPr="000749E2" w:rsidRDefault="00736CE3" w:rsidP="000749E2">
            <w:pPr>
              <w:pStyle w:val="TAL"/>
              <w:rPr>
                <w:lang w:eastAsia="en-US"/>
              </w:rPr>
            </w:pPr>
          </w:p>
        </w:tc>
        <w:tc>
          <w:tcPr>
            <w:tcW w:w="708" w:type="dxa"/>
            <w:gridSpan w:val="2"/>
            <w:shd w:val="solid" w:color="FFFFFF" w:fill="auto"/>
          </w:tcPr>
          <w:p w14:paraId="7FE6CBA2" w14:textId="77777777" w:rsidR="00736CE3" w:rsidRPr="000749E2" w:rsidRDefault="00736CE3" w:rsidP="000749E2">
            <w:pPr>
              <w:pStyle w:val="TAL"/>
              <w:rPr>
                <w:lang w:eastAsia="en-US"/>
              </w:rPr>
            </w:pPr>
            <w:r w:rsidRPr="000749E2">
              <w:rPr>
                <w:lang w:eastAsia="en-US"/>
              </w:rPr>
              <w:t>8.1.0</w:t>
            </w:r>
          </w:p>
        </w:tc>
        <w:tc>
          <w:tcPr>
            <w:tcW w:w="708" w:type="dxa"/>
            <w:gridSpan w:val="2"/>
            <w:shd w:val="solid" w:color="FFFFFF" w:fill="auto"/>
          </w:tcPr>
          <w:p w14:paraId="541F1138" w14:textId="77777777" w:rsidR="00736CE3" w:rsidRPr="000749E2" w:rsidRDefault="00736CE3" w:rsidP="000749E2">
            <w:pPr>
              <w:pStyle w:val="TAL"/>
              <w:rPr>
                <w:lang w:eastAsia="en-US"/>
              </w:rPr>
            </w:pPr>
            <w:r w:rsidRPr="000749E2">
              <w:rPr>
                <w:lang w:eastAsia="en-US"/>
              </w:rPr>
              <w:t>8.2.0</w:t>
            </w:r>
          </w:p>
        </w:tc>
        <w:tc>
          <w:tcPr>
            <w:tcW w:w="1033" w:type="dxa"/>
            <w:gridSpan w:val="2"/>
            <w:shd w:val="solid" w:color="FFFFFF" w:fill="auto"/>
          </w:tcPr>
          <w:p w14:paraId="46E4657D" w14:textId="77777777" w:rsidR="00736CE3" w:rsidRPr="000749E2" w:rsidRDefault="00736CE3" w:rsidP="000749E2">
            <w:pPr>
              <w:pStyle w:val="TAL"/>
              <w:rPr>
                <w:lang w:eastAsia="en-US"/>
              </w:rPr>
            </w:pPr>
            <w:r w:rsidRPr="000749E2">
              <w:rPr>
                <w:lang w:eastAsia="en-US"/>
              </w:rPr>
              <w:t>R5-092708</w:t>
            </w:r>
          </w:p>
        </w:tc>
      </w:tr>
      <w:tr w:rsidR="00736CE3" w:rsidRPr="000749E2" w14:paraId="08F003CC" w14:textId="77777777" w:rsidTr="001C22E1">
        <w:trPr>
          <w:gridAfter w:val="1"/>
          <w:wAfter w:w="21" w:type="dxa"/>
          <w:jc w:val="center"/>
        </w:trPr>
        <w:tc>
          <w:tcPr>
            <w:tcW w:w="638" w:type="dxa"/>
            <w:gridSpan w:val="2"/>
            <w:shd w:val="solid" w:color="FFFFFF" w:fill="auto"/>
          </w:tcPr>
          <w:p w14:paraId="4877F816" w14:textId="77777777" w:rsidR="00736CE3" w:rsidRPr="000749E2" w:rsidRDefault="00736CE3" w:rsidP="000749E2">
            <w:pPr>
              <w:pStyle w:val="TAL"/>
              <w:rPr>
                <w:lang w:eastAsia="en-US"/>
              </w:rPr>
            </w:pPr>
            <w:r w:rsidRPr="000749E2">
              <w:rPr>
                <w:lang w:eastAsia="en-US"/>
              </w:rPr>
              <w:t xml:space="preserve">RAN5 </w:t>
            </w:r>
            <w:r w:rsidRPr="000749E2">
              <w:rPr>
                <w:lang w:eastAsia="en-US"/>
              </w:rPr>
              <w:lastRenderedPageBreak/>
              <w:t>#43</w:t>
            </w:r>
          </w:p>
        </w:tc>
        <w:tc>
          <w:tcPr>
            <w:tcW w:w="1134" w:type="dxa"/>
            <w:gridSpan w:val="2"/>
            <w:shd w:val="solid" w:color="FFFFFF" w:fill="auto"/>
          </w:tcPr>
          <w:p w14:paraId="3D753C1C" w14:textId="77777777" w:rsidR="00736CE3" w:rsidRPr="000749E2" w:rsidRDefault="00736CE3" w:rsidP="000749E2">
            <w:pPr>
              <w:pStyle w:val="TAL"/>
              <w:rPr>
                <w:lang w:eastAsia="en-US"/>
              </w:rPr>
            </w:pPr>
            <w:r w:rsidRPr="000749E2">
              <w:rPr>
                <w:lang w:eastAsia="en-US"/>
              </w:rPr>
              <w:lastRenderedPageBreak/>
              <w:t>RP-090447</w:t>
            </w:r>
          </w:p>
        </w:tc>
        <w:tc>
          <w:tcPr>
            <w:tcW w:w="567" w:type="dxa"/>
            <w:gridSpan w:val="2"/>
            <w:shd w:val="solid" w:color="FFFFFF" w:fill="auto"/>
          </w:tcPr>
          <w:p w14:paraId="558FC906" w14:textId="77777777" w:rsidR="00736CE3" w:rsidRPr="000749E2" w:rsidRDefault="00736CE3" w:rsidP="000749E2">
            <w:pPr>
              <w:pStyle w:val="TAL"/>
              <w:rPr>
                <w:lang w:eastAsia="en-US"/>
              </w:rPr>
            </w:pPr>
            <w:r w:rsidRPr="000749E2">
              <w:rPr>
                <w:lang w:eastAsia="en-US"/>
              </w:rPr>
              <w:t>0037</w:t>
            </w:r>
          </w:p>
        </w:tc>
        <w:tc>
          <w:tcPr>
            <w:tcW w:w="426" w:type="dxa"/>
            <w:gridSpan w:val="2"/>
            <w:shd w:val="solid" w:color="FFFFFF" w:fill="auto"/>
          </w:tcPr>
          <w:p w14:paraId="081FD6A1" w14:textId="77777777" w:rsidR="00736CE3" w:rsidRPr="000749E2" w:rsidRDefault="00736CE3" w:rsidP="000749E2">
            <w:pPr>
              <w:pStyle w:val="TAL"/>
              <w:rPr>
                <w:lang w:eastAsia="en-US"/>
              </w:rPr>
            </w:pPr>
            <w:r w:rsidRPr="000749E2">
              <w:rPr>
                <w:lang w:eastAsia="en-US"/>
              </w:rPr>
              <w:t>-</w:t>
            </w:r>
          </w:p>
        </w:tc>
        <w:tc>
          <w:tcPr>
            <w:tcW w:w="4062" w:type="dxa"/>
            <w:gridSpan w:val="2"/>
            <w:shd w:val="solid" w:color="FFFFFF" w:fill="auto"/>
          </w:tcPr>
          <w:p w14:paraId="4879A419" w14:textId="77777777" w:rsidR="00736CE3" w:rsidRPr="000749E2" w:rsidRDefault="00736CE3" w:rsidP="000749E2">
            <w:pPr>
              <w:pStyle w:val="TAL"/>
              <w:rPr>
                <w:lang w:eastAsia="en-US"/>
              </w:rPr>
            </w:pPr>
            <w:r w:rsidRPr="000749E2">
              <w:rPr>
                <w:lang w:eastAsia="en-US"/>
              </w:rPr>
              <w:t xml:space="preserve">Correction to reference radio bearer </w:t>
            </w:r>
            <w:r w:rsidRPr="000749E2">
              <w:rPr>
                <w:lang w:eastAsia="en-US"/>
              </w:rPr>
              <w:lastRenderedPageBreak/>
              <w:t>configurations</w:t>
            </w:r>
          </w:p>
        </w:tc>
        <w:tc>
          <w:tcPr>
            <w:tcW w:w="415" w:type="dxa"/>
            <w:gridSpan w:val="2"/>
            <w:shd w:val="solid" w:color="FFFFFF" w:fill="auto"/>
          </w:tcPr>
          <w:p w14:paraId="7D99231A" w14:textId="77777777" w:rsidR="00736CE3" w:rsidRPr="000749E2" w:rsidRDefault="00736CE3" w:rsidP="000749E2">
            <w:pPr>
              <w:pStyle w:val="TAL"/>
              <w:rPr>
                <w:lang w:eastAsia="en-US"/>
              </w:rPr>
            </w:pPr>
          </w:p>
        </w:tc>
        <w:tc>
          <w:tcPr>
            <w:tcW w:w="708" w:type="dxa"/>
            <w:gridSpan w:val="2"/>
            <w:shd w:val="solid" w:color="FFFFFF" w:fill="auto"/>
          </w:tcPr>
          <w:p w14:paraId="76E49C58" w14:textId="77777777" w:rsidR="00736CE3" w:rsidRPr="000749E2" w:rsidRDefault="00736CE3" w:rsidP="000749E2">
            <w:pPr>
              <w:pStyle w:val="TAL"/>
              <w:rPr>
                <w:lang w:eastAsia="en-US"/>
              </w:rPr>
            </w:pPr>
            <w:r w:rsidRPr="000749E2">
              <w:rPr>
                <w:lang w:eastAsia="en-US"/>
              </w:rPr>
              <w:t>8.1.0</w:t>
            </w:r>
          </w:p>
        </w:tc>
        <w:tc>
          <w:tcPr>
            <w:tcW w:w="708" w:type="dxa"/>
            <w:gridSpan w:val="2"/>
            <w:shd w:val="solid" w:color="FFFFFF" w:fill="auto"/>
          </w:tcPr>
          <w:p w14:paraId="3B4EDE92" w14:textId="77777777" w:rsidR="00736CE3" w:rsidRPr="000749E2" w:rsidRDefault="00736CE3" w:rsidP="000749E2">
            <w:pPr>
              <w:pStyle w:val="TAL"/>
              <w:rPr>
                <w:lang w:eastAsia="en-US"/>
              </w:rPr>
            </w:pPr>
            <w:r w:rsidRPr="000749E2">
              <w:rPr>
                <w:lang w:eastAsia="en-US"/>
              </w:rPr>
              <w:t>8.2.0</w:t>
            </w:r>
          </w:p>
        </w:tc>
        <w:tc>
          <w:tcPr>
            <w:tcW w:w="1033" w:type="dxa"/>
            <w:gridSpan w:val="2"/>
            <w:shd w:val="solid" w:color="FFFFFF" w:fill="auto"/>
          </w:tcPr>
          <w:p w14:paraId="5BBD5197" w14:textId="77777777" w:rsidR="00736CE3" w:rsidRPr="000749E2" w:rsidRDefault="00736CE3" w:rsidP="000749E2">
            <w:pPr>
              <w:pStyle w:val="TAL"/>
              <w:rPr>
                <w:lang w:eastAsia="en-US"/>
              </w:rPr>
            </w:pPr>
            <w:r w:rsidRPr="000749E2">
              <w:rPr>
                <w:lang w:eastAsia="en-US"/>
              </w:rPr>
              <w:t>R5-092721</w:t>
            </w:r>
          </w:p>
        </w:tc>
      </w:tr>
      <w:tr w:rsidR="00736CE3" w:rsidRPr="000749E2" w14:paraId="6A27F3E8" w14:textId="77777777" w:rsidTr="001C22E1">
        <w:trPr>
          <w:gridAfter w:val="1"/>
          <w:wAfter w:w="21" w:type="dxa"/>
          <w:jc w:val="center"/>
        </w:trPr>
        <w:tc>
          <w:tcPr>
            <w:tcW w:w="638" w:type="dxa"/>
            <w:gridSpan w:val="2"/>
            <w:shd w:val="solid" w:color="FFFFFF" w:fill="auto"/>
          </w:tcPr>
          <w:p w14:paraId="7ACE58D6" w14:textId="77777777" w:rsidR="00736CE3" w:rsidRPr="000749E2" w:rsidRDefault="00736CE3" w:rsidP="000749E2">
            <w:pPr>
              <w:pStyle w:val="TAL"/>
              <w:rPr>
                <w:lang w:eastAsia="en-US"/>
              </w:rPr>
            </w:pPr>
            <w:r w:rsidRPr="000749E2">
              <w:rPr>
                <w:lang w:eastAsia="en-US"/>
              </w:rPr>
              <w:t>RAN5 #43</w:t>
            </w:r>
          </w:p>
        </w:tc>
        <w:tc>
          <w:tcPr>
            <w:tcW w:w="1134" w:type="dxa"/>
            <w:gridSpan w:val="2"/>
            <w:shd w:val="solid" w:color="FFFFFF" w:fill="auto"/>
          </w:tcPr>
          <w:p w14:paraId="5932FEA1" w14:textId="77777777" w:rsidR="00736CE3" w:rsidRPr="000749E2" w:rsidRDefault="00736CE3" w:rsidP="000749E2">
            <w:pPr>
              <w:pStyle w:val="TAL"/>
              <w:rPr>
                <w:lang w:eastAsia="en-US"/>
              </w:rPr>
            </w:pPr>
            <w:r w:rsidRPr="000749E2">
              <w:rPr>
                <w:lang w:eastAsia="en-US"/>
              </w:rPr>
              <w:t>RP-090447</w:t>
            </w:r>
          </w:p>
        </w:tc>
        <w:tc>
          <w:tcPr>
            <w:tcW w:w="567" w:type="dxa"/>
            <w:gridSpan w:val="2"/>
            <w:shd w:val="solid" w:color="FFFFFF" w:fill="auto"/>
          </w:tcPr>
          <w:p w14:paraId="145F4E1E" w14:textId="77777777" w:rsidR="00736CE3" w:rsidRPr="000749E2" w:rsidRDefault="00736CE3" w:rsidP="000749E2">
            <w:pPr>
              <w:pStyle w:val="TAL"/>
              <w:rPr>
                <w:lang w:eastAsia="en-US"/>
              </w:rPr>
            </w:pPr>
            <w:r w:rsidRPr="000749E2">
              <w:rPr>
                <w:lang w:eastAsia="en-US"/>
              </w:rPr>
              <w:t>0038</w:t>
            </w:r>
          </w:p>
        </w:tc>
        <w:tc>
          <w:tcPr>
            <w:tcW w:w="426" w:type="dxa"/>
            <w:gridSpan w:val="2"/>
            <w:shd w:val="solid" w:color="FFFFFF" w:fill="auto"/>
          </w:tcPr>
          <w:p w14:paraId="27449065" w14:textId="77777777" w:rsidR="00736CE3" w:rsidRPr="000749E2" w:rsidRDefault="00736CE3" w:rsidP="000749E2">
            <w:pPr>
              <w:pStyle w:val="TAL"/>
              <w:rPr>
                <w:lang w:eastAsia="en-US"/>
              </w:rPr>
            </w:pPr>
            <w:r w:rsidRPr="000749E2">
              <w:rPr>
                <w:lang w:eastAsia="en-US"/>
              </w:rPr>
              <w:t>-</w:t>
            </w:r>
          </w:p>
        </w:tc>
        <w:tc>
          <w:tcPr>
            <w:tcW w:w="4062" w:type="dxa"/>
            <w:gridSpan w:val="2"/>
            <w:shd w:val="solid" w:color="FFFFFF" w:fill="auto"/>
          </w:tcPr>
          <w:p w14:paraId="0C642EB6" w14:textId="77777777" w:rsidR="00736CE3" w:rsidRPr="000749E2" w:rsidRDefault="00736CE3" w:rsidP="000749E2">
            <w:pPr>
              <w:pStyle w:val="TAL"/>
              <w:rPr>
                <w:lang w:eastAsia="en-US"/>
              </w:rPr>
            </w:pPr>
            <w:r w:rsidRPr="000749E2">
              <w:rPr>
                <w:lang w:eastAsia="en-US"/>
              </w:rPr>
              <w:t>Definition of default Test Control (TC) messages</w:t>
            </w:r>
          </w:p>
        </w:tc>
        <w:tc>
          <w:tcPr>
            <w:tcW w:w="415" w:type="dxa"/>
            <w:gridSpan w:val="2"/>
            <w:shd w:val="solid" w:color="FFFFFF" w:fill="auto"/>
          </w:tcPr>
          <w:p w14:paraId="7A60C28C" w14:textId="77777777" w:rsidR="00736CE3" w:rsidRPr="000749E2" w:rsidRDefault="00736CE3" w:rsidP="000749E2">
            <w:pPr>
              <w:pStyle w:val="TAL"/>
              <w:rPr>
                <w:lang w:eastAsia="en-US"/>
              </w:rPr>
            </w:pPr>
          </w:p>
        </w:tc>
        <w:tc>
          <w:tcPr>
            <w:tcW w:w="708" w:type="dxa"/>
            <w:gridSpan w:val="2"/>
            <w:shd w:val="solid" w:color="FFFFFF" w:fill="auto"/>
          </w:tcPr>
          <w:p w14:paraId="6D146B2B" w14:textId="77777777" w:rsidR="00736CE3" w:rsidRPr="000749E2" w:rsidRDefault="00736CE3" w:rsidP="000749E2">
            <w:pPr>
              <w:pStyle w:val="TAL"/>
              <w:rPr>
                <w:lang w:eastAsia="en-US"/>
              </w:rPr>
            </w:pPr>
            <w:r w:rsidRPr="000749E2">
              <w:rPr>
                <w:lang w:eastAsia="en-US"/>
              </w:rPr>
              <w:t>8.1.0</w:t>
            </w:r>
          </w:p>
        </w:tc>
        <w:tc>
          <w:tcPr>
            <w:tcW w:w="708" w:type="dxa"/>
            <w:gridSpan w:val="2"/>
            <w:shd w:val="solid" w:color="FFFFFF" w:fill="auto"/>
          </w:tcPr>
          <w:p w14:paraId="436049A1" w14:textId="77777777" w:rsidR="00736CE3" w:rsidRPr="000749E2" w:rsidRDefault="00736CE3" w:rsidP="000749E2">
            <w:pPr>
              <w:pStyle w:val="TAL"/>
              <w:rPr>
                <w:lang w:eastAsia="en-US"/>
              </w:rPr>
            </w:pPr>
            <w:r w:rsidRPr="000749E2">
              <w:rPr>
                <w:lang w:eastAsia="en-US"/>
              </w:rPr>
              <w:t>8.2.0</w:t>
            </w:r>
          </w:p>
        </w:tc>
        <w:tc>
          <w:tcPr>
            <w:tcW w:w="1033" w:type="dxa"/>
            <w:gridSpan w:val="2"/>
            <w:shd w:val="solid" w:color="FFFFFF" w:fill="auto"/>
          </w:tcPr>
          <w:p w14:paraId="5FF58CD0" w14:textId="77777777" w:rsidR="00736CE3" w:rsidRPr="000749E2" w:rsidRDefault="00736CE3" w:rsidP="000749E2">
            <w:pPr>
              <w:pStyle w:val="TAL"/>
              <w:rPr>
                <w:lang w:eastAsia="en-US"/>
              </w:rPr>
            </w:pPr>
            <w:r w:rsidRPr="000749E2">
              <w:rPr>
                <w:lang w:eastAsia="en-US"/>
              </w:rPr>
              <w:t>R5-092734</w:t>
            </w:r>
          </w:p>
        </w:tc>
      </w:tr>
      <w:tr w:rsidR="00736CE3" w:rsidRPr="000749E2" w14:paraId="0AAC2358" w14:textId="77777777" w:rsidTr="001C22E1">
        <w:trPr>
          <w:gridAfter w:val="1"/>
          <w:wAfter w:w="21" w:type="dxa"/>
          <w:jc w:val="center"/>
        </w:trPr>
        <w:tc>
          <w:tcPr>
            <w:tcW w:w="638" w:type="dxa"/>
            <w:gridSpan w:val="2"/>
            <w:shd w:val="solid" w:color="FFFFFF" w:fill="auto"/>
          </w:tcPr>
          <w:p w14:paraId="19C4FE26" w14:textId="77777777" w:rsidR="00736CE3" w:rsidRPr="000749E2" w:rsidRDefault="00736CE3" w:rsidP="000749E2">
            <w:pPr>
              <w:pStyle w:val="TAL"/>
              <w:rPr>
                <w:lang w:eastAsia="en-US"/>
              </w:rPr>
            </w:pPr>
            <w:r w:rsidRPr="000749E2">
              <w:rPr>
                <w:lang w:eastAsia="en-US"/>
              </w:rPr>
              <w:t>RAN5 #43</w:t>
            </w:r>
          </w:p>
        </w:tc>
        <w:tc>
          <w:tcPr>
            <w:tcW w:w="1134" w:type="dxa"/>
            <w:gridSpan w:val="2"/>
            <w:shd w:val="solid" w:color="FFFFFF" w:fill="auto"/>
          </w:tcPr>
          <w:p w14:paraId="3556BCBD" w14:textId="77777777" w:rsidR="00736CE3" w:rsidRPr="000749E2" w:rsidRDefault="00736CE3" w:rsidP="000749E2">
            <w:pPr>
              <w:pStyle w:val="TAL"/>
              <w:rPr>
                <w:lang w:eastAsia="en-US"/>
              </w:rPr>
            </w:pPr>
            <w:r w:rsidRPr="000749E2">
              <w:rPr>
                <w:lang w:eastAsia="en-US"/>
              </w:rPr>
              <w:t>RP-090448</w:t>
            </w:r>
          </w:p>
        </w:tc>
        <w:tc>
          <w:tcPr>
            <w:tcW w:w="567" w:type="dxa"/>
            <w:gridSpan w:val="2"/>
            <w:shd w:val="solid" w:color="FFFFFF" w:fill="auto"/>
          </w:tcPr>
          <w:p w14:paraId="5B937CB2" w14:textId="77777777" w:rsidR="00736CE3" w:rsidRPr="000749E2" w:rsidRDefault="00736CE3" w:rsidP="000749E2">
            <w:pPr>
              <w:pStyle w:val="TAL"/>
              <w:rPr>
                <w:lang w:eastAsia="en-US"/>
              </w:rPr>
            </w:pPr>
            <w:r w:rsidRPr="000749E2">
              <w:rPr>
                <w:lang w:eastAsia="en-US"/>
              </w:rPr>
              <w:t>0039</w:t>
            </w:r>
          </w:p>
        </w:tc>
        <w:tc>
          <w:tcPr>
            <w:tcW w:w="426" w:type="dxa"/>
            <w:gridSpan w:val="2"/>
            <w:shd w:val="solid" w:color="FFFFFF" w:fill="auto"/>
          </w:tcPr>
          <w:p w14:paraId="442390EE" w14:textId="77777777" w:rsidR="00736CE3" w:rsidRPr="000749E2" w:rsidRDefault="00736CE3" w:rsidP="000749E2">
            <w:pPr>
              <w:pStyle w:val="TAL"/>
              <w:rPr>
                <w:lang w:eastAsia="en-US"/>
              </w:rPr>
            </w:pPr>
            <w:r w:rsidRPr="000749E2">
              <w:rPr>
                <w:lang w:eastAsia="en-US"/>
              </w:rPr>
              <w:t>-</w:t>
            </w:r>
          </w:p>
        </w:tc>
        <w:tc>
          <w:tcPr>
            <w:tcW w:w="4062" w:type="dxa"/>
            <w:gridSpan w:val="2"/>
            <w:shd w:val="solid" w:color="FFFFFF" w:fill="auto"/>
          </w:tcPr>
          <w:p w14:paraId="237BD341" w14:textId="77777777" w:rsidR="00736CE3" w:rsidRPr="000749E2" w:rsidRDefault="00736CE3" w:rsidP="000749E2">
            <w:pPr>
              <w:pStyle w:val="TAL"/>
              <w:rPr>
                <w:lang w:eastAsia="en-US"/>
              </w:rPr>
            </w:pPr>
            <w:r w:rsidRPr="000749E2">
              <w:rPr>
                <w:lang w:eastAsia="en-US"/>
              </w:rPr>
              <w:t>Modification of procedures in section 4.5.2.3 /4.5.2A</w:t>
            </w:r>
          </w:p>
        </w:tc>
        <w:tc>
          <w:tcPr>
            <w:tcW w:w="415" w:type="dxa"/>
            <w:gridSpan w:val="2"/>
            <w:shd w:val="solid" w:color="FFFFFF" w:fill="auto"/>
          </w:tcPr>
          <w:p w14:paraId="60642174" w14:textId="77777777" w:rsidR="00736CE3" w:rsidRPr="000749E2" w:rsidRDefault="00736CE3" w:rsidP="000749E2">
            <w:pPr>
              <w:pStyle w:val="TAL"/>
              <w:rPr>
                <w:lang w:eastAsia="en-US"/>
              </w:rPr>
            </w:pPr>
          </w:p>
        </w:tc>
        <w:tc>
          <w:tcPr>
            <w:tcW w:w="708" w:type="dxa"/>
            <w:gridSpan w:val="2"/>
            <w:shd w:val="solid" w:color="FFFFFF" w:fill="auto"/>
          </w:tcPr>
          <w:p w14:paraId="7C644BDC" w14:textId="77777777" w:rsidR="00736CE3" w:rsidRPr="000749E2" w:rsidRDefault="00736CE3" w:rsidP="000749E2">
            <w:pPr>
              <w:pStyle w:val="TAL"/>
              <w:rPr>
                <w:lang w:eastAsia="en-US"/>
              </w:rPr>
            </w:pPr>
            <w:r w:rsidRPr="000749E2">
              <w:rPr>
                <w:lang w:eastAsia="en-US"/>
              </w:rPr>
              <w:t>8.1.0</w:t>
            </w:r>
          </w:p>
        </w:tc>
        <w:tc>
          <w:tcPr>
            <w:tcW w:w="708" w:type="dxa"/>
            <w:gridSpan w:val="2"/>
            <w:shd w:val="solid" w:color="FFFFFF" w:fill="auto"/>
          </w:tcPr>
          <w:p w14:paraId="2EBF2644" w14:textId="77777777" w:rsidR="00736CE3" w:rsidRPr="000749E2" w:rsidRDefault="00736CE3" w:rsidP="000749E2">
            <w:pPr>
              <w:pStyle w:val="TAL"/>
              <w:rPr>
                <w:lang w:eastAsia="en-US"/>
              </w:rPr>
            </w:pPr>
            <w:r w:rsidRPr="000749E2">
              <w:rPr>
                <w:lang w:eastAsia="en-US"/>
              </w:rPr>
              <w:t>8.2.0</w:t>
            </w:r>
          </w:p>
        </w:tc>
        <w:tc>
          <w:tcPr>
            <w:tcW w:w="1033" w:type="dxa"/>
            <w:gridSpan w:val="2"/>
            <w:shd w:val="solid" w:color="FFFFFF" w:fill="auto"/>
          </w:tcPr>
          <w:p w14:paraId="762BD58B" w14:textId="77777777" w:rsidR="00736CE3" w:rsidRPr="000749E2" w:rsidRDefault="00736CE3" w:rsidP="000749E2">
            <w:pPr>
              <w:pStyle w:val="TAL"/>
              <w:rPr>
                <w:lang w:eastAsia="en-US"/>
              </w:rPr>
            </w:pPr>
            <w:r w:rsidRPr="000749E2">
              <w:rPr>
                <w:lang w:eastAsia="en-US"/>
              </w:rPr>
              <w:t>R5-092735</w:t>
            </w:r>
          </w:p>
        </w:tc>
      </w:tr>
      <w:tr w:rsidR="00736CE3" w:rsidRPr="000749E2" w14:paraId="43F8C600" w14:textId="77777777" w:rsidTr="001C22E1">
        <w:trPr>
          <w:gridAfter w:val="1"/>
          <w:wAfter w:w="21" w:type="dxa"/>
          <w:jc w:val="center"/>
        </w:trPr>
        <w:tc>
          <w:tcPr>
            <w:tcW w:w="638" w:type="dxa"/>
            <w:gridSpan w:val="2"/>
            <w:shd w:val="solid" w:color="FFFFFF" w:fill="auto"/>
          </w:tcPr>
          <w:p w14:paraId="08D4A58A" w14:textId="77777777" w:rsidR="00736CE3" w:rsidRPr="000749E2" w:rsidRDefault="00736CE3" w:rsidP="000749E2">
            <w:pPr>
              <w:pStyle w:val="TAL"/>
              <w:rPr>
                <w:lang w:eastAsia="en-US"/>
              </w:rPr>
            </w:pPr>
            <w:r w:rsidRPr="000749E2">
              <w:rPr>
                <w:lang w:eastAsia="en-US"/>
              </w:rPr>
              <w:t>RAN5 #43</w:t>
            </w:r>
          </w:p>
        </w:tc>
        <w:tc>
          <w:tcPr>
            <w:tcW w:w="1134" w:type="dxa"/>
            <w:gridSpan w:val="2"/>
            <w:shd w:val="solid" w:color="FFFFFF" w:fill="auto"/>
          </w:tcPr>
          <w:p w14:paraId="60DF45F2" w14:textId="77777777" w:rsidR="00736CE3" w:rsidRPr="000749E2" w:rsidRDefault="00736CE3" w:rsidP="000749E2">
            <w:pPr>
              <w:pStyle w:val="TAL"/>
              <w:rPr>
                <w:lang w:eastAsia="en-US"/>
              </w:rPr>
            </w:pPr>
            <w:r w:rsidRPr="000749E2">
              <w:rPr>
                <w:lang w:eastAsia="en-US"/>
              </w:rPr>
              <w:t>RP-090447</w:t>
            </w:r>
          </w:p>
        </w:tc>
        <w:tc>
          <w:tcPr>
            <w:tcW w:w="567" w:type="dxa"/>
            <w:gridSpan w:val="2"/>
            <w:shd w:val="solid" w:color="FFFFFF" w:fill="auto"/>
          </w:tcPr>
          <w:p w14:paraId="708B3232" w14:textId="77777777" w:rsidR="00736CE3" w:rsidRPr="000749E2" w:rsidRDefault="00736CE3" w:rsidP="000749E2">
            <w:pPr>
              <w:pStyle w:val="TAL"/>
              <w:rPr>
                <w:lang w:eastAsia="en-US"/>
              </w:rPr>
            </w:pPr>
            <w:r w:rsidRPr="000749E2">
              <w:rPr>
                <w:lang w:eastAsia="en-US"/>
              </w:rPr>
              <w:t>0040</w:t>
            </w:r>
          </w:p>
        </w:tc>
        <w:tc>
          <w:tcPr>
            <w:tcW w:w="426" w:type="dxa"/>
            <w:gridSpan w:val="2"/>
            <w:shd w:val="solid" w:color="FFFFFF" w:fill="auto"/>
          </w:tcPr>
          <w:p w14:paraId="2711ADD7" w14:textId="77777777" w:rsidR="00736CE3" w:rsidRPr="000749E2" w:rsidRDefault="00736CE3" w:rsidP="000749E2">
            <w:pPr>
              <w:pStyle w:val="TAL"/>
              <w:rPr>
                <w:lang w:eastAsia="en-US"/>
              </w:rPr>
            </w:pPr>
            <w:r w:rsidRPr="000749E2">
              <w:rPr>
                <w:lang w:eastAsia="en-US"/>
              </w:rPr>
              <w:t>-</w:t>
            </w:r>
          </w:p>
        </w:tc>
        <w:tc>
          <w:tcPr>
            <w:tcW w:w="4062" w:type="dxa"/>
            <w:gridSpan w:val="2"/>
            <w:shd w:val="solid" w:color="FFFFFF" w:fill="auto"/>
          </w:tcPr>
          <w:p w14:paraId="6C46C661" w14:textId="77777777" w:rsidR="00736CE3" w:rsidRPr="000749E2" w:rsidRDefault="00736CE3" w:rsidP="000749E2">
            <w:pPr>
              <w:pStyle w:val="TAL"/>
              <w:rPr>
                <w:lang w:eastAsia="en-US"/>
              </w:rPr>
            </w:pPr>
            <w:r w:rsidRPr="000749E2">
              <w:rPr>
                <w:lang w:eastAsia="en-US"/>
              </w:rPr>
              <w:t>Addition of default physical layer parameters</w:t>
            </w:r>
          </w:p>
        </w:tc>
        <w:tc>
          <w:tcPr>
            <w:tcW w:w="415" w:type="dxa"/>
            <w:gridSpan w:val="2"/>
            <w:shd w:val="solid" w:color="FFFFFF" w:fill="auto"/>
          </w:tcPr>
          <w:p w14:paraId="723556B2" w14:textId="77777777" w:rsidR="00736CE3" w:rsidRPr="000749E2" w:rsidRDefault="00736CE3" w:rsidP="000749E2">
            <w:pPr>
              <w:pStyle w:val="TAL"/>
              <w:rPr>
                <w:lang w:eastAsia="en-US"/>
              </w:rPr>
            </w:pPr>
          </w:p>
        </w:tc>
        <w:tc>
          <w:tcPr>
            <w:tcW w:w="708" w:type="dxa"/>
            <w:gridSpan w:val="2"/>
            <w:shd w:val="solid" w:color="FFFFFF" w:fill="auto"/>
          </w:tcPr>
          <w:p w14:paraId="034BD464" w14:textId="77777777" w:rsidR="00736CE3" w:rsidRPr="000749E2" w:rsidRDefault="00736CE3" w:rsidP="000749E2">
            <w:pPr>
              <w:pStyle w:val="TAL"/>
              <w:rPr>
                <w:lang w:eastAsia="en-US"/>
              </w:rPr>
            </w:pPr>
            <w:r w:rsidRPr="000749E2">
              <w:rPr>
                <w:lang w:eastAsia="en-US"/>
              </w:rPr>
              <w:t>8.1.0</w:t>
            </w:r>
          </w:p>
        </w:tc>
        <w:tc>
          <w:tcPr>
            <w:tcW w:w="708" w:type="dxa"/>
            <w:gridSpan w:val="2"/>
            <w:shd w:val="solid" w:color="FFFFFF" w:fill="auto"/>
          </w:tcPr>
          <w:p w14:paraId="0F1FBF32" w14:textId="77777777" w:rsidR="00736CE3" w:rsidRPr="000749E2" w:rsidRDefault="00736CE3" w:rsidP="000749E2">
            <w:pPr>
              <w:pStyle w:val="TAL"/>
              <w:rPr>
                <w:lang w:eastAsia="en-US"/>
              </w:rPr>
            </w:pPr>
            <w:r w:rsidRPr="000749E2">
              <w:rPr>
                <w:lang w:eastAsia="en-US"/>
              </w:rPr>
              <w:t>8.2.0</w:t>
            </w:r>
          </w:p>
        </w:tc>
        <w:tc>
          <w:tcPr>
            <w:tcW w:w="1033" w:type="dxa"/>
            <w:gridSpan w:val="2"/>
            <w:shd w:val="solid" w:color="FFFFFF" w:fill="auto"/>
          </w:tcPr>
          <w:p w14:paraId="4FF6A3DA" w14:textId="77777777" w:rsidR="00736CE3" w:rsidRPr="000749E2" w:rsidRDefault="00736CE3" w:rsidP="000749E2">
            <w:pPr>
              <w:pStyle w:val="TAL"/>
              <w:rPr>
                <w:lang w:eastAsia="en-US"/>
              </w:rPr>
            </w:pPr>
            <w:r w:rsidRPr="000749E2">
              <w:rPr>
                <w:lang w:eastAsia="en-US"/>
              </w:rPr>
              <w:t>R5-092736</w:t>
            </w:r>
          </w:p>
        </w:tc>
      </w:tr>
      <w:tr w:rsidR="00736CE3" w:rsidRPr="000749E2" w14:paraId="3B8F7F6A" w14:textId="77777777" w:rsidTr="001C22E1">
        <w:trPr>
          <w:gridAfter w:val="1"/>
          <w:wAfter w:w="21" w:type="dxa"/>
          <w:jc w:val="center"/>
        </w:trPr>
        <w:tc>
          <w:tcPr>
            <w:tcW w:w="638" w:type="dxa"/>
            <w:gridSpan w:val="2"/>
            <w:shd w:val="solid" w:color="FFFFFF" w:fill="auto"/>
          </w:tcPr>
          <w:p w14:paraId="39D0C5BE" w14:textId="77777777" w:rsidR="00736CE3" w:rsidRPr="000749E2" w:rsidRDefault="00736CE3" w:rsidP="000749E2">
            <w:pPr>
              <w:pStyle w:val="TAL"/>
              <w:rPr>
                <w:lang w:eastAsia="en-US"/>
              </w:rPr>
            </w:pPr>
            <w:r w:rsidRPr="000749E2">
              <w:rPr>
                <w:lang w:eastAsia="en-US"/>
              </w:rPr>
              <w:t>RAN5 #43</w:t>
            </w:r>
          </w:p>
        </w:tc>
        <w:tc>
          <w:tcPr>
            <w:tcW w:w="1134" w:type="dxa"/>
            <w:gridSpan w:val="2"/>
            <w:shd w:val="solid" w:color="FFFFFF" w:fill="auto"/>
          </w:tcPr>
          <w:p w14:paraId="193ED867" w14:textId="77777777" w:rsidR="00736CE3" w:rsidRPr="000749E2" w:rsidRDefault="00736CE3" w:rsidP="000749E2">
            <w:pPr>
              <w:pStyle w:val="TAL"/>
              <w:rPr>
                <w:lang w:eastAsia="en-US"/>
              </w:rPr>
            </w:pPr>
            <w:r w:rsidRPr="000749E2">
              <w:rPr>
                <w:lang w:eastAsia="en-US"/>
              </w:rPr>
              <w:t>RP-090447</w:t>
            </w:r>
          </w:p>
        </w:tc>
        <w:tc>
          <w:tcPr>
            <w:tcW w:w="567" w:type="dxa"/>
            <w:gridSpan w:val="2"/>
            <w:shd w:val="solid" w:color="FFFFFF" w:fill="auto"/>
          </w:tcPr>
          <w:p w14:paraId="1B009ABF" w14:textId="77777777" w:rsidR="00736CE3" w:rsidRPr="000749E2" w:rsidRDefault="00736CE3" w:rsidP="000749E2">
            <w:pPr>
              <w:pStyle w:val="TAL"/>
              <w:rPr>
                <w:lang w:eastAsia="en-US"/>
              </w:rPr>
            </w:pPr>
            <w:r w:rsidRPr="000749E2">
              <w:rPr>
                <w:lang w:eastAsia="en-US"/>
              </w:rPr>
              <w:t>0041</w:t>
            </w:r>
          </w:p>
        </w:tc>
        <w:tc>
          <w:tcPr>
            <w:tcW w:w="426" w:type="dxa"/>
            <w:gridSpan w:val="2"/>
            <w:shd w:val="solid" w:color="FFFFFF" w:fill="auto"/>
          </w:tcPr>
          <w:p w14:paraId="013D5520" w14:textId="77777777" w:rsidR="00736CE3" w:rsidRPr="000749E2" w:rsidRDefault="00736CE3" w:rsidP="000749E2">
            <w:pPr>
              <w:pStyle w:val="TAL"/>
              <w:rPr>
                <w:lang w:eastAsia="en-US"/>
              </w:rPr>
            </w:pPr>
            <w:r w:rsidRPr="000749E2">
              <w:rPr>
                <w:lang w:eastAsia="en-US"/>
              </w:rPr>
              <w:t>-</w:t>
            </w:r>
          </w:p>
        </w:tc>
        <w:tc>
          <w:tcPr>
            <w:tcW w:w="4062" w:type="dxa"/>
            <w:gridSpan w:val="2"/>
            <w:shd w:val="solid" w:color="FFFFFF" w:fill="auto"/>
          </w:tcPr>
          <w:p w14:paraId="28F767E5" w14:textId="77777777" w:rsidR="00736CE3" w:rsidRPr="000749E2" w:rsidRDefault="00736CE3" w:rsidP="000749E2">
            <w:pPr>
              <w:pStyle w:val="TAL"/>
              <w:rPr>
                <w:lang w:eastAsia="en-US"/>
              </w:rPr>
            </w:pPr>
            <w:r w:rsidRPr="000749E2">
              <w:rPr>
                <w:lang w:eastAsia="en-US"/>
              </w:rPr>
              <w:t>Correction to default RRC message contents</w:t>
            </w:r>
          </w:p>
        </w:tc>
        <w:tc>
          <w:tcPr>
            <w:tcW w:w="415" w:type="dxa"/>
            <w:gridSpan w:val="2"/>
            <w:shd w:val="solid" w:color="FFFFFF" w:fill="auto"/>
          </w:tcPr>
          <w:p w14:paraId="365989AB" w14:textId="77777777" w:rsidR="00736CE3" w:rsidRPr="000749E2" w:rsidRDefault="00736CE3" w:rsidP="000749E2">
            <w:pPr>
              <w:pStyle w:val="TAL"/>
              <w:rPr>
                <w:lang w:eastAsia="en-US"/>
              </w:rPr>
            </w:pPr>
          </w:p>
        </w:tc>
        <w:tc>
          <w:tcPr>
            <w:tcW w:w="708" w:type="dxa"/>
            <w:gridSpan w:val="2"/>
            <w:shd w:val="solid" w:color="FFFFFF" w:fill="auto"/>
          </w:tcPr>
          <w:p w14:paraId="2403436C" w14:textId="77777777" w:rsidR="00736CE3" w:rsidRPr="000749E2" w:rsidRDefault="00736CE3" w:rsidP="000749E2">
            <w:pPr>
              <w:pStyle w:val="TAL"/>
              <w:rPr>
                <w:lang w:eastAsia="en-US"/>
              </w:rPr>
            </w:pPr>
            <w:r w:rsidRPr="000749E2">
              <w:rPr>
                <w:lang w:eastAsia="en-US"/>
              </w:rPr>
              <w:t>8.1.0</w:t>
            </w:r>
          </w:p>
        </w:tc>
        <w:tc>
          <w:tcPr>
            <w:tcW w:w="708" w:type="dxa"/>
            <w:gridSpan w:val="2"/>
            <w:shd w:val="solid" w:color="FFFFFF" w:fill="auto"/>
          </w:tcPr>
          <w:p w14:paraId="2C3E3D62" w14:textId="77777777" w:rsidR="00736CE3" w:rsidRPr="000749E2" w:rsidRDefault="00736CE3" w:rsidP="000749E2">
            <w:pPr>
              <w:pStyle w:val="TAL"/>
              <w:rPr>
                <w:lang w:eastAsia="en-US"/>
              </w:rPr>
            </w:pPr>
            <w:r w:rsidRPr="000749E2">
              <w:rPr>
                <w:lang w:eastAsia="en-US"/>
              </w:rPr>
              <w:t>8.2.0</w:t>
            </w:r>
          </w:p>
        </w:tc>
        <w:tc>
          <w:tcPr>
            <w:tcW w:w="1033" w:type="dxa"/>
            <w:gridSpan w:val="2"/>
            <w:shd w:val="solid" w:color="FFFFFF" w:fill="auto"/>
          </w:tcPr>
          <w:p w14:paraId="6AC5A673" w14:textId="77777777" w:rsidR="00736CE3" w:rsidRPr="000749E2" w:rsidRDefault="00736CE3" w:rsidP="000749E2">
            <w:pPr>
              <w:pStyle w:val="TAL"/>
              <w:rPr>
                <w:lang w:eastAsia="en-US"/>
              </w:rPr>
            </w:pPr>
            <w:r w:rsidRPr="000749E2">
              <w:rPr>
                <w:lang w:eastAsia="en-US"/>
              </w:rPr>
              <w:t>R5-092738</w:t>
            </w:r>
          </w:p>
        </w:tc>
      </w:tr>
      <w:tr w:rsidR="00736CE3" w:rsidRPr="000749E2" w14:paraId="14F3B6E0" w14:textId="77777777" w:rsidTr="001C22E1">
        <w:trPr>
          <w:gridAfter w:val="1"/>
          <w:wAfter w:w="21" w:type="dxa"/>
          <w:jc w:val="center"/>
        </w:trPr>
        <w:tc>
          <w:tcPr>
            <w:tcW w:w="638" w:type="dxa"/>
            <w:gridSpan w:val="2"/>
            <w:shd w:val="solid" w:color="FFFFFF" w:fill="auto"/>
          </w:tcPr>
          <w:p w14:paraId="0B17E63E" w14:textId="77777777" w:rsidR="00736CE3" w:rsidRPr="000749E2" w:rsidRDefault="00736CE3" w:rsidP="000749E2">
            <w:pPr>
              <w:pStyle w:val="TAL"/>
              <w:rPr>
                <w:lang w:eastAsia="en-US"/>
              </w:rPr>
            </w:pPr>
            <w:r w:rsidRPr="000749E2">
              <w:rPr>
                <w:lang w:eastAsia="en-US"/>
              </w:rPr>
              <w:t>RAN5 #43</w:t>
            </w:r>
          </w:p>
        </w:tc>
        <w:tc>
          <w:tcPr>
            <w:tcW w:w="1134" w:type="dxa"/>
            <w:gridSpan w:val="2"/>
            <w:shd w:val="solid" w:color="FFFFFF" w:fill="auto"/>
          </w:tcPr>
          <w:p w14:paraId="2EE89F1B" w14:textId="77777777" w:rsidR="00736CE3" w:rsidRPr="000749E2" w:rsidRDefault="00736CE3" w:rsidP="000749E2">
            <w:pPr>
              <w:pStyle w:val="TAL"/>
              <w:rPr>
                <w:lang w:eastAsia="en-US"/>
              </w:rPr>
            </w:pPr>
            <w:r w:rsidRPr="000749E2">
              <w:rPr>
                <w:lang w:eastAsia="en-US"/>
              </w:rPr>
              <w:t>RP-090447</w:t>
            </w:r>
          </w:p>
        </w:tc>
        <w:tc>
          <w:tcPr>
            <w:tcW w:w="567" w:type="dxa"/>
            <w:gridSpan w:val="2"/>
            <w:shd w:val="solid" w:color="FFFFFF" w:fill="auto"/>
          </w:tcPr>
          <w:p w14:paraId="2D2CACB2" w14:textId="77777777" w:rsidR="00736CE3" w:rsidRPr="000749E2" w:rsidRDefault="00736CE3" w:rsidP="000749E2">
            <w:pPr>
              <w:pStyle w:val="TAL"/>
              <w:rPr>
                <w:lang w:eastAsia="en-US"/>
              </w:rPr>
            </w:pPr>
            <w:r w:rsidRPr="000749E2">
              <w:rPr>
                <w:lang w:eastAsia="en-US"/>
              </w:rPr>
              <w:t>0042</w:t>
            </w:r>
          </w:p>
        </w:tc>
        <w:tc>
          <w:tcPr>
            <w:tcW w:w="426" w:type="dxa"/>
            <w:gridSpan w:val="2"/>
            <w:shd w:val="solid" w:color="FFFFFF" w:fill="auto"/>
          </w:tcPr>
          <w:p w14:paraId="25E9F2FF" w14:textId="77777777" w:rsidR="00736CE3" w:rsidRPr="000749E2" w:rsidRDefault="00736CE3" w:rsidP="000749E2">
            <w:pPr>
              <w:pStyle w:val="TAL"/>
              <w:rPr>
                <w:lang w:eastAsia="en-US"/>
              </w:rPr>
            </w:pPr>
            <w:r w:rsidRPr="000749E2">
              <w:rPr>
                <w:lang w:eastAsia="en-US"/>
              </w:rPr>
              <w:t>-</w:t>
            </w:r>
          </w:p>
        </w:tc>
        <w:tc>
          <w:tcPr>
            <w:tcW w:w="4062" w:type="dxa"/>
            <w:gridSpan w:val="2"/>
            <w:shd w:val="solid" w:color="FFFFFF" w:fill="auto"/>
          </w:tcPr>
          <w:p w14:paraId="1B1BDB4F" w14:textId="77777777" w:rsidR="00736CE3" w:rsidRPr="000749E2" w:rsidRDefault="00736CE3" w:rsidP="000749E2">
            <w:pPr>
              <w:pStyle w:val="TAL"/>
              <w:rPr>
                <w:lang w:eastAsia="en-US"/>
              </w:rPr>
            </w:pPr>
            <w:r w:rsidRPr="000749E2">
              <w:rPr>
                <w:lang w:eastAsia="en-US"/>
              </w:rPr>
              <w:t>Introduction in 36.508 of a common tracking/routing area update procedure for Idle mode and RRC connection release test cases</w:t>
            </w:r>
          </w:p>
        </w:tc>
        <w:tc>
          <w:tcPr>
            <w:tcW w:w="415" w:type="dxa"/>
            <w:gridSpan w:val="2"/>
            <w:shd w:val="solid" w:color="FFFFFF" w:fill="auto"/>
          </w:tcPr>
          <w:p w14:paraId="16B921CB" w14:textId="77777777" w:rsidR="00736CE3" w:rsidRPr="000749E2" w:rsidRDefault="00736CE3" w:rsidP="000749E2">
            <w:pPr>
              <w:pStyle w:val="TAL"/>
              <w:rPr>
                <w:lang w:eastAsia="en-US"/>
              </w:rPr>
            </w:pPr>
          </w:p>
        </w:tc>
        <w:tc>
          <w:tcPr>
            <w:tcW w:w="708" w:type="dxa"/>
            <w:gridSpan w:val="2"/>
            <w:shd w:val="solid" w:color="FFFFFF" w:fill="auto"/>
          </w:tcPr>
          <w:p w14:paraId="57523625" w14:textId="77777777" w:rsidR="00736CE3" w:rsidRPr="000749E2" w:rsidRDefault="00736CE3" w:rsidP="000749E2">
            <w:pPr>
              <w:pStyle w:val="TAL"/>
              <w:rPr>
                <w:lang w:eastAsia="en-US"/>
              </w:rPr>
            </w:pPr>
            <w:r w:rsidRPr="000749E2">
              <w:rPr>
                <w:lang w:eastAsia="en-US"/>
              </w:rPr>
              <w:t>8.1.0</w:t>
            </w:r>
          </w:p>
        </w:tc>
        <w:tc>
          <w:tcPr>
            <w:tcW w:w="708" w:type="dxa"/>
            <w:gridSpan w:val="2"/>
            <w:shd w:val="solid" w:color="FFFFFF" w:fill="auto"/>
          </w:tcPr>
          <w:p w14:paraId="07F41BA3" w14:textId="77777777" w:rsidR="00736CE3" w:rsidRPr="000749E2" w:rsidRDefault="00736CE3" w:rsidP="000749E2">
            <w:pPr>
              <w:pStyle w:val="TAL"/>
              <w:rPr>
                <w:lang w:eastAsia="en-US"/>
              </w:rPr>
            </w:pPr>
            <w:r w:rsidRPr="000749E2">
              <w:rPr>
                <w:lang w:eastAsia="en-US"/>
              </w:rPr>
              <w:t>8.2.0</w:t>
            </w:r>
          </w:p>
        </w:tc>
        <w:tc>
          <w:tcPr>
            <w:tcW w:w="1033" w:type="dxa"/>
            <w:gridSpan w:val="2"/>
            <w:shd w:val="solid" w:color="FFFFFF" w:fill="auto"/>
          </w:tcPr>
          <w:p w14:paraId="3AD4E8CC" w14:textId="77777777" w:rsidR="00736CE3" w:rsidRPr="000749E2" w:rsidRDefault="00736CE3" w:rsidP="000749E2">
            <w:pPr>
              <w:pStyle w:val="TAL"/>
              <w:rPr>
                <w:lang w:eastAsia="en-US"/>
              </w:rPr>
            </w:pPr>
            <w:r w:rsidRPr="000749E2">
              <w:rPr>
                <w:lang w:eastAsia="en-US"/>
              </w:rPr>
              <w:t>R5-092765</w:t>
            </w:r>
          </w:p>
        </w:tc>
      </w:tr>
      <w:tr w:rsidR="00736CE3" w:rsidRPr="000749E2" w14:paraId="21248E06" w14:textId="77777777" w:rsidTr="001C22E1">
        <w:trPr>
          <w:gridAfter w:val="1"/>
          <w:wAfter w:w="21" w:type="dxa"/>
          <w:jc w:val="center"/>
        </w:trPr>
        <w:tc>
          <w:tcPr>
            <w:tcW w:w="638" w:type="dxa"/>
            <w:gridSpan w:val="2"/>
            <w:shd w:val="solid" w:color="FFFFFF" w:fill="auto"/>
          </w:tcPr>
          <w:p w14:paraId="64BB5DE7" w14:textId="77777777" w:rsidR="00736CE3" w:rsidRPr="000749E2" w:rsidRDefault="00736CE3" w:rsidP="000749E2">
            <w:pPr>
              <w:pStyle w:val="TAL"/>
              <w:rPr>
                <w:lang w:eastAsia="en-US"/>
              </w:rPr>
            </w:pPr>
            <w:r w:rsidRPr="000749E2">
              <w:rPr>
                <w:lang w:eastAsia="en-US"/>
              </w:rPr>
              <w:t>RAN5 #43</w:t>
            </w:r>
          </w:p>
        </w:tc>
        <w:tc>
          <w:tcPr>
            <w:tcW w:w="1134" w:type="dxa"/>
            <w:gridSpan w:val="2"/>
            <w:shd w:val="solid" w:color="FFFFFF" w:fill="auto"/>
          </w:tcPr>
          <w:p w14:paraId="030E5F68" w14:textId="77777777" w:rsidR="00736CE3" w:rsidRPr="000749E2" w:rsidRDefault="00736CE3" w:rsidP="000749E2">
            <w:pPr>
              <w:pStyle w:val="TAL"/>
              <w:rPr>
                <w:lang w:eastAsia="en-US"/>
              </w:rPr>
            </w:pPr>
            <w:r w:rsidRPr="000749E2">
              <w:rPr>
                <w:lang w:eastAsia="en-US"/>
              </w:rPr>
              <w:t>RP-090447</w:t>
            </w:r>
          </w:p>
        </w:tc>
        <w:tc>
          <w:tcPr>
            <w:tcW w:w="567" w:type="dxa"/>
            <w:gridSpan w:val="2"/>
            <w:shd w:val="solid" w:color="FFFFFF" w:fill="auto"/>
          </w:tcPr>
          <w:p w14:paraId="596ECF41" w14:textId="77777777" w:rsidR="00736CE3" w:rsidRPr="000749E2" w:rsidRDefault="00736CE3" w:rsidP="000749E2">
            <w:pPr>
              <w:pStyle w:val="TAL"/>
              <w:rPr>
                <w:lang w:eastAsia="en-US"/>
              </w:rPr>
            </w:pPr>
            <w:r w:rsidRPr="000749E2">
              <w:rPr>
                <w:lang w:eastAsia="en-US"/>
              </w:rPr>
              <w:t>0043</w:t>
            </w:r>
          </w:p>
        </w:tc>
        <w:tc>
          <w:tcPr>
            <w:tcW w:w="426" w:type="dxa"/>
            <w:gridSpan w:val="2"/>
            <w:shd w:val="solid" w:color="FFFFFF" w:fill="auto"/>
          </w:tcPr>
          <w:p w14:paraId="0B11CC7B" w14:textId="77777777" w:rsidR="00736CE3" w:rsidRPr="000749E2" w:rsidRDefault="00736CE3" w:rsidP="000749E2">
            <w:pPr>
              <w:pStyle w:val="TAL"/>
              <w:rPr>
                <w:lang w:eastAsia="en-US"/>
              </w:rPr>
            </w:pPr>
            <w:r w:rsidRPr="000749E2">
              <w:rPr>
                <w:lang w:eastAsia="en-US"/>
              </w:rPr>
              <w:t>-</w:t>
            </w:r>
          </w:p>
        </w:tc>
        <w:tc>
          <w:tcPr>
            <w:tcW w:w="4062" w:type="dxa"/>
            <w:gridSpan w:val="2"/>
            <w:shd w:val="solid" w:color="FFFFFF" w:fill="auto"/>
          </w:tcPr>
          <w:p w14:paraId="44DE4953" w14:textId="77777777" w:rsidR="00736CE3" w:rsidRPr="000749E2" w:rsidRDefault="00736CE3" w:rsidP="000749E2">
            <w:pPr>
              <w:pStyle w:val="TAL"/>
              <w:rPr>
                <w:lang w:eastAsia="en-US"/>
              </w:rPr>
            </w:pPr>
            <w:r w:rsidRPr="000749E2">
              <w:rPr>
                <w:lang w:eastAsia="en-US"/>
              </w:rPr>
              <w:t>Corrections to default system configurations in TS 36.508</w:t>
            </w:r>
          </w:p>
        </w:tc>
        <w:tc>
          <w:tcPr>
            <w:tcW w:w="415" w:type="dxa"/>
            <w:gridSpan w:val="2"/>
            <w:shd w:val="solid" w:color="FFFFFF" w:fill="auto"/>
          </w:tcPr>
          <w:p w14:paraId="1EAFC94D" w14:textId="77777777" w:rsidR="00736CE3" w:rsidRPr="000749E2" w:rsidRDefault="00736CE3" w:rsidP="000749E2">
            <w:pPr>
              <w:pStyle w:val="TAL"/>
              <w:rPr>
                <w:lang w:eastAsia="en-US"/>
              </w:rPr>
            </w:pPr>
          </w:p>
        </w:tc>
        <w:tc>
          <w:tcPr>
            <w:tcW w:w="708" w:type="dxa"/>
            <w:gridSpan w:val="2"/>
            <w:shd w:val="solid" w:color="FFFFFF" w:fill="auto"/>
          </w:tcPr>
          <w:p w14:paraId="58CA41C6" w14:textId="77777777" w:rsidR="00736CE3" w:rsidRPr="000749E2" w:rsidRDefault="00736CE3" w:rsidP="000749E2">
            <w:pPr>
              <w:pStyle w:val="TAL"/>
              <w:rPr>
                <w:lang w:eastAsia="en-US"/>
              </w:rPr>
            </w:pPr>
            <w:r w:rsidRPr="000749E2">
              <w:rPr>
                <w:lang w:eastAsia="en-US"/>
              </w:rPr>
              <w:t>8.1.0</w:t>
            </w:r>
          </w:p>
        </w:tc>
        <w:tc>
          <w:tcPr>
            <w:tcW w:w="708" w:type="dxa"/>
            <w:gridSpan w:val="2"/>
            <w:shd w:val="solid" w:color="FFFFFF" w:fill="auto"/>
          </w:tcPr>
          <w:p w14:paraId="624A289D" w14:textId="77777777" w:rsidR="00736CE3" w:rsidRPr="000749E2" w:rsidRDefault="00736CE3" w:rsidP="000749E2">
            <w:pPr>
              <w:pStyle w:val="TAL"/>
              <w:rPr>
                <w:lang w:eastAsia="en-US"/>
              </w:rPr>
            </w:pPr>
            <w:r w:rsidRPr="000749E2">
              <w:rPr>
                <w:lang w:eastAsia="en-US"/>
              </w:rPr>
              <w:t>8.2.0</w:t>
            </w:r>
          </w:p>
        </w:tc>
        <w:tc>
          <w:tcPr>
            <w:tcW w:w="1033" w:type="dxa"/>
            <w:gridSpan w:val="2"/>
            <w:shd w:val="solid" w:color="FFFFFF" w:fill="auto"/>
          </w:tcPr>
          <w:p w14:paraId="5204E726" w14:textId="77777777" w:rsidR="00736CE3" w:rsidRPr="000749E2" w:rsidRDefault="00736CE3" w:rsidP="000749E2">
            <w:pPr>
              <w:pStyle w:val="TAL"/>
              <w:rPr>
                <w:lang w:eastAsia="en-US"/>
              </w:rPr>
            </w:pPr>
            <w:r w:rsidRPr="000749E2">
              <w:rPr>
                <w:lang w:eastAsia="en-US"/>
              </w:rPr>
              <w:t>R5-092773</w:t>
            </w:r>
          </w:p>
        </w:tc>
      </w:tr>
      <w:tr w:rsidR="00971A5A" w:rsidRPr="000749E2" w14:paraId="3CC30D94" w14:textId="77777777" w:rsidTr="001C22E1">
        <w:trPr>
          <w:gridAfter w:val="1"/>
          <w:wAfter w:w="21" w:type="dxa"/>
          <w:jc w:val="center"/>
        </w:trPr>
        <w:tc>
          <w:tcPr>
            <w:tcW w:w="638" w:type="dxa"/>
            <w:gridSpan w:val="2"/>
            <w:shd w:val="solid" w:color="FFFFFF" w:fill="auto"/>
          </w:tcPr>
          <w:p w14:paraId="12694144" w14:textId="77777777" w:rsidR="00971A5A" w:rsidRPr="000749E2" w:rsidRDefault="00971A5A" w:rsidP="000749E2">
            <w:pPr>
              <w:pStyle w:val="TAL"/>
              <w:rPr>
                <w:lang w:eastAsia="en-US"/>
              </w:rPr>
            </w:pPr>
            <w:r w:rsidRPr="000749E2">
              <w:rPr>
                <w:lang w:eastAsia="en-US"/>
              </w:rPr>
              <w:t>RAN5 #43</w:t>
            </w:r>
          </w:p>
        </w:tc>
        <w:tc>
          <w:tcPr>
            <w:tcW w:w="1134" w:type="dxa"/>
            <w:gridSpan w:val="2"/>
            <w:shd w:val="solid" w:color="FFFFFF" w:fill="auto"/>
          </w:tcPr>
          <w:p w14:paraId="6AF9934F" w14:textId="77777777" w:rsidR="00971A5A" w:rsidRPr="000749E2" w:rsidRDefault="00971A5A" w:rsidP="000749E2">
            <w:pPr>
              <w:pStyle w:val="TAL"/>
              <w:rPr>
                <w:lang w:eastAsia="en-US"/>
              </w:rPr>
            </w:pPr>
            <w:r w:rsidRPr="000749E2">
              <w:rPr>
                <w:lang w:eastAsia="en-US"/>
              </w:rPr>
              <w:t>RP-090447</w:t>
            </w:r>
          </w:p>
        </w:tc>
        <w:tc>
          <w:tcPr>
            <w:tcW w:w="567" w:type="dxa"/>
            <w:gridSpan w:val="2"/>
            <w:shd w:val="solid" w:color="FFFFFF" w:fill="auto"/>
          </w:tcPr>
          <w:p w14:paraId="03953417" w14:textId="77777777" w:rsidR="00971A5A" w:rsidRPr="000749E2" w:rsidRDefault="00971A5A" w:rsidP="000749E2">
            <w:pPr>
              <w:pStyle w:val="TAL"/>
              <w:rPr>
                <w:lang w:eastAsia="en-US"/>
              </w:rPr>
            </w:pPr>
            <w:r w:rsidRPr="000749E2">
              <w:rPr>
                <w:lang w:eastAsia="en-US"/>
              </w:rPr>
              <w:t>0046</w:t>
            </w:r>
          </w:p>
        </w:tc>
        <w:tc>
          <w:tcPr>
            <w:tcW w:w="426" w:type="dxa"/>
            <w:gridSpan w:val="2"/>
            <w:shd w:val="solid" w:color="FFFFFF" w:fill="auto"/>
          </w:tcPr>
          <w:p w14:paraId="0DFC0989" w14:textId="77777777" w:rsidR="00971A5A" w:rsidRPr="000749E2" w:rsidRDefault="00971A5A" w:rsidP="000749E2">
            <w:pPr>
              <w:pStyle w:val="TAL"/>
              <w:rPr>
                <w:lang w:eastAsia="en-US"/>
              </w:rPr>
            </w:pPr>
            <w:r w:rsidRPr="000749E2">
              <w:rPr>
                <w:lang w:eastAsia="en-US"/>
              </w:rPr>
              <w:t>-</w:t>
            </w:r>
          </w:p>
        </w:tc>
        <w:tc>
          <w:tcPr>
            <w:tcW w:w="4062" w:type="dxa"/>
            <w:gridSpan w:val="2"/>
            <w:shd w:val="solid" w:color="FFFFFF" w:fill="auto"/>
          </w:tcPr>
          <w:p w14:paraId="19068292" w14:textId="77777777" w:rsidR="00971A5A" w:rsidRPr="000749E2" w:rsidRDefault="00971A5A" w:rsidP="000749E2">
            <w:pPr>
              <w:pStyle w:val="TAL"/>
              <w:rPr>
                <w:lang w:eastAsia="en-US"/>
              </w:rPr>
            </w:pPr>
            <w:r w:rsidRPr="000749E2">
              <w:rPr>
                <w:lang w:eastAsia="en-US"/>
              </w:rPr>
              <w:t>Max. resources for signalling test cases</w:t>
            </w:r>
          </w:p>
        </w:tc>
        <w:tc>
          <w:tcPr>
            <w:tcW w:w="415" w:type="dxa"/>
            <w:gridSpan w:val="2"/>
            <w:shd w:val="solid" w:color="FFFFFF" w:fill="auto"/>
          </w:tcPr>
          <w:p w14:paraId="29CBDE8D" w14:textId="77777777" w:rsidR="00971A5A" w:rsidRPr="000749E2" w:rsidRDefault="00971A5A" w:rsidP="000749E2">
            <w:pPr>
              <w:pStyle w:val="TAL"/>
              <w:rPr>
                <w:lang w:eastAsia="en-US"/>
              </w:rPr>
            </w:pPr>
          </w:p>
        </w:tc>
        <w:tc>
          <w:tcPr>
            <w:tcW w:w="708" w:type="dxa"/>
            <w:gridSpan w:val="2"/>
            <w:shd w:val="solid" w:color="FFFFFF" w:fill="auto"/>
          </w:tcPr>
          <w:p w14:paraId="0D2593F4" w14:textId="77777777" w:rsidR="00971A5A" w:rsidRPr="000749E2" w:rsidRDefault="00971A5A" w:rsidP="000749E2">
            <w:pPr>
              <w:pStyle w:val="TAL"/>
              <w:rPr>
                <w:lang w:eastAsia="en-US"/>
              </w:rPr>
            </w:pPr>
            <w:r w:rsidRPr="000749E2">
              <w:rPr>
                <w:lang w:eastAsia="en-US"/>
              </w:rPr>
              <w:t>8.1.0</w:t>
            </w:r>
          </w:p>
        </w:tc>
        <w:tc>
          <w:tcPr>
            <w:tcW w:w="708" w:type="dxa"/>
            <w:gridSpan w:val="2"/>
            <w:shd w:val="solid" w:color="FFFFFF" w:fill="auto"/>
          </w:tcPr>
          <w:p w14:paraId="75A9AB1D" w14:textId="77777777" w:rsidR="00971A5A" w:rsidRPr="000749E2" w:rsidRDefault="00971A5A" w:rsidP="000749E2">
            <w:pPr>
              <w:pStyle w:val="TAL"/>
              <w:rPr>
                <w:lang w:eastAsia="en-US"/>
              </w:rPr>
            </w:pPr>
            <w:r w:rsidRPr="000749E2">
              <w:rPr>
                <w:lang w:eastAsia="en-US"/>
              </w:rPr>
              <w:t>8.2.0</w:t>
            </w:r>
          </w:p>
        </w:tc>
        <w:tc>
          <w:tcPr>
            <w:tcW w:w="1033" w:type="dxa"/>
            <w:gridSpan w:val="2"/>
            <w:shd w:val="solid" w:color="FFFFFF" w:fill="auto"/>
          </w:tcPr>
          <w:p w14:paraId="09166F93" w14:textId="77777777" w:rsidR="00971A5A" w:rsidRPr="000749E2" w:rsidRDefault="00971A5A" w:rsidP="000749E2">
            <w:pPr>
              <w:pStyle w:val="TAL"/>
              <w:rPr>
                <w:lang w:eastAsia="en-US"/>
              </w:rPr>
            </w:pPr>
            <w:r w:rsidRPr="000749E2">
              <w:rPr>
                <w:lang w:eastAsia="en-US"/>
              </w:rPr>
              <w:t>R5-092723</w:t>
            </w:r>
          </w:p>
        </w:tc>
      </w:tr>
      <w:tr w:rsidR="009E401E" w:rsidRPr="000749E2" w14:paraId="669B2B18" w14:textId="77777777" w:rsidTr="001C22E1">
        <w:trPr>
          <w:gridAfter w:val="1"/>
          <w:wAfter w:w="21" w:type="dxa"/>
          <w:jc w:val="center"/>
        </w:trPr>
        <w:tc>
          <w:tcPr>
            <w:tcW w:w="638" w:type="dxa"/>
            <w:gridSpan w:val="2"/>
            <w:shd w:val="solid" w:color="FFFFFF" w:fill="auto"/>
          </w:tcPr>
          <w:p w14:paraId="21ECC2EE" w14:textId="77777777" w:rsidR="009E401E" w:rsidRPr="000749E2" w:rsidRDefault="009E401E" w:rsidP="000749E2">
            <w:pPr>
              <w:pStyle w:val="TAL"/>
              <w:rPr>
                <w:lang w:eastAsia="en-US"/>
              </w:rPr>
            </w:pPr>
            <w:r w:rsidRPr="000749E2">
              <w:rPr>
                <w:lang w:eastAsia="en-US"/>
              </w:rPr>
              <w:t>-</w:t>
            </w:r>
          </w:p>
        </w:tc>
        <w:tc>
          <w:tcPr>
            <w:tcW w:w="1134" w:type="dxa"/>
            <w:gridSpan w:val="2"/>
            <w:shd w:val="solid" w:color="FFFFFF" w:fill="auto"/>
          </w:tcPr>
          <w:p w14:paraId="12FEE7F9" w14:textId="77777777" w:rsidR="009E401E" w:rsidRPr="000749E2" w:rsidRDefault="009E401E" w:rsidP="000749E2">
            <w:pPr>
              <w:pStyle w:val="TAL"/>
              <w:rPr>
                <w:lang w:eastAsia="en-US"/>
              </w:rPr>
            </w:pPr>
            <w:r w:rsidRPr="000749E2">
              <w:rPr>
                <w:lang w:eastAsia="en-US"/>
              </w:rPr>
              <w:t>-</w:t>
            </w:r>
          </w:p>
        </w:tc>
        <w:tc>
          <w:tcPr>
            <w:tcW w:w="567" w:type="dxa"/>
            <w:gridSpan w:val="2"/>
            <w:shd w:val="solid" w:color="FFFFFF" w:fill="auto"/>
          </w:tcPr>
          <w:p w14:paraId="5816082F" w14:textId="77777777" w:rsidR="009E401E" w:rsidRPr="000749E2" w:rsidRDefault="009E401E" w:rsidP="000749E2">
            <w:pPr>
              <w:pStyle w:val="TAL"/>
              <w:rPr>
                <w:lang w:eastAsia="en-US"/>
              </w:rPr>
            </w:pPr>
            <w:r w:rsidRPr="000749E2">
              <w:rPr>
                <w:lang w:eastAsia="en-US"/>
              </w:rPr>
              <w:t>-</w:t>
            </w:r>
          </w:p>
        </w:tc>
        <w:tc>
          <w:tcPr>
            <w:tcW w:w="426" w:type="dxa"/>
            <w:gridSpan w:val="2"/>
            <w:shd w:val="solid" w:color="FFFFFF" w:fill="auto"/>
          </w:tcPr>
          <w:p w14:paraId="6044CCE9" w14:textId="77777777" w:rsidR="009E401E" w:rsidRPr="000749E2" w:rsidRDefault="009E401E" w:rsidP="000749E2">
            <w:pPr>
              <w:pStyle w:val="TAL"/>
              <w:rPr>
                <w:lang w:eastAsia="en-US"/>
              </w:rPr>
            </w:pPr>
            <w:r w:rsidRPr="000749E2">
              <w:rPr>
                <w:lang w:eastAsia="en-US"/>
              </w:rPr>
              <w:t>-</w:t>
            </w:r>
          </w:p>
        </w:tc>
        <w:tc>
          <w:tcPr>
            <w:tcW w:w="4062" w:type="dxa"/>
            <w:gridSpan w:val="2"/>
            <w:shd w:val="solid" w:color="FFFFFF" w:fill="auto"/>
          </w:tcPr>
          <w:p w14:paraId="4A75FEAE" w14:textId="77777777" w:rsidR="009E401E" w:rsidRPr="000749E2" w:rsidRDefault="009E401E" w:rsidP="000749E2">
            <w:pPr>
              <w:pStyle w:val="TAL"/>
              <w:rPr>
                <w:lang w:eastAsia="en-US"/>
              </w:rPr>
            </w:pPr>
            <w:r w:rsidRPr="000749E2">
              <w:rPr>
                <w:lang w:eastAsia="en-US"/>
              </w:rPr>
              <w:t>Editorial corrections and merging of all sections together</w:t>
            </w:r>
          </w:p>
        </w:tc>
        <w:tc>
          <w:tcPr>
            <w:tcW w:w="415" w:type="dxa"/>
            <w:gridSpan w:val="2"/>
            <w:shd w:val="solid" w:color="FFFFFF" w:fill="auto"/>
          </w:tcPr>
          <w:p w14:paraId="2BB8329A" w14:textId="77777777" w:rsidR="009E401E" w:rsidRPr="000749E2" w:rsidRDefault="009E401E" w:rsidP="000749E2">
            <w:pPr>
              <w:pStyle w:val="TAL"/>
              <w:rPr>
                <w:lang w:eastAsia="en-US"/>
              </w:rPr>
            </w:pPr>
          </w:p>
        </w:tc>
        <w:tc>
          <w:tcPr>
            <w:tcW w:w="708" w:type="dxa"/>
            <w:gridSpan w:val="2"/>
            <w:shd w:val="solid" w:color="FFFFFF" w:fill="auto"/>
          </w:tcPr>
          <w:p w14:paraId="547A0C2B" w14:textId="77777777" w:rsidR="009E401E" w:rsidRPr="000749E2" w:rsidRDefault="009E401E" w:rsidP="000749E2">
            <w:pPr>
              <w:pStyle w:val="TAL"/>
              <w:rPr>
                <w:lang w:eastAsia="en-US"/>
              </w:rPr>
            </w:pPr>
            <w:r w:rsidRPr="000749E2">
              <w:rPr>
                <w:lang w:eastAsia="en-US"/>
              </w:rPr>
              <w:t>8.2.0</w:t>
            </w:r>
          </w:p>
        </w:tc>
        <w:tc>
          <w:tcPr>
            <w:tcW w:w="708" w:type="dxa"/>
            <w:gridSpan w:val="2"/>
            <w:shd w:val="solid" w:color="FFFFFF" w:fill="auto"/>
          </w:tcPr>
          <w:p w14:paraId="6931BFBC" w14:textId="77777777" w:rsidR="009E401E" w:rsidRPr="000749E2" w:rsidRDefault="009E401E" w:rsidP="000749E2">
            <w:pPr>
              <w:pStyle w:val="TAL"/>
              <w:rPr>
                <w:lang w:eastAsia="en-US"/>
              </w:rPr>
            </w:pPr>
            <w:r w:rsidRPr="000749E2">
              <w:rPr>
                <w:lang w:eastAsia="en-US"/>
              </w:rPr>
              <w:t>8.2.1</w:t>
            </w:r>
          </w:p>
        </w:tc>
        <w:tc>
          <w:tcPr>
            <w:tcW w:w="1033" w:type="dxa"/>
            <w:gridSpan w:val="2"/>
            <w:shd w:val="solid" w:color="FFFFFF" w:fill="auto"/>
          </w:tcPr>
          <w:p w14:paraId="349581A3" w14:textId="77777777" w:rsidR="009E401E" w:rsidRPr="000749E2" w:rsidRDefault="009E401E" w:rsidP="000749E2">
            <w:pPr>
              <w:pStyle w:val="TAL"/>
              <w:rPr>
                <w:lang w:eastAsia="en-US"/>
              </w:rPr>
            </w:pPr>
            <w:r w:rsidRPr="000749E2">
              <w:rPr>
                <w:lang w:eastAsia="en-US"/>
              </w:rPr>
              <w:t>-</w:t>
            </w:r>
          </w:p>
        </w:tc>
      </w:tr>
      <w:tr w:rsidR="00971A5A" w:rsidRPr="000749E2" w14:paraId="07FB1D1B" w14:textId="77777777" w:rsidTr="001C22E1">
        <w:trPr>
          <w:gridAfter w:val="1"/>
          <w:wAfter w:w="21" w:type="dxa"/>
          <w:jc w:val="center"/>
        </w:trPr>
        <w:tc>
          <w:tcPr>
            <w:tcW w:w="638" w:type="dxa"/>
            <w:gridSpan w:val="2"/>
            <w:shd w:val="solid" w:color="FFFFFF" w:fill="auto"/>
          </w:tcPr>
          <w:p w14:paraId="69D13299" w14:textId="77777777" w:rsidR="00971A5A" w:rsidRPr="000749E2" w:rsidRDefault="00971A5A" w:rsidP="000749E2">
            <w:pPr>
              <w:pStyle w:val="TAL"/>
              <w:rPr>
                <w:lang w:eastAsia="en-US"/>
              </w:rPr>
            </w:pPr>
            <w:r w:rsidRPr="000749E2">
              <w:rPr>
                <w:lang w:eastAsia="en-US"/>
              </w:rPr>
              <w:t>RAN5 #44</w:t>
            </w:r>
          </w:p>
        </w:tc>
        <w:tc>
          <w:tcPr>
            <w:tcW w:w="1134" w:type="dxa"/>
            <w:gridSpan w:val="2"/>
            <w:shd w:val="solid" w:color="FFFFFF" w:fill="auto"/>
          </w:tcPr>
          <w:p w14:paraId="198F1397" w14:textId="77777777" w:rsidR="00971A5A" w:rsidRPr="000749E2" w:rsidRDefault="00AD5846" w:rsidP="000749E2">
            <w:pPr>
              <w:pStyle w:val="TAL"/>
              <w:rPr>
                <w:lang w:eastAsia="en-US"/>
              </w:rPr>
            </w:pPr>
            <w:r w:rsidRPr="000749E2">
              <w:rPr>
                <w:lang w:eastAsia="en-US"/>
              </w:rPr>
              <w:t>RP-090802</w:t>
            </w:r>
          </w:p>
        </w:tc>
        <w:tc>
          <w:tcPr>
            <w:tcW w:w="567" w:type="dxa"/>
            <w:gridSpan w:val="2"/>
            <w:shd w:val="solid" w:color="FFFFFF" w:fill="auto"/>
          </w:tcPr>
          <w:p w14:paraId="20EF52F0" w14:textId="77777777" w:rsidR="00971A5A" w:rsidRPr="000749E2" w:rsidRDefault="00971A5A" w:rsidP="000749E2">
            <w:pPr>
              <w:pStyle w:val="TAL"/>
              <w:rPr>
                <w:lang w:eastAsia="en-US"/>
              </w:rPr>
            </w:pPr>
            <w:r w:rsidRPr="000749E2">
              <w:rPr>
                <w:lang w:eastAsia="en-US"/>
              </w:rPr>
              <w:t>0047</w:t>
            </w:r>
          </w:p>
        </w:tc>
        <w:tc>
          <w:tcPr>
            <w:tcW w:w="426" w:type="dxa"/>
            <w:gridSpan w:val="2"/>
            <w:shd w:val="solid" w:color="FFFFFF" w:fill="auto"/>
          </w:tcPr>
          <w:p w14:paraId="184D74D1" w14:textId="77777777" w:rsidR="00971A5A" w:rsidRPr="000749E2" w:rsidRDefault="00971A5A" w:rsidP="000749E2">
            <w:pPr>
              <w:pStyle w:val="TAL"/>
              <w:rPr>
                <w:lang w:eastAsia="en-US"/>
              </w:rPr>
            </w:pPr>
            <w:r w:rsidRPr="000749E2">
              <w:rPr>
                <w:lang w:eastAsia="en-US"/>
              </w:rPr>
              <w:t>-</w:t>
            </w:r>
          </w:p>
        </w:tc>
        <w:tc>
          <w:tcPr>
            <w:tcW w:w="4062" w:type="dxa"/>
            <w:gridSpan w:val="2"/>
            <w:shd w:val="solid" w:color="FFFFFF" w:fill="auto"/>
          </w:tcPr>
          <w:p w14:paraId="6E872F2B" w14:textId="77777777" w:rsidR="00971A5A" w:rsidRPr="000749E2" w:rsidRDefault="00971A5A" w:rsidP="000749E2">
            <w:pPr>
              <w:pStyle w:val="TAL"/>
              <w:rPr>
                <w:lang w:eastAsia="en-US"/>
              </w:rPr>
            </w:pPr>
            <w:r w:rsidRPr="000749E2">
              <w:rPr>
                <w:lang w:eastAsia="en-US"/>
              </w:rPr>
              <w:t xml:space="preserve">Correction to the default value of </w:t>
            </w:r>
            <w:proofErr w:type="spellStart"/>
            <w:r w:rsidRPr="000749E2">
              <w:rPr>
                <w:lang w:eastAsia="en-US"/>
              </w:rPr>
              <w:t>ul</w:t>
            </w:r>
            <w:proofErr w:type="spellEnd"/>
            <w:r w:rsidRPr="000749E2">
              <w:rPr>
                <w:lang w:eastAsia="en-US"/>
              </w:rPr>
              <w:t>-Bandwidth in TS 36.508</w:t>
            </w:r>
          </w:p>
        </w:tc>
        <w:tc>
          <w:tcPr>
            <w:tcW w:w="415" w:type="dxa"/>
            <w:gridSpan w:val="2"/>
            <w:shd w:val="solid" w:color="FFFFFF" w:fill="auto"/>
          </w:tcPr>
          <w:p w14:paraId="53297C22" w14:textId="77777777" w:rsidR="00971A5A" w:rsidRPr="000749E2" w:rsidRDefault="00971A5A" w:rsidP="000749E2">
            <w:pPr>
              <w:pStyle w:val="TAL"/>
              <w:rPr>
                <w:lang w:eastAsia="en-US"/>
              </w:rPr>
            </w:pPr>
            <w:r w:rsidRPr="000749E2">
              <w:rPr>
                <w:lang w:eastAsia="en-US"/>
              </w:rPr>
              <w:t>F</w:t>
            </w:r>
          </w:p>
        </w:tc>
        <w:tc>
          <w:tcPr>
            <w:tcW w:w="708" w:type="dxa"/>
            <w:gridSpan w:val="2"/>
            <w:shd w:val="solid" w:color="FFFFFF" w:fill="auto"/>
          </w:tcPr>
          <w:p w14:paraId="798BF366" w14:textId="77777777" w:rsidR="00971A5A" w:rsidRPr="000749E2" w:rsidRDefault="00971A5A" w:rsidP="000749E2">
            <w:pPr>
              <w:pStyle w:val="TAL"/>
              <w:rPr>
                <w:lang w:eastAsia="en-US"/>
              </w:rPr>
            </w:pPr>
            <w:r w:rsidRPr="000749E2">
              <w:rPr>
                <w:lang w:eastAsia="en-US"/>
              </w:rPr>
              <w:t>8.2.1</w:t>
            </w:r>
          </w:p>
        </w:tc>
        <w:tc>
          <w:tcPr>
            <w:tcW w:w="708" w:type="dxa"/>
            <w:gridSpan w:val="2"/>
            <w:shd w:val="solid" w:color="FFFFFF" w:fill="auto"/>
          </w:tcPr>
          <w:p w14:paraId="09058219" w14:textId="77777777" w:rsidR="00971A5A" w:rsidRPr="000749E2" w:rsidRDefault="00971A5A" w:rsidP="000749E2">
            <w:pPr>
              <w:pStyle w:val="TAL"/>
              <w:rPr>
                <w:lang w:eastAsia="en-US"/>
              </w:rPr>
            </w:pPr>
            <w:r w:rsidRPr="000749E2">
              <w:rPr>
                <w:lang w:eastAsia="en-US"/>
              </w:rPr>
              <w:t>8.3.0</w:t>
            </w:r>
          </w:p>
        </w:tc>
        <w:tc>
          <w:tcPr>
            <w:tcW w:w="1033" w:type="dxa"/>
            <w:gridSpan w:val="2"/>
            <w:shd w:val="solid" w:color="FFFFFF" w:fill="auto"/>
          </w:tcPr>
          <w:p w14:paraId="335CBE3E" w14:textId="77777777" w:rsidR="00971A5A" w:rsidRPr="000749E2" w:rsidRDefault="00971A5A" w:rsidP="000749E2">
            <w:pPr>
              <w:pStyle w:val="TAL"/>
              <w:rPr>
                <w:lang w:eastAsia="en-US"/>
              </w:rPr>
            </w:pPr>
            <w:r w:rsidRPr="000749E2">
              <w:rPr>
                <w:lang w:eastAsia="en-US"/>
              </w:rPr>
              <w:t>R5-094059</w:t>
            </w:r>
          </w:p>
        </w:tc>
      </w:tr>
      <w:tr w:rsidR="00AD5846" w:rsidRPr="000749E2" w14:paraId="139567E6" w14:textId="77777777" w:rsidTr="001C22E1">
        <w:trPr>
          <w:gridAfter w:val="1"/>
          <w:wAfter w:w="21" w:type="dxa"/>
          <w:jc w:val="center"/>
        </w:trPr>
        <w:tc>
          <w:tcPr>
            <w:tcW w:w="638" w:type="dxa"/>
            <w:gridSpan w:val="2"/>
            <w:shd w:val="solid" w:color="FFFFFF" w:fill="auto"/>
          </w:tcPr>
          <w:p w14:paraId="47983A59" w14:textId="77777777" w:rsidR="00AD5846" w:rsidRPr="000749E2" w:rsidRDefault="00AD5846" w:rsidP="000749E2">
            <w:pPr>
              <w:pStyle w:val="TAL"/>
              <w:rPr>
                <w:lang w:eastAsia="en-US"/>
              </w:rPr>
            </w:pPr>
            <w:r w:rsidRPr="000749E2">
              <w:rPr>
                <w:lang w:eastAsia="en-US"/>
              </w:rPr>
              <w:t>RAN5 #44</w:t>
            </w:r>
          </w:p>
        </w:tc>
        <w:tc>
          <w:tcPr>
            <w:tcW w:w="1134" w:type="dxa"/>
            <w:gridSpan w:val="2"/>
            <w:shd w:val="solid" w:color="FFFFFF" w:fill="auto"/>
          </w:tcPr>
          <w:p w14:paraId="3603423F" w14:textId="77777777" w:rsidR="00AD5846" w:rsidRPr="000749E2" w:rsidRDefault="00AD5846" w:rsidP="000749E2">
            <w:pPr>
              <w:pStyle w:val="TAL"/>
              <w:rPr>
                <w:lang w:eastAsia="en-US"/>
              </w:rPr>
            </w:pPr>
            <w:r w:rsidRPr="000749E2">
              <w:rPr>
                <w:lang w:eastAsia="en-US"/>
              </w:rPr>
              <w:t>RP-090802</w:t>
            </w:r>
          </w:p>
        </w:tc>
        <w:tc>
          <w:tcPr>
            <w:tcW w:w="567" w:type="dxa"/>
            <w:gridSpan w:val="2"/>
            <w:shd w:val="solid" w:color="FFFFFF" w:fill="auto"/>
          </w:tcPr>
          <w:p w14:paraId="36114387" w14:textId="77777777" w:rsidR="00AD5846" w:rsidRPr="000749E2" w:rsidRDefault="00AD5846" w:rsidP="000749E2">
            <w:pPr>
              <w:pStyle w:val="TAL"/>
              <w:rPr>
                <w:lang w:eastAsia="en-US"/>
              </w:rPr>
            </w:pPr>
            <w:r w:rsidRPr="000749E2">
              <w:rPr>
                <w:lang w:eastAsia="en-US"/>
              </w:rPr>
              <w:t>0048</w:t>
            </w:r>
          </w:p>
        </w:tc>
        <w:tc>
          <w:tcPr>
            <w:tcW w:w="426" w:type="dxa"/>
            <w:gridSpan w:val="2"/>
            <w:shd w:val="solid" w:color="FFFFFF" w:fill="auto"/>
          </w:tcPr>
          <w:p w14:paraId="4F586750" w14:textId="77777777" w:rsidR="00AD5846" w:rsidRPr="000749E2" w:rsidRDefault="00AD5846" w:rsidP="000749E2">
            <w:pPr>
              <w:pStyle w:val="TAL"/>
              <w:rPr>
                <w:lang w:eastAsia="en-US"/>
              </w:rPr>
            </w:pPr>
            <w:r w:rsidRPr="000749E2">
              <w:rPr>
                <w:lang w:eastAsia="en-US"/>
              </w:rPr>
              <w:t>-</w:t>
            </w:r>
          </w:p>
        </w:tc>
        <w:tc>
          <w:tcPr>
            <w:tcW w:w="4062" w:type="dxa"/>
            <w:gridSpan w:val="2"/>
            <w:shd w:val="solid" w:color="FFFFFF" w:fill="auto"/>
          </w:tcPr>
          <w:p w14:paraId="0D8036AA" w14:textId="77777777" w:rsidR="00AD5846" w:rsidRPr="000749E2" w:rsidRDefault="00AD5846" w:rsidP="000749E2">
            <w:pPr>
              <w:pStyle w:val="TAL"/>
              <w:rPr>
                <w:lang w:eastAsia="en-US"/>
              </w:rPr>
            </w:pPr>
            <w:r w:rsidRPr="000749E2">
              <w:rPr>
                <w:lang w:eastAsia="en-US"/>
              </w:rPr>
              <w:t xml:space="preserve">UTRAN SIB scheduling for LTE </w:t>
            </w:r>
            <w:proofErr w:type="spellStart"/>
            <w:r w:rsidRPr="000749E2">
              <w:rPr>
                <w:lang w:eastAsia="en-US"/>
              </w:rPr>
              <w:t>interRAT</w:t>
            </w:r>
            <w:proofErr w:type="spellEnd"/>
            <w:r w:rsidRPr="000749E2">
              <w:rPr>
                <w:lang w:eastAsia="en-US"/>
              </w:rPr>
              <w:t xml:space="preserve"> test</w:t>
            </w:r>
          </w:p>
        </w:tc>
        <w:tc>
          <w:tcPr>
            <w:tcW w:w="415" w:type="dxa"/>
            <w:gridSpan w:val="2"/>
            <w:shd w:val="solid" w:color="FFFFFF" w:fill="auto"/>
          </w:tcPr>
          <w:p w14:paraId="0ABDDFFE" w14:textId="77777777" w:rsidR="00AD5846" w:rsidRPr="000749E2" w:rsidRDefault="00AD5846" w:rsidP="000749E2">
            <w:pPr>
              <w:pStyle w:val="TAL"/>
              <w:rPr>
                <w:lang w:eastAsia="en-US"/>
              </w:rPr>
            </w:pPr>
            <w:r w:rsidRPr="000749E2">
              <w:rPr>
                <w:lang w:eastAsia="en-US"/>
              </w:rPr>
              <w:t>F</w:t>
            </w:r>
          </w:p>
        </w:tc>
        <w:tc>
          <w:tcPr>
            <w:tcW w:w="708" w:type="dxa"/>
            <w:gridSpan w:val="2"/>
            <w:shd w:val="solid" w:color="FFFFFF" w:fill="auto"/>
          </w:tcPr>
          <w:p w14:paraId="3146CAA6" w14:textId="77777777" w:rsidR="00AD5846" w:rsidRPr="000749E2" w:rsidRDefault="00AD5846" w:rsidP="000749E2">
            <w:pPr>
              <w:pStyle w:val="TAL"/>
              <w:rPr>
                <w:lang w:eastAsia="en-US"/>
              </w:rPr>
            </w:pPr>
            <w:r w:rsidRPr="000749E2">
              <w:rPr>
                <w:lang w:eastAsia="en-US"/>
              </w:rPr>
              <w:t>8.2.1</w:t>
            </w:r>
          </w:p>
        </w:tc>
        <w:tc>
          <w:tcPr>
            <w:tcW w:w="708" w:type="dxa"/>
            <w:gridSpan w:val="2"/>
            <w:shd w:val="solid" w:color="FFFFFF" w:fill="auto"/>
          </w:tcPr>
          <w:p w14:paraId="03D8FEB3" w14:textId="77777777" w:rsidR="00AD5846" w:rsidRPr="000749E2" w:rsidRDefault="00AD5846" w:rsidP="000749E2">
            <w:pPr>
              <w:pStyle w:val="TAL"/>
              <w:rPr>
                <w:lang w:eastAsia="en-US"/>
              </w:rPr>
            </w:pPr>
            <w:r w:rsidRPr="000749E2">
              <w:rPr>
                <w:lang w:eastAsia="en-US"/>
              </w:rPr>
              <w:t>8.3.0</w:t>
            </w:r>
          </w:p>
        </w:tc>
        <w:tc>
          <w:tcPr>
            <w:tcW w:w="1033" w:type="dxa"/>
            <w:gridSpan w:val="2"/>
            <w:shd w:val="solid" w:color="FFFFFF" w:fill="auto"/>
          </w:tcPr>
          <w:p w14:paraId="36AFDBF0" w14:textId="77777777" w:rsidR="00AD5846" w:rsidRPr="000749E2" w:rsidRDefault="00AD5846" w:rsidP="000749E2">
            <w:pPr>
              <w:pStyle w:val="TAL"/>
              <w:rPr>
                <w:lang w:eastAsia="en-US"/>
              </w:rPr>
            </w:pPr>
            <w:r w:rsidRPr="000749E2">
              <w:rPr>
                <w:lang w:eastAsia="en-US"/>
              </w:rPr>
              <w:t>R5-094072</w:t>
            </w:r>
          </w:p>
        </w:tc>
      </w:tr>
      <w:tr w:rsidR="00AD5846" w:rsidRPr="000749E2" w14:paraId="10B02152" w14:textId="77777777" w:rsidTr="001C22E1">
        <w:trPr>
          <w:gridAfter w:val="1"/>
          <w:wAfter w:w="21" w:type="dxa"/>
          <w:jc w:val="center"/>
        </w:trPr>
        <w:tc>
          <w:tcPr>
            <w:tcW w:w="638" w:type="dxa"/>
            <w:gridSpan w:val="2"/>
            <w:shd w:val="solid" w:color="FFFFFF" w:fill="auto"/>
          </w:tcPr>
          <w:p w14:paraId="65BF90A2" w14:textId="77777777" w:rsidR="00AD5846" w:rsidRPr="000749E2" w:rsidRDefault="00AD5846" w:rsidP="000749E2">
            <w:pPr>
              <w:pStyle w:val="TAL"/>
              <w:rPr>
                <w:lang w:eastAsia="en-US"/>
              </w:rPr>
            </w:pPr>
            <w:r w:rsidRPr="000749E2">
              <w:rPr>
                <w:lang w:eastAsia="en-US"/>
              </w:rPr>
              <w:t>RAN5 #44</w:t>
            </w:r>
          </w:p>
        </w:tc>
        <w:tc>
          <w:tcPr>
            <w:tcW w:w="1134" w:type="dxa"/>
            <w:gridSpan w:val="2"/>
            <w:shd w:val="solid" w:color="FFFFFF" w:fill="auto"/>
          </w:tcPr>
          <w:p w14:paraId="011C8BE5" w14:textId="77777777" w:rsidR="00AD5846" w:rsidRPr="000749E2" w:rsidRDefault="00AD5846" w:rsidP="000749E2">
            <w:pPr>
              <w:pStyle w:val="TAL"/>
              <w:rPr>
                <w:lang w:eastAsia="en-US"/>
              </w:rPr>
            </w:pPr>
            <w:r w:rsidRPr="000749E2">
              <w:rPr>
                <w:lang w:eastAsia="en-US"/>
              </w:rPr>
              <w:t>RP-090802</w:t>
            </w:r>
          </w:p>
        </w:tc>
        <w:tc>
          <w:tcPr>
            <w:tcW w:w="567" w:type="dxa"/>
            <w:gridSpan w:val="2"/>
            <w:shd w:val="solid" w:color="FFFFFF" w:fill="auto"/>
          </w:tcPr>
          <w:p w14:paraId="3F2F7907" w14:textId="77777777" w:rsidR="00AD5846" w:rsidRPr="000749E2" w:rsidRDefault="00AD5846" w:rsidP="000749E2">
            <w:pPr>
              <w:pStyle w:val="TAL"/>
              <w:rPr>
                <w:lang w:eastAsia="en-US"/>
              </w:rPr>
            </w:pPr>
            <w:r w:rsidRPr="000749E2">
              <w:rPr>
                <w:lang w:eastAsia="en-US"/>
              </w:rPr>
              <w:t>0049</w:t>
            </w:r>
          </w:p>
        </w:tc>
        <w:tc>
          <w:tcPr>
            <w:tcW w:w="426" w:type="dxa"/>
            <w:gridSpan w:val="2"/>
            <w:shd w:val="solid" w:color="FFFFFF" w:fill="auto"/>
          </w:tcPr>
          <w:p w14:paraId="1B42DB29" w14:textId="77777777" w:rsidR="00AD5846" w:rsidRPr="000749E2" w:rsidRDefault="00AD5846" w:rsidP="000749E2">
            <w:pPr>
              <w:pStyle w:val="TAL"/>
              <w:rPr>
                <w:lang w:eastAsia="en-US"/>
              </w:rPr>
            </w:pPr>
            <w:r w:rsidRPr="000749E2">
              <w:rPr>
                <w:lang w:eastAsia="en-US"/>
              </w:rPr>
              <w:t>-</w:t>
            </w:r>
          </w:p>
        </w:tc>
        <w:tc>
          <w:tcPr>
            <w:tcW w:w="4062" w:type="dxa"/>
            <w:gridSpan w:val="2"/>
            <w:shd w:val="solid" w:color="FFFFFF" w:fill="auto"/>
          </w:tcPr>
          <w:p w14:paraId="6EDE7C1F" w14:textId="77777777" w:rsidR="00AD5846" w:rsidRPr="000749E2" w:rsidRDefault="00AD5846" w:rsidP="000749E2">
            <w:pPr>
              <w:pStyle w:val="TAL"/>
              <w:rPr>
                <w:lang w:eastAsia="en-US"/>
              </w:rPr>
            </w:pPr>
            <w:r w:rsidRPr="000749E2">
              <w:rPr>
                <w:lang w:eastAsia="en-US"/>
              </w:rPr>
              <w:t>Correction to the default NAS message contents</w:t>
            </w:r>
          </w:p>
        </w:tc>
        <w:tc>
          <w:tcPr>
            <w:tcW w:w="415" w:type="dxa"/>
            <w:gridSpan w:val="2"/>
            <w:shd w:val="solid" w:color="FFFFFF" w:fill="auto"/>
          </w:tcPr>
          <w:p w14:paraId="684CB55C" w14:textId="77777777" w:rsidR="00AD5846" w:rsidRPr="000749E2" w:rsidRDefault="00AD5846" w:rsidP="000749E2">
            <w:pPr>
              <w:pStyle w:val="TAL"/>
              <w:rPr>
                <w:lang w:eastAsia="en-US"/>
              </w:rPr>
            </w:pPr>
            <w:r w:rsidRPr="000749E2">
              <w:rPr>
                <w:lang w:eastAsia="en-US"/>
              </w:rPr>
              <w:t>F</w:t>
            </w:r>
          </w:p>
        </w:tc>
        <w:tc>
          <w:tcPr>
            <w:tcW w:w="708" w:type="dxa"/>
            <w:gridSpan w:val="2"/>
            <w:shd w:val="solid" w:color="FFFFFF" w:fill="auto"/>
          </w:tcPr>
          <w:p w14:paraId="61D66D40" w14:textId="77777777" w:rsidR="00AD5846" w:rsidRPr="000749E2" w:rsidRDefault="00AD5846" w:rsidP="000749E2">
            <w:pPr>
              <w:pStyle w:val="TAL"/>
              <w:rPr>
                <w:lang w:eastAsia="en-US"/>
              </w:rPr>
            </w:pPr>
            <w:r w:rsidRPr="000749E2">
              <w:rPr>
                <w:lang w:eastAsia="en-US"/>
              </w:rPr>
              <w:t>8.2.1</w:t>
            </w:r>
          </w:p>
        </w:tc>
        <w:tc>
          <w:tcPr>
            <w:tcW w:w="708" w:type="dxa"/>
            <w:gridSpan w:val="2"/>
            <w:shd w:val="solid" w:color="FFFFFF" w:fill="auto"/>
          </w:tcPr>
          <w:p w14:paraId="7A2A207D" w14:textId="77777777" w:rsidR="00AD5846" w:rsidRPr="000749E2" w:rsidRDefault="00AD5846" w:rsidP="000749E2">
            <w:pPr>
              <w:pStyle w:val="TAL"/>
              <w:rPr>
                <w:lang w:eastAsia="en-US"/>
              </w:rPr>
            </w:pPr>
            <w:r w:rsidRPr="000749E2">
              <w:rPr>
                <w:lang w:eastAsia="en-US"/>
              </w:rPr>
              <w:t>8.3.0</w:t>
            </w:r>
          </w:p>
        </w:tc>
        <w:tc>
          <w:tcPr>
            <w:tcW w:w="1033" w:type="dxa"/>
            <w:gridSpan w:val="2"/>
            <w:shd w:val="solid" w:color="FFFFFF" w:fill="auto"/>
          </w:tcPr>
          <w:p w14:paraId="3D2D5F5C" w14:textId="77777777" w:rsidR="00AD5846" w:rsidRPr="000749E2" w:rsidRDefault="00AD5846" w:rsidP="000749E2">
            <w:pPr>
              <w:pStyle w:val="TAL"/>
              <w:rPr>
                <w:lang w:eastAsia="en-US"/>
              </w:rPr>
            </w:pPr>
            <w:r w:rsidRPr="000749E2">
              <w:rPr>
                <w:lang w:eastAsia="en-US"/>
              </w:rPr>
              <w:t>R5-094141</w:t>
            </w:r>
          </w:p>
        </w:tc>
      </w:tr>
      <w:tr w:rsidR="00AD5846" w:rsidRPr="000749E2" w14:paraId="474C76B1" w14:textId="77777777" w:rsidTr="001C22E1">
        <w:trPr>
          <w:gridAfter w:val="1"/>
          <w:wAfter w:w="21" w:type="dxa"/>
          <w:jc w:val="center"/>
        </w:trPr>
        <w:tc>
          <w:tcPr>
            <w:tcW w:w="638" w:type="dxa"/>
            <w:gridSpan w:val="2"/>
            <w:shd w:val="solid" w:color="FFFFFF" w:fill="auto"/>
          </w:tcPr>
          <w:p w14:paraId="4FFAF28C" w14:textId="77777777" w:rsidR="00AD5846" w:rsidRPr="000749E2" w:rsidRDefault="00AD5846" w:rsidP="000749E2">
            <w:pPr>
              <w:pStyle w:val="TAL"/>
              <w:rPr>
                <w:lang w:eastAsia="en-US"/>
              </w:rPr>
            </w:pPr>
            <w:r w:rsidRPr="000749E2">
              <w:rPr>
                <w:lang w:eastAsia="en-US"/>
              </w:rPr>
              <w:t>RAN5 #44</w:t>
            </w:r>
          </w:p>
        </w:tc>
        <w:tc>
          <w:tcPr>
            <w:tcW w:w="1134" w:type="dxa"/>
            <w:gridSpan w:val="2"/>
            <w:shd w:val="solid" w:color="FFFFFF" w:fill="auto"/>
          </w:tcPr>
          <w:p w14:paraId="6937C1B1" w14:textId="77777777" w:rsidR="00AD5846" w:rsidRPr="000749E2" w:rsidRDefault="00AD5846" w:rsidP="000749E2">
            <w:pPr>
              <w:pStyle w:val="TAL"/>
              <w:rPr>
                <w:lang w:eastAsia="en-US"/>
              </w:rPr>
            </w:pPr>
            <w:r w:rsidRPr="000749E2">
              <w:rPr>
                <w:lang w:eastAsia="en-US"/>
              </w:rPr>
              <w:t>RP-090802</w:t>
            </w:r>
          </w:p>
        </w:tc>
        <w:tc>
          <w:tcPr>
            <w:tcW w:w="567" w:type="dxa"/>
            <w:gridSpan w:val="2"/>
            <w:shd w:val="solid" w:color="FFFFFF" w:fill="auto"/>
          </w:tcPr>
          <w:p w14:paraId="1B0EA587" w14:textId="77777777" w:rsidR="00AD5846" w:rsidRPr="000749E2" w:rsidRDefault="00AD5846" w:rsidP="000749E2">
            <w:pPr>
              <w:pStyle w:val="TAL"/>
              <w:rPr>
                <w:lang w:eastAsia="en-US"/>
              </w:rPr>
            </w:pPr>
            <w:r w:rsidRPr="000749E2">
              <w:rPr>
                <w:lang w:eastAsia="en-US"/>
              </w:rPr>
              <w:t>0050</w:t>
            </w:r>
          </w:p>
        </w:tc>
        <w:tc>
          <w:tcPr>
            <w:tcW w:w="426" w:type="dxa"/>
            <w:gridSpan w:val="2"/>
            <w:shd w:val="solid" w:color="FFFFFF" w:fill="auto"/>
          </w:tcPr>
          <w:p w14:paraId="1BF0FA0C" w14:textId="77777777" w:rsidR="00AD5846" w:rsidRPr="000749E2" w:rsidRDefault="00AD5846" w:rsidP="000749E2">
            <w:pPr>
              <w:pStyle w:val="TAL"/>
              <w:rPr>
                <w:lang w:eastAsia="en-US"/>
              </w:rPr>
            </w:pPr>
            <w:r w:rsidRPr="000749E2">
              <w:rPr>
                <w:lang w:eastAsia="en-US"/>
              </w:rPr>
              <w:t>-</w:t>
            </w:r>
          </w:p>
        </w:tc>
        <w:tc>
          <w:tcPr>
            <w:tcW w:w="4062" w:type="dxa"/>
            <w:gridSpan w:val="2"/>
            <w:shd w:val="solid" w:color="FFFFFF" w:fill="auto"/>
          </w:tcPr>
          <w:p w14:paraId="06B55536" w14:textId="77777777" w:rsidR="00AD5846" w:rsidRPr="000749E2" w:rsidRDefault="00AD5846" w:rsidP="000749E2">
            <w:pPr>
              <w:pStyle w:val="TAL"/>
              <w:rPr>
                <w:lang w:eastAsia="en-US"/>
              </w:rPr>
            </w:pPr>
            <w:r w:rsidRPr="000749E2">
              <w:rPr>
                <w:lang w:eastAsia="en-US"/>
              </w:rPr>
              <w:t>TDD fields in default physical layer parameters</w:t>
            </w:r>
          </w:p>
        </w:tc>
        <w:tc>
          <w:tcPr>
            <w:tcW w:w="415" w:type="dxa"/>
            <w:gridSpan w:val="2"/>
            <w:shd w:val="solid" w:color="FFFFFF" w:fill="auto"/>
          </w:tcPr>
          <w:p w14:paraId="7592AA97" w14:textId="77777777" w:rsidR="00AD5846" w:rsidRPr="000749E2" w:rsidRDefault="00AD5846" w:rsidP="000749E2">
            <w:pPr>
              <w:pStyle w:val="TAL"/>
              <w:rPr>
                <w:lang w:eastAsia="en-US"/>
              </w:rPr>
            </w:pPr>
            <w:r w:rsidRPr="000749E2">
              <w:rPr>
                <w:lang w:eastAsia="en-US"/>
              </w:rPr>
              <w:t>F</w:t>
            </w:r>
          </w:p>
        </w:tc>
        <w:tc>
          <w:tcPr>
            <w:tcW w:w="708" w:type="dxa"/>
            <w:gridSpan w:val="2"/>
            <w:shd w:val="solid" w:color="FFFFFF" w:fill="auto"/>
          </w:tcPr>
          <w:p w14:paraId="16A768FB" w14:textId="77777777" w:rsidR="00AD5846" w:rsidRPr="000749E2" w:rsidRDefault="00AD5846" w:rsidP="000749E2">
            <w:pPr>
              <w:pStyle w:val="TAL"/>
              <w:rPr>
                <w:lang w:eastAsia="en-US"/>
              </w:rPr>
            </w:pPr>
            <w:r w:rsidRPr="000749E2">
              <w:rPr>
                <w:lang w:eastAsia="en-US"/>
              </w:rPr>
              <w:t>8.2.1</w:t>
            </w:r>
          </w:p>
        </w:tc>
        <w:tc>
          <w:tcPr>
            <w:tcW w:w="708" w:type="dxa"/>
            <w:gridSpan w:val="2"/>
            <w:shd w:val="solid" w:color="FFFFFF" w:fill="auto"/>
          </w:tcPr>
          <w:p w14:paraId="2F731E0E" w14:textId="77777777" w:rsidR="00AD5846" w:rsidRPr="000749E2" w:rsidRDefault="00AD5846" w:rsidP="000749E2">
            <w:pPr>
              <w:pStyle w:val="TAL"/>
              <w:rPr>
                <w:lang w:eastAsia="en-US"/>
              </w:rPr>
            </w:pPr>
            <w:r w:rsidRPr="000749E2">
              <w:rPr>
                <w:lang w:eastAsia="en-US"/>
              </w:rPr>
              <w:t>8.3.0</w:t>
            </w:r>
          </w:p>
        </w:tc>
        <w:tc>
          <w:tcPr>
            <w:tcW w:w="1033" w:type="dxa"/>
            <w:gridSpan w:val="2"/>
            <w:shd w:val="solid" w:color="FFFFFF" w:fill="auto"/>
          </w:tcPr>
          <w:p w14:paraId="6E54D3C1" w14:textId="77777777" w:rsidR="00AD5846" w:rsidRPr="000749E2" w:rsidRDefault="00AD5846" w:rsidP="000749E2">
            <w:pPr>
              <w:pStyle w:val="TAL"/>
              <w:rPr>
                <w:lang w:eastAsia="en-US"/>
              </w:rPr>
            </w:pPr>
            <w:r w:rsidRPr="000749E2">
              <w:rPr>
                <w:lang w:eastAsia="en-US"/>
              </w:rPr>
              <w:t>R5-094279</w:t>
            </w:r>
          </w:p>
        </w:tc>
      </w:tr>
      <w:tr w:rsidR="00AD5846" w:rsidRPr="000749E2" w14:paraId="55DA4D6D" w14:textId="77777777" w:rsidTr="001C22E1">
        <w:trPr>
          <w:gridAfter w:val="1"/>
          <w:wAfter w:w="21" w:type="dxa"/>
          <w:jc w:val="center"/>
        </w:trPr>
        <w:tc>
          <w:tcPr>
            <w:tcW w:w="638" w:type="dxa"/>
            <w:gridSpan w:val="2"/>
            <w:shd w:val="solid" w:color="FFFFFF" w:fill="auto"/>
          </w:tcPr>
          <w:p w14:paraId="5B724D93" w14:textId="77777777" w:rsidR="00AD5846" w:rsidRPr="000749E2" w:rsidRDefault="00AD5846" w:rsidP="000749E2">
            <w:pPr>
              <w:pStyle w:val="TAL"/>
              <w:rPr>
                <w:lang w:eastAsia="en-US"/>
              </w:rPr>
            </w:pPr>
            <w:r w:rsidRPr="000749E2">
              <w:rPr>
                <w:lang w:eastAsia="en-US"/>
              </w:rPr>
              <w:t>RAN5 #44</w:t>
            </w:r>
          </w:p>
        </w:tc>
        <w:tc>
          <w:tcPr>
            <w:tcW w:w="1134" w:type="dxa"/>
            <w:gridSpan w:val="2"/>
            <w:shd w:val="solid" w:color="FFFFFF" w:fill="auto"/>
          </w:tcPr>
          <w:p w14:paraId="4B16E21C" w14:textId="77777777" w:rsidR="00AD5846" w:rsidRPr="000749E2" w:rsidRDefault="00AD5846" w:rsidP="000749E2">
            <w:pPr>
              <w:pStyle w:val="TAL"/>
              <w:rPr>
                <w:lang w:eastAsia="en-US"/>
              </w:rPr>
            </w:pPr>
            <w:r w:rsidRPr="000749E2">
              <w:rPr>
                <w:lang w:eastAsia="en-US"/>
              </w:rPr>
              <w:t>RP-090802</w:t>
            </w:r>
          </w:p>
        </w:tc>
        <w:tc>
          <w:tcPr>
            <w:tcW w:w="567" w:type="dxa"/>
            <w:gridSpan w:val="2"/>
            <w:shd w:val="solid" w:color="FFFFFF" w:fill="auto"/>
          </w:tcPr>
          <w:p w14:paraId="47ED209E" w14:textId="77777777" w:rsidR="00AD5846" w:rsidRPr="000749E2" w:rsidRDefault="00AD5846" w:rsidP="000749E2">
            <w:pPr>
              <w:pStyle w:val="TAL"/>
              <w:rPr>
                <w:lang w:eastAsia="en-US"/>
              </w:rPr>
            </w:pPr>
            <w:r w:rsidRPr="000749E2">
              <w:rPr>
                <w:lang w:eastAsia="en-US"/>
              </w:rPr>
              <w:t>0051</w:t>
            </w:r>
          </w:p>
        </w:tc>
        <w:tc>
          <w:tcPr>
            <w:tcW w:w="426" w:type="dxa"/>
            <w:gridSpan w:val="2"/>
            <w:shd w:val="solid" w:color="FFFFFF" w:fill="auto"/>
          </w:tcPr>
          <w:p w14:paraId="6F091C12" w14:textId="77777777" w:rsidR="00AD5846" w:rsidRPr="000749E2" w:rsidRDefault="00AD5846" w:rsidP="000749E2">
            <w:pPr>
              <w:pStyle w:val="TAL"/>
              <w:rPr>
                <w:lang w:eastAsia="en-US"/>
              </w:rPr>
            </w:pPr>
            <w:r w:rsidRPr="000749E2">
              <w:rPr>
                <w:lang w:eastAsia="en-US"/>
              </w:rPr>
              <w:t>-</w:t>
            </w:r>
          </w:p>
        </w:tc>
        <w:tc>
          <w:tcPr>
            <w:tcW w:w="4062" w:type="dxa"/>
            <w:gridSpan w:val="2"/>
            <w:shd w:val="solid" w:color="FFFFFF" w:fill="auto"/>
          </w:tcPr>
          <w:p w14:paraId="4B86D41A" w14:textId="77777777" w:rsidR="00AD5846" w:rsidRPr="000749E2" w:rsidRDefault="00AD5846" w:rsidP="000749E2">
            <w:pPr>
              <w:pStyle w:val="TAL"/>
              <w:rPr>
                <w:lang w:eastAsia="en-US"/>
              </w:rPr>
            </w:pPr>
            <w:r w:rsidRPr="000749E2">
              <w:rPr>
                <w:lang w:eastAsia="en-US"/>
              </w:rPr>
              <w:t>Addition of UTRA reference radio bearer parameters and GERAN reference PDP context parameters for E-UTRA Inter-RAT testing</w:t>
            </w:r>
          </w:p>
        </w:tc>
        <w:tc>
          <w:tcPr>
            <w:tcW w:w="415" w:type="dxa"/>
            <w:gridSpan w:val="2"/>
            <w:shd w:val="solid" w:color="FFFFFF" w:fill="auto"/>
          </w:tcPr>
          <w:p w14:paraId="0E83C323" w14:textId="77777777" w:rsidR="00AD5846" w:rsidRPr="000749E2" w:rsidRDefault="00AD5846" w:rsidP="000749E2">
            <w:pPr>
              <w:pStyle w:val="TAL"/>
              <w:rPr>
                <w:lang w:eastAsia="en-US"/>
              </w:rPr>
            </w:pPr>
            <w:r w:rsidRPr="000749E2">
              <w:rPr>
                <w:lang w:eastAsia="en-US"/>
              </w:rPr>
              <w:t>F</w:t>
            </w:r>
          </w:p>
        </w:tc>
        <w:tc>
          <w:tcPr>
            <w:tcW w:w="708" w:type="dxa"/>
            <w:gridSpan w:val="2"/>
            <w:shd w:val="solid" w:color="FFFFFF" w:fill="auto"/>
          </w:tcPr>
          <w:p w14:paraId="6FE1D973" w14:textId="77777777" w:rsidR="00AD5846" w:rsidRPr="000749E2" w:rsidRDefault="00AD5846" w:rsidP="000749E2">
            <w:pPr>
              <w:pStyle w:val="TAL"/>
              <w:rPr>
                <w:lang w:eastAsia="en-US"/>
              </w:rPr>
            </w:pPr>
            <w:r w:rsidRPr="000749E2">
              <w:rPr>
                <w:lang w:eastAsia="en-US"/>
              </w:rPr>
              <w:t>8.2.1</w:t>
            </w:r>
          </w:p>
        </w:tc>
        <w:tc>
          <w:tcPr>
            <w:tcW w:w="708" w:type="dxa"/>
            <w:gridSpan w:val="2"/>
            <w:shd w:val="solid" w:color="FFFFFF" w:fill="auto"/>
          </w:tcPr>
          <w:p w14:paraId="465FF269" w14:textId="77777777" w:rsidR="00AD5846" w:rsidRPr="000749E2" w:rsidRDefault="00AD5846" w:rsidP="000749E2">
            <w:pPr>
              <w:pStyle w:val="TAL"/>
              <w:rPr>
                <w:lang w:eastAsia="en-US"/>
              </w:rPr>
            </w:pPr>
            <w:r w:rsidRPr="000749E2">
              <w:rPr>
                <w:lang w:eastAsia="en-US"/>
              </w:rPr>
              <w:t>8.3.0</w:t>
            </w:r>
          </w:p>
        </w:tc>
        <w:tc>
          <w:tcPr>
            <w:tcW w:w="1033" w:type="dxa"/>
            <w:gridSpan w:val="2"/>
            <w:shd w:val="solid" w:color="FFFFFF" w:fill="auto"/>
          </w:tcPr>
          <w:p w14:paraId="69E373B1" w14:textId="77777777" w:rsidR="00AD5846" w:rsidRPr="000749E2" w:rsidRDefault="00AD5846" w:rsidP="000749E2">
            <w:pPr>
              <w:pStyle w:val="TAL"/>
              <w:rPr>
                <w:lang w:eastAsia="en-US"/>
              </w:rPr>
            </w:pPr>
            <w:r w:rsidRPr="000749E2">
              <w:rPr>
                <w:lang w:eastAsia="en-US"/>
              </w:rPr>
              <w:t>R5-094304</w:t>
            </w:r>
          </w:p>
        </w:tc>
      </w:tr>
      <w:tr w:rsidR="00AD5846" w:rsidRPr="000749E2" w14:paraId="73622CD9" w14:textId="77777777" w:rsidTr="001C22E1">
        <w:trPr>
          <w:gridAfter w:val="1"/>
          <w:wAfter w:w="21" w:type="dxa"/>
          <w:jc w:val="center"/>
        </w:trPr>
        <w:tc>
          <w:tcPr>
            <w:tcW w:w="638" w:type="dxa"/>
            <w:gridSpan w:val="2"/>
            <w:shd w:val="solid" w:color="FFFFFF" w:fill="auto"/>
          </w:tcPr>
          <w:p w14:paraId="32D93FAA" w14:textId="77777777" w:rsidR="00AD5846" w:rsidRPr="000749E2" w:rsidRDefault="00AD5846" w:rsidP="000749E2">
            <w:pPr>
              <w:pStyle w:val="TAL"/>
              <w:rPr>
                <w:lang w:eastAsia="en-US"/>
              </w:rPr>
            </w:pPr>
            <w:r w:rsidRPr="000749E2">
              <w:rPr>
                <w:lang w:eastAsia="en-US"/>
              </w:rPr>
              <w:t>RAN5 #44</w:t>
            </w:r>
          </w:p>
        </w:tc>
        <w:tc>
          <w:tcPr>
            <w:tcW w:w="1134" w:type="dxa"/>
            <w:gridSpan w:val="2"/>
            <w:shd w:val="solid" w:color="FFFFFF" w:fill="auto"/>
          </w:tcPr>
          <w:p w14:paraId="536C3A44" w14:textId="77777777" w:rsidR="00AD5846" w:rsidRPr="000749E2" w:rsidRDefault="00AD5846" w:rsidP="000749E2">
            <w:pPr>
              <w:pStyle w:val="TAL"/>
              <w:rPr>
                <w:lang w:eastAsia="en-US"/>
              </w:rPr>
            </w:pPr>
            <w:r w:rsidRPr="000749E2">
              <w:rPr>
                <w:lang w:eastAsia="en-US"/>
              </w:rPr>
              <w:t>RP-090801</w:t>
            </w:r>
          </w:p>
        </w:tc>
        <w:tc>
          <w:tcPr>
            <w:tcW w:w="567" w:type="dxa"/>
            <w:gridSpan w:val="2"/>
            <w:shd w:val="solid" w:color="FFFFFF" w:fill="auto"/>
          </w:tcPr>
          <w:p w14:paraId="7A0436EA" w14:textId="77777777" w:rsidR="00AD5846" w:rsidRPr="000749E2" w:rsidRDefault="00AD5846" w:rsidP="000749E2">
            <w:pPr>
              <w:pStyle w:val="TAL"/>
              <w:rPr>
                <w:lang w:eastAsia="en-US"/>
              </w:rPr>
            </w:pPr>
            <w:r w:rsidRPr="000749E2">
              <w:rPr>
                <w:lang w:eastAsia="en-US"/>
              </w:rPr>
              <w:t>0052</w:t>
            </w:r>
          </w:p>
        </w:tc>
        <w:tc>
          <w:tcPr>
            <w:tcW w:w="426" w:type="dxa"/>
            <w:gridSpan w:val="2"/>
            <w:shd w:val="solid" w:color="FFFFFF" w:fill="auto"/>
          </w:tcPr>
          <w:p w14:paraId="0EBBA4A6" w14:textId="77777777" w:rsidR="00AD5846" w:rsidRPr="000749E2" w:rsidRDefault="00AD5846" w:rsidP="000749E2">
            <w:pPr>
              <w:pStyle w:val="TAL"/>
              <w:rPr>
                <w:lang w:eastAsia="en-US"/>
              </w:rPr>
            </w:pPr>
            <w:r w:rsidRPr="000749E2">
              <w:rPr>
                <w:lang w:eastAsia="en-US"/>
              </w:rPr>
              <w:t>-</w:t>
            </w:r>
          </w:p>
        </w:tc>
        <w:tc>
          <w:tcPr>
            <w:tcW w:w="4062" w:type="dxa"/>
            <w:gridSpan w:val="2"/>
            <w:shd w:val="solid" w:color="FFFFFF" w:fill="auto"/>
          </w:tcPr>
          <w:p w14:paraId="4FA82EAC" w14:textId="77777777" w:rsidR="00AD5846" w:rsidRPr="000749E2" w:rsidRDefault="00AD5846" w:rsidP="000749E2">
            <w:pPr>
              <w:pStyle w:val="TAL"/>
              <w:rPr>
                <w:lang w:eastAsia="en-US"/>
              </w:rPr>
            </w:pPr>
            <w:r w:rsidRPr="000749E2">
              <w:rPr>
                <w:lang w:eastAsia="en-US"/>
              </w:rPr>
              <w:t>System information scheduling for RF testing</w:t>
            </w:r>
          </w:p>
        </w:tc>
        <w:tc>
          <w:tcPr>
            <w:tcW w:w="415" w:type="dxa"/>
            <w:gridSpan w:val="2"/>
            <w:shd w:val="solid" w:color="FFFFFF" w:fill="auto"/>
          </w:tcPr>
          <w:p w14:paraId="0213696F" w14:textId="77777777" w:rsidR="00AD5846" w:rsidRPr="000749E2" w:rsidRDefault="00AD5846" w:rsidP="000749E2">
            <w:pPr>
              <w:pStyle w:val="TAL"/>
              <w:rPr>
                <w:lang w:eastAsia="en-US"/>
              </w:rPr>
            </w:pPr>
            <w:r w:rsidRPr="000749E2">
              <w:rPr>
                <w:lang w:eastAsia="en-US"/>
              </w:rPr>
              <w:t>F</w:t>
            </w:r>
          </w:p>
        </w:tc>
        <w:tc>
          <w:tcPr>
            <w:tcW w:w="708" w:type="dxa"/>
            <w:gridSpan w:val="2"/>
            <w:shd w:val="solid" w:color="FFFFFF" w:fill="auto"/>
          </w:tcPr>
          <w:p w14:paraId="3DC07ED9" w14:textId="77777777" w:rsidR="00AD5846" w:rsidRPr="000749E2" w:rsidRDefault="00AD5846" w:rsidP="000749E2">
            <w:pPr>
              <w:pStyle w:val="TAL"/>
              <w:rPr>
                <w:lang w:eastAsia="en-US"/>
              </w:rPr>
            </w:pPr>
            <w:r w:rsidRPr="000749E2">
              <w:rPr>
                <w:lang w:eastAsia="en-US"/>
              </w:rPr>
              <w:t>8.2.1</w:t>
            </w:r>
          </w:p>
        </w:tc>
        <w:tc>
          <w:tcPr>
            <w:tcW w:w="708" w:type="dxa"/>
            <w:gridSpan w:val="2"/>
            <w:shd w:val="solid" w:color="FFFFFF" w:fill="auto"/>
          </w:tcPr>
          <w:p w14:paraId="1CCF152A" w14:textId="77777777" w:rsidR="00AD5846" w:rsidRPr="000749E2" w:rsidRDefault="00AD5846" w:rsidP="000749E2">
            <w:pPr>
              <w:pStyle w:val="TAL"/>
              <w:rPr>
                <w:lang w:eastAsia="en-US"/>
              </w:rPr>
            </w:pPr>
            <w:r w:rsidRPr="000749E2">
              <w:rPr>
                <w:lang w:eastAsia="en-US"/>
              </w:rPr>
              <w:t>8.3.0</w:t>
            </w:r>
          </w:p>
        </w:tc>
        <w:tc>
          <w:tcPr>
            <w:tcW w:w="1033" w:type="dxa"/>
            <w:gridSpan w:val="2"/>
            <w:shd w:val="solid" w:color="FFFFFF" w:fill="auto"/>
          </w:tcPr>
          <w:p w14:paraId="4F6BBDEE" w14:textId="77777777" w:rsidR="00AD5846" w:rsidRPr="000749E2" w:rsidRDefault="00AD5846" w:rsidP="000749E2">
            <w:pPr>
              <w:pStyle w:val="TAL"/>
              <w:rPr>
                <w:lang w:eastAsia="en-US"/>
              </w:rPr>
            </w:pPr>
            <w:r w:rsidRPr="000749E2">
              <w:rPr>
                <w:lang w:eastAsia="en-US"/>
              </w:rPr>
              <w:t>R5-094311</w:t>
            </w:r>
          </w:p>
        </w:tc>
      </w:tr>
      <w:tr w:rsidR="00AD5846" w:rsidRPr="000749E2" w14:paraId="69B83095" w14:textId="77777777" w:rsidTr="001C22E1">
        <w:trPr>
          <w:gridAfter w:val="1"/>
          <w:wAfter w:w="21" w:type="dxa"/>
          <w:jc w:val="center"/>
        </w:trPr>
        <w:tc>
          <w:tcPr>
            <w:tcW w:w="638" w:type="dxa"/>
            <w:gridSpan w:val="2"/>
            <w:shd w:val="solid" w:color="FFFFFF" w:fill="auto"/>
          </w:tcPr>
          <w:p w14:paraId="185F756C" w14:textId="77777777" w:rsidR="00AD5846" w:rsidRPr="000749E2" w:rsidRDefault="00AD5846" w:rsidP="000749E2">
            <w:pPr>
              <w:pStyle w:val="TAL"/>
              <w:rPr>
                <w:lang w:eastAsia="en-US"/>
              </w:rPr>
            </w:pPr>
            <w:r w:rsidRPr="000749E2">
              <w:rPr>
                <w:lang w:eastAsia="en-US"/>
              </w:rPr>
              <w:t>RAN5 #44</w:t>
            </w:r>
          </w:p>
        </w:tc>
        <w:tc>
          <w:tcPr>
            <w:tcW w:w="1134" w:type="dxa"/>
            <w:gridSpan w:val="2"/>
            <w:shd w:val="solid" w:color="FFFFFF" w:fill="auto"/>
          </w:tcPr>
          <w:p w14:paraId="21287BFD" w14:textId="77777777" w:rsidR="00AD5846" w:rsidRPr="000749E2" w:rsidRDefault="00AD5846" w:rsidP="000749E2">
            <w:pPr>
              <w:pStyle w:val="TAL"/>
              <w:rPr>
                <w:lang w:eastAsia="en-US"/>
              </w:rPr>
            </w:pPr>
            <w:r w:rsidRPr="000749E2">
              <w:rPr>
                <w:lang w:eastAsia="en-US"/>
              </w:rPr>
              <w:t>RP-090801</w:t>
            </w:r>
          </w:p>
        </w:tc>
        <w:tc>
          <w:tcPr>
            <w:tcW w:w="567" w:type="dxa"/>
            <w:gridSpan w:val="2"/>
            <w:shd w:val="solid" w:color="FFFFFF" w:fill="auto"/>
          </w:tcPr>
          <w:p w14:paraId="292964E4" w14:textId="77777777" w:rsidR="00AD5846" w:rsidRPr="000749E2" w:rsidRDefault="00AD5846" w:rsidP="000749E2">
            <w:pPr>
              <w:pStyle w:val="TAL"/>
              <w:rPr>
                <w:lang w:eastAsia="en-US"/>
              </w:rPr>
            </w:pPr>
            <w:r w:rsidRPr="000749E2">
              <w:rPr>
                <w:lang w:eastAsia="en-US"/>
              </w:rPr>
              <w:t>0053</w:t>
            </w:r>
          </w:p>
        </w:tc>
        <w:tc>
          <w:tcPr>
            <w:tcW w:w="426" w:type="dxa"/>
            <w:gridSpan w:val="2"/>
            <w:shd w:val="solid" w:color="FFFFFF" w:fill="auto"/>
          </w:tcPr>
          <w:p w14:paraId="34103959" w14:textId="77777777" w:rsidR="00AD5846" w:rsidRPr="000749E2" w:rsidRDefault="00AD5846" w:rsidP="000749E2">
            <w:pPr>
              <w:pStyle w:val="TAL"/>
              <w:rPr>
                <w:lang w:eastAsia="en-US"/>
              </w:rPr>
            </w:pPr>
            <w:r w:rsidRPr="000749E2">
              <w:rPr>
                <w:lang w:eastAsia="en-US"/>
              </w:rPr>
              <w:t>-</w:t>
            </w:r>
          </w:p>
        </w:tc>
        <w:tc>
          <w:tcPr>
            <w:tcW w:w="4062" w:type="dxa"/>
            <w:gridSpan w:val="2"/>
            <w:shd w:val="solid" w:color="FFFFFF" w:fill="auto"/>
          </w:tcPr>
          <w:p w14:paraId="6D74DFD9" w14:textId="77777777" w:rsidR="00AD5846" w:rsidRPr="000749E2" w:rsidRDefault="00AD5846" w:rsidP="000749E2">
            <w:pPr>
              <w:pStyle w:val="TAL"/>
              <w:rPr>
                <w:lang w:eastAsia="en-US"/>
              </w:rPr>
            </w:pPr>
            <w:r w:rsidRPr="000749E2">
              <w:rPr>
                <w:lang w:eastAsia="en-US"/>
              </w:rPr>
              <w:t>Connection for 1 cell with antenna configuration 1x2 in static propagation conditions</w:t>
            </w:r>
          </w:p>
        </w:tc>
        <w:tc>
          <w:tcPr>
            <w:tcW w:w="415" w:type="dxa"/>
            <w:gridSpan w:val="2"/>
            <w:shd w:val="solid" w:color="FFFFFF" w:fill="auto"/>
          </w:tcPr>
          <w:p w14:paraId="37BC83D7" w14:textId="77777777" w:rsidR="00AD5846" w:rsidRPr="000749E2" w:rsidRDefault="00AD5846" w:rsidP="000749E2">
            <w:pPr>
              <w:pStyle w:val="TAL"/>
              <w:rPr>
                <w:lang w:eastAsia="en-US"/>
              </w:rPr>
            </w:pPr>
            <w:r w:rsidRPr="000749E2">
              <w:rPr>
                <w:lang w:eastAsia="en-US"/>
              </w:rPr>
              <w:t>F</w:t>
            </w:r>
          </w:p>
        </w:tc>
        <w:tc>
          <w:tcPr>
            <w:tcW w:w="708" w:type="dxa"/>
            <w:gridSpan w:val="2"/>
            <w:shd w:val="solid" w:color="FFFFFF" w:fill="auto"/>
          </w:tcPr>
          <w:p w14:paraId="561A9A42" w14:textId="77777777" w:rsidR="00AD5846" w:rsidRPr="000749E2" w:rsidRDefault="00AD5846" w:rsidP="000749E2">
            <w:pPr>
              <w:pStyle w:val="TAL"/>
              <w:rPr>
                <w:lang w:eastAsia="en-US"/>
              </w:rPr>
            </w:pPr>
            <w:r w:rsidRPr="000749E2">
              <w:rPr>
                <w:lang w:eastAsia="en-US"/>
              </w:rPr>
              <w:t>8.2.1</w:t>
            </w:r>
          </w:p>
        </w:tc>
        <w:tc>
          <w:tcPr>
            <w:tcW w:w="708" w:type="dxa"/>
            <w:gridSpan w:val="2"/>
            <w:shd w:val="solid" w:color="FFFFFF" w:fill="auto"/>
          </w:tcPr>
          <w:p w14:paraId="559CB6EF" w14:textId="77777777" w:rsidR="00AD5846" w:rsidRPr="000749E2" w:rsidRDefault="00AD5846" w:rsidP="000749E2">
            <w:pPr>
              <w:pStyle w:val="TAL"/>
              <w:rPr>
                <w:lang w:eastAsia="en-US"/>
              </w:rPr>
            </w:pPr>
            <w:r w:rsidRPr="000749E2">
              <w:rPr>
                <w:lang w:eastAsia="en-US"/>
              </w:rPr>
              <w:t>8.3.0</w:t>
            </w:r>
          </w:p>
        </w:tc>
        <w:tc>
          <w:tcPr>
            <w:tcW w:w="1033" w:type="dxa"/>
            <w:gridSpan w:val="2"/>
            <w:shd w:val="solid" w:color="FFFFFF" w:fill="auto"/>
          </w:tcPr>
          <w:p w14:paraId="7822CA4F" w14:textId="77777777" w:rsidR="00AD5846" w:rsidRPr="000749E2" w:rsidRDefault="00AD5846" w:rsidP="000749E2">
            <w:pPr>
              <w:pStyle w:val="TAL"/>
              <w:rPr>
                <w:lang w:eastAsia="en-US"/>
              </w:rPr>
            </w:pPr>
            <w:r w:rsidRPr="000749E2">
              <w:rPr>
                <w:lang w:eastAsia="en-US"/>
              </w:rPr>
              <w:t>R5-094364</w:t>
            </w:r>
          </w:p>
        </w:tc>
      </w:tr>
      <w:tr w:rsidR="00AD5846" w:rsidRPr="000749E2" w14:paraId="43AE671B" w14:textId="77777777" w:rsidTr="001C22E1">
        <w:trPr>
          <w:gridAfter w:val="1"/>
          <w:wAfter w:w="21" w:type="dxa"/>
          <w:jc w:val="center"/>
        </w:trPr>
        <w:tc>
          <w:tcPr>
            <w:tcW w:w="638" w:type="dxa"/>
            <w:gridSpan w:val="2"/>
            <w:shd w:val="solid" w:color="FFFFFF" w:fill="auto"/>
          </w:tcPr>
          <w:p w14:paraId="5A2CB5F2" w14:textId="77777777" w:rsidR="00AD5846" w:rsidRPr="000749E2" w:rsidRDefault="00AD5846" w:rsidP="000749E2">
            <w:pPr>
              <w:pStyle w:val="TAL"/>
              <w:rPr>
                <w:lang w:eastAsia="en-US"/>
              </w:rPr>
            </w:pPr>
            <w:r w:rsidRPr="000749E2">
              <w:rPr>
                <w:lang w:eastAsia="en-US"/>
              </w:rPr>
              <w:t>RAN5 #44</w:t>
            </w:r>
          </w:p>
        </w:tc>
        <w:tc>
          <w:tcPr>
            <w:tcW w:w="1134" w:type="dxa"/>
            <w:gridSpan w:val="2"/>
            <w:shd w:val="solid" w:color="FFFFFF" w:fill="auto"/>
          </w:tcPr>
          <w:p w14:paraId="004CDB63" w14:textId="77777777" w:rsidR="00AD5846" w:rsidRPr="000749E2" w:rsidRDefault="00AD5846" w:rsidP="000749E2">
            <w:pPr>
              <w:pStyle w:val="TAL"/>
              <w:rPr>
                <w:lang w:eastAsia="en-US"/>
              </w:rPr>
            </w:pPr>
            <w:r w:rsidRPr="000749E2">
              <w:rPr>
                <w:lang w:eastAsia="en-US"/>
              </w:rPr>
              <w:t>RP-090801</w:t>
            </w:r>
          </w:p>
        </w:tc>
        <w:tc>
          <w:tcPr>
            <w:tcW w:w="567" w:type="dxa"/>
            <w:gridSpan w:val="2"/>
            <w:shd w:val="solid" w:color="FFFFFF" w:fill="auto"/>
          </w:tcPr>
          <w:p w14:paraId="1F89099B" w14:textId="77777777" w:rsidR="00AD5846" w:rsidRPr="000749E2" w:rsidRDefault="00AD5846" w:rsidP="000749E2">
            <w:pPr>
              <w:pStyle w:val="TAL"/>
              <w:rPr>
                <w:lang w:eastAsia="en-US"/>
              </w:rPr>
            </w:pPr>
            <w:r w:rsidRPr="000749E2">
              <w:rPr>
                <w:lang w:eastAsia="en-US"/>
              </w:rPr>
              <w:t>0054</w:t>
            </w:r>
          </w:p>
        </w:tc>
        <w:tc>
          <w:tcPr>
            <w:tcW w:w="426" w:type="dxa"/>
            <w:gridSpan w:val="2"/>
            <w:shd w:val="solid" w:color="FFFFFF" w:fill="auto"/>
          </w:tcPr>
          <w:p w14:paraId="67425254" w14:textId="77777777" w:rsidR="00AD5846" w:rsidRPr="000749E2" w:rsidRDefault="00AD5846" w:rsidP="000749E2">
            <w:pPr>
              <w:pStyle w:val="TAL"/>
              <w:rPr>
                <w:lang w:eastAsia="en-US"/>
              </w:rPr>
            </w:pPr>
            <w:r w:rsidRPr="000749E2">
              <w:rPr>
                <w:lang w:eastAsia="en-US"/>
              </w:rPr>
              <w:t>-</w:t>
            </w:r>
          </w:p>
        </w:tc>
        <w:tc>
          <w:tcPr>
            <w:tcW w:w="4062" w:type="dxa"/>
            <w:gridSpan w:val="2"/>
            <w:shd w:val="solid" w:color="FFFFFF" w:fill="auto"/>
          </w:tcPr>
          <w:p w14:paraId="765D52A1" w14:textId="77777777" w:rsidR="00AD5846" w:rsidRPr="000749E2" w:rsidRDefault="00AD5846" w:rsidP="000749E2">
            <w:pPr>
              <w:pStyle w:val="TAL"/>
              <w:rPr>
                <w:lang w:eastAsia="en-US"/>
              </w:rPr>
            </w:pPr>
            <w:r w:rsidRPr="000749E2">
              <w:rPr>
                <w:lang w:eastAsia="en-US"/>
              </w:rPr>
              <w:t>Correction to 4.3.1.2.5 TDD reference test frequencies for Operating Band 37</w:t>
            </w:r>
          </w:p>
        </w:tc>
        <w:tc>
          <w:tcPr>
            <w:tcW w:w="415" w:type="dxa"/>
            <w:gridSpan w:val="2"/>
            <w:shd w:val="solid" w:color="FFFFFF" w:fill="auto"/>
          </w:tcPr>
          <w:p w14:paraId="7537DCD3" w14:textId="77777777" w:rsidR="00AD5846" w:rsidRPr="000749E2" w:rsidRDefault="00AD5846" w:rsidP="000749E2">
            <w:pPr>
              <w:pStyle w:val="TAL"/>
              <w:rPr>
                <w:lang w:eastAsia="en-US"/>
              </w:rPr>
            </w:pPr>
            <w:r w:rsidRPr="000749E2">
              <w:rPr>
                <w:lang w:eastAsia="en-US"/>
              </w:rPr>
              <w:t>F</w:t>
            </w:r>
          </w:p>
        </w:tc>
        <w:tc>
          <w:tcPr>
            <w:tcW w:w="708" w:type="dxa"/>
            <w:gridSpan w:val="2"/>
            <w:shd w:val="solid" w:color="FFFFFF" w:fill="auto"/>
          </w:tcPr>
          <w:p w14:paraId="7B1F920B" w14:textId="77777777" w:rsidR="00AD5846" w:rsidRPr="000749E2" w:rsidRDefault="00AD5846" w:rsidP="000749E2">
            <w:pPr>
              <w:pStyle w:val="TAL"/>
              <w:rPr>
                <w:lang w:eastAsia="en-US"/>
              </w:rPr>
            </w:pPr>
            <w:r w:rsidRPr="000749E2">
              <w:rPr>
                <w:lang w:eastAsia="en-US"/>
              </w:rPr>
              <w:t>8.2.1</w:t>
            </w:r>
          </w:p>
        </w:tc>
        <w:tc>
          <w:tcPr>
            <w:tcW w:w="708" w:type="dxa"/>
            <w:gridSpan w:val="2"/>
            <w:shd w:val="solid" w:color="FFFFFF" w:fill="auto"/>
          </w:tcPr>
          <w:p w14:paraId="0532B8E5" w14:textId="77777777" w:rsidR="00AD5846" w:rsidRPr="000749E2" w:rsidRDefault="00AD5846" w:rsidP="000749E2">
            <w:pPr>
              <w:pStyle w:val="TAL"/>
              <w:rPr>
                <w:lang w:eastAsia="en-US"/>
              </w:rPr>
            </w:pPr>
            <w:r w:rsidRPr="000749E2">
              <w:rPr>
                <w:lang w:eastAsia="en-US"/>
              </w:rPr>
              <w:t>8.3.0</w:t>
            </w:r>
          </w:p>
        </w:tc>
        <w:tc>
          <w:tcPr>
            <w:tcW w:w="1033" w:type="dxa"/>
            <w:gridSpan w:val="2"/>
            <w:shd w:val="solid" w:color="FFFFFF" w:fill="auto"/>
          </w:tcPr>
          <w:p w14:paraId="05EBD747" w14:textId="77777777" w:rsidR="00AD5846" w:rsidRPr="000749E2" w:rsidRDefault="00AD5846" w:rsidP="000749E2">
            <w:pPr>
              <w:pStyle w:val="TAL"/>
              <w:rPr>
                <w:lang w:eastAsia="en-US"/>
              </w:rPr>
            </w:pPr>
            <w:r w:rsidRPr="000749E2">
              <w:rPr>
                <w:lang w:eastAsia="en-US"/>
              </w:rPr>
              <w:t>R5-094373</w:t>
            </w:r>
          </w:p>
        </w:tc>
      </w:tr>
      <w:tr w:rsidR="00AD5846" w:rsidRPr="000749E2" w14:paraId="2189600A" w14:textId="77777777" w:rsidTr="001C22E1">
        <w:trPr>
          <w:gridAfter w:val="1"/>
          <w:wAfter w:w="21" w:type="dxa"/>
          <w:jc w:val="center"/>
        </w:trPr>
        <w:tc>
          <w:tcPr>
            <w:tcW w:w="638" w:type="dxa"/>
            <w:gridSpan w:val="2"/>
            <w:shd w:val="solid" w:color="FFFFFF" w:fill="auto"/>
          </w:tcPr>
          <w:p w14:paraId="14B64603" w14:textId="77777777" w:rsidR="00AD5846" w:rsidRPr="000749E2" w:rsidRDefault="00AD5846" w:rsidP="000749E2">
            <w:pPr>
              <w:pStyle w:val="TAL"/>
              <w:rPr>
                <w:lang w:eastAsia="en-US"/>
              </w:rPr>
            </w:pPr>
            <w:r w:rsidRPr="000749E2">
              <w:rPr>
                <w:lang w:eastAsia="en-US"/>
              </w:rPr>
              <w:t>RAN5 #44</w:t>
            </w:r>
          </w:p>
        </w:tc>
        <w:tc>
          <w:tcPr>
            <w:tcW w:w="1134" w:type="dxa"/>
            <w:gridSpan w:val="2"/>
            <w:shd w:val="solid" w:color="FFFFFF" w:fill="auto"/>
          </w:tcPr>
          <w:p w14:paraId="2FA89458" w14:textId="77777777" w:rsidR="00AD5846" w:rsidRPr="000749E2" w:rsidRDefault="00AD5846" w:rsidP="000749E2">
            <w:pPr>
              <w:pStyle w:val="TAL"/>
              <w:rPr>
                <w:lang w:eastAsia="en-US"/>
              </w:rPr>
            </w:pPr>
            <w:r w:rsidRPr="000749E2">
              <w:rPr>
                <w:lang w:eastAsia="en-US"/>
              </w:rPr>
              <w:t>RP-090801</w:t>
            </w:r>
          </w:p>
        </w:tc>
        <w:tc>
          <w:tcPr>
            <w:tcW w:w="567" w:type="dxa"/>
            <w:gridSpan w:val="2"/>
            <w:shd w:val="solid" w:color="FFFFFF" w:fill="auto"/>
          </w:tcPr>
          <w:p w14:paraId="714FB0BC" w14:textId="77777777" w:rsidR="00AD5846" w:rsidRPr="000749E2" w:rsidRDefault="00AD5846" w:rsidP="000749E2">
            <w:pPr>
              <w:pStyle w:val="TAL"/>
              <w:rPr>
                <w:lang w:eastAsia="en-US"/>
              </w:rPr>
            </w:pPr>
            <w:r w:rsidRPr="000749E2">
              <w:rPr>
                <w:lang w:eastAsia="en-US"/>
              </w:rPr>
              <w:t>0055</w:t>
            </w:r>
          </w:p>
        </w:tc>
        <w:tc>
          <w:tcPr>
            <w:tcW w:w="426" w:type="dxa"/>
            <w:gridSpan w:val="2"/>
            <w:shd w:val="solid" w:color="FFFFFF" w:fill="auto"/>
          </w:tcPr>
          <w:p w14:paraId="193C020D" w14:textId="77777777" w:rsidR="00AD5846" w:rsidRPr="000749E2" w:rsidRDefault="00AD5846" w:rsidP="000749E2">
            <w:pPr>
              <w:pStyle w:val="TAL"/>
              <w:rPr>
                <w:lang w:eastAsia="en-US"/>
              </w:rPr>
            </w:pPr>
            <w:r w:rsidRPr="000749E2">
              <w:rPr>
                <w:lang w:eastAsia="en-US"/>
              </w:rPr>
              <w:t>-</w:t>
            </w:r>
          </w:p>
        </w:tc>
        <w:tc>
          <w:tcPr>
            <w:tcW w:w="4062" w:type="dxa"/>
            <w:gridSpan w:val="2"/>
            <w:shd w:val="solid" w:color="FFFFFF" w:fill="auto"/>
          </w:tcPr>
          <w:p w14:paraId="2E2779FA" w14:textId="77777777" w:rsidR="00AD5846" w:rsidRPr="000749E2" w:rsidRDefault="00AD5846" w:rsidP="000749E2">
            <w:pPr>
              <w:pStyle w:val="TAL"/>
              <w:rPr>
                <w:lang w:eastAsia="en-US"/>
              </w:rPr>
            </w:pPr>
            <w:r w:rsidRPr="000749E2">
              <w:rPr>
                <w:lang w:eastAsia="en-US"/>
              </w:rPr>
              <w:t>LTE RF: Physical Layer configurations for RF/RRM testing</w:t>
            </w:r>
          </w:p>
        </w:tc>
        <w:tc>
          <w:tcPr>
            <w:tcW w:w="415" w:type="dxa"/>
            <w:gridSpan w:val="2"/>
            <w:shd w:val="solid" w:color="FFFFFF" w:fill="auto"/>
          </w:tcPr>
          <w:p w14:paraId="3B7F29B6" w14:textId="77777777" w:rsidR="00AD5846" w:rsidRPr="000749E2" w:rsidRDefault="00AD5846" w:rsidP="000749E2">
            <w:pPr>
              <w:pStyle w:val="TAL"/>
              <w:rPr>
                <w:lang w:eastAsia="en-US"/>
              </w:rPr>
            </w:pPr>
            <w:r w:rsidRPr="000749E2">
              <w:rPr>
                <w:lang w:eastAsia="en-US"/>
              </w:rPr>
              <w:t>F</w:t>
            </w:r>
          </w:p>
        </w:tc>
        <w:tc>
          <w:tcPr>
            <w:tcW w:w="708" w:type="dxa"/>
            <w:gridSpan w:val="2"/>
            <w:shd w:val="solid" w:color="FFFFFF" w:fill="auto"/>
          </w:tcPr>
          <w:p w14:paraId="1870064F" w14:textId="77777777" w:rsidR="00AD5846" w:rsidRPr="000749E2" w:rsidRDefault="00AD5846" w:rsidP="000749E2">
            <w:pPr>
              <w:pStyle w:val="TAL"/>
              <w:rPr>
                <w:lang w:eastAsia="en-US"/>
              </w:rPr>
            </w:pPr>
            <w:r w:rsidRPr="000749E2">
              <w:rPr>
                <w:lang w:eastAsia="en-US"/>
              </w:rPr>
              <w:t>8.2.1</w:t>
            </w:r>
          </w:p>
        </w:tc>
        <w:tc>
          <w:tcPr>
            <w:tcW w:w="708" w:type="dxa"/>
            <w:gridSpan w:val="2"/>
            <w:shd w:val="solid" w:color="FFFFFF" w:fill="auto"/>
          </w:tcPr>
          <w:p w14:paraId="1CAEBA5A" w14:textId="77777777" w:rsidR="00AD5846" w:rsidRPr="000749E2" w:rsidRDefault="00AD5846" w:rsidP="000749E2">
            <w:pPr>
              <w:pStyle w:val="TAL"/>
              <w:rPr>
                <w:lang w:eastAsia="en-US"/>
              </w:rPr>
            </w:pPr>
            <w:r w:rsidRPr="000749E2">
              <w:rPr>
                <w:lang w:eastAsia="en-US"/>
              </w:rPr>
              <w:t>8.3.0</w:t>
            </w:r>
          </w:p>
        </w:tc>
        <w:tc>
          <w:tcPr>
            <w:tcW w:w="1033" w:type="dxa"/>
            <w:gridSpan w:val="2"/>
            <w:shd w:val="solid" w:color="FFFFFF" w:fill="auto"/>
          </w:tcPr>
          <w:p w14:paraId="762FC444" w14:textId="77777777" w:rsidR="00AD5846" w:rsidRPr="000749E2" w:rsidRDefault="00AD5846" w:rsidP="000749E2">
            <w:pPr>
              <w:pStyle w:val="TAL"/>
              <w:rPr>
                <w:lang w:eastAsia="en-US"/>
              </w:rPr>
            </w:pPr>
            <w:r w:rsidRPr="000749E2">
              <w:rPr>
                <w:lang w:eastAsia="en-US"/>
              </w:rPr>
              <w:t>R5-094421</w:t>
            </w:r>
          </w:p>
        </w:tc>
      </w:tr>
      <w:tr w:rsidR="00AD5846" w:rsidRPr="000749E2" w14:paraId="1C94F5E7" w14:textId="77777777" w:rsidTr="001C22E1">
        <w:trPr>
          <w:gridAfter w:val="1"/>
          <w:wAfter w:w="21" w:type="dxa"/>
          <w:jc w:val="center"/>
        </w:trPr>
        <w:tc>
          <w:tcPr>
            <w:tcW w:w="638" w:type="dxa"/>
            <w:gridSpan w:val="2"/>
            <w:shd w:val="solid" w:color="FFFFFF" w:fill="auto"/>
          </w:tcPr>
          <w:p w14:paraId="2E361283" w14:textId="77777777" w:rsidR="00AD5846" w:rsidRPr="000749E2" w:rsidRDefault="00AD5846" w:rsidP="000749E2">
            <w:pPr>
              <w:pStyle w:val="TAL"/>
              <w:rPr>
                <w:lang w:eastAsia="en-US"/>
              </w:rPr>
            </w:pPr>
            <w:r w:rsidRPr="000749E2">
              <w:rPr>
                <w:lang w:eastAsia="en-US"/>
              </w:rPr>
              <w:t>RAN5 #44</w:t>
            </w:r>
          </w:p>
        </w:tc>
        <w:tc>
          <w:tcPr>
            <w:tcW w:w="1134" w:type="dxa"/>
            <w:gridSpan w:val="2"/>
            <w:shd w:val="solid" w:color="FFFFFF" w:fill="auto"/>
          </w:tcPr>
          <w:p w14:paraId="6B70EBE0" w14:textId="77777777" w:rsidR="00AD5846" w:rsidRPr="000749E2" w:rsidRDefault="00AD5846" w:rsidP="000749E2">
            <w:pPr>
              <w:pStyle w:val="TAL"/>
              <w:rPr>
                <w:lang w:eastAsia="en-US"/>
              </w:rPr>
            </w:pPr>
            <w:r w:rsidRPr="000749E2">
              <w:rPr>
                <w:lang w:eastAsia="en-US"/>
              </w:rPr>
              <w:t>RP-090802</w:t>
            </w:r>
          </w:p>
        </w:tc>
        <w:tc>
          <w:tcPr>
            <w:tcW w:w="567" w:type="dxa"/>
            <w:gridSpan w:val="2"/>
            <w:shd w:val="solid" w:color="FFFFFF" w:fill="auto"/>
          </w:tcPr>
          <w:p w14:paraId="6615EABB" w14:textId="77777777" w:rsidR="00AD5846" w:rsidRPr="000749E2" w:rsidRDefault="00AD5846" w:rsidP="000749E2">
            <w:pPr>
              <w:pStyle w:val="TAL"/>
              <w:rPr>
                <w:lang w:eastAsia="en-US"/>
              </w:rPr>
            </w:pPr>
            <w:r w:rsidRPr="000749E2">
              <w:rPr>
                <w:lang w:eastAsia="en-US"/>
              </w:rPr>
              <w:t>0056</w:t>
            </w:r>
          </w:p>
        </w:tc>
        <w:tc>
          <w:tcPr>
            <w:tcW w:w="426" w:type="dxa"/>
            <w:gridSpan w:val="2"/>
            <w:shd w:val="solid" w:color="FFFFFF" w:fill="auto"/>
          </w:tcPr>
          <w:p w14:paraId="71DAF999" w14:textId="77777777" w:rsidR="00AD5846" w:rsidRPr="000749E2" w:rsidRDefault="00AD5846" w:rsidP="000749E2">
            <w:pPr>
              <w:pStyle w:val="TAL"/>
              <w:rPr>
                <w:lang w:eastAsia="en-US"/>
              </w:rPr>
            </w:pPr>
            <w:r w:rsidRPr="000749E2">
              <w:rPr>
                <w:lang w:eastAsia="en-US"/>
              </w:rPr>
              <w:t>-</w:t>
            </w:r>
          </w:p>
        </w:tc>
        <w:tc>
          <w:tcPr>
            <w:tcW w:w="4062" w:type="dxa"/>
            <w:gridSpan w:val="2"/>
            <w:shd w:val="solid" w:color="FFFFFF" w:fill="auto"/>
          </w:tcPr>
          <w:p w14:paraId="78A65179" w14:textId="77777777" w:rsidR="00AD5846" w:rsidRPr="000749E2" w:rsidRDefault="00AD5846" w:rsidP="000749E2">
            <w:pPr>
              <w:pStyle w:val="TAL"/>
              <w:rPr>
                <w:lang w:eastAsia="en-US"/>
              </w:rPr>
            </w:pPr>
            <w:r w:rsidRPr="000749E2">
              <w:rPr>
                <w:lang w:eastAsia="en-US"/>
              </w:rPr>
              <w:t>Update of SN length in PDCP default configuration</w:t>
            </w:r>
          </w:p>
        </w:tc>
        <w:tc>
          <w:tcPr>
            <w:tcW w:w="415" w:type="dxa"/>
            <w:gridSpan w:val="2"/>
            <w:shd w:val="solid" w:color="FFFFFF" w:fill="auto"/>
          </w:tcPr>
          <w:p w14:paraId="1F908891" w14:textId="77777777" w:rsidR="00AD5846" w:rsidRPr="000749E2" w:rsidRDefault="00AD5846" w:rsidP="000749E2">
            <w:pPr>
              <w:pStyle w:val="TAL"/>
              <w:rPr>
                <w:lang w:eastAsia="en-US"/>
              </w:rPr>
            </w:pPr>
            <w:r w:rsidRPr="000749E2">
              <w:rPr>
                <w:lang w:eastAsia="en-US"/>
              </w:rPr>
              <w:t>F</w:t>
            </w:r>
          </w:p>
        </w:tc>
        <w:tc>
          <w:tcPr>
            <w:tcW w:w="708" w:type="dxa"/>
            <w:gridSpan w:val="2"/>
            <w:shd w:val="solid" w:color="FFFFFF" w:fill="auto"/>
          </w:tcPr>
          <w:p w14:paraId="06D3F507" w14:textId="77777777" w:rsidR="00AD5846" w:rsidRPr="000749E2" w:rsidRDefault="00AD5846" w:rsidP="000749E2">
            <w:pPr>
              <w:pStyle w:val="TAL"/>
              <w:rPr>
                <w:lang w:eastAsia="en-US"/>
              </w:rPr>
            </w:pPr>
            <w:r w:rsidRPr="000749E2">
              <w:rPr>
                <w:lang w:eastAsia="en-US"/>
              </w:rPr>
              <w:t>8.2.1</w:t>
            </w:r>
          </w:p>
        </w:tc>
        <w:tc>
          <w:tcPr>
            <w:tcW w:w="708" w:type="dxa"/>
            <w:gridSpan w:val="2"/>
            <w:shd w:val="solid" w:color="FFFFFF" w:fill="auto"/>
          </w:tcPr>
          <w:p w14:paraId="0C6BB290" w14:textId="77777777" w:rsidR="00AD5846" w:rsidRPr="000749E2" w:rsidRDefault="00AD5846" w:rsidP="000749E2">
            <w:pPr>
              <w:pStyle w:val="TAL"/>
              <w:rPr>
                <w:lang w:eastAsia="en-US"/>
              </w:rPr>
            </w:pPr>
            <w:r w:rsidRPr="000749E2">
              <w:rPr>
                <w:lang w:eastAsia="en-US"/>
              </w:rPr>
              <w:t>8.3.0</w:t>
            </w:r>
          </w:p>
        </w:tc>
        <w:tc>
          <w:tcPr>
            <w:tcW w:w="1033" w:type="dxa"/>
            <w:gridSpan w:val="2"/>
            <w:shd w:val="solid" w:color="FFFFFF" w:fill="auto"/>
          </w:tcPr>
          <w:p w14:paraId="1AADE773" w14:textId="77777777" w:rsidR="00AD5846" w:rsidRPr="000749E2" w:rsidRDefault="00AD5846" w:rsidP="000749E2">
            <w:pPr>
              <w:pStyle w:val="TAL"/>
              <w:rPr>
                <w:lang w:eastAsia="en-US"/>
              </w:rPr>
            </w:pPr>
            <w:r w:rsidRPr="000749E2">
              <w:rPr>
                <w:lang w:eastAsia="en-US"/>
              </w:rPr>
              <w:t>R5-094533</w:t>
            </w:r>
          </w:p>
        </w:tc>
      </w:tr>
      <w:tr w:rsidR="00AD5846" w:rsidRPr="000749E2" w14:paraId="719FB4EE" w14:textId="77777777" w:rsidTr="001C22E1">
        <w:trPr>
          <w:gridAfter w:val="1"/>
          <w:wAfter w:w="21" w:type="dxa"/>
          <w:jc w:val="center"/>
        </w:trPr>
        <w:tc>
          <w:tcPr>
            <w:tcW w:w="638" w:type="dxa"/>
            <w:gridSpan w:val="2"/>
            <w:shd w:val="solid" w:color="FFFFFF" w:fill="auto"/>
          </w:tcPr>
          <w:p w14:paraId="19AA7191" w14:textId="77777777" w:rsidR="00AD5846" w:rsidRPr="000749E2" w:rsidRDefault="00AD5846" w:rsidP="000749E2">
            <w:pPr>
              <w:pStyle w:val="TAL"/>
              <w:rPr>
                <w:lang w:eastAsia="en-US"/>
              </w:rPr>
            </w:pPr>
            <w:r w:rsidRPr="000749E2">
              <w:rPr>
                <w:lang w:eastAsia="en-US"/>
              </w:rPr>
              <w:t>RAN5 #44</w:t>
            </w:r>
          </w:p>
        </w:tc>
        <w:tc>
          <w:tcPr>
            <w:tcW w:w="1134" w:type="dxa"/>
            <w:gridSpan w:val="2"/>
            <w:shd w:val="solid" w:color="FFFFFF" w:fill="auto"/>
          </w:tcPr>
          <w:p w14:paraId="3AD38890" w14:textId="77777777" w:rsidR="00AD5846" w:rsidRPr="000749E2" w:rsidRDefault="00AD5846" w:rsidP="000749E2">
            <w:pPr>
              <w:pStyle w:val="TAL"/>
              <w:rPr>
                <w:lang w:eastAsia="en-US"/>
              </w:rPr>
            </w:pPr>
            <w:r w:rsidRPr="000749E2">
              <w:rPr>
                <w:lang w:eastAsia="en-US"/>
              </w:rPr>
              <w:t>RP-090802</w:t>
            </w:r>
          </w:p>
        </w:tc>
        <w:tc>
          <w:tcPr>
            <w:tcW w:w="567" w:type="dxa"/>
            <w:gridSpan w:val="2"/>
            <w:shd w:val="solid" w:color="FFFFFF" w:fill="auto"/>
          </w:tcPr>
          <w:p w14:paraId="602AE1B0" w14:textId="77777777" w:rsidR="00AD5846" w:rsidRPr="000749E2" w:rsidRDefault="00AD5846" w:rsidP="000749E2">
            <w:pPr>
              <w:pStyle w:val="TAL"/>
              <w:rPr>
                <w:lang w:eastAsia="en-US"/>
              </w:rPr>
            </w:pPr>
            <w:r w:rsidRPr="000749E2">
              <w:rPr>
                <w:lang w:eastAsia="en-US"/>
              </w:rPr>
              <w:t>0057</w:t>
            </w:r>
          </w:p>
        </w:tc>
        <w:tc>
          <w:tcPr>
            <w:tcW w:w="426" w:type="dxa"/>
            <w:gridSpan w:val="2"/>
            <w:shd w:val="solid" w:color="FFFFFF" w:fill="auto"/>
          </w:tcPr>
          <w:p w14:paraId="682113EC" w14:textId="77777777" w:rsidR="00AD5846" w:rsidRPr="000749E2" w:rsidRDefault="00AD5846" w:rsidP="000749E2">
            <w:pPr>
              <w:pStyle w:val="TAL"/>
              <w:rPr>
                <w:lang w:eastAsia="en-US"/>
              </w:rPr>
            </w:pPr>
            <w:r w:rsidRPr="000749E2">
              <w:rPr>
                <w:lang w:eastAsia="en-US"/>
              </w:rPr>
              <w:t>-</w:t>
            </w:r>
          </w:p>
        </w:tc>
        <w:tc>
          <w:tcPr>
            <w:tcW w:w="4062" w:type="dxa"/>
            <w:gridSpan w:val="2"/>
            <w:shd w:val="solid" w:color="FFFFFF" w:fill="auto"/>
          </w:tcPr>
          <w:p w14:paraId="58062FA8" w14:textId="77777777" w:rsidR="00AD5846" w:rsidRPr="000749E2" w:rsidRDefault="00AD5846" w:rsidP="000749E2">
            <w:pPr>
              <w:pStyle w:val="TAL"/>
              <w:rPr>
                <w:lang w:eastAsia="en-US"/>
              </w:rPr>
            </w:pPr>
            <w:r w:rsidRPr="000749E2">
              <w:rPr>
                <w:lang w:eastAsia="en-US"/>
              </w:rPr>
              <w:t>Corrections to default RRC message and IE contents</w:t>
            </w:r>
          </w:p>
        </w:tc>
        <w:tc>
          <w:tcPr>
            <w:tcW w:w="415" w:type="dxa"/>
            <w:gridSpan w:val="2"/>
            <w:shd w:val="solid" w:color="FFFFFF" w:fill="auto"/>
          </w:tcPr>
          <w:p w14:paraId="005F2198" w14:textId="77777777" w:rsidR="00AD5846" w:rsidRPr="000749E2" w:rsidRDefault="00AD5846" w:rsidP="000749E2">
            <w:pPr>
              <w:pStyle w:val="TAL"/>
              <w:rPr>
                <w:lang w:eastAsia="en-US"/>
              </w:rPr>
            </w:pPr>
            <w:r w:rsidRPr="000749E2">
              <w:rPr>
                <w:lang w:eastAsia="en-US"/>
              </w:rPr>
              <w:t>F</w:t>
            </w:r>
          </w:p>
        </w:tc>
        <w:tc>
          <w:tcPr>
            <w:tcW w:w="708" w:type="dxa"/>
            <w:gridSpan w:val="2"/>
            <w:shd w:val="solid" w:color="FFFFFF" w:fill="auto"/>
          </w:tcPr>
          <w:p w14:paraId="5C98645D" w14:textId="77777777" w:rsidR="00AD5846" w:rsidRPr="000749E2" w:rsidRDefault="00AD5846" w:rsidP="000749E2">
            <w:pPr>
              <w:pStyle w:val="TAL"/>
              <w:rPr>
                <w:lang w:eastAsia="en-US"/>
              </w:rPr>
            </w:pPr>
            <w:r w:rsidRPr="000749E2">
              <w:rPr>
                <w:lang w:eastAsia="en-US"/>
              </w:rPr>
              <w:t>8.2.1</w:t>
            </w:r>
          </w:p>
        </w:tc>
        <w:tc>
          <w:tcPr>
            <w:tcW w:w="708" w:type="dxa"/>
            <w:gridSpan w:val="2"/>
            <w:shd w:val="solid" w:color="FFFFFF" w:fill="auto"/>
          </w:tcPr>
          <w:p w14:paraId="5D4F1AB4" w14:textId="77777777" w:rsidR="00AD5846" w:rsidRPr="000749E2" w:rsidRDefault="00AD5846" w:rsidP="000749E2">
            <w:pPr>
              <w:pStyle w:val="TAL"/>
              <w:rPr>
                <w:lang w:eastAsia="en-US"/>
              </w:rPr>
            </w:pPr>
            <w:r w:rsidRPr="000749E2">
              <w:rPr>
                <w:lang w:eastAsia="en-US"/>
              </w:rPr>
              <w:t>8.3.0</w:t>
            </w:r>
          </w:p>
        </w:tc>
        <w:tc>
          <w:tcPr>
            <w:tcW w:w="1033" w:type="dxa"/>
            <w:gridSpan w:val="2"/>
            <w:shd w:val="solid" w:color="FFFFFF" w:fill="auto"/>
          </w:tcPr>
          <w:p w14:paraId="3EC0483A" w14:textId="77777777" w:rsidR="00AD5846" w:rsidRPr="000749E2" w:rsidRDefault="00AD5846" w:rsidP="000749E2">
            <w:pPr>
              <w:pStyle w:val="TAL"/>
              <w:rPr>
                <w:lang w:eastAsia="en-US"/>
              </w:rPr>
            </w:pPr>
            <w:r w:rsidRPr="000749E2">
              <w:rPr>
                <w:lang w:eastAsia="en-US"/>
              </w:rPr>
              <w:t>R5-094639</w:t>
            </w:r>
          </w:p>
        </w:tc>
      </w:tr>
      <w:tr w:rsidR="00AD5846" w:rsidRPr="000749E2" w14:paraId="1F5AAF0D" w14:textId="77777777" w:rsidTr="001C22E1">
        <w:trPr>
          <w:gridAfter w:val="1"/>
          <w:wAfter w:w="21" w:type="dxa"/>
          <w:jc w:val="center"/>
        </w:trPr>
        <w:tc>
          <w:tcPr>
            <w:tcW w:w="638" w:type="dxa"/>
            <w:gridSpan w:val="2"/>
            <w:shd w:val="solid" w:color="FFFFFF" w:fill="auto"/>
          </w:tcPr>
          <w:p w14:paraId="16ED02D4" w14:textId="77777777" w:rsidR="00AD5846" w:rsidRPr="000749E2" w:rsidRDefault="00AD5846" w:rsidP="000749E2">
            <w:pPr>
              <w:pStyle w:val="TAL"/>
              <w:rPr>
                <w:lang w:eastAsia="en-US"/>
              </w:rPr>
            </w:pPr>
            <w:r w:rsidRPr="000749E2">
              <w:rPr>
                <w:lang w:eastAsia="en-US"/>
              </w:rPr>
              <w:t>RAN5 #44</w:t>
            </w:r>
          </w:p>
        </w:tc>
        <w:tc>
          <w:tcPr>
            <w:tcW w:w="1134" w:type="dxa"/>
            <w:gridSpan w:val="2"/>
            <w:shd w:val="solid" w:color="FFFFFF" w:fill="auto"/>
          </w:tcPr>
          <w:p w14:paraId="1D9235F1" w14:textId="77777777" w:rsidR="00AD5846" w:rsidRPr="000749E2" w:rsidRDefault="00AD5846" w:rsidP="000749E2">
            <w:pPr>
              <w:pStyle w:val="TAL"/>
              <w:rPr>
                <w:lang w:eastAsia="en-US"/>
              </w:rPr>
            </w:pPr>
            <w:r w:rsidRPr="000749E2">
              <w:rPr>
                <w:lang w:eastAsia="en-US"/>
              </w:rPr>
              <w:t>RP-090801</w:t>
            </w:r>
          </w:p>
        </w:tc>
        <w:tc>
          <w:tcPr>
            <w:tcW w:w="567" w:type="dxa"/>
            <w:gridSpan w:val="2"/>
            <w:shd w:val="solid" w:color="FFFFFF" w:fill="auto"/>
          </w:tcPr>
          <w:p w14:paraId="0D2C1780" w14:textId="77777777" w:rsidR="00AD5846" w:rsidRPr="000749E2" w:rsidRDefault="00AD5846" w:rsidP="000749E2">
            <w:pPr>
              <w:pStyle w:val="TAL"/>
              <w:rPr>
                <w:lang w:eastAsia="en-US"/>
              </w:rPr>
            </w:pPr>
            <w:r w:rsidRPr="000749E2">
              <w:rPr>
                <w:lang w:eastAsia="en-US"/>
              </w:rPr>
              <w:t>0058</w:t>
            </w:r>
          </w:p>
        </w:tc>
        <w:tc>
          <w:tcPr>
            <w:tcW w:w="426" w:type="dxa"/>
            <w:gridSpan w:val="2"/>
            <w:shd w:val="solid" w:color="FFFFFF" w:fill="auto"/>
          </w:tcPr>
          <w:p w14:paraId="6F8E3EC5" w14:textId="77777777" w:rsidR="00AD5846" w:rsidRPr="000749E2" w:rsidRDefault="00AD5846" w:rsidP="000749E2">
            <w:pPr>
              <w:pStyle w:val="TAL"/>
              <w:rPr>
                <w:lang w:eastAsia="en-US"/>
              </w:rPr>
            </w:pPr>
            <w:r w:rsidRPr="000749E2">
              <w:rPr>
                <w:lang w:eastAsia="en-US"/>
              </w:rPr>
              <w:t>-</w:t>
            </w:r>
          </w:p>
        </w:tc>
        <w:tc>
          <w:tcPr>
            <w:tcW w:w="4062" w:type="dxa"/>
            <w:gridSpan w:val="2"/>
            <w:shd w:val="solid" w:color="FFFFFF" w:fill="auto"/>
          </w:tcPr>
          <w:p w14:paraId="3F0B1164" w14:textId="77777777" w:rsidR="00AD5846" w:rsidRPr="000749E2" w:rsidRDefault="00AD5846" w:rsidP="000749E2">
            <w:pPr>
              <w:pStyle w:val="TAL"/>
              <w:rPr>
                <w:lang w:eastAsia="en-US"/>
              </w:rPr>
            </w:pPr>
            <w:r w:rsidRPr="000749E2">
              <w:rPr>
                <w:lang w:eastAsia="en-US"/>
              </w:rPr>
              <w:t>Update of TDD reference test frequencies for operating band 40</w:t>
            </w:r>
          </w:p>
        </w:tc>
        <w:tc>
          <w:tcPr>
            <w:tcW w:w="415" w:type="dxa"/>
            <w:gridSpan w:val="2"/>
            <w:shd w:val="solid" w:color="FFFFFF" w:fill="auto"/>
          </w:tcPr>
          <w:p w14:paraId="26A6ECB1" w14:textId="77777777" w:rsidR="00AD5846" w:rsidRPr="000749E2" w:rsidRDefault="00AD5846" w:rsidP="000749E2">
            <w:pPr>
              <w:pStyle w:val="TAL"/>
              <w:rPr>
                <w:lang w:eastAsia="en-US"/>
              </w:rPr>
            </w:pPr>
            <w:r w:rsidRPr="000749E2">
              <w:rPr>
                <w:lang w:eastAsia="en-US"/>
              </w:rPr>
              <w:t>F</w:t>
            </w:r>
          </w:p>
        </w:tc>
        <w:tc>
          <w:tcPr>
            <w:tcW w:w="708" w:type="dxa"/>
            <w:gridSpan w:val="2"/>
            <w:shd w:val="solid" w:color="FFFFFF" w:fill="auto"/>
          </w:tcPr>
          <w:p w14:paraId="6CD30117" w14:textId="77777777" w:rsidR="00AD5846" w:rsidRPr="000749E2" w:rsidRDefault="00AD5846" w:rsidP="000749E2">
            <w:pPr>
              <w:pStyle w:val="TAL"/>
              <w:rPr>
                <w:lang w:eastAsia="en-US"/>
              </w:rPr>
            </w:pPr>
            <w:r w:rsidRPr="000749E2">
              <w:rPr>
                <w:lang w:eastAsia="en-US"/>
              </w:rPr>
              <w:t>8.2.1</w:t>
            </w:r>
          </w:p>
        </w:tc>
        <w:tc>
          <w:tcPr>
            <w:tcW w:w="708" w:type="dxa"/>
            <w:gridSpan w:val="2"/>
            <w:shd w:val="solid" w:color="FFFFFF" w:fill="auto"/>
          </w:tcPr>
          <w:p w14:paraId="75DDB16F" w14:textId="77777777" w:rsidR="00AD5846" w:rsidRPr="000749E2" w:rsidRDefault="00AD5846" w:rsidP="000749E2">
            <w:pPr>
              <w:pStyle w:val="TAL"/>
              <w:rPr>
                <w:lang w:eastAsia="en-US"/>
              </w:rPr>
            </w:pPr>
            <w:r w:rsidRPr="000749E2">
              <w:rPr>
                <w:lang w:eastAsia="en-US"/>
              </w:rPr>
              <w:t>8.3.0</w:t>
            </w:r>
          </w:p>
        </w:tc>
        <w:tc>
          <w:tcPr>
            <w:tcW w:w="1033" w:type="dxa"/>
            <w:gridSpan w:val="2"/>
            <w:shd w:val="solid" w:color="FFFFFF" w:fill="auto"/>
          </w:tcPr>
          <w:p w14:paraId="54ECE6AF" w14:textId="77777777" w:rsidR="00AD5846" w:rsidRPr="000749E2" w:rsidRDefault="00AD5846" w:rsidP="000749E2">
            <w:pPr>
              <w:pStyle w:val="TAL"/>
              <w:rPr>
                <w:lang w:eastAsia="en-US"/>
              </w:rPr>
            </w:pPr>
            <w:r w:rsidRPr="000749E2">
              <w:rPr>
                <w:lang w:eastAsia="en-US"/>
              </w:rPr>
              <w:t>R5-094786</w:t>
            </w:r>
          </w:p>
        </w:tc>
      </w:tr>
      <w:tr w:rsidR="00AD5846" w:rsidRPr="000749E2" w14:paraId="068DD119" w14:textId="77777777" w:rsidTr="001C22E1">
        <w:trPr>
          <w:gridAfter w:val="1"/>
          <w:wAfter w:w="21" w:type="dxa"/>
          <w:jc w:val="center"/>
        </w:trPr>
        <w:tc>
          <w:tcPr>
            <w:tcW w:w="638" w:type="dxa"/>
            <w:gridSpan w:val="2"/>
            <w:shd w:val="solid" w:color="FFFFFF" w:fill="auto"/>
          </w:tcPr>
          <w:p w14:paraId="74FA59A4" w14:textId="77777777" w:rsidR="00AD5846" w:rsidRPr="000749E2" w:rsidRDefault="00AD5846" w:rsidP="000749E2">
            <w:pPr>
              <w:pStyle w:val="TAL"/>
              <w:rPr>
                <w:lang w:eastAsia="en-US"/>
              </w:rPr>
            </w:pPr>
            <w:r w:rsidRPr="000749E2">
              <w:rPr>
                <w:lang w:eastAsia="en-US"/>
              </w:rPr>
              <w:t>RAN5 #44</w:t>
            </w:r>
          </w:p>
        </w:tc>
        <w:tc>
          <w:tcPr>
            <w:tcW w:w="1134" w:type="dxa"/>
            <w:gridSpan w:val="2"/>
            <w:shd w:val="solid" w:color="FFFFFF" w:fill="auto"/>
          </w:tcPr>
          <w:p w14:paraId="434DD334" w14:textId="77777777" w:rsidR="00AD5846" w:rsidRPr="000749E2" w:rsidRDefault="00AD5846" w:rsidP="000749E2">
            <w:pPr>
              <w:pStyle w:val="TAL"/>
              <w:rPr>
                <w:lang w:eastAsia="en-US"/>
              </w:rPr>
            </w:pPr>
            <w:r w:rsidRPr="000749E2">
              <w:rPr>
                <w:lang w:eastAsia="en-US"/>
              </w:rPr>
              <w:t>RP-090810</w:t>
            </w:r>
          </w:p>
        </w:tc>
        <w:tc>
          <w:tcPr>
            <w:tcW w:w="567" w:type="dxa"/>
            <w:gridSpan w:val="2"/>
            <w:shd w:val="solid" w:color="FFFFFF" w:fill="auto"/>
          </w:tcPr>
          <w:p w14:paraId="1BAC37A7" w14:textId="77777777" w:rsidR="00AD5846" w:rsidRPr="000749E2" w:rsidRDefault="00AD5846" w:rsidP="000749E2">
            <w:pPr>
              <w:pStyle w:val="TAL"/>
              <w:rPr>
                <w:lang w:eastAsia="en-US"/>
              </w:rPr>
            </w:pPr>
            <w:r w:rsidRPr="000749E2">
              <w:rPr>
                <w:lang w:eastAsia="en-US"/>
              </w:rPr>
              <w:t>0059</w:t>
            </w:r>
          </w:p>
        </w:tc>
        <w:tc>
          <w:tcPr>
            <w:tcW w:w="426" w:type="dxa"/>
            <w:gridSpan w:val="2"/>
            <w:shd w:val="solid" w:color="FFFFFF" w:fill="auto"/>
          </w:tcPr>
          <w:p w14:paraId="38DFB944" w14:textId="77777777" w:rsidR="00AD5846" w:rsidRPr="000749E2" w:rsidRDefault="00AD5846" w:rsidP="000749E2">
            <w:pPr>
              <w:pStyle w:val="TAL"/>
              <w:rPr>
                <w:lang w:eastAsia="en-US"/>
              </w:rPr>
            </w:pPr>
            <w:r w:rsidRPr="000749E2">
              <w:rPr>
                <w:lang w:eastAsia="en-US"/>
              </w:rPr>
              <w:t>-</w:t>
            </w:r>
          </w:p>
        </w:tc>
        <w:tc>
          <w:tcPr>
            <w:tcW w:w="4062" w:type="dxa"/>
            <w:gridSpan w:val="2"/>
            <w:shd w:val="solid" w:color="FFFFFF" w:fill="auto"/>
          </w:tcPr>
          <w:p w14:paraId="79D336FF" w14:textId="77777777" w:rsidR="00AD5846" w:rsidRPr="000749E2" w:rsidRDefault="00AD5846" w:rsidP="000749E2">
            <w:pPr>
              <w:pStyle w:val="TAL"/>
              <w:rPr>
                <w:lang w:eastAsia="en-US"/>
              </w:rPr>
            </w:pPr>
            <w:r w:rsidRPr="000749E2">
              <w:rPr>
                <w:lang w:eastAsia="en-US"/>
              </w:rPr>
              <w:t>TDD special subframe pattern update</w:t>
            </w:r>
          </w:p>
        </w:tc>
        <w:tc>
          <w:tcPr>
            <w:tcW w:w="415" w:type="dxa"/>
            <w:gridSpan w:val="2"/>
            <w:shd w:val="solid" w:color="FFFFFF" w:fill="auto"/>
          </w:tcPr>
          <w:p w14:paraId="36F1D7E9" w14:textId="77777777" w:rsidR="00AD5846" w:rsidRPr="000749E2" w:rsidRDefault="00AD5846" w:rsidP="000749E2">
            <w:pPr>
              <w:pStyle w:val="TAL"/>
              <w:rPr>
                <w:lang w:eastAsia="en-US"/>
              </w:rPr>
            </w:pPr>
            <w:r w:rsidRPr="000749E2">
              <w:rPr>
                <w:lang w:eastAsia="en-US"/>
              </w:rPr>
              <w:t>F</w:t>
            </w:r>
          </w:p>
        </w:tc>
        <w:tc>
          <w:tcPr>
            <w:tcW w:w="708" w:type="dxa"/>
            <w:gridSpan w:val="2"/>
            <w:shd w:val="solid" w:color="FFFFFF" w:fill="auto"/>
          </w:tcPr>
          <w:p w14:paraId="76F4E879" w14:textId="77777777" w:rsidR="00AD5846" w:rsidRPr="000749E2" w:rsidRDefault="00AD5846" w:rsidP="000749E2">
            <w:pPr>
              <w:pStyle w:val="TAL"/>
              <w:rPr>
                <w:lang w:eastAsia="en-US"/>
              </w:rPr>
            </w:pPr>
            <w:r w:rsidRPr="000749E2">
              <w:rPr>
                <w:lang w:eastAsia="en-US"/>
              </w:rPr>
              <w:t>8.2.1</w:t>
            </w:r>
          </w:p>
        </w:tc>
        <w:tc>
          <w:tcPr>
            <w:tcW w:w="708" w:type="dxa"/>
            <w:gridSpan w:val="2"/>
            <w:shd w:val="solid" w:color="FFFFFF" w:fill="auto"/>
          </w:tcPr>
          <w:p w14:paraId="2C875A33" w14:textId="77777777" w:rsidR="00AD5846" w:rsidRPr="000749E2" w:rsidRDefault="00AD5846" w:rsidP="000749E2">
            <w:pPr>
              <w:pStyle w:val="TAL"/>
              <w:rPr>
                <w:lang w:eastAsia="en-US"/>
              </w:rPr>
            </w:pPr>
            <w:r w:rsidRPr="000749E2">
              <w:rPr>
                <w:lang w:eastAsia="en-US"/>
              </w:rPr>
              <w:t>8.3.0</w:t>
            </w:r>
          </w:p>
        </w:tc>
        <w:tc>
          <w:tcPr>
            <w:tcW w:w="1033" w:type="dxa"/>
            <w:gridSpan w:val="2"/>
            <w:shd w:val="solid" w:color="FFFFFF" w:fill="auto"/>
          </w:tcPr>
          <w:p w14:paraId="5F9C3443" w14:textId="77777777" w:rsidR="00AD5846" w:rsidRPr="000749E2" w:rsidRDefault="00AD5846" w:rsidP="000749E2">
            <w:pPr>
              <w:pStyle w:val="TAL"/>
              <w:rPr>
                <w:lang w:eastAsia="en-US"/>
              </w:rPr>
            </w:pPr>
            <w:r w:rsidRPr="000749E2">
              <w:rPr>
                <w:lang w:eastAsia="en-US"/>
              </w:rPr>
              <w:t>R5-094901</w:t>
            </w:r>
          </w:p>
        </w:tc>
      </w:tr>
      <w:tr w:rsidR="00AD5846" w:rsidRPr="000749E2" w14:paraId="18022F2E" w14:textId="77777777" w:rsidTr="001C22E1">
        <w:trPr>
          <w:gridAfter w:val="1"/>
          <w:wAfter w:w="21" w:type="dxa"/>
          <w:jc w:val="center"/>
        </w:trPr>
        <w:tc>
          <w:tcPr>
            <w:tcW w:w="638" w:type="dxa"/>
            <w:gridSpan w:val="2"/>
            <w:shd w:val="solid" w:color="FFFFFF" w:fill="auto"/>
          </w:tcPr>
          <w:p w14:paraId="099B6EFF" w14:textId="77777777" w:rsidR="00AD5846" w:rsidRPr="000749E2" w:rsidRDefault="00AD5846" w:rsidP="000749E2">
            <w:pPr>
              <w:pStyle w:val="TAL"/>
              <w:rPr>
                <w:lang w:eastAsia="en-US"/>
              </w:rPr>
            </w:pPr>
            <w:r w:rsidRPr="000749E2">
              <w:rPr>
                <w:lang w:eastAsia="en-US"/>
              </w:rPr>
              <w:t>RAN5 #44</w:t>
            </w:r>
          </w:p>
        </w:tc>
        <w:tc>
          <w:tcPr>
            <w:tcW w:w="1134" w:type="dxa"/>
            <w:gridSpan w:val="2"/>
            <w:shd w:val="solid" w:color="FFFFFF" w:fill="auto"/>
          </w:tcPr>
          <w:p w14:paraId="2AFDE7FB" w14:textId="77777777" w:rsidR="00AD5846" w:rsidRPr="000749E2" w:rsidRDefault="00AD5846" w:rsidP="000749E2">
            <w:pPr>
              <w:pStyle w:val="TAL"/>
              <w:rPr>
                <w:lang w:eastAsia="en-US"/>
              </w:rPr>
            </w:pPr>
            <w:r w:rsidRPr="000749E2">
              <w:rPr>
                <w:lang w:eastAsia="en-US"/>
              </w:rPr>
              <w:t>RP-090802</w:t>
            </w:r>
          </w:p>
        </w:tc>
        <w:tc>
          <w:tcPr>
            <w:tcW w:w="567" w:type="dxa"/>
            <w:gridSpan w:val="2"/>
            <w:shd w:val="solid" w:color="FFFFFF" w:fill="auto"/>
          </w:tcPr>
          <w:p w14:paraId="69B95CA0" w14:textId="77777777" w:rsidR="00AD5846" w:rsidRPr="000749E2" w:rsidRDefault="00AD5846" w:rsidP="000749E2">
            <w:pPr>
              <w:pStyle w:val="TAL"/>
              <w:rPr>
                <w:lang w:eastAsia="en-US"/>
              </w:rPr>
            </w:pPr>
            <w:r w:rsidRPr="000749E2">
              <w:rPr>
                <w:lang w:eastAsia="en-US"/>
              </w:rPr>
              <w:t>0060</w:t>
            </w:r>
          </w:p>
        </w:tc>
        <w:tc>
          <w:tcPr>
            <w:tcW w:w="426" w:type="dxa"/>
            <w:gridSpan w:val="2"/>
            <w:shd w:val="solid" w:color="FFFFFF" w:fill="auto"/>
          </w:tcPr>
          <w:p w14:paraId="07235B2B" w14:textId="77777777" w:rsidR="00AD5846" w:rsidRPr="000749E2" w:rsidRDefault="00AD5846" w:rsidP="000749E2">
            <w:pPr>
              <w:pStyle w:val="TAL"/>
              <w:rPr>
                <w:lang w:eastAsia="en-US"/>
              </w:rPr>
            </w:pPr>
            <w:r w:rsidRPr="000749E2">
              <w:rPr>
                <w:lang w:eastAsia="en-US"/>
              </w:rPr>
              <w:t>-</w:t>
            </w:r>
          </w:p>
        </w:tc>
        <w:tc>
          <w:tcPr>
            <w:tcW w:w="4062" w:type="dxa"/>
            <w:gridSpan w:val="2"/>
            <w:shd w:val="solid" w:color="FFFFFF" w:fill="auto"/>
          </w:tcPr>
          <w:p w14:paraId="726D2974" w14:textId="77777777" w:rsidR="00AD5846" w:rsidRPr="000749E2" w:rsidRDefault="00AD5846" w:rsidP="000749E2">
            <w:pPr>
              <w:pStyle w:val="TAL"/>
              <w:rPr>
                <w:lang w:eastAsia="en-US"/>
              </w:rPr>
            </w:pPr>
            <w:r w:rsidRPr="000749E2">
              <w:rPr>
                <w:lang w:eastAsia="en-US"/>
              </w:rPr>
              <w:t>corrections to reference RB configurations</w:t>
            </w:r>
          </w:p>
        </w:tc>
        <w:tc>
          <w:tcPr>
            <w:tcW w:w="415" w:type="dxa"/>
            <w:gridSpan w:val="2"/>
            <w:shd w:val="solid" w:color="FFFFFF" w:fill="auto"/>
          </w:tcPr>
          <w:p w14:paraId="60DC471E" w14:textId="77777777" w:rsidR="00AD5846" w:rsidRPr="000749E2" w:rsidRDefault="00AD5846" w:rsidP="000749E2">
            <w:pPr>
              <w:pStyle w:val="TAL"/>
              <w:rPr>
                <w:lang w:eastAsia="en-US"/>
              </w:rPr>
            </w:pPr>
            <w:r w:rsidRPr="000749E2">
              <w:rPr>
                <w:lang w:eastAsia="en-US"/>
              </w:rPr>
              <w:t>F</w:t>
            </w:r>
          </w:p>
        </w:tc>
        <w:tc>
          <w:tcPr>
            <w:tcW w:w="708" w:type="dxa"/>
            <w:gridSpan w:val="2"/>
            <w:shd w:val="solid" w:color="FFFFFF" w:fill="auto"/>
          </w:tcPr>
          <w:p w14:paraId="7DA12D06" w14:textId="77777777" w:rsidR="00AD5846" w:rsidRPr="000749E2" w:rsidRDefault="00AD5846" w:rsidP="000749E2">
            <w:pPr>
              <w:pStyle w:val="TAL"/>
              <w:rPr>
                <w:lang w:eastAsia="en-US"/>
              </w:rPr>
            </w:pPr>
            <w:r w:rsidRPr="000749E2">
              <w:rPr>
                <w:lang w:eastAsia="en-US"/>
              </w:rPr>
              <w:t>8.2.1</w:t>
            </w:r>
          </w:p>
        </w:tc>
        <w:tc>
          <w:tcPr>
            <w:tcW w:w="708" w:type="dxa"/>
            <w:gridSpan w:val="2"/>
            <w:shd w:val="solid" w:color="FFFFFF" w:fill="auto"/>
          </w:tcPr>
          <w:p w14:paraId="2B494B4C" w14:textId="77777777" w:rsidR="00AD5846" w:rsidRPr="000749E2" w:rsidRDefault="00AD5846" w:rsidP="000749E2">
            <w:pPr>
              <w:pStyle w:val="TAL"/>
              <w:rPr>
                <w:lang w:eastAsia="en-US"/>
              </w:rPr>
            </w:pPr>
            <w:r w:rsidRPr="000749E2">
              <w:rPr>
                <w:lang w:eastAsia="en-US"/>
              </w:rPr>
              <w:t>8.3.0</w:t>
            </w:r>
          </w:p>
        </w:tc>
        <w:tc>
          <w:tcPr>
            <w:tcW w:w="1033" w:type="dxa"/>
            <w:gridSpan w:val="2"/>
            <w:shd w:val="solid" w:color="FFFFFF" w:fill="auto"/>
          </w:tcPr>
          <w:p w14:paraId="35DA6FDD" w14:textId="77777777" w:rsidR="00AD5846" w:rsidRPr="000749E2" w:rsidRDefault="00AD5846" w:rsidP="000749E2">
            <w:pPr>
              <w:pStyle w:val="TAL"/>
              <w:rPr>
                <w:lang w:eastAsia="en-US"/>
              </w:rPr>
            </w:pPr>
            <w:r w:rsidRPr="000749E2">
              <w:rPr>
                <w:lang w:eastAsia="en-US"/>
              </w:rPr>
              <w:t>R5-095064</w:t>
            </w:r>
          </w:p>
        </w:tc>
      </w:tr>
      <w:tr w:rsidR="00AD5846" w:rsidRPr="000749E2" w14:paraId="49FFF33E" w14:textId="77777777" w:rsidTr="001C22E1">
        <w:trPr>
          <w:gridAfter w:val="1"/>
          <w:wAfter w:w="21" w:type="dxa"/>
          <w:jc w:val="center"/>
        </w:trPr>
        <w:tc>
          <w:tcPr>
            <w:tcW w:w="638" w:type="dxa"/>
            <w:gridSpan w:val="2"/>
            <w:shd w:val="solid" w:color="FFFFFF" w:fill="auto"/>
          </w:tcPr>
          <w:p w14:paraId="26D8AC8A" w14:textId="77777777" w:rsidR="00AD5846" w:rsidRPr="000749E2" w:rsidRDefault="00AD5846" w:rsidP="000749E2">
            <w:pPr>
              <w:pStyle w:val="TAL"/>
              <w:rPr>
                <w:lang w:eastAsia="en-US"/>
              </w:rPr>
            </w:pPr>
            <w:r w:rsidRPr="000749E2">
              <w:rPr>
                <w:lang w:eastAsia="en-US"/>
              </w:rPr>
              <w:t>RAN5 #44</w:t>
            </w:r>
          </w:p>
        </w:tc>
        <w:tc>
          <w:tcPr>
            <w:tcW w:w="1134" w:type="dxa"/>
            <w:gridSpan w:val="2"/>
            <w:shd w:val="solid" w:color="FFFFFF" w:fill="auto"/>
          </w:tcPr>
          <w:p w14:paraId="615FDFC8" w14:textId="77777777" w:rsidR="00AD5846" w:rsidRPr="000749E2" w:rsidRDefault="00AD5846" w:rsidP="000749E2">
            <w:pPr>
              <w:pStyle w:val="TAL"/>
              <w:rPr>
                <w:lang w:eastAsia="en-US"/>
              </w:rPr>
            </w:pPr>
            <w:r w:rsidRPr="000749E2">
              <w:rPr>
                <w:lang w:eastAsia="en-US"/>
              </w:rPr>
              <w:t>RP-090802</w:t>
            </w:r>
          </w:p>
        </w:tc>
        <w:tc>
          <w:tcPr>
            <w:tcW w:w="567" w:type="dxa"/>
            <w:gridSpan w:val="2"/>
            <w:shd w:val="solid" w:color="FFFFFF" w:fill="auto"/>
          </w:tcPr>
          <w:p w14:paraId="3618D798" w14:textId="77777777" w:rsidR="00AD5846" w:rsidRPr="000749E2" w:rsidRDefault="00AD5846" w:rsidP="000749E2">
            <w:pPr>
              <w:pStyle w:val="TAL"/>
              <w:rPr>
                <w:lang w:eastAsia="en-US"/>
              </w:rPr>
            </w:pPr>
            <w:r w:rsidRPr="000749E2">
              <w:rPr>
                <w:lang w:eastAsia="en-US"/>
              </w:rPr>
              <w:t>0061</w:t>
            </w:r>
          </w:p>
        </w:tc>
        <w:tc>
          <w:tcPr>
            <w:tcW w:w="426" w:type="dxa"/>
            <w:gridSpan w:val="2"/>
            <w:shd w:val="solid" w:color="FFFFFF" w:fill="auto"/>
          </w:tcPr>
          <w:p w14:paraId="7213B72F" w14:textId="77777777" w:rsidR="00AD5846" w:rsidRPr="000749E2" w:rsidRDefault="00AD5846" w:rsidP="000749E2">
            <w:pPr>
              <w:pStyle w:val="TAL"/>
              <w:rPr>
                <w:lang w:eastAsia="en-US"/>
              </w:rPr>
            </w:pPr>
            <w:r w:rsidRPr="000749E2">
              <w:rPr>
                <w:lang w:eastAsia="en-US"/>
              </w:rPr>
              <w:t>-</w:t>
            </w:r>
          </w:p>
        </w:tc>
        <w:tc>
          <w:tcPr>
            <w:tcW w:w="4062" w:type="dxa"/>
            <w:gridSpan w:val="2"/>
            <w:shd w:val="solid" w:color="FFFFFF" w:fill="auto"/>
          </w:tcPr>
          <w:p w14:paraId="79678586" w14:textId="77777777" w:rsidR="00AD5846" w:rsidRPr="000749E2" w:rsidRDefault="00AD5846" w:rsidP="000749E2">
            <w:pPr>
              <w:pStyle w:val="TAL"/>
              <w:rPr>
                <w:lang w:eastAsia="en-US"/>
              </w:rPr>
            </w:pPr>
            <w:r w:rsidRPr="000749E2">
              <w:rPr>
                <w:lang w:eastAsia="en-US"/>
              </w:rPr>
              <w:t>Correction of test procedure 6.4.2.7 in TS 36.508</w:t>
            </w:r>
          </w:p>
        </w:tc>
        <w:tc>
          <w:tcPr>
            <w:tcW w:w="415" w:type="dxa"/>
            <w:gridSpan w:val="2"/>
            <w:shd w:val="solid" w:color="FFFFFF" w:fill="auto"/>
          </w:tcPr>
          <w:p w14:paraId="137A64D6" w14:textId="77777777" w:rsidR="00AD5846" w:rsidRPr="000749E2" w:rsidRDefault="00AD5846" w:rsidP="000749E2">
            <w:pPr>
              <w:pStyle w:val="TAL"/>
              <w:rPr>
                <w:lang w:eastAsia="en-US"/>
              </w:rPr>
            </w:pPr>
            <w:r w:rsidRPr="000749E2">
              <w:rPr>
                <w:lang w:eastAsia="en-US"/>
              </w:rPr>
              <w:t>F</w:t>
            </w:r>
          </w:p>
        </w:tc>
        <w:tc>
          <w:tcPr>
            <w:tcW w:w="708" w:type="dxa"/>
            <w:gridSpan w:val="2"/>
            <w:shd w:val="solid" w:color="FFFFFF" w:fill="auto"/>
          </w:tcPr>
          <w:p w14:paraId="597B22A8" w14:textId="77777777" w:rsidR="00AD5846" w:rsidRPr="000749E2" w:rsidRDefault="00AD5846" w:rsidP="000749E2">
            <w:pPr>
              <w:pStyle w:val="TAL"/>
              <w:rPr>
                <w:lang w:eastAsia="en-US"/>
              </w:rPr>
            </w:pPr>
            <w:r w:rsidRPr="000749E2">
              <w:rPr>
                <w:lang w:eastAsia="en-US"/>
              </w:rPr>
              <w:t>8.2.1</w:t>
            </w:r>
          </w:p>
        </w:tc>
        <w:tc>
          <w:tcPr>
            <w:tcW w:w="708" w:type="dxa"/>
            <w:gridSpan w:val="2"/>
            <w:shd w:val="solid" w:color="FFFFFF" w:fill="auto"/>
          </w:tcPr>
          <w:p w14:paraId="63ED7AB8" w14:textId="77777777" w:rsidR="00AD5846" w:rsidRPr="000749E2" w:rsidRDefault="00AD5846" w:rsidP="000749E2">
            <w:pPr>
              <w:pStyle w:val="TAL"/>
              <w:rPr>
                <w:lang w:eastAsia="en-US"/>
              </w:rPr>
            </w:pPr>
            <w:r w:rsidRPr="000749E2">
              <w:rPr>
                <w:lang w:eastAsia="en-US"/>
              </w:rPr>
              <w:t>8.3.0</w:t>
            </w:r>
          </w:p>
        </w:tc>
        <w:tc>
          <w:tcPr>
            <w:tcW w:w="1033" w:type="dxa"/>
            <w:gridSpan w:val="2"/>
            <w:shd w:val="solid" w:color="FFFFFF" w:fill="auto"/>
          </w:tcPr>
          <w:p w14:paraId="2889D011" w14:textId="77777777" w:rsidR="00AD5846" w:rsidRPr="000749E2" w:rsidRDefault="00AD5846" w:rsidP="000749E2">
            <w:pPr>
              <w:pStyle w:val="TAL"/>
              <w:rPr>
                <w:lang w:eastAsia="en-US"/>
              </w:rPr>
            </w:pPr>
            <w:r w:rsidRPr="000749E2">
              <w:rPr>
                <w:lang w:eastAsia="en-US"/>
              </w:rPr>
              <w:t>R5-095093</w:t>
            </w:r>
          </w:p>
        </w:tc>
      </w:tr>
      <w:tr w:rsidR="00AD5846" w:rsidRPr="000749E2" w14:paraId="71192152" w14:textId="77777777" w:rsidTr="001C22E1">
        <w:trPr>
          <w:gridAfter w:val="1"/>
          <w:wAfter w:w="21" w:type="dxa"/>
          <w:jc w:val="center"/>
        </w:trPr>
        <w:tc>
          <w:tcPr>
            <w:tcW w:w="638" w:type="dxa"/>
            <w:gridSpan w:val="2"/>
            <w:shd w:val="solid" w:color="FFFFFF" w:fill="auto"/>
          </w:tcPr>
          <w:p w14:paraId="7B236DE8" w14:textId="77777777" w:rsidR="00AD5846" w:rsidRPr="000749E2" w:rsidRDefault="00AD5846" w:rsidP="000749E2">
            <w:pPr>
              <w:pStyle w:val="TAL"/>
              <w:rPr>
                <w:lang w:eastAsia="en-US"/>
              </w:rPr>
            </w:pPr>
            <w:r w:rsidRPr="000749E2">
              <w:rPr>
                <w:lang w:eastAsia="en-US"/>
              </w:rPr>
              <w:t>RAN5 #44</w:t>
            </w:r>
          </w:p>
        </w:tc>
        <w:tc>
          <w:tcPr>
            <w:tcW w:w="1134" w:type="dxa"/>
            <w:gridSpan w:val="2"/>
            <w:shd w:val="solid" w:color="FFFFFF" w:fill="auto"/>
          </w:tcPr>
          <w:p w14:paraId="193C5C10" w14:textId="77777777" w:rsidR="00AD5846" w:rsidRPr="000749E2" w:rsidRDefault="00AD5846" w:rsidP="000749E2">
            <w:pPr>
              <w:pStyle w:val="TAL"/>
              <w:rPr>
                <w:lang w:eastAsia="en-US"/>
              </w:rPr>
            </w:pPr>
            <w:r w:rsidRPr="000749E2">
              <w:rPr>
                <w:lang w:eastAsia="en-US"/>
              </w:rPr>
              <w:t>RP-090802</w:t>
            </w:r>
          </w:p>
        </w:tc>
        <w:tc>
          <w:tcPr>
            <w:tcW w:w="567" w:type="dxa"/>
            <w:gridSpan w:val="2"/>
            <w:shd w:val="solid" w:color="FFFFFF" w:fill="auto"/>
          </w:tcPr>
          <w:p w14:paraId="3BA4922D" w14:textId="77777777" w:rsidR="00AD5846" w:rsidRPr="000749E2" w:rsidRDefault="00AD5846" w:rsidP="000749E2">
            <w:pPr>
              <w:pStyle w:val="TAL"/>
              <w:rPr>
                <w:lang w:eastAsia="en-US"/>
              </w:rPr>
            </w:pPr>
            <w:r w:rsidRPr="000749E2">
              <w:rPr>
                <w:lang w:eastAsia="en-US"/>
              </w:rPr>
              <w:t>0062</w:t>
            </w:r>
          </w:p>
        </w:tc>
        <w:tc>
          <w:tcPr>
            <w:tcW w:w="426" w:type="dxa"/>
            <w:gridSpan w:val="2"/>
            <w:shd w:val="solid" w:color="FFFFFF" w:fill="auto"/>
          </w:tcPr>
          <w:p w14:paraId="3388A350" w14:textId="77777777" w:rsidR="00AD5846" w:rsidRPr="000749E2" w:rsidRDefault="00AD5846" w:rsidP="000749E2">
            <w:pPr>
              <w:pStyle w:val="TAL"/>
              <w:rPr>
                <w:lang w:eastAsia="en-US"/>
              </w:rPr>
            </w:pPr>
            <w:r w:rsidRPr="000749E2">
              <w:rPr>
                <w:lang w:eastAsia="en-US"/>
              </w:rPr>
              <w:t>-</w:t>
            </w:r>
          </w:p>
        </w:tc>
        <w:tc>
          <w:tcPr>
            <w:tcW w:w="4062" w:type="dxa"/>
            <w:gridSpan w:val="2"/>
            <w:shd w:val="solid" w:color="FFFFFF" w:fill="auto"/>
          </w:tcPr>
          <w:p w14:paraId="1BEDFB2C" w14:textId="77777777" w:rsidR="00AD5846" w:rsidRPr="000749E2" w:rsidRDefault="00AD5846" w:rsidP="000749E2">
            <w:pPr>
              <w:pStyle w:val="TAL"/>
              <w:rPr>
                <w:lang w:eastAsia="en-US"/>
              </w:rPr>
            </w:pPr>
            <w:r w:rsidRPr="000749E2">
              <w:rPr>
                <w:lang w:eastAsia="en-US"/>
              </w:rPr>
              <w:t>Adding new elementary files to the default USIM settings</w:t>
            </w:r>
          </w:p>
        </w:tc>
        <w:tc>
          <w:tcPr>
            <w:tcW w:w="415" w:type="dxa"/>
            <w:gridSpan w:val="2"/>
            <w:shd w:val="solid" w:color="FFFFFF" w:fill="auto"/>
          </w:tcPr>
          <w:p w14:paraId="13C988ED" w14:textId="77777777" w:rsidR="00AD5846" w:rsidRPr="000749E2" w:rsidRDefault="00AD5846" w:rsidP="000749E2">
            <w:pPr>
              <w:pStyle w:val="TAL"/>
              <w:rPr>
                <w:lang w:eastAsia="en-US"/>
              </w:rPr>
            </w:pPr>
            <w:r w:rsidRPr="000749E2">
              <w:rPr>
                <w:lang w:eastAsia="en-US"/>
              </w:rPr>
              <w:t>F</w:t>
            </w:r>
          </w:p>
        </w:tc>
        <w:tc>
          <w:tcPr>
            <w:tcW w:w="708" w:type="dxa"/>
            <w:gridSpan w:val="2"/>
            <w:shd w:val="solid" w:color="FFFFFF" w:fill="auto"/>
          </w:tcPr>
          <w:p w14:paraId="35969995" w14:textId="77777777" w:rsidR="00AD5846" w:rsidRPr="000749E2" w:rsidRDefault="00AD5846" w:rsidP="000749E2">
            <w:pPr>
              <w:pStyle w:val="TAL"/>
              <w:rPr>
                <w:lang w:eastAsia="en-US"/>
              </w:rPr>
            </w:pPr>
            <w:r w:rsidRPr="000749E2">
              <w:rPr>
                <w:lang w:eastAsia="en-US"/>
              </w:rPr>
              <w:t>8.2.1</w:t>
            </w:r>
          </w:p>
        </w:tc>
        <w:tc>
          <w:tcPr>
            <w:tcW w:w="708" w:type="dxa"/>
            <w:gridSpan w:val="2"/>
            <w:shd w:val="solid" w:color="FFFFFF" w:fill="auto"/>
          </w:tcPr>
          <w:p w14:paraId="6D8EA66B" w14:textId="77777777" w:rsidR="00AD5846" w:rsidRPr="000749E2" w:rsidRDefault="00AD5846" w:rsidP="000749E2">
            <w:pPr>
              <w:pStyle w:val="TAL"/>
              <w:rPr>
                <w:lang w:eastAsia="en-US"/>
              </w:rPr>
            </w:pPr>
            <w:r w:rsidRPr="000749E2">
              <w:rPr>
                <w:lang w:eastAsia="en-US"/>
              </w:rPr>
              <w:t>8.3.0</w:t>
            </w:r>
          </w:p>
        </w:tc>
        <w:tc>
          <w:tcPr>
            <w:tcW w:w="1033" w:type="dxa"/>
            <w:gridSpan w:val="2"/>
            <w:shd w:val="solid" w:color="FFFFFF" w:fill="auto"/>
          </w:tcPr>
          <w:p w14:paraId="1493470B" w14:textId="77777777" w:rsidR="00AD5846" w:rsidRPr="000749E2" w:rsidRDefault="00AD5846" w:rsidP="000749E2">
            <w:pPr>
              <w:pStyle w:val="TAL"/>
              <w:rPr>
                <w:lang w:eastAsia="en-US"/>
              </w:rPr>
            </w:pPr>
            <w:r w:rsidRPr="000749E2">
              <w:rPr>
                <w:lang w:eastAsia="en-US"/>
              </w:rPr>
              <w:t>R5-095100</w:t>
            </w:r>
          </w:p>
        </w:tc>
      </w:tr>
      <w:tr w:rsidR="00AD5846" w:rsidRPr="000749E2" w14:paraId="210D2E22" w14:textId="77777777" w:rsidTr="001C22E1">
        <w:trPr>
          <w:gridAfter w:val="1"/>
          <w:wAfter w:w="21" w:type="dxa"/>
          <w:jc w:val="center"/>
        </w:trPr>
        <w:tc>
          <w:tcPr>
            <w:tcW w:w="638" w:type="dxa"/>
            <w:gridSpan w:val="2"/>
            <w:shd w:val="solid" w:color="FFFFFF" w:fill="auto"/>
          </w:tcPr>
          <w:p w14:paraId="6C204D0F" w14:textId="77777777" w:rsidR="00AD5846" w:rsidRPr="000749E2" w:rsidRDefault="00AD5846" w:rsidP="000749E2">
            <w:pPr>
              <w:pStyle w:val="TAL"/>
              <w:rPr>
                <w:lang w:eastAsia="en-US"/>
              </w:rPr>
            </w:pPr>
            <w:r w:rsidRPr="000749E2">
              <w:rPr>
                <w:lang w:eastAsia="en-US"/>
              </w:rPr>
              <w:t>RAN5 #44</w:t>
            </w:r>
          </w:p>
        </w:tc>
        <w:tc>
          <w:tcPr>
            <w:tcW w:w="1134" w:type="dxa"/>
            <w:gridSpan w:val="2"/>
            <w:shd w:val="solid" w:color="FFFFFF" w:fill="auto"/>
          </w:tcPr>
          <w:p w14:paraId="2E392579" w14:textId="77777777" w:rsidR="00AD5846" w:rsidRPr="000749E2" w:rsidRDefault="00AD5846" w:rsidP="000749E2">
            <w:pPr>
              <w:pStyle w:val="TAL"/>
              <w:rPr>
                <w:lang w:eastAsia="en-US"/>
              </w:rPr>
            </w:pPr>
            <w:r w:rsidRPr="000749E2">
              <w:rPr>
                <w:lang w:eastAsia="en-US"/>
              </w:rPr>
              <w:t>RP-090802</w:t>
            </w:r>
          </w:p>
        </w:tc>
        <w:tc>
          <w:tcPr>
            <w:tcW w:w="567" w:type="dxa"/>
            <w:gridSpan w:val="2"/>
            <w:shd w:val="solid" w:color="FFFFFF" w:fill="auto"/>
          </w:tcPr>
          <w:p w14:paraId="615F5185" w14:textId="77777777" w:rsidR="00AD5846" w:rsidRPr="000749E2" w:rsidRDefault="00AD5846" w:rsidP="000749E2">
            <w:pPr>
              <w:pStyle w:val="TAL"/>
              <w:rPr>
                <w:lang w:eastAsia="en-US"/>
              </w:rPr>
            </w:pPr>
            <w:r w:rsidRPr="000749E2">
              <w:rPr>
                <w:lang w:eastAsia="en-US"/>
              </w:rPr>
              <w:t>0063</w:t>
            </w:r>
          </w:p>
        </w:tc>
        <w:tc>
          <w:tcPr>
            <w:tcW w:w="426" w:type="dxa"/>
            <w:gridSpan w:val="2"/>
            <w:shd w:val="solid" w:color="FFFFFF" w:fill="auto"/>
          </w:tcPr>
          <w:p w14:paraId="20C74EDC" w14:textId="77777777" w:rsidR="00AD5846" w:rsidRPr="000749E2" w:rsidRDefault="00AD5846" w:rsidP="000749E2">
            <w:pPr>
              <w:pStyle w:val="TAL"/>
              <w:rPr>
                <w:lang w:eastAsia="en-US"/>
              </w:rPr>
            </w:pPr>
            <w:r w:rsidRPr="000749E2">
              <w:rPr>
                <w:lang w:eastAsia="en-US"/>
              </w:rPr>
              <w:t>-</w:t>
            </w:r>
          </w:p>
        </w:tc>
        <w:tc>
          <w:tcPr>
            <w:tcW w:w="4062" w:type="dxa"/>
            <w:gridSpan w:val="2"/>
            <w:shd w:val="solid" w:color="FFFFFF" w:fill="auto"/>
          </w:tcPr>
          <w:p w14:paraId="192904D9" w14:textId="77777777" w:rsidR="00AD5846" w:rsidRPr="000749E2" w:rsidRDefault="00AD5846" w:rsidP="000749E2">
            <w:pPr>
              <w:pStyle w:val="TAL"/>
              <w:rPr>
                <w:lang w:eastAsia="en-US"/>
              </w:rPr>
            </w:pPr>
            <w:r w:rsidRPr="000749E2">
              <w:rPr>
                <w:lang w:eastAsia="en-US"/>
              </w:rPr>
              <w:t>Correction to the Test procedure to check RRC_IDLE state</w:t>
            </w:r>
          </w:p>
        </w:tc>
        <w:tc>
          <w:tcPr>
            <w:tcW w:w="415" w:type="dxa"/>
            <w:gridSpan w:val="2"/>
            <w:shd w:val="solid" w:color="FFFFFF" w:fill="auto"/>
          </w:tcPr>
          <w:p w14:paraId="55ABB1C7" w14:textId="77777777" w:rsidR="00AD5846" w:rsidRPr="000749E2" w:rsidRDefault="00AD5846" w:rsidP="000749E2">
            <w:pPr>
              <w:pStyle w:val="TAL"/>
              <w:rPr>
                <w:lang w:eastAsia="en-US"/>
              </w:rPr>
            </w:pPr>
            <w:r w:rsidRPr="000749E2">
              <w:rPr>
                <w:lang w:eastAsia="en-US"/>
              </w:rPr>
              <w:t>F</w:t>
            </w:r>
          </w:p>
        </w:tc>
        <w:tc>
          <w:tcPr>
            <w:tcW w:w="708" w:type="dxa"/>
            <w:gridSpan w:val="2"/>
            <w:shd w:val="solid" w:color="FFFFFF" w:fill="auto"/>
          </w:tcPr>
          <w:p w14:paraId="36CFFAEE" w14:textId="77777777" w:rsidR="00AD5846" w:rsidRPr="000749E2" w:rsidRDefault="00AD5846" w:rsidP="000749E2">
            <w:pPr>
              <w:pStyle w:val="TAL"/>
              <w:rPr>
                <w:lang w:eastAsia="en-US"/>
              </w:rPr>
            </w:pPr>
            <w:r w:rsidRPr="000749E2">
              <w:rPr>
                <w:lang w:eastAsia="en-US"/>
              </w:rPr>
              <w:t>8.2.1</w:t>
            </w:r>
          </w:p>
        </w:tc>
        <w:tc>
          <w:tcPr>
            <w:tcW w:w="708" w:type="dxa"/>
            <w:gridSpan w:val="2"/>
            <w:shd w:val="solid" w:color="FFFFFF" w:fill="auto"/>
          </w:tcPr>
          <w:p w14:paraId="63DA5BEB" w14:textId="77777777" w:rsidR="00AD5846" w:rsidRPr="000749E2" w:rsidRDefault="00AD5846" w:rsidP="000749E2">
            <w:pPr>
              <w:pStyle w:val="TAL"/>
              <w:rPr>
                <w:lang w:eastAsia="en-US"/>
              </w:rPr>
            </w:pPr>
            <w:r w:rsidRPr="000749E2">
              <w:rPr>
                <w:lang w:eastAsia="en-US"/>
              </w:rPr>
              <w:t>8.3.0</w:t>
            </w:r>
          </w:p>
        </w:tc>
        <w:tc>
          <w:tcPr>
            <w:tcW w:w="1033" w:type="dxa"/>
            <w:gridSpan w:val="2"/>
            <w:shd w:val="solid" w:color="FFFFFF" w:fill="auto"/>
          </w:tcPr>
          <w:p w14:paraId="4B052FF2" w14:textId="77777777" w:rsidR="00AD5846" w:rsidRPr="000749E2" w:rsidRDefault="00AD5846" w:rsidP="000749E2">
            <w:pPr>
              <w:pStyle w:val="TAL"/>
              <w:rPr>
                <w:lang w:eastAsia="en-US"/>
              </w:rPr>
            </w:pPr>
            <w:r w:rsidRPr="000749E2">
              <w:rPr>
                <w:lang w:eastAsia="en-US"/>
              </w:rPr>
              <w:t>R5-095102</w:t>
            </w:r>
          </w:p>
        </w:tc>
      </w:tr>
      <w:tr w:rsidR="00AD5846" w:rsidRPr="000749E2" w14:paraId="7DE651C7" w14:textId="77777777" w:rsidTr="001C22E1">
        <w:trPr>
          <w:gridAfter w:val="1"/>
          <w:wAfter w:w="21" w:type="dxa"/>
          <w:jc w:val="center"/>
        </w:trPr>
        <w:tc>
          <w:tcPr>
            <w:tcW w:w="638" w:type="dxa"/>
            <w:gridSpan w:val="2"/>
            <w:shd w:val="solid" w:color="FFFFFF" w:fill="auto"/>
          </w:tcPr>
          <w:p w14:paraId="11AF9251" w14:textId="77777777" w:rsidR="00AD5846" w:rsidRPr="000749E2" w:rsidRDefault="00AD5846" w:rsidP="000749E2">
            <w:pPr>
              <w:pStyle w:val="TAL"/>
              <w:rPr>
                <w:lang w:eastAsia="en-US"/>
              </w:rPr>
            </w:pPr>
            <w:r w:rsidRPr="000749E2">
              <w:rPr>
                <w:lang w:eastAsia="en-US"/>
              </w:rPr>
              <w:t>RAN5 #44</w:t>
            </w:r>
          </w:p>
        </w:tc>
        <w:tc>
          <w:tcPr>
            <w:tcW w:w="1134" w:type="dxa"/>
            <w:gridSpan w:val="2"/>
            <w:shd w:val="solid" w:color="FFFFFF" w:fill="auto"/>
          </w:tcPr>
          <w:p w14:paraId="178CD73D" w14:textId="77777777" w:rsidR="00AD5846" w:rsidRPr="000749E2" w:rsidRDefault="00AD5846" w:rsidP="000749E2">
            <w:pPr>
              <w:pStyle w:val="TAL"/>
              <w:rPr>
                <w:lang w:eastAsia="en-US"/>
              </w:rPr>
            </w:pPr>
            <w:r w:rsidRPr="000749E2">
              <w:rPr>
                <w:lang w:eastAsia="en-US"/>
              </w:rPr>
              <w:t>RP-090802</w:t>
            </w:r>
          </w:p>
        </w:tc>
        <w:tc>
          <w:tcPr>
            <w:tcW w:w="567" w:type="dxa"/>
            <w:gridSpan w:val="2"/>
            <w:shd w:val="solid" w:color="FFFFFF" w:fill="auto"/>
          </w:tcPr>
          <w:p w14:paraId="112A0047" w14:textId="77777777" w:rsidR="00AD5846" w:rsidRPr="000749E2" w:rsidRDefault="00AD5846" w:rsidP="000749E2">
            <w:pPr>
              <w:pStyle w:val="TAL"/>
              <w:rPr>
                <w:lang w:eastAsia="en-US"/>
              </w:rPr>
            </w:pPr>
            <w:r w:rsidRPr="000749E2">
              <w:rPr>
                <w:lang w:eastAsia="en-US"/>
              </w:rPr>
              <w:t>0064</w:t>
            </w:r>
          </w:p>
        </w:tc>
        <w:tc>
          <w:tcPr>
            <w:tcW w:w="426" w:type="dxa"/>
            <w:gridSpan w:val="2"/>
            <w:shd w:val="solid" w:color="FFFFFF" w:fill="auto"/>
          </w:tcPr>
          <w:p w14:paraId="1359515A" w14:textId="77777777" w:rsidR="00AD5846" w:rsidRPr="000749E2" w:rsidRDefault="00AD5846" w:rsidP="000749E2">
            <w:pPr>
              <w:pStyle w:val="TAL"/>
              <w:rPr>
                <w:lang w:eastAsia="en-US"/>
              </w:rPr>
            </w:pPr>
            <w:r w:rsidRPr="000749E2">
              <w:rPr>
                <w:lang w:eastAsia="en-US"/>
              </w:rPr>
              <w:t>-</w:t>
            </w:r>
          </w:p>
        </w:tc>
        <w:tc>
          <w:tcPr>
            <w:tcW w:w="4062" w:type="dxa"/>
            <w:gridSpan w:val="2"/>
            <w:shd w:val="solid" w:color="FFFFFF" w:fill="auto"/>
          </w:tcPr>
          <w:p w14:paraId="6492ADF4" w14:textId="77777777" w:rsidR="00AD5846" w:rsidRPr="000749E2" w:rsidRDefault="00AD5846" w:rsidP="000749E2">
            <w:pPr>
              <w:pStyle w:val="TAL"/>
              <w:rPr>
                <w:lang w:eastAsia="en-US"/>
              </w:rPr>
            </w:pPr>
            <w:r w:rsidRPr="000749E2">
              <w:rPr>
                <w:lang w:eastAsia="en-US"/>
              </w:rPr>
              <w:t>Introduction of UE mode of operation into NAS default message contents</w:t>
            </w:r>
          </w:p>
        </w:tc>
        <w:tc>
          <w:tcPr>
            <w:tcW w:w="415" w:type="dxa"/>
            <w:gridSpan w:val="2"/>
            <w:shd w:val="solid" w:color="FFFFFF" w:fill="auto"/>
          </w:tcPr>
          <w:p w14:paraId="6A2855AF" w14:textId="77777777" w:rsidR="00AD5846" w:rsidRPr="000749E2" w:rsidRDefault="00AD5846" w:rsidP="000749E2">
            <w:pPr>
              <w:pStyle w:val="TAL"/>
              <w:rPr>
                <w:lang w:eastAsia="en-US"/>
              </w:rPr>
            </w:pPr>
            <w:r w:rsidRPr="000749E2">
              <w:rPr>
                <w:lang w:eastAsia="en-US"/>
              </w:rPr>
              <w:t>F</w:t>
            </w:r>
          </w:p>
        </w:tc>
        <w:tc>
          <w:tcPr>
            <w:tcW w:w="708" w:type="dxa"/>
            <w:gridSpan w:val="2"/>
            <w:shd w:val="solid" w:color="FFFFFF" w:fill="auto"/>
          </w:tcPr>
          <w:p w14:paraId="286C17EE" w14:textId="77777777" w:rsidR="00AD5846" w:rsidRPr="000749E2" w:rsidRDefault="00AD5846" w:rsidP="000749E2">
            <w:pPr>
              <w:pStyle w:val="TAL"/>
              <w:rPr>
                <w:lang w:eastAsia="en-US"/>
              </w:rPr>
            </w:pPr>
            <w:r w:rsidRPr="000749E2">
              <w:rPr>
                <w:lang w:eastAsia="en-US"/>
              </w:rPr>
              <w:t>8.2.1</w:t>
            </w:r>
          </w:p>
        </w:tc>
        <w:tc>
          <w:tcPr>
            <w:tcW w:w="708" w:type="dxa"/>
            <w:gridSpan w:val="2"/>
            <w:shd w:val="solid" w:color="FFFFFF" w:fill="auto"/>
          </w:tcPr>
          <w:p w14:paraId="55DEDAE1" w14:textId="77777777" w:rsidR="00AD5846" w:rsidRPr="000749E2" w:rsidRDefault="00AD5846" w:rsidP="000749E2">
            <w:pPr>
              <w:pStyle w:val="TAL"/>
              <w:rPr>
                <w:lang w:eastAsia="en-US"/>
              </w:rPr>
            </w:pPr>
            <w:r w:rsidRPr="000749E2">
              <w:rPr>
                <w:lang w:eastAsia="en-US"/>
              </w:rPr>
              <w:t>8.3.0</w:t>
            </w:r>
          </w:p>
        </w:tc>
        <w:tc>
          <w:tcPr>
            <w:tcW w:w="1033" w:type="dxa"/>
            <w:gridSpan w:val="2"/>
            <w:shd w:val="solid" w:color="FFFFFF" w:fill="auto"/>
          </w:tcPr>
          <w:p w14:paraId="617FC646" w14:textId="77777777" w:rsidR="00AD5846" w:rsidRPr="000749E2" w:rsidRDefault="00AD5846" w:rsidP="000749E2">
            <w:pPr>
              <w:pStyle w:val="TAL"/>
              <w:rPr>
                <w:lang w:eastAsia="en-US"/>
              </w:rPr>
            </w:pPr>
            <w:r w:rsidRPr="000749E2">
              <w:rPr>
                <w:lang w:eastAsia="en-US"/>
              </w:rPr>
              <w:t>R5-095138</w:t>
            </w:r>
          </w:p>
        </w:tc>
      </w:tr>
      <w:tr w:rsidR="00AD5846" w:rsidRPr="000749E2" w14:paraId="32AA28F6" w14:textId="77777777" w:rsidTr="001C22E1">
        <w:trPr>
          <w:gridAfter w:val="1"/>
          <w:wAfter w:w="21" w:type="dxa"/>
          <w:jc w:val="center"/>
        </w:trPr>
        <w:tc>
          <w:tcPr>
            <w:tcW w:w="638" w:type="dxa"/>
            <w:gridSpan w:val="2"/>
            <w:shd w:val="solid" w:color="FFFFFF" w:fill="auto"/>
          </w:tcPr>
          <w:p w14:paraId="07DC4425" w14:textId="77777777" w:rsidR="00AD5846" w:rsidRPr="000749E2" w:rsidRDefault="00AD5846" w:rsidP="000749E2">
            <w:pPr>
              <w:pStyle w:val="TAL"/>
              <w:rPr>
                <w:lang w:eastAsia="en-US"/>
              </w:rPr>
            </w:pPr>
            <w:r w:rsidRPr="000749E2">
              <w:rPr>
                <w:lang w:eastAsia="en-US"/>
              </w:rPr>
              <w:t>RAN5 #44</w:t>
            </w:r>
          </w:p>
        </w:tc>
        <w:tc>
          <w:tcPr>
            <w:tcW w:w="1134" w:type="dxa"/>
            <w:gridSpan w:val="2"/>
            <w:shd w:val="solid" w:color="FFFFFF" w:fill="auto"/>
          </w:tcPr>
          <w:p w14:paraId="282EF4DE" w14:textId="77777777" w:rsidR="00AD5846" w:rsidRPr="000749E2" w:rsidRDefault="00AD5846" w:rsidP="000749E2">
            <w:pPr>
              <w:pStyle w:val="TAL"/>
              <w:rPr>
                <w:lang w:eastAsia="en-US"/>
              </w:rPr>
            </w:pPr>
            <w:r w:rsidRPr="000749E2">
              <w:rPr>
                <w:lang w:eastAsia="en-US"/>
              </w:rPr>
              <w:t>RP-090802</w:t>
            </w:r>
          </w:p>
        </w:tc>
        <w:tc>
          <w:tcPr>
            <w:tcW w:w="567" w:type="dxa"/>
            <w:gridSpan w:val="2"/>
            <w:shd w:val="solid" w:color="FFFFFF" w:fill="auto"/>
          </w:tcPr>
          <w:p w14:paraId="2C74AFAF" w14:textId="77777777" w:rsidR="00AD5846" w:rsidRPr="000749E2" w:rsidRDefault="00AD5846" w:rsidP="000749E2">
            <w:pPr>
              <w:pStyle w:val="TAL"/>
              <w:rPr>
                <w:lang w:eastAsia="en-US"/>
              </w:rPr>
            </w:pPr>
            <w:r w:rsidRPr="000749E2">
              <w:rPr>
                <w:lang w:eastAsia="en-US"/>
              </w:rPr>
              <w:t>0065</w:t>
            </w:r>
          </w:p>
        </w:tc>
        <w:tc>
          <w:tcPr>
            <w:tcW w:w="426" w:type="dxa"/>
            <w:gridSpan w:val="2"/>
            <w:shd w:val="solid" w:color="FFFFFF" w:fill="auto"/>
          </w:tcPr>
          <w:p w14:paraId="1384878C" w14:textId="77777777" w:rsidR="00AD5846" w:rsidRPr="000749E2" w:rsidRDefault="00AD5846" w:rsidP="000749E2">
            <w:pPr>
              <w:pStyle w:val="TAL"/>
              <w:rPr>
                <w:lang w:eastAsia="en-US"/>
              </w:rPr>
            </w:pPr>
            <w:r w:rsidRPr="000749E2">
              <w:rPr>
                <w:lang w:eastAsia="en-US"/>
              </w:rPr>
              <w:t>-</w:t>
            </w:r>
          </w:p>
        </w:tc>
        <w:tc>
          <w:tcPr>
            <w:tcW w:w="4062" w:type="dxa"/>
            <w:gridSpan w:val="2"/>
            <w:shd w:val="solid" w:color="FFFFFF" w:fill="auto"/>
          </w:tcPr>
          <w:p w14:paraId="5E50B776" w14:textId="77777777" w:rsidR="00AD5846" w:rsidRPr="000749E2" w:rsidRDefault="00AD5846" w:rsidP="000749E2">
            <w:pPr>
              <w:pStyle w:val="TAL"/>
              <w:rPr>
                <w:lang w:eastAsia="en-US"/>
              </w:rPr>
            </w:pPr>
            <w:r w:rsidRPr="000749E2">
              <w:rPr>
                <w:lang w:eastAsia="en-US"/>
              </w:rPr>
              <w:t>TDD ACK/NACK feedback mode update</w:t>
            </w:r>
          </w:p>
        </w:tc>
        <w:tc>
          <w:tcPr>
            <w:tcW w:w="415" w:type="dxa"/>
            <w:gridSpan w:val="2"/>
            <w:shd w:val="solid" w:color="FFFFFF" w:fill="auto"/>
          </w:tcPr>
          <w:p w14:paraId="599B0D25" w14:textId="77777777" w:rsidR="00AD5846" w:rsidRPr="000749E2" w:rsidRDefault="00AD5846" w:rsidP="000749E2">
            <w:pPr>
              <w:pStyle w:val="TAL"/>
              <w:rPr>
                <w:lang w:eastAsia="en-US"/>
              </w:rPr>
            </w:pPr>
            <w:r w:rsidRPr="000749E2">
              <w:rPr>
                <w:lang w:eastAsia="en-US"/>
              </w:rPr>
              <w:t>F</w:t>
            </w:r>
          </w:p>
        </w:tc>
        <w:tc>
          <w:tcPr>
            <w:tcW w:w="708" w:type="dxa"/>
            <w:gridSpan w:val="2"/>
            <w:shd w:val="solid" w:color="FFFFFF" w:fill="auto"/>
          </w:tcPr>
          <w:p w14:paraId="2C543822" w14:textId="77777777" w:rsidR="00AD5846" w:rsidRPr="000749E2" w:rsidRDefault="00AD5846" w:rsidP="000749E2">
            <w:pPr>
              <w:pStyle w:val="TAL"/>
              <w:rPr>
                <w:lang w:eastAsia="en-US"/>
              </w:rPr>
            </w:pPr>
            <w:r w:rsidRPr="000749E2">
              <w:rPr>
                <w:lang w:eastAsia="en-US"/>
              </w:rPr>
              <w:t>8.2.1</w:t>
            </w:r>
          </w:p>
        </w:tc>
        <w:tc>
          <w:tcPr>
            <w:tcW w:w="708" w:type="dxa"/>
            <w:gridSpan w:val="2"/>
            <w:shd w:val="solid" w:color="FFFFFF" w:fill="auto"/>
          </w:tcPr>
          <w:p w14:paraId="35FA3536" w14:textId="77777777" w:rsidR="00AD5846" w:rsidRPr="000749E2" w:rsidRDefault="00AD5846" w:rsidP="000749E2">
            <w:pPr>
              <w:pStyle w:val="TAL"/>
              <w:rPr>
                <w:lang w:eastAsia="en-US"/>
              </w:rPr>
            </w:pPr>
            <w:r w:rsidRPr="000749E2">
              <w:rPr>
                <w:lang w:eastAsia="en-US"/>
              </w:rPr>
              <w:t>8.3.0</w:t>
            </w:r>
          </w:p>
        </w:tc>
        <w:tc>
          <w:tcPr>
            <w:tcW w:w="1033" w:type="dxa"/>
            <w:gridSpan w:val="2"/>
            <w:shd w:val="solid" w:color="FFFFFF" w:fill="auto"/>
          </w:tcPr>
          <w:p w14:paraId="5AD82FAF" w14:textId="77777777" w:rsidR="00AD5846" w:rsidRPr="000749E2" w:rsidRDefault="00AD5846" w:rsidP="000749E2">
            <w:pPr>
              <w:pStyle w:val="TAL"/>
              <w:rPr>
                <w:lang w:eastAsia="en-US"/>
              </w:rPr>
            </w:pPr>
            <w:r w:rsidRPr="000749E2">
              <w:rPr>
                <w:lang w:eastAsia="en-US"/>
              </w:rPr>
              <w:t>R5-095152</w:t>
            </w:r>
          </w:p>
        </w:tc>
      </w:tr>
      <w:tr w:rsidR="00AD5846" w:rsidRPr="000749E2" w14:paraId="70A57C85" w14:textId="77777777" w:rsidTr="001C22E1">
        <w:trPr>
          <w:gridAfter w:val="1"/>
          <w:wAfter w:w="21" w:type="dxa"/>
          <w:jc w:val="center"/>
        </w:trPr>
        <w:tc>
          <w:tcPr>
            <w:tcW w:w="638" w:type="dxa"/>
            <w:gridSpan w:val="2"/>
            <w:shd w:val="solid" w:color="FFFFFF" w:fill="auto"/>
          </w:tcPr>
          <w:p w14:paraId="44F23DC8" w14:textId="77777777" w:rsidR="00AD5846" w:rsidRPr="000749E2" w:rsidRDefault="00AD5846" w:rsidP="000749E2">
            <w:pPr>
              <w:pStyle w:val="TAL"/>
              <w:rPr>
                <w:lang w:eastAsia="en-US"/>
              </w:rPr>
            </w:pPr>
            <w:r w:rsidRPr="000749E2">
              <w:rPr>
                <w:lang w:eastAsia="en-US"/>
              </w:rPr>
              <w:t>RAN5 #44</w:t>
            </w:r>
          </w:p>
        </w:tc>
        <w:tc>
          <w:tcPr>
            <w:tcW w:w="1134" w:type="dxa"/>
            <w:gridSpan w:val="2"/>
            <w:shd w:val="solid" w:color="FFFFFF" w:fill="auto"/>
          </w:tcPr>
          <w:p w14:paraId="1C390863" w14:textId="77777777" w:rsidR="00AD5846" w:rsidRPr="000749E2" w:rsidRDefault="00AD5846" w:rsidP="000749E2">
            <w:pPr>
              <w:pStyle w:val="TAL"/>
              <w:rPr>
                <w:lang w:eastAsia="en-US"/>
              </w:rPr>
            </w:pPr>
            <w:r w:rsidRPr="000749E2">
              <w:rPr>
                <w:lang w:eastAsia="en-US"/>
              </w:rPr>
              <w:t>RP-090802</w:t>
            </w:r>
          </w:p>
        </w:tc>
        <w:tc>
          <w:tcPr>
            <w:tcW w:w="567" w:type="dxa"/>
            <w:gridSpan w:val="2"/>
            <w:shd w:val="solid" w:color="FFFFFF" w:fill="auto"/>
          </w:tcPr>
          <w:p w14:paraId="53037290" w14:textId="77777777" w:rsidR="00AD5846" w:rsidRPr="000749E2" w:rsidRDefault="00AD5846" w:rsidP="000749E2">
            <w:pPr>
              <w:pStyle w:val="TAL"/>
              <w:rPr>
                <w:lang w:eastAsia="en-US"/>
              </w:rPr>
            </w:pPr>
            <w:r w:rsidRPr="000749E2">
              <w:rPr>
                <w:lang w:eastAsia="en-US"/>
              </w:rPr>
              <w:t>0066</w:t>
            </w:r>
          </w:p>
        </w:tc>
        <w:tc>
          <w:tcPr>
            <w:tcW w:w="426" w:type="dxa"/>
            <w:gridSpan w:val="2"/>
            <w:shd w:val="solid" w:color="FFFFFF" w:fill="auto"/>
          </w:tcPr>
          <w:p w14:paraId="464EEBC8" w14:textId="77777777" w:rsidR="00AD5846" w:rsidRPr="000749E2" w:rsidRDefault="00AD5846" w:rsidP="000749E2">
            <w:pPr>
              <w:pStyle w:val="TAL"/>
              <w:rPr>
                <w:lang w:eastAsia="en-US"/>
              </w:rPr>
            </w:pPr>
            <w:r w:rsidRPr="000749E2">
              <w:rPr>
                <w:lang w:eastAsia="en-US"/>
              </w:rPr>
              <w:t>-</w:t>
            </w:r>
          </w:p>
        </w:tc>
        <w:tc>
          <w:tcPr>
            <w:tcW w:w="4062" w:type="dxa"/>
            <w:gridSpan w:val="2"/>
            <w:shd w:val="solid" w:color="FFFFFF" w:fill="auto"/>
          </w:tcPr>
          <w:p w14:paraId="5CB83FF4" w14:textId="77777777" w:rsidR="00AD5846" w:rsidRPr="000749E2" w:rsidRDefault="00AD5846" w:rsidP="000749E2">
            <w:pPr>
              <w:pStyle w:val="TAL"/>
              <w:rPr>
                <w:lang w:eastAsia="en-US"/>
              </w:rPr>
            </w:pPr>
            <w:r w:rsidRPr="000749E2">
              <w:rPr>
                <w:lang w:eastAsia="en-US"/>
              </w:rPr>
              <w:t>Corrections to default signal levels</w:t>
            </w:r>
          </w:p>
        </w:tc>
        <w:tc>
          <w:tcPr>
            <w:tcW w:w="415" w:type="dxa"/>
            <w:gridSpan w:val="2"/>
            <w:shd w:val="solid" w:color="FFFFFF" w:fill="auto"/>
          </w:tcPr>
          <w:p w14:paraId="237A6DDA" w14:textId="77777777" w:rsidR="00AD5846" w:rsidRPr="000749E2" w:rsidRDefault="00AD5846" w:rsidP="000749E2">
            <w:pPr>
              <w:pStyle w:val="TAL"/>
              <w:rPr>
                <w:lang w:eastAsia="en-US"/>
              </w:rPr>
            </w:pPr>
            <w:r w:rsidRPr="000749E2">
              <w:rPr>
                <w:lang w:eastAsia="en-US"/>
              </w:rPr>
              <w:t>F</w:t>
            </w:r>
          </w:p>
        </w:tc>
        <w:tc>
          <w:tcPr>
            <w:tcW w:w="708" w:type="dxa"/>
            <w:gridSpan w:val="2"/>
            <w:shd w:val="solid" w:color="FFFFFF" w:fill="auto"/>
          </w:tcPr>
          <w:p w14:paraId="2AD5017D" w14:textId="77777777" w:rsidR="00AD5846" w:rsidRPr="000749E2" w:rsidRDefault="00AD5846" w:rsidP="000749E2">
            <w:pPr>
              <w:pStyle w:val="TAL"/>
              <w:rPr>
                <w:lang w:eastAsia="en-US"/>
              </w:rPr>
            </w:pPr>
            <w:r w:rsidRPr="000749E2">
              <w:rPr>
                <w:lang w:eastAsia="en-US"/>
              </w:rPr>
              <w:t>8.2.1</w:t>
            </w:r>
          </w:p>
        </w:tc>
        <w:tc>
          <w:tcPr>
            <w:tcW w:w="708" w:type="dxa"/>
            <w:gridSpan w:val="2"/>
            <w:shd w:val="solid" w:color="FFFFFF" w:fill="auto"/>
          </w:tcPr>
          <w:p w14:paraId="48A6E237" w14:textId="77777777" w:rsidR="00AD5846" w:rsidRPr="000749E2" w:rsidRDefault="00AD5846" w:rsidP="000749E2">
            <w:pPr>
              <w:pStyle w:val="TAL"/>
              <w:rPr>
                <w:lang w:eastAsia="en-US"/>
              </w:rPr>
            </w:pPr>
            <w:r w:rsidRPr="000749E2">
              <w:rPr>
                <w:lang w:eastAsia="en-US"/>
              </w:rPr>
              <w:t>8.3.0</w:t>
            </w:r>
          </w:p>
        </w:tc>
        <w:tc>
          <w:tcPr>
            <w:tcW w:w="1033" w:type="dxa"/>
            <w:gridSpan w:val="2"/>
            <w:shd w:val="solid" w:color="FFFFFF" w:fill="auto"/>
          </w:tcPr>
          <w:p w14:paraId="45412E99" w14:textId="77777777" w:rsidR="00AD5846" w:rsidRPr="000749E2" w:rsidRDefault="00AD5846" w:rsidP="000749E2">
            <w:pPr>
              <w:pStyle w:val="TAL"/>
              <w:rPr>
                <w:lang w:eastAsia="en-US"/>
              </w:rPr>
            </w:pPr>
            <w:r w:rsidRPr="000749E2">
              <w:rPr>
                <w:lang w:eastAsia="en-US"/>
              </w:rPr>
              <w:t>R5-095206</w:t>
            </w:r>
          </w:p>
        </w:tc>
      </w:tr>
      <w:tr w:rsidR="00AD5846" w:rsidRPr="000749E2" w14:paraId="14BF1A10" w14:textId="77777777" w:rsidTr="001C22E1">
        <w:trPr>
          <w:gridAfter w:val="1"/>
          <w:wAfter w:w="21" w:type="dxa"/>
          <w:jc w:val="center"/>
        </w:trPr>
        <w:tc>
          <w:tcPr>
            <w:tcW w:w="638" w:type="dxa"/>
            <w:gridSpan w:val="2"/>
            <w:shd w:val="solid" w:color="FFFFFF" w:fill="auto"/>
          </w:tcPr>
          <w:p w14:paraId="17A6EB76" w14:textId="77777777" w:rsidR="00AD5846" w:rsidRPr="000749E2" w:rsidRDefault="00AD5846" w:rsidP="000749E2">
            <w:pPr>
              <w:pStyle w:val="TAL"/>
              <w:rPr>
                <w:lang w:eastAsia="en-US"/>
              </w:rPr>
            </w:pPr>
            <w:r w:rsidRPr="000749E2">
              <w:rPr>
                <w:lang w:eastAsia="en-US"/>
              </w:rPr>
              <w:t>RAN5 #44</w:t>
            </w:r>
          </w:p>
        </w:tc>
        <w:tc>
          <w:tcPr>
            <w:tcW w:w="1134" w:type="dxa"/>
            <w:gridSpan w:val="2"/>
            <w:shd w:val="solid" w:color="FFFFFF" w:fill="auto"/>
          </w:tcPr>
          <w:p w14:paraId="79A3CC21" w14:textId="77777777" w:rsidR="00AD5846" w:rsidRPr="000749E2" w:rsidRDefault="00AD5846" w:rsidP="000749E2">
            <w:pPr>
              <w:pStyle w:val="TAL"/>
              <w:rPr>
                <w:lang w:eastAsia="en-US"/>
              </w:rPr>
            </w:pPr>
            <w:r w:rsidRPr="000749E2">
              <w:rPr>
                <w:lang w:eastAsia="en-US"/>
              </w:rPr>
              <w:t>RP-090802</w:t>
            </w:r>
          </w:p>
        </w:tc>
        <w:tc>
          <w:tcPr>
            <w:tcW w:w="567" w:type="dxa"/>
            <w:gridSpan w:val="2"/>
            <w:shd w:val="solid" w:color="FFFFFF" w:fill="auto"/>
          </w:tcPr>
          <w:p w14:paraId="1BDB0C05" w14:textId="77777777" w:rsidR="00AD5846" w:rsidRPr="000749E2" w:rsidRDefault="00AD5846" w:rsidP="000749E2">
            <w:pPr>
              <w:pStyle w:val="TAL"/>
              <w:rPr>
                <w:lang w:eastAsia="en-US"/>
              </w:rPr>
            </w:pPr>
            <w:r w:rsidRPr="000749E2">
              <w:rPr>
                <w:lang w:eastAsia="en-US"/>
              </w:rPr>
              <w:t>0067</w:t>
            </w:r>
          </w:p>
        </w:tc>
        <w:tc>
          <w:tcPr>
            <w:tcW w:w="426" w:type="dxa"/>
            <w:gridSpan w:val="2"/>
            <w:shd w:val="solid" w:color="FFFFFF" w:fill="auto"/>
          </w:tcPr>
          <w:p w14:paraId="3D68E360" w14:textId="77777777" w:rsidR="00AD5846" w:rsidRPr="000749E2" w:rsidRDefault="00AD5846" w:rsidP="000749E2">
            <w:pPr>
              <w:pStyle w:val="TAL"/>
              <w:rPr>
                <w:lang w:eastAsia="en-US"/>
              </w:rPr>
            </w:pPr>
            <w:r w:rsidRPr="000749E2">
              <w:rPr>
                <w:lang w:eastAsia="en-US"/>
              </w:rPr>
              <w:t>-</w:t>
            </w:r>
          </w:p>
        </w:tc>
        <w:tc>
          <w:tcPr>
            <w:tcW w:w="4062" w:type="dxa"/>
            <w:gridSpan w:val="2"/>
            <w:shd w:val="solid" w:color="FFFFFF" w:fill="auto"/>
          </w:tcPr>
          <w:p w14:paraId="7BE79F41" w14:textId="77777777" w:rsidR="00AD5846" w:rsidRPr="000749E2" w:rsidRDefault="00AD5846" w:rsidP="000749E2">
            <w:pPr>
              <w:pStyle w:val="TAL"/>
              <w:rPr>
                <w:lang w:eastAsia="en-US"/>
              </w:rPr>
            </w:pPr>
            <w:r w:rsidRPr="000749E2">
              <w:rPr>
                <w:lang w:eastAsia="en-US"/>
              </w:rPr>
              <w:t>Update to default messages in regard to IP address allocation</w:t>
            </w:r>
          </w:p>
        </w:tc>
        <w:tc>
          <w:tcPr>
            <w:tcW w:w="415" w:type="dxa"/>
            <w:gridSpan w:val="2"/>
            <w:shd w:val="solid" w:color="FFFFFF" w:fill="auto"/>
          </w:tcPr>
          <w:p w14:paraId="7FD58874" w14:textId="77777777" w:rsidR="00AD5846" w:rsidRPr="000749E2" w:rsidRDefault="00AD5846" w:rsidP="000749E2">
            <w:pPr>
              <w:pStyle w:val="TAL"/>
              <w:rPr>
                <w:lang w:eastAsia="en-US"/>
              </w:rPr>
            </w:pPr>
            <w:r w:rsidRPr="000749E2">
              <w:rPr>
                <w:lang w:eastAsia="en-US"/>
              </w:rPr>
              <w:t>F</w:t>
            </w:r>
          </w:p>
        </w:tc>
        <w:tc>
          <w:tcPr>
            <w:tcW w:w="708" w:type="dxa"/>
            <w:gridSpan w:val="2"/>
            <w:shd w:val="solid" w:color="FFFFFF" w:fill="auto"/>
          </w:tcPr>
          <w:p w14:paraId="3DE0D67B" w14:textId="77777777" w:rsidR="00AD5846" w:rsidRPr="000749E2" w:rsidRDefault="00AD5846" w:rsidP="000749E2">
            <w:pPr>
              <w:pStyle w:val="TAL"/>
              <w:rPr>
                <w:lang w:eastAsia="en-US"/>
              </w:rPr>
            </w:pPr>
            <w:r w:rsidRPr="000749E2">
              <w:rPr>
                <w:lang w:eastAsia="en-US"/>
              </w:rPr>
              <w:t>8.2.1</w:t>
            </w:r>
          </w:p>
        </w:tc>
        <w:tc>
          <w:tcPr>
            <w:tcW w:w="708" w:type="dxa"/>
            <w:gridSpan w:val="2"/>
            <w:shd w:val="solid" w:color="FFFFFF" w:fill="auto"/>
          </w:tcPr>
          <w:p w14:paraId="75910EC3" w14:textId="77777777" w:rsidR="00AD5846" w:rsidRPr="000749E2" w:rsidRDefault="00AD5846" w:rsidP="000749E2">
            <w:pPr>
              <w:pStyle w:val="TAL"/>
              <w:rPr>
                <w:lang w:eastAsia="en-US"/>
              </w:rPr>
            </w:pPr>
            <w:r w:rsidRPr="000749E2">
              <w:rPr>
                <w:lang w:eastAsia="en-US"/>
              </w:rPr>
              <w:t>8.3.0</w:t>
            </w:r>
          </w:p>
        </w:tc>
        <w:tc>
          <w:tcPr>
            <w:tcW w:w="1033" w:type="dxa"/>
            <w:gridSpan w:val="2"/>
            <w:shd w:val="solid" w:color="FFFFFF" w:fill="auto"/>
          </w:tcPr>
          <w:p w14:paraId="58F04620" w14:textId="77777777" w:rsidR="00AD5846" w:rsidRPr="000749E2" w:rsidRDefault="00AD5846" w:rsidP="000749E2">
            <w:pPr>
              <w:pStyle w:val="TAL"/>
              <w:rPr>
                <w:lang w:eastAsia="en-US"/>
              </w:rPr>
            </w:pPr>
            <w:r w:rsidRPr="000749E2">
              <w:rPr>
                <w:lang w:eastAsia="en-US"/>
              </w:rPr>
              <w:t>R5-095218</w:t>
            </w:r>
          </w:p>
        </w:tc>
      </w:tr>
      <w:tr w:rsidR="00D77534" w:rsidRPr="000749E2" w14:paraId="6CC203C2" w14:textId="77777777" w:rsidTr="001C22E1">
        <w:trPr>
          <w:gridAfter w:val="1"/>
          <w:wAfter w:w="21" w:type="dxa"/>
          <w:jc w:val="center"/>
        </w:trPr>
        <w:tc>
          <w:tcPr>
            <w:tcW w:w="638" w:type="dxa"/>
            <w:gridSpan w:val="2"/>
            <w:shd w:val="solid" w:color="FFFFFF" w:fill="auto"/>
          </w:tcPr>
          <w:p w14:paraId="02578287" w14:textId="77777777" w:rsidR="00D77534" w:rsidRPr="000749E2" w:rsidRDefault="00D77534" w:rsidP="000749E2">
            <w:pPr>
              <w:pStyle w:val="TAL"/>
              <w:rPr>
                <w:lang w:eastAsia="en-US"/>
              </w:rPr>
            </w:pPr>
            <w:r w:rsidRPr="000749E2">
              <w:rPr>
                <w:lang w:eastAsia="en-US"/>
              </w:rPr>
              <w:t>RAN5 #45</w:t>
            </w:r>
          </w:p>
        </w:tc>
        <w:tc>
          <w:tcPr>
            <w:tcW w:w="1134" w:type="dxa"/>
            <w:gridSpan w:val="2"/>
            <w:shd w:val="solid" w:color="FFFFFF" w:fill="auto"/>
          </w:tcPr>
          <w:p w14:paraId="723716AF" w14:textId="77777777" w:rsidR="00D77534" w:rsidRPr="000749E2" w:rsidRDefault="00D77534" w:rsidP="000749E2">
            <w:pPr>
              <w:pStyle w:val="TAL"/>
              <w:rPr>
                <w:lang w:eastAsia="en-US"/>
              </w:rPr>
            </w:pPr>
            <w:r w:rsidRPr="000749E2">
              <w:rPr>
                <w:lang w:eastAsia="en-US"/>
              </w:rPr>
              <w:t>RP-09112</w:t>
            </w:r>
            <w:r w:rsidR="00271A5D" w:rsidRPr="000749E2">
              <w:rPr>
                <w:lang w:eastAsia="en-US"/>
              </w:rPr>
              <w:t>1</w:t>
            </w:r>
          </w:p>
        </w:tc>
        <w:tc>
          <w:tcPr>
            <w:tcW w:w="567" w:type="dxa"/>
            <w:gridSpan w:val="2"/>
            <w:shd w:val="solid" w:color="FFFFFF" w:fill="auto"/>
          </w:tcPr>
          <w:p w14:paraId="466E26C5" w14:textId="77777777" w:rsidR="00D77534" w:rsidRPr="000749E2" w:rsidRDefault="00D77534" w:rsidP="005076D8">
            <w:pPr>
              <w:pStyle w:val="TAL"/>
            </w:pPr>
            <w:r w:rsidRPr="000749E2">
              <w:t>0068</w:t>
            </w:r>
          </w:p>
        </w:tc>
        <w:tc>
          <w:tcPr>
            <w:tcW w:w="426" w:type="dxa"/>
            <w:gridSpan w:val="2"/>
            <w:shd w:val="solid" w:color="FFFFFF" w:fill="auto"/>
          </w:tcPr>
          <w:p w14:paraId="0AD23367" w14:textId="77777777" w:rsidR="00D77534" w:rsidRPr="000749E2" w:rsidRDefault="00D77534" w:rsidP="000749E2">
            <w:pPr>
              <w:pStyle w:val="TAL"/>
              <w:rPr>
                <w:lang w:eastAsia="en-US"/>
              </w:rPr>
            </w:pPr>
            <w:r w:rsidRPr="000749E2">
              <w:rPr>
                <w:lang w:eastAsia="en-US"/>
              </w:rPr>
              <w:t>-</w:t>
            </w:r>
          </w:p>
        </w:tc>
        <w:tc>
          <w:tcPr>
            <w:tcW w:w="4062" w:type="dxa"/>
            <w:gridSpan w:val="2"/>
            <w:shd w:val="solid" w:color="FFFFFF" w:fill="auto"/>
          </w:tcPr>
          <w:p w14:paraId="3D0AB61C" w14:textId="77777777" w:rsidR="00D77534" w:rsidRPr="000749E2" w:rsidRDefault="00D77534" w:rsidP="000749E2">
            <w:pPr>
              <w:pStyle w:val="TAL"/>
              <w:rPr>
                <w:lang w:eastAsia="en-US"/>
              </w:rPr>
            </w:pPr>
            <w:r w:rsidRPr="000749E2">
              <w:rPr>
                <w:lang w:eastAsia="en-US"/>
              </w:rPr>
              <w:t>Correction to 4.3.1.2.6 TDD reference test frequencies for Operating Band 38</w:t>
            </w:r>
          </w:p>
        </w:tc>
        <w:tc>
          <w:tcPr>
            <w:tcW w:w="415" w:type="dxa"/>
            <w:gridSpan w:val="2"/>
            <w:shd w:val="solid" w:color="FFFFFF" w:fill="auto"/>
          </w:tcPr>
          <w:p w14:paraId="5EF912C8" w14:textId="77777777" w:rsidR="00D77534" w:rsidRPr="000749E2" w:rsidRDefault="00D77534" w:rsidP="000749E2">
            <w:pPr>
              <w:pStyle w:val="TAL"/>
              <w:rPr>
                <w:lang w:eastAsia="en-US"/>
              </w:rPr>
            </w:pPr>
            <w:r w:rsidRPr="000749E2">
              <w:rPr>
                <w:lang w:eastAsia="en-US"/>
              </w:rPr>
              <w:t>F</w:t>
            </w:r>
          </w:p>
        </w:tc>
        <w:tc>
          <w:tcPr>
            <w:tcW w:w="708" w:type="dxa"/>
            <w:gridSpan w:val="2"/>
            <w:shd w:val="solid" w:color="FFFFFF" w:fill="auto"/>
          </w:tcPr>
          <w:p w14:paraId="14526EDB" w14:textId="77777777" w:rsidR="00D77534" w:rsidRPr="000749E2" w:rsidRDefault="00D77534" w:rsidP="000749E2">
            <w:pPr>
              <w:pStyle w:val="TAL"/>
              <w:rPr>
                <w:lang w:eastAsia="en-US"/>
              </w:rPr>
            </w:pPr>
            <w:r w:rsidRPr="000749E2">
              <w:rPr>
                <w:lang w:eastAsia="en-US"/>
              </w:rPr>
              <w:t>8.3.0</w:t>
            </w:r>
          </w:p>
        </w:tc>
        <w:tc>
          <w:tcPr>
            <w:tcW w:w="708" w:type="dxa"/>
            <w:gridSpan w:val="2"/>
            <w:shd w:val="solid" w:color="FFFFFF" w:fill="auto"/>
          </w:tcPr>
          <w:p w14:paraId="39738620" w14:textId="77777777" w:rsidR="00D77534" w:rsidRPr="000749E2" w:rsidRDefault="00D77534" w:rsidP="000749E2">
            <w:pPr>
              <w:pStyle w:val="TAL"/>
              <w:rPr>
                <w:lang w:eastAsia="en-US"/>
              </w:rPr>
            </w:pPr>
            <w:r w:rsidRPr="000749E2">
              <w:rPr>
                <w:lang w:eastAsia="en-US"/>
              </w:rPr>
              <w:t>8.4.0</w:t>
            </w:r>
          </w:p>
        </w:tc>
        <w:tc>
          <w:tcPr>
            <w:tcW w:w="1033" w:type="dxa"/>
            <w:gridSpan w:val="2"/>
            <w:shd w:val="solid" w:color="FFFFFF" w:fill="auto"/>
          </w:tcPr>
          <w:p w14:paraId="1FED46CE" w14:textId="77777777" w:rsidR="00D77534" w:rsidRPr="000749E2" w:rsidRDefault="00D77534" w:rsidP="000749E2">
            <w:pPr>
              <w:pStyle w:val="TAL"/>
              <w:rPr>
                <w:lang w:eastAsia="en-US"/>
              </w:rPr>
            </w:pPr>
            <w:r w:rsidRPr="000749E2">
              <w:rPr>
                <w:lang w:eastAsia="en-US"/>
              </w:rPr>
              <w:t>R5-095486</w:t>
            </w:r>
          </w:p>
        </w:tc>
      </w:tr>
      <w:tr w:rsidR="00D77534" w:rsidRPr="000749E2" w14:paraId="65C82DB6" w14:textId="77777777" w:rsidTr="001C22E1">
        <w:trPr>
          <w:gridAfter w:val="1"/>
          <w:wAfter w:w="21" w:type="dxa"/>
          <w:jc w:val="center"/>
        </w:trPr>
        <w:tc>
          <w:tcPr>
            <w:tcW w:w="638" w:type="dxa"/>
            <w:gridSpan w:val="2"/>
            <w:shd w:val="solid" w:color="FFFFFF" w:fill="auto"/>
          </w:tcPr>
          <w:p w14:paraId="6A1708C8" w14:textId="77777777" w:rsidR="00D77534" w:rsidRPr="000749E2" w:rsidRDefault="00D77534" w:rsidP="000749E2">
            <w:pPr>
              <w:pStyle w:val="TAL"/>
              <w:rPr>
                <w:lang w:eastAsia="en-US"/>
              </w:rPr>
            </w:pPr>
            <w:r w:rsidRPr="000749E2">
              <w:rPr>
                <w:lang w:eastAsia="en-US"/>
              </w:rPr>
              <w:lastRenderedPageBreak/>
              <w:t>RAN5 #45</w:t>
            </w:r>
          </w:p>
        </w:tc>
        <w:tc>
          <w:tcPr>
            <w:tcW w:w="1134" w:type="dxa"/>
            <w:gridSpan w:val="2"/>
            <w:shd w:val="solid" w:color="FFFFFF" w:fill="auto"/>
          </w:tcPr>
          <w:p w14:paraId="10B8E2A9" w14:textId="77777777" w:rsidR="00D77534" w:rsidRPr="000749E2" w:rsidRDefault="00D77534" w:rsidP="000749E2">
            <w:pPr>
              <w:pStyle w:val="TAL"/>
              <w:rPr>
                <w:lang w:eastAsia="en-US"/>
              </w:rPr>
            </w:pPr>
            <w:r w:rsidRPr="000749E2">
              <w:rPr>
                <w:lang w:eastAsia="en-US"/>
              </w:rPr>
              <w:t>RP-09112</w:t>
            </w:r>
            <w:r w:rsidR="00271A5D" w:rsidRPr="000749E2">
              <w:rPr>
                <w:lang w:eastAsia="en-US"/>
              </w:rPr>
              <w:t>1</w:t>
            </w:r>
          </w:p>
        </w:tc>
        <w:tc>
          <w:tcPr>
            <w:tcW w:w="567" w:type="dxa"/>
            <w:gridSpan w:val="2"/>
            <w:shd w:val="solid" w:color="FFFFFF" w:fill="auto"/>
          </w:tcPr>
          <w:p w14:paraId="1FDC267E" w14:textId="77777777" w:rsidR="00D77534" w:rsidRPr="000749E2" w:rsidRDefault="00D77534" w:rsidP="005076D8">
            <w:pPr>
              <w:pStyle w:val="TAL"/>
            </w:pPr>
            <w:r w:rsidRPr="000749E2">
              <w:t>0069</w:t>
            </w:r>
          </w:p>
        </w:tc>
        <w:tc>
          <w:tcPr>
            <w:tcW w:w="426" w:type="dxa"/>
            <w:gridSpan w:val="2"/>
            <w:shd w:val="solid" w:color="FFFFFF" w:fill="auto"/>
          </w:tcPr>
          <w:p w14:paraId="5BBD72FC" w14:textId="77777777" w:rsidR="00D77534" w:rsidRPr="000749E2" w:rsidRDefault="00D77534" w:rsidP="000749E2">
            <w:pPr>
              <w:pStyle w:val="TAL"/>
              <w:rPr>
                <w:lang w:eastAsia="en-US"/>
              </w:rPr>
            </w:pPr>
            <w:r w:rsidRPr="000749E2">
              <w:rPr>
                <w:lang w:eastAsia="en-US"/>
              </w:rPr>
              <w:t>-</w:t>
            </w:r>
          </w:p>
        </w:tc>
        <w:tc>
          <w:tcPr>
            <w:tcW w:w="4062" w:type="dxa"/>
            <w:gridSpan w:val="2"/>
            <w:shd w:val="solid" w:color="FFFFFF" w:fill="auto"/>
          </w:tcPr>
          <w:p w14:paraId="0DF104C4" w14:textId="77777777" w:rsidR="00D77534" w:rsidRPr="000749E2" w:rsidRDefault="00D77534" w:rsidP="000749E2">
            <w:pPr>
              <w:pStyle w:val="TAL"/>
              <w:rPr>
                <w:lang w:eastAsia="en-US"/>
              </w:rPr>
            </w:pPr>
            <w:r w:rsidRPr="000749E2">
              <w:rPr>
                <w:lang w:eastAsia="en-US"/>
              </w:rPr>
              <w:t xml:space="preserve">Correction CR to 36.508: Set the default parameter for </w:t>
            </w:r>
            <w:proofErr w:type="spellStart"/>
            <w:r w:rsidRPr="000749E2">
              <w:rPr>
                <w:lang w:eastAsia="en-US"/>
              </w:rPr>
              <w:t>offsetFreq</w:t>
            </w:r>
            <w:proofErr w:type="spellEnd"/>
            <w:r w:rsidRPr="000749E2">
              <w:rPr>
                <w:lang w:eastAsia="en-US"/>
              </w:rPr>
              <w:t xml:space="preserve"> in </w:t>
            </w:r>
            <w:proofErr w:type="spellStart"/>
            <w:r w:rsidRPr="000749E2">
              <w:rPr>
                <w:lang w:eastAsia="en-US"/>
              </w:rPr>
              <w:t>MeasObjectGERAN</w:t>
            </w:r>
            <w:proofErr w:type="spellEnd"/>
            <w:r w:rsidRPr="000749E2">
              <w:rPr>
                <w:lang w:eastAsia="en-US"/>
              </w:rPr>
              <w:t xml:space="preserve"> Information Element</w:t>
            </w:r>
          </w:p>
        </w:tc>
        <w:tc>
          <w:tcPr>
            <w:tcW w:w="415" w:type="dxa"/>
            <w:gridSpan w:val="2"/>
            <w:shd w:val="solid" w:color="FFFFFF" w:fill="auto"/>
          </w:tcPr>
          <w:p w14:paraId="72509729" w14:textId="77777777" w:rsidR="00D77534" w:rsidRPr="000749E2" w:rsidRDefault="00D77534" w:rsidP="000749E2">
            <w:pPr>
              <w:pStyle w:val="TAL"/>
              <w:rPr>
                <w:lang w:eastAsia="en-US"/>
              </w:rPr>
            </w:pPr>
            <w:r w:rsidRPr="000749E2">
              <w:rPr>
                <w:lang w:eastAsia="en-US"/>
              </w:rPr>
              <w:t>F</w:t>
            </w:r>
          </w:p>
        </w:tc>
        <w:tc>
          <w:tcPr>
            <w:tcW w:w="708" w:type="dxa"/>
            <w:gridSpan w:val="2"/>
            <w:shd w:val="solid" w:color="FFFFFF" w:fill="auto"/>
          </w:tcPr>
          <w:p w14:paraId="18C3F66F" w14:textId="77777777" w:rsidR="00D77534" w:rsidRPr="000749E2" w:rsidRDefault="00D77534" w:rsidP="000749E2">
            <w:pPr>
              <w:pStyle w:val="TAL"/>
              <w:rPr>
                <w:lang w:eastAsia="en-US"/>
              </w:rPr>
            </w:pPr>
            <w:r w:rsidRPr="000749E2">
              <w:rPr>
                <w:lang w:eastAsia="en-US"/>
              </w:rPr>
              <w:t>8.3.0</w:t>
            </w:r>
          </w:p>
        </w:tc>
        <w:tc>
          <w:tcPr>
            <w:tcW w:w="708" w:type="dxa"/>
            <w:gridSpan w:val="2"/>
            <w:shd w:val="solid" w:color="FFFFFF" w:fill="auto"/>
          </w:tcPr>
          <w:p w14:paraId="30D1C197" w14:textId="77777777" w:rsidR="00D77534" w:rsidRPr="000749E2" w:rsidRDefault="00D77534" w:rsidP="000749E2">
            <w:pPr>
              <w:pStyle w:val="TAL"/>
              <w:rPr>
                <w:lang w:eastAsia="en-US"/>
              </w:rPr>
            </w:pPr>
            <w:r w:rsidRPr="000749E2">
              <w:rPr>
                <w:lang w:eastAsia="en-US"/>
              </w:rPr>
              <w:t>8.4.0</w:t>
            </w:r>
          </w:p>
        </w:tc>
        <w:tc>
          <w:tcPr>
            <w:tcW w:w="1033" w:type="dxa"/>
            <w:gridSpan w:val="2"/>
            <w:shd w:val="solid" w:color="FFFFFF" w:fill="auto"/>
          </w:tcPr>
          <w:p w14:paraId="79FC7958" w14:textId="77777777" w:rsidR="00D77534" w:rsidRPr="000749E2" w:rsidRDefault="00D77534" w:rsidP="000749E2">
            <w:pPr>
              <w:pStyle w:val="TAL"/>
              <w:rPr>
                <w:lang w:eastAsia="en-US"/>
              </w:rPr>
            </w:pPr>
            <w:r w:rsidRPr="000749E2">
              <w:rPr>
                <w:lang w:eastAsia="en-US"/>
              </w:rPr>
              <w:t>R5-095514</w:t>
            </w:r>
          </w:p>
        </w:tc>
      </w:tr>
      <w:tr w:rsidR="00D77534" w:rsidRPr="000749E2" w14:paraId="35DCC890" w14:textId="77777777" w:rsidTr="001C22E1">
        <w:trPr>
          <w:gridAfter w:val="1"/>
          <w:wAfter w:w="21" w:type="dxa"/>
          <w:jc w:val="center"/>
        </w:trPr>
        <w:tc>
          <w:tcPr>
            <w:tcW w:w="638" w:type="dxa"/>
            <w:gridSpan w:val="2"/>
            <w:shd w:val="solid" w:color="FFFFFF" w:fill="auto"/>
          </w:tcPr>
          <w:p w14:paraId="4B8E8BFD" w14:textId="77777777" w:rsidR="00D77534" w:rsidRPr="000749E2" w:rsidRDefault="00D77534" w:rsidP="000749E2">
            <w:pPr>
              <w:pStyle w:val="TAL"/>
              <w:rPr>
                <w:lang w:eastAsia="en-US"/>
              </w:rPr>
            </w:pPr>
            <w:r w:rsidRPr="000749E2">
              <w:rPr>
                <w:lang w:eastAsia="en-US"/>
              </w:rPr>
              <w:t>RAN5 #45</w:t>
            </w:r>
          </w:p>
        </w:tc>
        <w:tc>
          <w:tcPr>
            <w:tcW w:w="1134" w:type="dxa"/>
            <w:gridSpan w:val="2"/>
            <w:shd w:val="solid" w:color="FFFFFF" w:fill="auto"/>
          </w:tcPr>
          <w:p w14:paraId="369D3FD4" w14:textId="77777777" w:rsidR="00D77534" w:rsidRPr="000749E2" w:rsidRDefault="00D77534" w:rsidP="000749E2">
            <w:pPr>
              <w:pStyle w:val="TAL"/>
              <w:rPr>
                <w:lang w:eastAsia="en-US"/>
              </w:rPr>
            </w:pPr>
            <w:r w:rsidRPr="000749E2">
              <w:rPr>
                <w:lang w:eastAsia="en-US"/>
              </w:rPr>
              <w:t>RP-091</w:t>
            </w:r>
            <w:r w:rsidR="00271A5D" w:rsidRPr="000749E2">
              <w:rPr>
                <w:lang w:eastAsia="en-US"/>
              </w:rPr>
              <w:t>470</w:t>
            </w:r>
          </w:p>
        </w:tc>
        <w:tc>
          <w:tcPr>
            <w:tcW w:w="567" w:type="dxa"/>
            <w:gridSpan w:val="2"/>
            <w:shd w:val="solid" w:color="FFFFFF" w:fill="auto"/>
          </w:tcPr>
          <w:p w14:paraId="49A67677" w14:textId="77777777" w:rsidR="00D77534" w:rsidRPr="000749E2" w:rsidRDefault="00D77534" w:rsidP="005076D8">
            <w:pPr>
              <w:pStyle w:val="TAL"/>
            </w:pPr>
            <w:r w:rsidRPr="000749E2">
              <w:t>0070</w:t>
            </w:r>
          </w:p>
        </w:tc>
        <w:tc>
          <w:tcPr>
            <w:tcW w:w="426" w:type="dxa"/>
            <w:gridSpan w:val="2"/>
            <w:shd w:val="solid" w:color="FFFFFF" w:fill="auto"/>
          </w:tcPr>
          <w:p w14:paraId="121B93E4" w14:textId="77777777" w:rsidR="00D77534" w:rsidRPr="000749E2" w:rsidRDefault="00D77534" w:rsidP="000749E2">
            <w:pPr>
              <w:pStyle w:val="TAL"/>
              <w:rPr>
                <w:lang w:eastAsia="en-US"/>
              </w:rPr>
            </w:pPr>
            <w:r w:rsidRPr="000749E2">
              <w:rPr>
                <w:lang w:eastAsia="en-US"/>
              </w:rPr>
              <w:t>-</w:t>
            </w:r>
          </w:p>
        </w:tc>
        <w:tc>
          <w:tcPr>
            <w:tcW w:w="4062" w:type="dxa"/>
            <w:gridSpan w:val="2"/>
            <w:shd w:val="solid" w:color="FFFFFF" w:fill="auto"/>
          </w:tcPr>
          <w:p w14:paraId="47055171" w14:textId="77777777" w:rsidR="00D77534" w:rsidRPr="000749E2" w:rsidRDefault="00D77534" w:rsidP="000749E2">
            <w:pPr>
              <w:pStyle w:val="TAL"/>
              <w:rPr>
                <w:lang w:eastAsia="en-US"/>
              </w:rPr>
            </w:pPr>
            <w:r w:rsidRPr="000749E2">
              <w:rPr>
                <w:lang w:eastAsia="en-US"/>
              </w:rPr>
              <w:t>Addition of HSPA UTRA reference radio bearer parameters for E-UTRA Inter-RAT testing</w:t>
            </w:r>
          </w:p>
        </w:tc>
        <w:tc>
          <w:tcPr>
            <w:tcW w:w="415" w:type="dxa"/>
            <w:gridSpan w:val="2"/>
            <w:shd w:val="solid" w:color="FFFFFF" w:fill="auto"/>
          </w:tcPr>
          <w:p w14:paraId="32123E0F" w14:textId="77777777" w:rsidR="00D77534" w:rsidRPr="000749E2" w:rsidRDefault="00D77534" w:rsidP="000749E2">
            <w:pPr>
              <w:pStyle w:val="TAL"/>
              <w:rPr>
                <w:lang w:eastAsia="en-US"/>
              </w:rPr>
            </w:pPr>
            <w:r w:rsidRPr="000749E2">
              <w:rPr>
                <w:lang w:eastAsia="en-US"/>
              </w:rPr>
              <w:t>F</w:t>
            </w:r>
          </w:p>
        </w:tc>
        <w:tc>
          <w:tcPr>
            <w:tcW w:w="708" w:type="dxa"/>
            <w:gridSpan w:val="2"/>
            <w:shd w:val="solid" w:color="FFFFFF" w:fill="auto"/>
          </w:tcPr>
          <w:p w14:paraId="00E38F68" w14:textId="77777777" w:rsidR="00D77534" w:rsidRPr="000749E2" w:rsidRDefault="00D77534" w:rsidP="000749E2">
            <w:pPr>
              <w:pStyle w:val="TAL"/>
              <w:rPr>
                <w:lang w:eastAsia="en-US"/>
              </w:rPr>
            </w:pPr>
            <w:r w:rsidRPr="000749E2">
              <w:rPr>
                <w:lang w:eastAsia="en-US"/>
              </w:rPr>
              <w:t>8.3.0</w:t>
            </w:r>
          </w:p>
        </w:tc>
        <w:tc>
          <w:tcPr>
            <w:tcW w:w="708" w:type="dxa"/>
            <w:gridSpan w:val="2"/>
            <w:shd w:val="solid" w:color="FFFFFF" w:fill="auto"/>
          </w:tcPr>
          <w:p w14:paraId="350146F9" w14:textId="77777777" w:rsidR="00D77534" w:rsidRPr="000749E2" w:rsidRDefault="00D77534" w:rsidP="000749E2">
            <w:pPr>
              <w:pStyle w:val="TAL"/>
              <w:rPr>
                <w:lang w:eastAsia="en-US"/>
              </w:rPr>
            </w:pPr>
            <w:r w:rsidRPr="000749E2">
              <w:rPr>
                <w:lang w:eastAsia="en-US"/>
              </w:rPr>
              <w:t>8.4.0</w:t>
            </w:r>
          </w:p>
        </w:tc>
        <w:tc>
          <w:tcPr>
            <w:tcW w:w="1033" w:type="dxa"/>
            <w:gridSpan w:val="2"/>
            <w:shd w:val="solid" w:color="FFFFFF" w:fill="auto"/>
          </w:tcPr>
          <w:p w14:paraId="0D0C8F29" w14:textId="77777777" w:rsidR="00D77534" w:rsidRPr="000749E2" w:rsidRDefault="00D77534" w:rsidP="000749E2">
            <w:pPr>
              <w:pStyle w:val="TAL"/>
              <w:rPr>
                <w:lang w:eastAsia="en-US"/>
              </w:rPr>
            </w:pPr>
            <w:r w:rsidRPr="000749E2">
              <w:rPr>
                <w:lang w:eastAsia="en-US"/>
              </w:rPr>
              <w:t>R5-095555</w:t>
            </w:r>
          </w:p>
        </w:tc>
      </w:tr>
      <w:tr w:rsidR="00D77534" w:rsidRPr="000749E2" w14:paraId="00CECB0D" w14:textId="77777777" w:rsidTr="001C22E1">
        <w:trPr>
          <w:gridAfter w:val="1"/>
          <w:wAfter w:w="21" w:type="dxa"/>
          <w:jc w:val="center"/>
        </w:trPr>
        <w:tc>
          <w:tcPr>
            <w:tcW w:w="638" w:type="dxa"/>
            <w:gridSpan w:val="2"/>
            <w:shd w:val="solid" w:color="FFFFFF" w:fill="auto"/>
          </w:tcPr>
          <w:p w14:paraId="72070208" w14:textId="77777777" w:rsidR="00D77534" w:rsidRPr="000749E2" w:rsidRDefault="00D77534" w:rsidP="000749E2">
            <w:pPr>
              <w:pStyle w:val="TAL"/>
              <w:rPr>
                <w:lang w:eastAsia="en-US"/>
              </w:rPr>
            </w:pPr>
            <w:r w:rsidRPr="000749E2">
              <w:rPr>
                <w:lang w:eastAsia="en-US"/>
              </w:rPr>
              <w:t>RAN5 #45</w:t>
            </w:r>
          </w:p>
        </w:tc>
        <w:tc>
          <w:tcPr>
            <w:tcW w:w="1134" w:type="dxa"/>
            <w:gridSpan w:val="2"/>
            <w:shd w:val="solid" w:color="FFFFFF" w:fill="auto"/>
          </w:tcPr>
          <w:p w14:paraId="11E5DA9B" w14:textId="77777777" w:rsidR="00D77534" w:rsidRPr="000749E2" w:rsidRDefault="00D77534" w:rsidP="000749E2">
            <w:pPr>
              <w:pStyle w:val="TAL"/>
              <w:rPr>
                <w:lang w:eastAsia="en-US"/>
              </w:rPr>
            </w:pPr>
            <w:r w:rsidRPr="000749E2">
              <w:rPr>
                <w:lang w:eastAsia="en-US"/>
              </w:rPr>
              <w:t>RP-091122</w:t>
            </w:r>
          </w:p>
        </w:tc>
        <w:tc>
          <w:tcPr>
            <w:tcW w:w="567" w:type="dxa"/>
            <w:gridSpan w:val="2"/>
            <w:shd w:val="solid" w:color="FFFFFF" w:fill="auto"/>
          </w:tcPr>
          <w:p w14:paraId="3A001CCA" w14:textId="77777777" w:rsidR="00D77534" w:rsidRPr="000749E2" w:rsidRDefault="00D77534" w:rsidP="005076D8">
            <w:pPr>
              <w:pStyle w:val="TAL"/>
            </w:pPr>
            <w:r w:rsidRPr="000749E2">
              <w:t>0071</w:t>
            </w:r>
          </w:p>
        </w:tc>
        <w:tc>
          <w:tcPr>
            <w:tcW w:w="426" w:type="dxa"/>
            <w:gridSpan w:val="2"/>
            <w:shd w:val="solid" w:color="FFFFFF" w:fill="auto"/>
          </w:tcPr>
          <w:p w14:paraId="315D38DE" w14:textId="77777777" w:rsidR="00D77534" w:rsidRPr="000749E2" w:rsidRDefault="00D77534" w:rsidP="000749E2">
            <w:pPr>
              <w:pStyle w:val="TAL"/>
              <w:rPr>
                <w:lang w:eastAsia="en-US"/>
              </w:rPr>
            </w:pPr>
            <w:r w:rsidRPr="000749E2">
              <w:rPr>
                <w:lang w:eastAsia="en-US"/>
              </w:rPr>
              <w:t>-</w:t>
            </w:r>
          </w:p>
        </w:tc>
        <w:tc>
          <w:tcPr>
            <w:tcW w:w="4062" w:type="dxa"/>
            <w:gridSpan w:val="2"/>
            <w:shd w:val="solid" w:color="FFFFFF" w:fill="auto"/>
          </w:tcPr>
          <w:p w14:paraId="605B5B10" w14:textId="77777777" w:rsidR="00D77534" w:rsidRPr="000749E2" w:rsidRDefault="00D77534" w:rsidP="000749E2">
            <w:pPr>
              <w:pStyle w:val="TAL"/>
              <w:rPr>
                <w:lang w:eastAsia="en-US"/>
              </w:rPr>
            </w:pPr>
            <w:r w:rsidRPr="000749E2">
              <w:rPr>
                <w:lang w:eastAsia="en-US"/>
              </w:rPr>
              <w:t>Introduction of RS power boosting to reduce interference</w:t>
            </w:r>
          </w:p>
        </w:tc>
        <w:tc>
          <w:tcPr>
            <w:tcW w:w="415" w:type="dxa"/>
            <w:gridSpan w:val="2"/>
            <w:shd w:val="solid" w:color="FFFFFF" w:fill="auto"/>
          </w:tcPr>
          <w:p w14:paraId="2BC15A6B" w14:textId="77777777" w:rsidR="00D77534" w:rsidRPr="000749E2" w:rsidRDefault="00D77534" w:rsidP="000749E2">
            <w:pPr>
              <w:pStyle w:val="TAL"/>
              <w:rPr>
                <w:lang w:eastAsia="en-US"/>
              </w:rPr>
            </w:pPr>
            <w:r w:rsidRPr="000749E2">
              <w:rPr>
                <w:lang w:eastAsia="en-US"/>
              </w:rPr>
              <w:t>F</w:t>
            </w:r>
          </w:p>
        </w:tc>
        <w:tc>
          <w:tcPr>
            <w:tcW w:w="708" w:type="dxa"/>
            <w:gridSpan w:val="2"/>
            <w:shd w:val="solid" w:color="FFFFFF" w:fill="auto"/>
          </w:tcPr>
          <w:p w14:paraId="33B67A09" w14:textId="77777777" w:rsidR="00D77534" w:rsidRPr="000749E2" w:rsidRDefault="00D77534" w:rsidP="000749E2">
            <w:pPr>
              <w:pStyle w:val="TAL"/>
              <w:rPr>
                <w:lang w:eastAsia="en-US"/>
              </w:rPr>
            </w:pPr>
            <w:r w:rsidRPr="000749E2">
              <w:rPr>
                <w:lang w:eastAsia="en-US"/>
              </w:rPr>
              <w:t>8.3.0</w:t>
            </w:r>
          </w:p>
        </w:tc>
        <w:tc>
          <w:tcPr>
            <w:tcW w:w="708" w:type="dxa"/>
            <w:gridSpan w:val="2"/>
            <w:shd w:val="solid" w:color="FFFFFF" w:fill="auto"/>
          </w:tcPr>
          <w:p w14:paraId="7A7489D3" w14:textId="77777777" w:rsidR="00D77534" w:rsidRPr="000749E2" w:rsidRDefault="00D77534" w:rsidP="000749E2">
            <w:pPr>
              <w:pStyle w:val="TAL"/>
              <w:rPr>
                <w:lang w:eastAsia="en-US"/>
              </w:rPr>
            </w:pPr>
            <w:r w:rsidRPr="000749E2">
              <w:rPr>
                <w:lang w:eastAsia="en-US"/>
              </w:rPr>
              <w:t>8.4.0</w:t>
            </w:r>
          </w:p>
        </w:tc>
        <w:tc>
          <w:tcPr>
            <w:tcW w:w="1033" w:type="dxa"/>
            <w:gridSpan w:val="2"/>
            <w:shd w:val="solid" w:color="FFFFFF" w:fill="auto"/>
          </w:tcPr>
          <w:p w14:paraId="63D86CB2" w14:textId="77777777" w:rsidR="00D77534" w:rsidRPr="000749E2" w:rsidRDefault="00D77534" w:rsidP="000749E2">
            <w:pPr>
              <w:pStyle w:val="TAL"/>
              <w:rPr>
                <w:lang w:eastAsia="en-US"/>
              </w:rPr>
            </w:pPr>
            <w:r w:rsidRPr="000749E2">
              <w:rPr>
                <w:lang w:eastAsia="en-US"/>
              </w:rPr>
              <w:t>R5-095594</w:t>
            </w:r>
          </w:p>
        </w:tc>
      </w:tr>
      <w:tr w:rsidR="00D77534" w:rsidRPr="000749E2" w14:paraId="20E2F711" w14:textId="77777777" w:rsidTr="001C22E1">
        <w:trPr>
          <w:gridAfter w:val="1"/>
          <w:wAfter w:w="21" w:type="dxa"/>
          <w:jc w:val="center"/>
        </w:trPr>
        <w:tc>
          <w:tcPr>
            <w:tcW w:w="638" w:type="dxa"/>
            <w:gridSpan w:val="2"/>
            <w:shd w:val="solid" w:color="FFFFFF" w:fill="auto"/>
          </w:tcPr>
          <w:p w14:paraId="185051CB" w14:textId="77777777" w:rsidR="00D77534" w:rsidRPr="000749E2" w:rsidRDefault="00D77534" w:rsidP="000749E2">
            <w:pPr>
              <w:pStyle w:val="TAL"/>
              <w:rPr>
                <w:lang w:eastAsia="en-US"/>
              </w:rPr>
            </w:pPr>
            <w:r w:rsidRPr="000749E2">
              <w:rPr>
                <w:lang w:eastAsia="en-US"/>
              </w:rPr>
              <w:t>RAN5 #45</w:t>
            </w:r>
          </w:p>
        </w:tc>
        <w:tc>
          <w:tcPr>
            <w:tcW w:w="1134" w:type="dxa"/>
            <w:gridSpan w:val="2"/>
            <w:shd w:val="solid" w:color="FFFFFF" w:fill="auto"/>
          </w:tcPr>
          <w:p w14:paraId="5C5EA8B2" w14:textId="77777777" w:rsidR="00D77534" w:rsidRPr="000749E2" w:rsidRDefault="00D77534" w:rsidP="000749E2">
            <w:pPr>
              <w:pStyle w:val="TAL"/>
              <w:rPr>
                <w:lang w:eastAsia="en-US"/>
              </w:rPr>
            </w:pPr>
            <w:r w:rsidRPr="000749E2">
              <w:rPr>
                <w:lang w:eastAsia="en-US"/>
              </w:rPr>
              <w:t>RP-091122</w:t>
            </w:r>
          </w:p>
        </w:tc>
        <w:tc>
          <w:tcPr>
            <w:tcW w:w="567" w:type="dxa"/>
            <w:gridSpan w:val="2"/>
            <w:shd w:val="solid" w:color="FFFFFF" w:fill="auto"/>
          </w:tcPr>
          <w:p w14:paraId="367A92BD" w14:textId="77777777" w:rsidR="00D77534" w:rsidRPr="000749E2" w:rsidRDefault="00D77534" w:rsidP="005076D8">
            <w:pPr>
              <w:pStyle w:val="TAL"/>
            </w:pPr>
            <w:r w:rsidRPr="000749E2">
              <w:t>0072</w:t>
            </w:r>
          </w:p>
        </w:tc>
        <w:tc>
          <w:tcPr>
            <w:tcW w:w="426" w:type="dxa"/>
            <w:gridSpan w:val="2"/>
            <w:shd w:val="solid" w:color="FFFFFF" w:fill="auto"/>
          </w:tcPr>
          <w:p w14:paraId="175C2532" w14:textId="77777777" w:rsidR="00D77534" w:rsidRPr="000749E2" w:rsidRDefault="00D77534" w:rsidP="000749E2">
            <w:pPr>
              <w:pStyle w:val="TAL"/>
              <w:rPr>
                <w:lang w:eastAsia="en-US"/>
              </w:rPr>
            </w:pPr>
            <w:r w:rsidRPr="000749E2">
              <w:rPr>
                <w:lang w:eastAsia="en-US"/>
              </w:rPr>
              <w:t>-</w:t>
            </w:r>
          </w:p>
        </w:tc>
        <w:tc>
          <w:tcPr>
            <w:tcW w:w="4062" w:type="dxa"/>
            <w:gridSpan w:val="2"/>
            <w:shd w:val="solid" w:color="FFFFFF" w:fill="auto"/>
          </w:tcPr>
          <w:p w14:paraId="450B9C0C" w14:textId="77777777" w:rsidR="00D77534" w:rsidRPr="000749E2" w:rsidRDefault="00D77534" w:rsidP="000749E2">
            <w:pPr>
              <w:pStyle w:val="TAL"/>
              <w:rPr>
                <w:lang w:eastAsia="en-US"/>
              </w:rPr>
            </w:pPr>
            <w:r w:rsidRPr="000749E2">
              <w:rPr>
                <w:lang w:eastAsia="en-US"/>
              </w:rPr>
              <w:t>Corrections to default RRC message contents</w:t>
            </w:r>
          </w:p>
        </w:tc>
        <w:tc>
          <w:tcPr>
            <w:tcW w:w="415" w:type="dxa"/>
            <w:gridSpan w:val="2"/>
            <w:shd w:val="solid" w:color="FFFFFF" w:fill="auto"/>
          </w:tcPr>
          <w:p w14:paraId="696E4AA1" w14:textId="77777777" w:rsidR="00D77534" w:rsidRPr="000749E2" w:rsidRDefault="00D77534" w:rsidP="000749E2">
            <w:pPr>
              <w:pStyle w:val="TAL"/>
              <w:rPr>
                <w:lang w:eastAsia="en-US"/>
              </w:rPr>
            </w:pPr>
            <w:r w:rsidRPr="000749E2">
              <w:rPr>
                <w:lang w:eastAsia="en-US"/>
              </w:rPr>
              <w:t>F</w:t>
            </w:r>
          </w:p>
        </w:tc>
        <w:tc>
          <w:tcPr>
            <w:tcW w:w="708" w:type="dxa"/>
            <w:gridSpan w:val="2"/>
            <w:shd w:val="solid" w:color="FFFFFF" w:fill="auto"/>
          </w:tcPr>
          <w:p w14:paraId="4731ED43" w14:textId="77777777" w:rsidR="00D77534" w:rsidRPr="000749E2" w:rsidRDefault="00D77534" w:rsidP="000749E2">
            <w:pPr>
              <w:pStyle w:val="TAL"/>
              <w:rPr>
                <w:lang w:eastAsia="en-US"/>
              </w:rPr>
            </w:pPr>
            <w:r w:rsidRPr="000749E2">
              <w:rPr>
                <w:lang w:eastAsia="en-US"/>
              </w:rPr>
              <w:t>8.3.0</w:t>
            </w:r>
          </w:p>
        </w:tc>
        <w:tc>
          <w:tcPr>
            <w:tcW w:w="708" w:type="dxa"/>
            <w:gridSpan w:val="2"/>
            <w:shd w:val="solid" w:color="FFFFFF" w:fill="auto"/>
          </w:tcPr>
          <w:p w14:paraId="6167F6F5" w14:textId="77777777" w:rsidR="00D77534" w:rsidRPr="000749E2" w:rsidRDefault="00D77534" w:rsidP="000749E2">
            <w:pPr>
              <w:pStyle w:val="TAL"/>
              <w:rPr>
                <w:lang w:eastAsia="en-US"/>
              </w:rPr>
            </w:pPr>
            <w:r w:rsidRPr="000749E2">
              <w:rPr>
                <w:lang w:eastAsia="en-US"/>
              </w:rPr>
              <w:t>8.4.0</w:t>
            </w:r>
          </w:p>
        </w:tc>
        <w:tc>
          <w:tcPr>
            <w:tcW w:w="1033" w:type="dxa"/>
            <w:gridSpan w:val="2"/>
            <w:shd w:val="solid" w:color="FFFFFF" w:fill="auto"/>
          </w:tcPr>
          <w:p w14:paraId="6C7A0A1D" w14:textId="77777777" w:rsidR="00D77534" w:rsidRPr="000749E2" w:rsidRDefault="00D77534" w:rsidP="000749E2">
            <w:pPr>
              <w:pStyle w:val="TAL"/>
              <w:rPr>
                <w:lang w:eastAsia="en-US"/>
              </w:rPr>
            </w:pPr>
            <w:r w:rsidRPr="000749E2">
              <w:rPr>
                <w:lang w:eastAsia="en-US"/>
              </w:rPr>
              <w:t>R5-095651</w:t>
            </w:r>
          </w:p>
        </w:tc>
      </w:tr>
      <w:tr w:rsidR="00D77534" w:rsidRPr="000749E2" w14:paraId="1679F061" w14:textId="77777777" w:rsidTr="001C22E1">
        <w:trPr>
          <w:gridAfter w:val="1"/>
          <w:wAfter w:w="21" w:type="dxa"/>
          <w:jc w:val="center"/>
        </w:trPr>
        <w:tc>
          <w:tcPr>
            <w:tcW w:w="638" w:type="dxa"/>
            <w:gridSpan w:val="2"/>
            <w:shd w:val="solid" w:color="FFFFFF" w:fill="auto"/>
          </w:tcPr>
          <w:p w14:paraId="3E2D1CD2" w14:textId="77777777" w:rsidR="00D77534" w:rsidRPr="000749E2" w:rsidRDefault="00D77534" w:rsidP="000749E2">
            <w:pPr>
              <w:pStyle w:val="TAL"/>
              <w:rPr>
                <w:lang w:eastAsia="en-US"/>
              </w:rPr>
            </w:pPr>
            <w:r w:rsidRPr="000749E2">
              <w:rPr>
                <w:lang w:eastAsia="en-US"/>
              </w:rPr>
              <w:t>RAN5 #45</w:t>
            </w:r>
          </w:p>
        </w:tc>
        <w:tc>
          <w:tcPr>
            <w:tcW w:w="1134" w:type="dxa"/>
            <w:gridSpan w:val="2"/>
            <w:shd w:val="solid" w:color="FFFFFF" w:fill="auto"/>
          </w:tcPr>
          <w:p w14:paraId="63B76F5E" w14:textId="77777777" w:rsidR="00D77534" w:rsidRPr="000749E2" w:rsidRDefault="00D77534" w:rsidP="000749E2">
            <w:pPr>
              <w:pStyle w:val="TAL"/>
              <w:rPr>
                <w:lang w:eastAsia="en-US"/>
              </w:rPr>
            </w:pPr>
            <w:r w:rsidRPr="000749E2">
              <w:rPr>
                <w:lang w:eastAsia="en-US"/>
              </w:rPr>
              <w:t>RP-091122</w:t>
            </w:r>
          </w:p>
        </w:tc>
        <w:tc>
          <w:tcPr>
            <w:tcW w:w="567" w:type="dxa"/>
            <w:gridSpan w:val="2"/>
            <w:shd w:val="solid" w:color="FFFFFF" w:fill="auto"/>
          </w:tcPr>
          <w:p w14:paraId="0F384324" w14:textId="77777777" w:rsidR="00D77534" w:rsidRPr="000749E2" w:rsidRDefault="00D77534" w:rsidP="005076D8">
            <w:pPr>
              <w:pStyle w:val="TAL"/>
            </w:pPr>
            <w:r w:rsidRPr="000749E2">
              <w:t>0073</w:t>
            </w:r>
          </w:p>
        </w:tc>
        <w:tc>
          <w:tcPr>
            <w:tcW w:w="426" w:type="dxa"/>
            <w:gridSpan w:val="2"/>
            <w:shd w:val="solid" w:color="FFFFFF" w:fill="auto"/>
          </w:tcPr>
          <w:p w14:paraId="7C747552" w14:textId="77777777" w:rsidR="00D77534" w:rsidRPr="000749E2" w:rsidRDefault="00D77534" w:rsidP="000749E2">
            <w:pPr>
              <w:pStyle w:val="TAL"/>
              <w:rPr>
                <w:lang w:eastAsia="en-US"/>
              </w:rPr>
            </w:pPr>
            <w:r w:rsidRPr="000749E2">
              <w:rPr>
                <w:lang w:eastAsia="en-US"/>
              </w:rPr>
              <w:t>-</w:t>
            </w:r>
          </w:p>
        </w:tc>
        <w:tc>
          <w:tcPr>
            <w:tcW w:w="4062" w:type="dxa"/>
            <w:gridSpan w:val="2"/>
            <w:shd w:val="solid" w:color="FFFFFF" w:fill="auto"/>
          </w:tcPr>
          <w:p w14:paraId="1AC5C24D" w14:textId="77777777" w:rsidR="00D77534" w:rsidRPr="000749E2" w:rsidRDefault="00D77534" w:rsidP="000749E2">
            <w:pPr>
              <w:pStyle w:val="TAL"/>
              <w:rPr>
                <w:lang w:eastAsia="en-US"/>
              </w:rPr>
            </w:pPr>
            <w:r w:rsidRPr="000749E2">
              <w:rPr>
                <w:lang w:eastAsia="en-US"/>
              </w:rPr>
              <w:t>Clarification for Cell Configuration Identifiers in 36.508</w:t>
            </w:r>
          </w:p>
        </w:tc>
        <w:tc>
          <w:tcPr>
            <w:tcW w:w="415" w:type="dxa"/>
            <w:gridSpan w:val="2"/>
            <w:shd w:val="solid" w:color="FFFFFF" w:fill="auto"/>
          </w:tcPr>
          <w:p w14:paraId="2FBBD306" w14:textId="77777777" w:rsidR="00D77534" w:rsidRPr="000749E2" w:rsidRDefault="00D77534" w:rsidP="000749E2">
            <w:pPr>
              <w:pStyle w:val="TAL"/>
              <w:rPr>
                <w:lang w:eastAsia="en-US"/>
              </w:rPr>
            </w:pPr>
            <w:r w:rsidRPr="000749E2">
              <w:rPr>
                <w:lang w:eastAsia="en-US"/>
              </w:rPr>
              <w:t>F</w:t>
            </w:r>
          </w:p>
        </w:tc>
        <w:tc>
          <w:tcPr>
            <w:tcW w:w="708" w:type="dxa"/>
            <w:gridSpan w:val="2"/>
            <w:shd w:val="solid" w:color="FFFFFF" w:fill="auto"/>
          </w:tcPr>
          <w:p w14:paraId="539B58DB" w14:textId="77777777" w:rsidR="00D77534" w:rsidRPr="000749E2" w:rsidRDefault="00D77534" w:rsidP="000749E2">
            <w:pPr>
              <w:pStyle w:val="TAL"/>
              <w:rPr>
                <w:lang w:eastAsia="en-US"/>
              </w:rPr>
            </w:pPr>
            <w:r w:rsidRPr="000749E2">
              <w:rPr>
                <w:lang w:eastAsia="en-US"/>
              </w:rPr>
              <w:t>8.3.0</w:t>
            </w:r>
          </w:p>
        </w:tc>
        <w:tc>
          <w:tcPr>
            <w:tcW w:w="708" w:type="dxa"/>
            <w:gridSpan w:val="2"/>
            <w:shd w:val="solid" w:color="FFFFFF" w:fill="auto"/>
          </w:tcPr>
          <w:p w14:paraId="09ACB4EF" w14:textId="77777777" w:rsidR="00D77534" w:rsidRPr="000749E2" w:rsidRDefault="00D77534" w:rsidP="000749E2">
            <w:pPr>
              <w:pStyle w:val="TAL"/>
              <w:rPr>
                <w:lang w:eastAsia="en-US"/>
              </w:rPr>
            </w:pPr>
            <w:r w:rsidRPr="000749E2">
              <w:rPr>
                <w:lang w:eastAsia="en-US"/>
              </w:rPr>
              <w:t>8.4.0</w:t>
            </w:r>
          </w:p>
        </w:tc>
        <w:tc>
          <w:tcPr>
            <w:tcW w:w="1033" w:type="dxa"/>
            <w:gridSpan w:val="2"/>
            <w:shd w:val="solid" w:color="FFFFFF" w:fill="auto"/>
          </w:tcPr>
          <w:p w14:paraId="41A5F377" w14:textId="77777777" w:rsidR="00D77534" w:rsidRPr="000749E2" w:rsidRDefault="00D77534" w:rsidP="000749E2">
            <w:pPr>
              <w:pStyle w:val="TAL"/>
              <w:rPr>
                <w:lang w:eastAsia="en-US"/>
              </w:rPr>
            </w:pPr>
            <w:r w:rsidRPr="000749E2">
              <w:rPr>
                <w:lang w:eastAsia="en-US"/>
              </w:rPr>
              <w:t>R5-096005</w:t>
            </w:r>
          </w:p>
        </w:tc>
      </w:tr>
      <w:tr w:rsidR="00D77534" w:rsidRPr="000749E2" w14:paraId="2EB0C1B3" w14:textId="77777777" w:rsidTr="001C22E1">
        <w:trPr>
          <w:gridAfter w:val="1"/>
          <w:wAfter w:w="21" w:type="dxa"/>
          <w:jc w:val="center"/>
        </w:trPr>
        <w:tc>
          <w:tcPr>
            <w:tcW w:w="638" w:type="dxa"/>
            <w:gridSpan w:val="2"/>
            <w:shd w:val="solid" w:color="FFFFFF" w:fill="auto"/>
          </w:tcPr>
          <w:p w14:paraId="5F076C0A" w14:textId="77777777" w:rsidR="00D77534" w:rsidRPr="000749E2" w:rsidRDefault="00D77534" w:rsidP="000749E2">
            <w:pPr>
              <w:pStyle w:val="TAL"/>
              <w:rPr>
                <w:lang w:eastAsia="en-US"/>
              </w:rPr>
            </w:pPr>
            <w:r w:rsidRPr="000749E2">
              <w:rPr>
                <w:lang w:eastAsia="en-US"/>
              </w:rPr>
              <w:t>RAN5 #45</w:t>
            </w:r>
          </w:p>
        </w:tc>
        <w:tc>
          <w:tcPr>
            <w:tcW w:w="1134" w:type="dxa"/>
            <w:gridSpan w:val="2"/>
            <w:shd w:val="solid" w:color="FFFFFF" w:fill="auto"/>
          </w:tcPr>
          <w:p w14:paraId="3AC89B51" w14:textId="77777777" w:rsidR="00D77534" w:rsidRPr="000749E2" w:rsidRDefault="00D77534" w:rsidP="000749E2">
            <w:pPr>
              <w:pStyle w:val="TAL"/>
              <w:rPr>
                <w:lang w:eastAsia="en-US"/>
              </w:rPr>
            </w:pPr>
            <w:r w:rsidRPr="000749E2">
              <w:rPr>
                <w:lang w:eastAsia="en-US"/>
              </w:rPr>
              <w:t>RP-091122</w:t>
            </w:r>
          </w:p>
        </w:tc>
        <w:tc>
          <w:tcPr>
            <w:tcW w:w="567" w:type="dxa"/>
            <w:gridSpan w:val="2"/>
            <w:shd w:val="solid" w:color="FFFFFF" w:fill="auto"/>
          </w:tcPr>
          <w:p w14:paraId="3CFB4A8B" w14:textId="77777777" w:rsidR="00D77534" w:rsidRPr="000749E2" w:rsidRDefault="00D77534" w:rsidP="005076D8">
            <w:pPr>
              <w:pStyle w:val="TAL"/>
            </w:pPr>
            <w:r w:rsidRPr="000749E2">
              <w:t>0074</w:t>
            </w:r>
          </w:p>
        </w:tc>
        <w:tc>
          <w:tcPr>
            <w:tcW w:w="426" w:type="dxa"/>
            <w:gridSpan w:val="2"/>
            <w:shd w:val="solid" w:color="FFFFFF" w:fill="auto"/>
          </w:tcPr>
          <w:p w14:paraId="0F67815A" w14:textId="77777777" w:rsidR="00D77534" w:rsidRPr="000749E2" w:rsidRDefault="00D77534" w:rsidP="000749E2">
            <w:pPr>
              <w:pStyle w:val="TAL"/>
              <w:rPr>
                <w:lang w:eastAsia="en-US"/>
              </w:rPr>
            </w:pPr>
            <w:r w:rsidRPr="000749E2">
              <w:rPr>
                <w:lang w:eastAsia="en-US"/>
              </w:rPr>
              <w:t>-</w:t>
            </w:r>
          </w:p>
        </w:tc>
        <w:tc>
          <w:tcPr>
            <w:tcW w:w="4062" w:type="dxa"/>
            <w:gridSpan w:val="2"/>
            <w:shd w:val="solid" w:color="FFFFFF" w:fill="auto"/>
          </w:tcPr>
          <w:p w14:paraId="10DA1EC8" w14:textId="77777777" w:rsidR="00D77534" w:rsidRPr="000749E2" w:rsidRDefault="00D77534" w:rsidP="000749E2">
            <w:pPr>
              <w:pStyle w:val="TAL"/>
              <w:rPr>
                <w:lang w:eastAsia="en-US"/>
              </w:rPr>
            </w:pPr>
            <w:r w:rsidRPr="000749E2">
              <w:rPr>
                <w:lang w:eastAsia="en-US"/>
              </w:rPr>
              <w:t>Correction to the generic procedure for IP allocation and more</w:t>
            </w:r>
          </w:p>
        </w:tc>
        <w:tc>
          <w:tcPr>
            <w:tcW w:w="415" w:type="dxa"/>
            <w:gridSpan w:val="2"/>
            <w:shd w:val="solid" w:color="FFFFFF" w:fill="auto"/>
          </w:tcPr>
          <w:p w14:paraId="1ADBA444" w14:textId="77777777" w:rsidR="00D77534" w:rsidRPr="000749E2" w:rsidRDefault="00D77534" w:rsidP="000749E2">
            <w:pPr>
              <w:pStyle w:val="TAL"/>
              <w:rPr>
                <w:lang w:eastAsia="en-US"/>
              </w:rPr>
            </w:pPr>
            <w:r w:rsidRPr="000749E2">
              <w:rPr>
                <w:lang w:eastAsia="en-US"/>
              </w:rPr>
              <w:t>F</w:t>
            </w:r>
          </w:p>
        </w:tc>
        <w:tc>
          <w:tcPr>
            <w:tcW w:w="708" w:type="dxa"/>
            <w:gridSpan w:val="2"/>
            <w:shd w:val="solid" w:color="FFFFFF" w:fill="auto"/>
          </w:tcPr>
          <w:p w14:paraId="773994B9" w14:textId="77777777" w:rsidR="00D77534" w:rsidRPr="000749E2" w:rsidRDefault="00D77534" w:rsidP="000749E2">
            <w:pPr>
              <w:pStyle w:val="TAL"/>
              <w:rPr>
                <w:lang w:eastAsia="en-US"/>
              </w:rPr>
            </w:pPr>
            <w:r w:rsidRPr="000749E2">
              <w:rPr>
                <w:lang w:eastAsia="en-US"/>
              </w:rPr>
              <w:t>8.3.0</w:t>
            </w:r>
          </w:p>
        </w:tc>
        <w:tc>
          <w:tcPr>
            <w:tcW w:w="708" w:type="dxa"/>
            <w:gridSpan w:val="2"/>
            <w:shd w:val="solid" w:color="FFFFFF" w:fill="auto"/>
          </w:tcPr>
          <w:p w14:paraId="770B7D1B" w14:textId="77777777" w:rsidR="00D77534" w:rsidRPr="000749E2" w:rsidRDefault="00D77534" w:rsidP="000749E2">
            <w:pPr>
              <w:pStyle w:val="TAL"/>
              <w:rPr>
                <w:lang w:eastAsia="en-US"/>
              </w:rPr>
            </w:pPr>
            <w:r w:rsidRPr="000749E2">
              <w:rPr>
                <w:lang w:eastAsia="en-US"/>
              </w:rPr>
              <w:t>8.4.0</w:t>
            </w:r>
          </w:p>
        </w:tc>
        <w:tc>
          <w:tcPr>
            <w:tcW w:w="1033" w:type="dxa"/>
            <w:gridSpan w:val="2"/>
            <w:shd w:val="solid" w:color="FFFFFF" w:fill="auto"/>
          </w:tcPr>
          <w:p w14:paraId="0ECB7769" w14:textId="77777777" w:rsidR="00D77534" w:rsidRPr="000749E2" w:rsidRDefault="00D77534" w:rsidP="000749E2">
            <w:pPr>
              <w:pStyle w:val="TAL"/>
              <w:rPr>
                <w:lang w:eastAsia="en-US"/>
              </w:rPr>
            </w:pPr>
            <w:r w:rsidRPr="000749E2">
              <w:rPr>
                <w:lang w:eastAsia="en-US"/>
              </w:rPr>
              <w:t>R5-096114</w:t>
            </w:r>
          </w:p>
        </w:tc>
      </w:tr>
      <w:tr w:rsidR="00D77534" w:rsidRPr="000749E2" w14:paraId="1B5B45A2" w14:textId="77777777" w:rsidTr="001C22E1">
        <w:trPr>
          <w:gridAfter w:val="1"/>
          <w:wAfter w:w="21" w:type="dxa"/>
          <w:jc w:val="center"/>
        </w:trPr>
        <w:tc>
          <w:tcPr>
            <w:tcW w:w="638" w:type="dxa"/>
            <w:gridSpan w:val="2"/>
            <w:shd w:val="solid" w:color="FFFFFF" w:fill="auto"/>
          </w:tcPr>
          <w:p w14:paraId="4E03BF9A" w14:textId="77777777" w:rsidR="00D77534" w:rsidRPr="000749E2" w:rsidRDefault="00D77534" w:rsidP="000749E2">
            <w:pPr>
              <w:pStyle w:val="TAL"/>
              <w:rPr>
                <w:lang w:eastAsia="en-US"/>
              </w:rPr>
            </w:pPr>
            <w:r w:rsidRPr="000749E2">
              <w:rPr>
                <w:lang w:eastAsia="en-US"/>
              </w:rPr>
              <w:t>RAN5 #45</w:t>
            </w:r>
          </w:p>
        </w:tc>
        <w:tc>
          <w:tcPr>
            <w:tcW w:w="1134" w:type="dxa"/>
            <w:gridSpan w:val="2"/>
            <w:shd w:val="solid" w:color="FFFFFF" w:fill="auto"/>
          </w:tcPr>
          <w:p w14:paraId="00DA4D0B" w14:textId="77777777" w:rsidR="00D77534" w:rsidRPr="000749E2" w:rsidRDefault="00D77534" w:rsidP="000749E2">
            <w:pPr>
              <w:pStyle w:val="TAL"/>
              <w:rPr>
                <w:lang w:eastAsia="en-US"/>
              </w:rPr>
            </w:pPr>
            <w:r w:rsidRPr="000749E2">
              <w:rPr>
                <w:lang w:eastAsia="en-US"/>
              </w:rPr>
              <w:t>RP-091122</w:t>
            </w:r>
          </w:p>
        </w:tc>
        <w:tc>
          <w:tcPr>
            <w:tcW w:w="567" w:type="dxa"/>
            <w:gridSpan w:val="2"/>
            <w:shd w:val="solid" w:color="FFFFFF" w:fill="auto"/>
          </w:tcPr>
          <w:p w14:paraId="51CA4728" w14:textId="77777777" w:rsidR="00D77534" w:rsidRPr="000749E2" w:rsidRDefault="00D77534" w:rsidP="005076D8">
            <w:pPr>
              <w:pStyle w:val="TAL"/>
            </w:pPr>
            <w:r w:rsidRPr="000749E2">
              <w:t>0075</w:t>
            </w:r>
          </w:p>
        </w:tc>
        <w:tc>
          <w:tcPr>
            <w:tcW w:w="426" w:type="dxa"/>
            <w:gridSpan w:val="2"/>
            <w:shd w:val="solid" w:color="FFFFFF" w:fill="auto"/>
          </w:tcPr>
          <w:p w14:paraId="5818B128" w14:textId="77777777" w:rsidR="00D77534" w:rsidRPr="000749E2" w:rsidRDefault="00D77534" w:rsidP="000749E2">
            <w:pPr>
              <w:pStyle w:val="TAL"/>
              <w:rPr>
                <w:lang w:eastAsia="en-US"/>
              </w:rPr>
            </w:pPr>
            <w:r w:rsidRPr="000749E2">
              <w:rPr>
                <w:lang w:eastAsia="en-US"/>
              </w:rPr>
              <w:t>-</w:t>
            </w:r>
          </w:p>
        </w:tc>
        <w:tc>
          <w:tcPr>
            <w:tcW w:w="4062" w:type="dxa"/>
            <w:gridSpan w:val="2"/>
            <w:shd w:val="solid" w:color="FFFFFF" w:fill="auto"/>
          </w:tcPr>
          <w:p w14:paraId="465138DA" w14:textId="77777777" w:rsidR="00D77534" w:rsidRPr="000749E2" w:rsidRDefault="00D77534" w:rsidP="000749E2">
            <w:pPr>
              <w:pStyle w:val="TAL"/>
              <w:rPr>
                <w:lang w:eastAsia="en-US"/>
              </w:rPr>
            </w:pPr>
            <w:r w:rsidRPr="000749E2">
              <w:rPr>
                <w:lang w:eastAsia="en-US"/>
              </w:rPr>
              <w:t>Addition of new generic procedure for TAU after inter-RAT HO from UTRA</w:t>
            </w:r>
          </w:p>
        </w:tc>
        <w:tc>
          <w:tcPr>
            <w:tcW w:w="415" w:type="dxa"/>
            <w:gridSpan w:val="2"/>
            <w:shd w:val="solid" w:color="FFFFFF" w:fill="auto"/>
          </w:tcPr>
          <w:p w14:paraId="34FEDD8F" w14:textId="77777777" w:rsidR="00D77534" w:rsidRPr="000749E2" w:rsidRDefault="00D77534" w:rsidP="000749E2">
            <w:pPr>
              <w:pStyle w:val="TAL"/>
              <w:rPr>
                <w:lang w:eastAsia="en-US"/>
              </w:rPr>
            </w:pPr>
            <w:r w:rsidRPr="000749E2">
              <w:rPr>
                <w:lang w:eastAsia="en-US"/>
              </w:rPr>
              <w:t>F</w:t>
            </w:r>
          </w:p>
        </w:tc>
        <w:tc>
          <w:tcPr>
            <w:tcW w:w="708" w:type="dxa"/>
            <w:gridSpan w:val="2"/>
            <w:shd w:val="solid" w:color="FFFFFF" w:fill="auto"/>
          </w:tcPr>
          <w:p w14:paraId="3086930A" w14:textId="77777777" w:rsidR="00D77534" w:rsidRPr="000749E2" w:rsidRDefault="00D77534" w:rsidP="000749E2">
            <w:pPr>
              <w:pStyle w:val="TAL"/>
              <w:rPr>
                <w:lang w:eastAsia="en-US"/>
              </w:rPr>
            </w:pPr>
            <w:r w:rsidRPr="000749E2">
              <w:rPr>
                <w:lang w:eastAsia="en-US"/>
              </w:rPr>
              <w:t>8.3.0</w:t>
            </w:r>
          </w:p>
        </w:tc>
        <w:tc>
          <w:tcPr>
            <w:tcW w:w="708" w:type="dxa"/>
            <w:gridSpan w:val="2"/>
            <w:shd w:val="solid" w:color="FFFFFF" w:fill="auto"/>
          </w:tcPr>
          <w:p w14:paraId="35C3A32D" w14:textId="77777777" w:rsidR="00D77534" w:rsidRPr="000749E2" w:rsidRDefault="00D77534" w:rsidP="000749E2">
            <w:pPr>
              <w:pStyle w:val="TAL"/>
              <w:rPr>
                <w:lang w:eastAsia="en-US"/>
              </w:rPr>
            </w:pPr>
            <w:r w:rsidRPr="000749E2">
              <w:rPr>
                <w:lang w:eastAsia="en-US"/>
              </w:rPr>
              <w:t>8.4.0</w:t>
            </w:r>
          </w:p>
        </w:tc>
        <w:tc>
          <w:tcPr>
            <w:tcW w:w="1033" w:type="dxa"/>
            <w:gridSpan w:val="2"/>
            <w:shd w:val="solid" w:color="FFFFFF" w:fill="auto"/>
          </w:tcPr>
          <w:p w14:paraId="2D57C632" w14:textId="77777777" w:rsidR="00D77534" w:rsidRPr="000749E2" w:rsidRDefault="00D77534" w:rsidP="000749E2">
            <w:pPr>
              <w:pStyle w:val="TAL"/>
              <w:rPr>
                <w:lang w:eastAsia="en-US"/>
              </w:rPr>
            </w:pPr>
            <w:r w:rsidRPr="000749E2">
              <w:rPr>
                <w:lang w:eastAsia="en-US"/>
              </w:rPr>
              <w:t>R5-096115</w:t>
            </w:r>
          </w:p>
        </w:tc>
      </w:tr>
      <w:tr w:rsidR="00D77534" w:rsidRPr="000749E2" w14:paraId="3C22F6F5" w14:textId="77777777" w:rsidTr="001C22E1">
        <w:trPr>
          <w:gridAfter w:val="1"/>
          <w:wAfter w:w="21" w:type="dxa"/>
          <w:jc w:val="center"/>
        </w:trPr>
        <w:tc>
          <w:tcPr>
            <w:tcW w:w="638" w:type="dxa"/>
            <w:gridSpan w:val="2"/>
            <w:shd w:val="solid" w:color="FFFFFF" w:fill="auto"/>
          </w:tcPr>
          <w:p w14:paraId="178B06AF" w14:textId="77777777" w:rsidR="00D77534" w:rsidRPr="000749E2" w:rsidRDefault="00D77534" w:rsidP="000749E2">
            <w:pPr>
              <w:pStyle w:val="TAL"/>
              <w:rPr>
                <w:lang w:eastAsia="en-US"/>
              </w:rPr>
            </w:pPr>
            <w:r w:rsidRPr="000749E2">
              <w:rPr>
                <w:lang w:eastAsia="en-US"/>
              </w:rPr>
              <w:t>RAN5 #45</w:t>
            </w:r>
          </w:p>
        </w:tc>
        <w:tc>
          <w:tcPr>
            <w:tcW w:w="1134" w:type="dxa"/>
            <w:gridSpan w:val="2"/>
            <w:shd w:val="solid" w:color="FFFFFF" w:fill="auto"/>
          </w:tcPr>
          <w:p w14:paraId="4B8C2F35" w14:textId="77777777" w:rsidR="00D77534" w:rsidRPr="000749E2" w:rsidRDefault="00D77534" w:rsidP="000749E2">
            <w:pPr>
              <w:pStyle w:val="TAL"/>
              <w:rPr>
                <w:lang w:eastAsia="en-US"/>
              </w:rPr>
            </w:pPr>
            <w:r w:rsidRPr="000749E2">
              <w:rPr>
                <w:lang w:eastAsia="en-US"/>
              </w:rPr>
              <w:t>RP-091122</w:t>
            </w:r>
          </w:p>
        </w:tc>
        <w:tc>
          <w:tcPr>
            <w:tcW w:w="567" w:type="dxa"/>
            <w:gridSpan w:val="2"/>
            <w:shd w:val="solid" w:color="FFFFFF" w:fill="auto"/>
          </w:tcPr>
          <w:p w14:paraId="5BFBD09B" w14:textId="77777777" w:rsidR="00D77534" w:rsidRPr="000749E2" w:rsidRDefault="00D77534" w:rsidP="005076D8">
            <w:pPr>
              <w:pStyle w:val="TAL"/>
            </w:pPr>
            <w:r w:rsidRPr="000749E2">
              <w:t>0076</w:t>
            </w:r>
          </w:p>
        </w:tc>
        <w:tc>
          <w:tcPr>
            <w:tcW w:w="426" w:type="dxa"/>
            <w:gridSpan w:val="2"/>
            <w:shd w:val="solid" w:color="FFFFFF" w:fill="auto"/>
          </w:tcPr>
          <w:p w14:paraId="667EA7AB" w14:textId="77777777" w:rsidR="00D77534" w:rsidRPr="000749E2" w:rsidRDefault="00D77534" w:rsidP="000749E2">
            <w:pPr>
              <w:pStyle w:val="TAL"/>
              <w:rPr>
                <w:lang w:eastAsia="en-US"/>
              </w:rPr>
            </w:pPr>
            <w:r w:rsidRPr="000749E2">
              <w:rPr>
                <w:lang w:eastAsia="en-US"/>
              </w:rPr>
              <w:t>-</w:t>
            </w:r>
          </w:p>
        </w:tc>
        <w:tc>
          <w:tcPr>
            <w:tcW w:w="4062" w:type="dxa"/>
            <w:gridSpan w:val="2"/>
            <w:shd w:val="solid" w:color="FFFFFF" w:fill="auto"/>
          </w:tcPr>
          <w:p w14:paraId="23F33166" w14:textId="77777777" w:rsidR="00D77534" w:rsidRPr="000749E2" w:rsidRDefault="00D77534" w:rsidP="000749E2">
            <w:pPr>
              <w:pStyle w:val="TAL"/>
              <w:rPr>
                <w:lang w:eastAsia="en-US"/>
              </w:rPr>
            </w:pPr>
            <w:r w:rsidRPr="000749E2">
              <w:rPr>
                <w:lang w:eastAsia="en-US"/>
              </w:rPr>
              <w:t>Update of header chapter 5.2 in 36.508</w:t>
            </w:r>
          </w:p>
        </w:tc>
        <w:tc>
          <w:tcPr>
            <w:tcW w:w="415" w:type="dxa"/>
            <w:gridSpan w:val="2"/>
            <w:shd w:val="solid" w:color="FFFFFF" w:fill="auto"/>
          </w:tcPr>
          <w:p w14:paraId="43BAED92" w14:textId="77777777" w:rsidR="00D77534" w:rsidRPr="000749E2" w:rsidRDefault="00D77534" w:rsidP="000749E2">
            <w:pPr>
              <w:pStyle w:val="TAL"/>
              <w:rPr>
                <w:lang w:eastAsia="en-US"/>
              </w:rPr>
            </w:pPr>
            <w:r w:rsidRPr="000749E2">
              <w:rPr>
                <w:lang w:eastAsia="en-US"/>
              </w:rPr>
              <w:t>F</w:t>
            </w:r>
          </w:p>
        </w:tc>
        <w:tc>
          <w:tcPr>
            <w:tcW w:w="708" w:type="dxa"/>
            <w:gridSpan w:val="2"/>
            <w:shd w:val="solid" w:color="FFFFFF" w:fill="auto"/>
          </w:tcPr>
          <w:p w14:paraId="7538D9DF" w14:textId="77777777" w:rsidR="00D77534" w:rsidRPr="000749E2" w:rsidRDefault="00D77534" w:rsidP="000749E2">
            <w:pPr>
              <w:pStyle w:val="TAL"/>
              <w:rPr>
                <w:lang w:eastAsia="en-US"/>
              </w:rPr>
            </w:pPr>
            <w:r w:rsidRPr="000749E2">
              <w:rPr>
                <w:lang w:eastAsia="en-US"/>
              </w:rPr>
              <w:t>8.3.0</w:t>
            </w:r>
          </w:p>
        </w:tc>
        <w:tc>
          <w:tcPr>
            <w:tcW w:w="708" w:type="dxa"/>
            <w:gridSpan w:val="2"/>
            <w:shd w:val="solid" w:color="FFFFFF" w:fill="auto"/>
          </w:tcPr>
          <w:p w14:paraId="210B2611" w14:textId="77777777" w:rsidR="00D77534" w:rsidRPr="000749E2" w:rsidRDefault="00D77534" w:rsidP="000749E2">
            <w:pPr>
              <w:pStyle w:val="TAL"/>
              <w:rPr>
                <w:lang w:eastAsia="en-US"/>
              </w:rPr>
            </w:pPr>
            <w:r w:rsidRPr="000749E2">
              <w:rPr>
                <w:lang w:eastAsia="en-US"/>
              </w:rPr>
              <w:t>8.4.0</w:t>
            </w:r>
          </w:p>
        </w:tc>
        <w:tc>
          <w:tcPr>
            <w:tcW w:w="1033" w:type="dxa"/>
            <w:gridSpan w:val="2"/>
            <w:shd w:val="solid" w:color="FFFFFF" w:fill="auto"/>
          </w:tcPr>
          <w:p w14:paraId="43C01CF0" w14:textId="77777777" w:rsidR="00D77534" w:rsidRPr="000749E2" w:rsidRDefault="00D77534" w:rsidP="000749E2">
            <w:pPr>
              <w:pStyle w:val="TAL"/>
              <w:rPr>
                <w:lang w:eastAsia="en-US"/>
              </w:rPr>
            </w:pPr>
            <w:r w:rsidRPr="000749E2">
              <w:rPr>
                <w:lang w:eastAsia="en-US"/>
              </w:rPr>
              <w:t>R5-096202</w:t>
            </w:r>
          </w:p>
        </w:tc>
      </w:tr>
      <w:tr w:rsidR="00D77534" w:rsidRPr="000749E2" w14:paraId="6B7D590E" w14:textId="77777777" w:rsidTr="001C22E1">
        <w:trPr>
          <w:gridAfter w:val="1"/>
          <w:wAfter w:w="21" w:type="dxa"/>
          <w:jc w:val="center"/>
        </w:trPr>
        <w:tc>
          <w:tcPr>
            <w:tcW w:w="638" w:type="dxa"/>
            <w:gridSpan w:val="2"/>
            <w:shd w:val="solid" w:color="FFFFFF" w:fill="auto"/>
          </w:tcPr>
          <w:p w14:paraId="2468F1B1" w14:textId="77777777" w:rsidR="00D77534" w:rsidRPr="000749E2" w:rsidRDefault="00D77534" w:rsidP="000749E2">
            <w:pPr>
              <w:pStyle w:val="TAL"/>
              <w:rPr>
                <w:lang w:eastAsia="en-US"/>
              </w:rPr>
            </w:pPr>
            <w:r w:rsidRPr="000749E2">
              <w:rPr>
                <w:lang w:eastAsia="en-US"/>
              </w:rPr>
              <w:t>RAN5 #45</w:t>
            </w:r>
          </w:p>
        </w:tc>
        <w:tc>
          <w:tcPr>
            <w:tcW w:w="1134" w:type="dxa"/>
            <w:gridSpan w:val="2"/>
            <w:shd w:val="solid" w:color="FFFFFF" w:fill="auto"/>
          </w:tcPr>
          <w:p w14:paraId="690CE139" w14:textId="77777777" w:rsidR="00D77534" w:rsidRPr="000749E2" w:rsidRDefault="00D77534" w:rsidP="000749E2">
            <w:pPr>
              <w:pStyle w:val="TAL"/>
              <w:rPr>
                <w:lang w:eastAsia="en-US"/>
              </w:rPr>
            </w:pPr>
            <w:r w:rsidRPr="000749E2">
              <w:rPr>
                <w:lang w:eastAsia="en-US"/>
              </w:rPr>
              <w:t>RP-091122</w:t>
            </w:r>
          </w:p>
        </w:tc>
        <w:tc>
          <w:tcPr>
            <w:tcW w:w="567" w:type="dxa"/>
            <w:gridSpan w:val="2"/>
            <w:shd w:val="solid" w:color="FFFFFF" w:fill="auto"/>
          </w:tcPr>
          <w:p w14:paraId="2E294450" w14:textId="77777777" w:rsidR="00D77534" w:rsidRPr="000749E2" w:rsidRDefault="00D77534" w:rsidP="005076D8">
            <w:pPr>
              <w:pStyle w:val="TAL"/>
            </w:pPr>
            <w:r w:rsidRPr="000749E2">
              <w:t>0077</w:t>
            </w:r>
          </w:p>
        </w:tc>
        <w:tc>
          <w:tcPr>
            <w:tcW w:w="426" w:type="dxa"/>
            <w:gridSpan w:val="2"/>
            <w:shd w:val="solid" w:color="FFFFFF" w:fill="auto"/>
          </w:tcPr>
          <w:p w14:paraId="002E8D87" w14:textId="77777777" w:rsidR="00D77534" w:rsidRPr="000749E2" w:rsidRDefault="00D77534" w:rsidP="000749E2">
            <w:pPr>
              <w:pStyle w:val="TAL"/>
              <w:rPr>
                <w:lang w:eastAsia="en-US"/>
              </w:rPr>
            </w:pPr>
            <w:r w:rsidRPr="000749E2">
              <w:rPr>
                <w:lang w:eastAsia="en-US"/>
              </w:rPr>
              <w:t>-</w:t>
            </w:r>
          </w:p>
        </w:tc>
        <w:tc>
          <w:tcPr>
            <w:tcW w:w="4062" w:type="dxa"/>
            <w:gridSpan w:val="2"/>
            <w:shd w:val="solid" w:color="FFFFFF" w:fill="auto"/>
          </w:tcPr>
          <w:p w14:paraId="14F82D11" w14:textId="77777777" w:rsidR="00D77534" w:rsidRPr="000749E2" w:rsidRDefault="00D77534" w:rsidP="000749E2">
            <w:pPr>
              <w:pStyle w:val="TAL"/>
              <w:rPr>
                <w:lang w:eastAsia="en-US"/>
              </w:rPr>
            </w:pPr>
            <w:r w:rsidRPr="000749E2">
              <w:rPr>
                <w:lang w:eastAsia="en-US"/>
              </w:rPr>
              <w:t>Correction to the default NAS message contents</w:t>
            </w:r>
          </w:p>
        </w:tc>
        <w:tc>
          <w:tcPr>
            <w:tcW w:w="415" w:type="dxa"/>
            <w:gridSpan w:val="2"/>
            <w:shd w:val="solid" w:color="FFFFFF" w:fill="auto"/>
          </w:tcPr>
          <w:p w14:paraId="0FE5A16C" w14:textId="77777777" w:rsidR="00D77534" w:rsidRPr="000749E2" w:rsidRDefault="00D77534" w:rsidP="000749E2">
            <w:pPr>
              <w:pStyle w:val="TAL"/>
              <w:rPr>
                <w:lang w:eastAsia="en-US"/>
              </w:rPr>
            </w:pPr>
            <w:r w:rsidRPr="000749E2">
              <w:rPr>
                <w:lang w:eastAsia="en-US"/>
              </w:rPr>
              <w:t>F</w:t>
            </w:r>
          </w:p>
        </w:tc>
        <w:tc>
          <w:tcPr>
            <w:tcW w:w="708" w:type="dxa"/>
            <w:gridSpan w:val="2"/>
            <w:shd w:val="solid" w:color="FFFFFF" w:fill="auto"/>
          </w:tcPr>
          <w:p w14:paraId="776E6F93" w14:textId="77777777" w:rsidR="00D77534" w:rsidRPr="000749E2" w:rsidRDefault="00D77534" w:rsidP="000749E2">
            <w:pPr>
              <w:pStyle w:val="TAL"/>
              <w:rPr>
                <w:lang w:eastAsia="en-US"/>
              </w:rPr>
            </w:pPr>
            <w:r w:rsidRPr="000749E2">
              <w:rPr>
                <w:lang w:eastAsia="en-US"/>
              </w:rPr>
              <w:t>8.3.0</w:t>
            </w:r>
          </w:p>
        </w:tc>
        <w:tc>
          <w:tcPr>
            <w:tcW w:w="708" w:type="dxa"/>
            <w:gridSpan w:val="2"/>
            <w:shd w:val="solid" w:color="FFFFFF" w:fill="auto"/>
          </w:tcPr>
          <w:p w14:paraId="62BB4767" w14:textId="77777777" w:rsidR="00D77534" w:rsidRPr="000749E2" w:rsidRDefault="00D77534" w:rsidP="000749E2">
            <w:pPr>
              <w:pStyle w:val="TAL"/>
              <w:rPr>
                <w:lang w:eastAsia="en-US"/>
              </w:rPr>
            </w:pPr>
            <w:r w:rsidRPr="000749E2">
              <w:rPr>
                <w:lang w:eastAsia="en-US"/>
              </w:rPr>
              <w:t>8.4.0</w:t>
            </w:r>
          </w:p>
        </w:tc>
        <w:tc>
          <w:tcPr>
            <w:tcW w:w="1033" w:type="dxa"/>
            <w:gridSpan w:val="2"/>
            <w:shd w:val="solid" w:color="FFFFFF" w:fill="auto"/>
          </w:tcPr>
          <w:p w14:paraId="45AF2724" w14:textId="77777777" w:rsidR="00D77534" w:rsidRPr="000749E2" w:rsidRDefault="00D77534" w:rsidP="000749E2">
            <w:pPr>
              <w:pStyle w:val="TAL"/>
              <w:rPr>
                <w:lang w:eastAsia="en-US"/>
              </w:rPr>
            </w:pPr>
            <w:r w:rsidRPr="000749E2">
              <w:rPr>
                <w:lang w:eastAsia="en-US"/>
              </w:rPr>
              <w:t>R5-096403</w:t>
            </w:r>
          </w:p>
        </w:tc>
      </w:tr>
      <w:tr w:rsidR="00D77534" w:rsidRPr="000749E2" w14:paraId="036178A5" w14:textId="77777777" w:rsidTr="001C22E1">
        <w:trPr>
          <w:gridAfter w:val="1"/>
          <w:wAfter w:w="21" w:type="dxa"/>
          <w:jc w:val="center"/>
        </w:trPr>
        <w:tc>
          <w:tcPr>
            <w:tcW w:w="638" w:type="dxa"/>
            <w:gridSpan w:val="2"/>
            <w:shd w:val="solid" w:color="FFFFFF" w:fill="auto"/>
          </w:tcPr>
          <w:p w14:paraId="42CE6B24" w14:textId="77777777" w:rsidR="00D77534" w:rsidRPr="000749E2" w:rsidRDefault="00D77534" w:rsidP="000749E2">
            <w:pPr>
              <w:pStyle w:val="TAL"/>
              <w:rPr>
                <w:lang w:eastAsia="en-US"/>
              </w:rPr>
            </w:pPr>
            <w:r w:rsidRPr="000749E2">
              <w:rPr>
                <w:lang w:eastAsia="en-US"/>
              </w:rPr>
              <w:t>RAN5 #45</w:t>
            </w:r>
          </w:p>
        </w:tc>
        <w:tc>
          <w:tcPr>
            <w:tcW w:w="1134" w:type="dxa"/>
            <w:gridSpan w:val="2"/>
            <w:shd w:val="solid" w:color="FFFFFF" w:fill="auto"/>
          </w:tcPr>
          <w:p w14:paraId="03F12411" w14:textId="77777777" w:rsidR="00D77534" w:rsidRPr="000749E2" w:rsidRDefault="00D77534" w:rsidP="000749E2">
            <w:pPr>
              <w:pStyle w:val="TAL"/>
              <w:rPr>
                <w:lang w:eastAsia="en-US"/>
              </w:rPr>
            </w:pPr>
            <w:r w:rsidRPr="000749E2">
              <w:rPr>
                <w:lang w:eastAsia="en-US"/>
              </w:rPr>
              <w:t>RP-091122</w:t>
            </w:r>
          </w:p>
        </w:tc>
        <w:tc>
          <w:tcPr>
            <w:tcW w:w="567" w:type="dxa"/>
            <w:gridSpan w:val="2"/>
            <w:shd w:val="solid" w:color="FFFFFF" w:fill="auto"/>
          </w:tcPr>
          <w:p w14:paraId="55014770" w14:textId="77777777" w:rsidR="00D77534" w:rsidRPr="000749E2" w:rsidRDefault="00D77534" w:rsidP="005076D8">
            <w:pPr>
              <w:pStyle w:val="TAL"/>
            </w:pPr>
            <w:r w:rsidRPr="000749E2">
              <w:t>0078</w:t>
            </w:r>
          </w:p>
        </w:tc>
        <w:tc>
          <w:tcPr>
            <w:tcW w:w="426" w:type="dxa"/>
            <w:gridSpan w:val="2"/>
            <w:shd w:val="solid" w:color="FFFFFF" w:fill="auto"/>
          </w:tcPr>
          <w:p w14:paraId="2D1E746C" w14:textId="77777777" w:rsidR="00D77534" w:rsidRPr="000749E2" w:rsidRDefault="00D77534" w:rsidP="000749E2">
            <w:pPr>
              <w:pStyle w:val="TAL"/>
              <w:rPr>
                <w:lang w:eastAsia="en-US"/>
              </w:rPr>
            </w:pPr>
            <w:r w:rsidRPr="000749E2">
              <w:rPr>
                <w:lang w:eastAsia="en-US"/>
              </w:rPr>
              <w:t>-</w:t>
            </w:r>
          </w:p>
        </w:tc>
        <w:tc>
          <w:tcPr>
            <w:tcW w:w="4062" w:type="dxa"/>
            <w:gridSpan w:val="2"/>
            <w:shd w:val="solid" w:color="FFFFFF" w:fill="auto"/>
          </w:tcPr>
          <w:p w14:paraId="046519D2" w14:textId="77777777" w:rsidR="00D77534" w:rsidRPr="000749E2" w:rsidRDefault="00D77534" w:rsidP="000749E2">
            <w:pPr>
              <w:pStyle w:val="TAL"/>
              <w:rPr>
                <w:lang w:eastAsia="en-US"/>
              </w:rPr>
            </w:pPr>
            <w:r w:rsidRPr="000749E2">
              <w:rPr>
                <w:lang w:eastAsia="en-US"/>
              </w:rPr>
              <w:t>cell frequency allocation</w:t>
            </w:r>
          </w:p>
        </w:tc>
        <w:tc>
          <w:tcPr>
            <w:tcW w:w="415" w:type="dxa"/>
            <w:gridSpan w:val="2"/>
            <w:shd w:val="solid" w:color="FFFFFF" w:fill="auto"/>
          </w:tcPr>
          <w:p w14:paraId="359C44D0" w14:textId="77777777" w:rsidR="00D77534" w:rsidRPr="000749E2" w:rsidRDefault="00D77534" w:rsidP="000749E2">
            <w:pPr>
              <w:pStyle w:val="TAL"/>
              <w:rPr>
                <w:lang w:eastAsia="en-US"/>
              </w:rPr>
            </w:pPr>
            <w:r w:rsidRPr="000749E2">
              <w:rPr>
                <w:lang w:eastAsia="en-US"/>
              </w:rPr>
              <w:t>F</w:t>
            </w:r>
          </w:p>
        </w:tc>
        <w:tc>
          <w:tcPr>
            <w:tcW w:w="708" w:type="dxa"/>
            <w:gridSpan w:val="2"/>
            <w:shd w:val="solid" w:color="FFFFFF" w:fill="auto"/>
          </w:tcPr>
          <w:p w14:paraId="4708A9E4" w14:textId="77777777" w:rsidR="00D77534" w:rsidRPr="000749E2" w:rsidRDefault="00D77534" w:rsidP="000749E2">
            <w:pPr>
              <w:pStyle w:val="TAL"/>
              <w:rPr>
                <w:lang w:eastAsia="en-US"/>
              </w:rPr>
            </w:pPr>
            <w:r w:rsidRPr="000749E2">
              <w:rPr>
                <w:lang w:eastAsia="en-US"/>
              </w:rPr>
              <w:t>8.3.0</w:t>
            </w:r>
          </w:p>
        </w:tc>
        <w:tc>
          <w:tcPr>
            <w:tcW w:w="708" w:type="dxa"/>
            <w:gridSpan w:val="2"/>
            <w:shd w:val="solid" w:color="FFFFFF" w:fill="auto"/>
          </w:tcPr>
          <w:p w14:paraId="326A70DD" w14:textId="77777777" w:rsidR="00D77534" w:rsidRPr="000749E2" w:rsidRDefault="00D77534" w:rsidP="000749E2">
            <w:pPr>
              <w:pStyle w:val="TAL"/>
              <w:rPr>
                <w:lang w:eastAsia="en-US"/>
              </w:rPr>
            </w:pPr>
            <w:r w:rsidRPr="000749E2">
              <w:rPr>
                <w:lang w:eastAsia="en-US"/>
              </w:rPr>
              <w:t>8.4.0</w:t>
            </w:r>
          </w:p>
        </w:tc>
        <w:tc>
          <w:tcPr>
            <w:tcW w:w="1033" w:type="dxa"/>
            <w:gridSpan w:val="2"/>
            <w:shd w:val="solid" w:color="FFFFFF" w:fill="auto"/>
          </w:tcPr>
          <w:p w14:paraId="38788A61" w14:textId="77777777" w:rsidR="00D77534" w:rsidRPr="000749E2" w:rsidRDefault="00D77534" w:rsidP="000749E2">
            <w:pPr>
              <w:pStyle w:val="TAL"/>
              <w:rPr>
                <w:lang w:eastAsia="en-US"/>
              </w:rPr>
            </w:pPr>
            <w:r w:rsidRPr="000749E2">
              <w:rPr>
                <w:lang w:eastAsia="en-US"/>
              </w:rPr>
              <w:t>R5-096440</w:t>
            </w:r>
          </w:p>
        </w:tc>
      </w:tr>
      <w:tr w:rsidR="00D77534" w:rsidRPr="000749E2" w14:paraId="37B10C31" w14:textId="77777777" w:rsidTr="001C22E1">
        <w:trPr>
          <w:gridAfter w:val="1"/>
          <w:wAfter w:w="21" w:type="dxa"/>
          <w:jc w:val="center"/>
        </w:trPr>
        <w:tc>
          <w:tcPr>
            <w:tcW w:w="638" w:type="dxa"/>
            <w:gridSpan w:val="2"/>
            <w:shd w:val="solid" w:color="FFFFFF" w:fill="auto"/>
          </w:tcPr>
          <w:p w14:paraId="4D5DF768" w14:textId="77777777" w:rsidR="00D77534" w:rsidRPr="000749E2" w:rsidRDefault="00D77534" w:rsidP="000749E2">
            <w:pPr>
              <w:pStyle w:val="TAL"/>
              <w:rPr>
                <w:lang w:eastAsia="en-US"/>
              </w:rPr>
            </w:pPr>
            <w:r w:rsidRPr="000749E2">
              <w:rPr>
                <w:lang w:eastAsia="en-US"/>
              </w:rPr>
              <w:t>RAN5 #45</w:t>
            </w:r>
          </w:p>
        </w:tc>
        <w:tc>
          <w:tcPr>
            <w:tcW w:w="1134" w:type="dxa"/>
            <w:gridSpan w:val="2"/>
            <w:shd w:val="solid" w:color="FFFFFF" w:fill="auto"/>
          </w:tcPr>
          <w:p w14:paraId="28E923BB" w14:textId="77777777" w:rsidR="00D77534" w:rsidRPr="000749E2" w:rsidRDefault="00D77534" w:rsidP="000749E2">
            <w:pPr>
              <w:pStyle w:val="TAL"/>
              <w:rPr>
                <w:lang w:eastAsia="en-US"/>
              </w:rPr>
            </w:pPr>
            <w:r w:rsidRPr="000749E2">
              <w:rPr>
                <w:lang w:eastAsia="en-US"/>
              </w:rPr>
              <w:t>RP-091122</w:t>
            </w:r>
          </w:p>
        </w:tc>
        <w:tc>
          <w:tcPr>
            <w:tcW w:w="567" w:type="dxa"/>
            <w:gridSpan w:val="2"/>
            <w:shd w:val="solid" w:color="FFFFFF" w:fill="auto"/>
          </w:tcPr>
          <w:p w14:paraId="130C7356" w14:textId="77777777" w:rsidR="00D77534" w:rsidRPr="000749E2" w:rsidRDefault="00D77534" w:rsidP="005076D8">
            <w:pPr>
              <w:pStyle w:val="TAL"/>
            </w:pPr>
            <w:r w:rsidRPr="000749E2">
              <w:t>0079</w:t>
            </w:r>
          </w:p>
        </w:tc>
        <w:tc>
          <w:tcPr>
            <w:tcW w:w="426" w:type="dxa"/>
            <w:gridSpan w:val="2"/>
            <w:shd w:val="solid" w:color="FFFFFF" w:fill="auto"/>
          </w:tcPr>
          <w:p w14:paraId="5FB158C5" w14:textId="77777777" w:rsidR="00D77534" w:rsidRPr="000749E2" w:rsidRDefault="00D77534" w:rsidP="000749E2">
            <w:pPr>
              <w:pStyle w:val="TAL"/>
              <w:rPr>
                <w:lang w:eastAsia="en-US"/>
              </w:rPr>
            </w:pPr>
            <w:r w:rsidRPr="000749E2">
              <w:rPr>
                <w:lang w:eastAsia="en-US"/>
              </w:rPr>
              <w:t>-</w:t>
            </w:r>
          </w:p>
        </w:tc>
        <w:tc>
          <w:tcPr>
            <w:tcW w:w="4062" w:type="dxa"/>
            <w:gridSpan w:val="2"/>
            <w:shd w:val="solid" w:color="FFFFFF" w:fill="auto"/>
          </w:tcPr>
          <w:p w14:paraId="31A7760D" w14:textId="77777777" w:rsidR="00D77534" w:rsidRPr="000749E2" w:rsidRDefault="00D77534" w:rsidP="000749E2">
            <w:pPr>
              <w:pStyle w:val="TAL"/>
              <w:rPr>
                <w:lang w:eastAsia="en-US"/>
              </w:rPr>
            </w:pPr>
            <w:r w:rsidRPr="000749E2">
              <w:rPr>
                <w:lang w:eastAsia="en-US"/>
              </w:rPr>
              <w:t>Correction for IP address allocation</w:t>
            </w:r>
          </w:p>
        </w:tc>
        <w:tc>
          <w:tcPr>
            <w:tcW w:w="415" w:type="dxa"/>
            <w:gridSpan w:val="2"/>
            <w:shd w:val="solid" w:color="FFFFFF" w:fill="auto"/>
          </w:tcPr>
          <w:p w14:paraId="0068AD90" w14:textId="77777777" w:rsidR="00D77534" w:rsidRPr="000749E2" w:rsidRDefault="00D77534" w:rsidP="000749E2">
            <w:pPr>
              <w:pStyle w:val="TAL"/>
              <w:rPr>
                <w:lang w:eastAsia="en-US"/>
              </w:rPr>
            </w:pPr>
            <w:r w:rsidRPr="000749E2">
              <w:rPr>
                <w:lang w:eastAsia="en-US"/>
              </w:rPr>
              <w:t>F</w:t>
            </w:r>
          </w:p>
        </w:tc>
        <w:tc>
          <w:tcPr>
            <w:tcW w:w="708" w:type="dxa"/>
            <w:gridSpan w:val="2"/>
            <w:shd w:val="solid" w:color="FFFFFF" w:fill="auto"/>
          </w:tcPr>
          <w:p w14:paraId="4AD722D0" w14:textId="77777777" w:rsidR="00D77534" w:rsidRPr="000749E2" w:rsidRDefault="00D77534" w:rsidP="000749E2">
            <w:pPr>
              <w:pStyle w:val="TAL"/>
              <w:rPr>
                <w:lang w:eastAsia="en-US"/>
              </w:rPr>
            </w:pPr>
            <w:r w:rsidRPr="000749E2">
              <w:rPr>
                <w:lang w:eastAsia="en-US"/>
              </w:rPr>
              <w:t>8.3.0</w:t>
            </w:r>
          </w:p>
        </w:tc>
        <w:tc>
          <w:tcPr>
            <w:tcW w:w="708" w:type="dxa"/>
            <w:gridSpan w:val="2"/>
            <w:shd w:val="solid" w:color="FFFFFF" w:fill="auto"/>
          </w:tcPr>
          <w:p w14:paraId="3A5F5391" w14:textId="77777777" w:rsidR="00D77534" w:rsidRPr="000749E2" w:rsidRDefault="00D77534" w:rsidP="000749E2">
            <w:pPr>
              <w:pStyle w:val="TAL"/>
              <w:rPr>
                <w:lang w:eastAsia="en-US"/>
              </w:rPr>
            </w:pPr>
            <w:r w:rsidRPr="000749E2">
              <w:rPr>
                <w:lang w:eastAsia="en-US"/>
              </w:rPr>
              <w:t>8.4.0</w:t>
            </w:r>
          </w:p>
        </w:tc>
        <w:tc>
          <w:tcPr>
            <w:tcW w:w="1033" w:type="dxa"/>
            <w:gridSpan w:val="2"/>
            <w:shd w:val="solid" w:color="FFFFFF" w:fill="auto"/>
          </w:tcPr>
          <w:p w14:paraId="7615A6E8" w14:textId="77777777" w:rsidR="00D77534" w:rsidRPr="000749E2" w:rsidRDefault="00D77534" w:rsidP="000749E2">
            <w:pPr>
              <w:pStyle w:val="TAL"/>
              <w:rPr>
                <w:lang w:eastAsia="en-US"/>
              </w:rPr>
            </w:pPr>
            <w:r w:rsidRPr="000749E2">
              <w:rPr>
                <w:lang w:eastAsia="en-US"/>
              </w:rPr>
              <w:t>R5-096447</w:t>
            </w:r>
          </w:p>
        </w:tc>
      </w:tr>
      <w:tr w:rsidR="00D77534" w:rsidRPr="000749E2" w14:paraId="2D722BA8" w14:textId="77777777" w:rsidTr="001C22E1">
        <w:trPr>
          <w:gridAfter w:val="1"/>
          <w:wAfter w:w="21" w:type="dxa"/>
          <w:jc w:val="center"/>
        </w:trPr>
        <w:tc>
          <w:tcPr>
            <w:tcW w:w="638" w:type="dxa"/>
            <w:gridSpan w:val="2"/>
            <w:shd w:val="solid" w:color="FFFFFF" w:fill="auto"/>
          </w:tcPr>
          <w:p w14:paraId="1E2D7BA9" w14:textId="77777777" w:rsidR="00D77534" w:rsidRPr="000749E2" w:rsidRDefault="00D77534" w:rsidP="000749E2">
            <w:pPr>
              <w:pStyle w:val="TAL"/>
              <w:rPr>
                <w:lang w:eastAsia="en-US"/>
              </w:rPr>
            </w:pPr>
            <w:r w:rsidRPr="000749E2">
              <w:rPr>
                <w:lang w:eastAsia="en-US"/>
              </w:rPr>
              <w:t>RAN5 #45</w:t>
            </w:r>
          </w:p>
        </w:tc>
        <w:tc>
          <w:tcPr>
            <w:tcW w:w="1134" w:type="dxa"/>
            <w:gridSpan w:val="2"/>
            <w:shd w:val="solid" w:color="FFFFFF" w:fill="auto"/>
          </w:tcPr>
          <w:p w14:paraId="51EDBD4A" w14:textId="77777777" w:rsidR="00D77534" w:rsidRPr="000749E2" w:rsidRDefault="00D77534" w:rsidP="000749E2">
            <w:pPr>
              <w:pStyle w:val="TAL"/>
              <w:rPr>
                <w:lang w:eastAsia="en-US"/>
              </w:rPr>
            </w:pPr>
            <w:r w:rsidRPr="000749E2">
              <w:rPr>
                <w:lang w:eastAsia="en-US"/>
              </w:rPr>
              <w:t>RP-091122</w:t>
            </w:r>
          </w:p>
        </w:tc>
        <w:tc>
          <w:tcPr>
            <w:tcW w:w="567" w:type="dxa"/>
            <w:gridSpan w:val="2"/>
            <w:shd w:val="solid" w:color="FFFFFF" w:fill="auto"/>
          </w:tcPr>
          <w:p w14:paraId="288390E2" w14:textId="77777777" w:rsidR="00D77534" w:rsidRPr="000749E2" w:rsidRDefault="00D77534" w:rsidP="005076D8">
            <w:pPr>
              <w:pStyle w:val="TAL"/>
            </w:pPr>
            <w:r w:rsidRPr="000749E2">
              <w:t>0080</w:t>
            </w:r>
          </w:p>
        </w:tc>
        <w:tc>
          <w:tcPr>
            <w:tcW w:w="426" w:type="dxa"/>
            <w:gridSpan w:val="2"/>
            <w:shd w:val="solid" w:color="FFFFFF" w:fill="auto"/>
          </w:tcPr>
          <w:p w14:paraId="5A59EF23" w14:textId="77777777" w:rsidR="00D77534" w:rsidRPr="000749E2" w:rsidRDefault="00D77534" w:rsidP="000749E2">
            <w:pPr>
              <w:pStyle w:val="TAL"/>
              <w:rPr>
                <w:lang w:eastAsia="en-US"/>
              </w:rPr>
            </w:pPr>
            <w:r w:rsidRPr="000749E2">
              <w:rPr>
                <w:lang w:eastAsia="en-US"/>
              </w:rPr>
              <w:t>-</w:t>
            </w:r>
          </w:p>
        </w:tc>
        <w:tc>
          <w:tcPr>
            <w:tcW w:w="4062" w:type="dxa"/>
            <w:gridSpan w:val="2"/>
            <w:shd w:val="solid" w:color="FFFFFF" w:fill="auto"/>
          </w:tcPr>
          <w:p w14:paraId="47380508" w14:textId="77777777" w:rsidR="00D77534" w:rsidRPr="000749E2" w:rsidRDefault="00D77534" w:rsidP="000749E2">
            <w:pPr>
              <w:pStyle w:val="TAL"/>
              <w:rPr>
                <w:lang w:eastAsia="en-US"/>
              </w:rPr>
            </w:pPr>
            <w:r w:rsidRPr="000749E2">
              <w:rPr>
                <w:lang w:eastAsia="en-US"/>
              </w:rPr>
              <w:t>LAI and TMSI in ATTACH ACCEPT and TAU ACCEPT messages</w:t>
            </w:r>
          </w:p>
        </w:tc>
        <w:tc>
          <w:tcPr>
            <w:tcW w:w="415" w:type="dxa"/>
            <w:gridSpan w:val="2"/>
            <w:shd w:val="solid" w:color="FFFFFF" w:fill="auto"/>
          </w:tcPr>
          <w:p w14:paraId="4B25CC49" w14:textId="77777777" w:rsidR="00D77534" w:rsidRPr="000749E2" w:rsidRDefault="00D77534" w:rsidP="000749E2">
            <w:pPr>
              <w:pStyle w:val="TAL"/>
              <w:rPr>
                <w:lang w:eastAsia="en-US"/>
              </w:rPr>
            </w:pPr>
            <w:r w:rsidRPr="000749E2">
              <w:rPr>
                <w:lang w:eastAsia="en-US"/>
              </w:rPr>
              <w:t>F</w:t>
            </w:r>
          </w:p>
        </w:tc>
        <w:tc>
          <w:tcPr>
            <w:tcW w:w="708" w:type="dxa"/>
            <w:gridSpan w:val="2"/>
            <w:shd w:val="solid" w:color="FFFFFF" w:fill="auto"/>
          </w:tcPr>
          <w:p w14:paraId="041AF832" w14:textId="77777777" w:rsidR="00D77534" w:rsidRPr="000749E2" w:rsidRDefault="00D77534" w:rsidP="000749E2">
            <w:pPr>
              <w:pStyle w:val="TAL"/>
              <w:rPr>
                <w:lang w:eastAsia="en-US"/>
              </w:rPr>
            </w:pPr>
            <w:r w:rsidRPr="000749E2">
              <w:rPr>
                <w:lang w:eastAsia="en-US"/>
              </w:rPr>
              <w:t>8.3.0</w:t>
            </w:r>
          </w:p>
        </w:tc>
        <w:tc>
          <w:tcPr>
            <w:tcW w:w="708" w:type="dxa"/>
            <w:gridSpan w:val="2"/>
            <w:shd w:val="solid" w:color="FFFFFF" w:fill="auto"/>
          </w:tcPr>
          <w:p w14:paraId="19B04A51" w14:textId="77777777" w:rsidR="00D77534" w:rsidRPr="000749E2" w:rsidRDefault="00D77534" w:rsidP="000749E2">
            <w:pPr>
              <w:pStyle w:val="TAL"/>
              <w:rPr>
                <w:lang w:eastAsia="en-US"/>
              </w:rPr>
            </w:pPr>
            <w:r w:rsidRPr="000749E2">
              <w:rPr>
                <w:lang w:eastAsia="en-US"/>
              </w:rPr>
              <w:t>8.4.0</w:t>
            </w:r>
          </w:p>
        </w:tc>
        <w:tc>
          <w:tcPr>
            <w:tcW w:w="1033" w:type="dxa"/>
            <w:gridSpan w:val="2"/>
            <w:shd w:val="solid" w:color="FFFFFF" w:fill="auto"/>
          </w:tcPr>
          <w:p w14:paraId="1B1FC917" w14:textId="77777777" w:rsidR="00D77534" w:rsidRPr="000749E2" w:rsidRDefault="00D77534" w:rsidP="000749E2">
            <w:pPr>
              <w:pStyle w:val="TAL"/>
              <w:rPr>
                <w:lang w:eastAsia="en-US"/>
              </w:rPr>
            </w:pPr>
            <w:r w:rsidRPr="000749E2">
              <w:rPr>
                <w:lang w:eastAsia="en-US"/>
              </w:rPr>
              <w:t>R5-096449</w:t>
            </w:r>
          </w:p>
        </w:tc>
      </w:tr>
      <w:tr w:rsidR="00D77534" w:rsidRPr="000749E2" w14:paraId="3FCBDE45" w14:textId="77777777" w:rsidTr="001C22E1">
        <w:trPr>
          <w:gridAfter w:val="1"/>
          <w:wAfter w:w="21" w:type="dxa"/>
          <w:jc w:val="center"/>
        </w:trPr>
        <w:tc>
          <w:tcPr>
            <w:tcW w:w="638" w:type="dxa"/>
            <w:gridSpan w:val="2"/>
            <w:shd w:val="solid" w:color="FFFFFF" w:fill="auto"/>
          </w:tcPr>
          <w:p w14:paraId="10019DA2" w14:textId="77777777" w:rsidR="00D77534" w:rsidRPr="000749E2" w:rsidRDefault="00D77534" w:rsidP="000749E2">
            <w:pPr>
              <w:pStyle w:val="TAL"/>
              <w:rPr>
                <w:lang w:eastAsia="en-US"/>
              </w:rPr>
            </w:pPr>
            <w:r w:rsidRPr="000749E2">
              <w:rPr>
                <w:lang w:eastAsia="en-US"/>
              </w:rPr>
              <w:t>RAN5 #45</w:t>
            </w:r>
          </w:p>
        </w:tc>
        <w:tc>
          <w:tcPr>
            <w:tcW w:w="1134" w:type="dxa"/>
            <w:gridSpan w:val="2"/>
            <w:shd w:val="solid" w:color="FFFFFF" w:fill="auto"/>
          </w:tcPr>
          <w:p w14:paraId="2908FBE9" w14:textId="77777777" w:rsidR="00D77534" w:rsidRPr="000749E2" w:rsidRDefault="00D77534" w:rsidP="000749E2">
            <w:pPr>
              <w:pStyle w:val="TAL"/>
              <w:rPr>
                <w:lang w:eastAsia="en-US"/>
              </w:rPr>
            </w:pPr>
            <w:r w:rsidRPr="000749E2">
              <w:rPr>
                <w:lang w:eastAsia="en-US"/>
              </w:rPr>
              <w:t>RP-091122</w:t>
            </w:r>
          </w:p>
        </w:tc>
        <w:tc>
          <w:tcPr>
            <w:tcW w:w="567" w:type="dxa"/>
            <w:gridSpan w:val="2"/>
            <w:shd w:val="solid" w:color="FFFFFF" w:fill="auto"/>
          </w:tcPr>
          <w:p w14:paraId="58B4EBFD" w14:textId="77777777" w:rsidR="00D77534" w:rsidRPr="000749E2" w:rsidRDefault="00D77534" w:rsidP="005076D8">
            <w:pPr>
              <w:pStyle w:val="TAL"/>
            </w:pPr>
            <w:r w:rsidRPr="000749E2">
              <w:t>0081</w:t>
            </w:r>
          </w:p>
        </w:tc>
        <w:tc>
          <w:tcPr>
            <w:tcW w:w="426" w:type="dxa"/>
            <w:gridSpan w:val="2"/>
            <w:shd w:val="solid" w:color="FFFFFF" w:fill="auto"/>
          </w:tcPr>
          <w:p w14:paraId="2FCE3AA7" w14:textId="77777777" w:rsidR="00D77534" w:rsidRPr="000749E2" w:rsidRDefault="00D77534" w:rsidP="000749E2">
            <w:pPr>
              <w:pStyle w:val="TAL"/>
              <w:rPr>
                <w:lang w:eastAsia="en-US"/>
              </w:rPr>
            </w:pPr>
            <w:r w:rsidRPr="000749E2">
              <w:rPr>
                <w:lang w:eastAsia="en-US"/>
              </w:rPr>
              <w:t>-</w:t>
            </w:r>
          </w:p>
        </w:tc>
        <w:tc>
          <w:tcPr>
            <w:tcW w:w="4062" w:type="dxa"/>
            <w:gridSpan w:val="2"/>
            <w:shd w:val="solid" w:color="FFFFFF" w:fill="auto"/>
          </w:tcPr>
          <w:p w14:paraId="15ACE82B" w14:textId="77777777" w:rsidR="00D77534" w:rsidRPr="000749E2" w:rsidRDefault="00D77534" w:rsidP="000749E2">
            <w:pPr>
              <w:pStyle w:val="TAL"/>
              <w:rPr>
                <w:lang w:eastAsia="en-US"/>
              </w:rPr>
            </w:pPr>
            <w:r w:rsidRPr="000749E2">
              <w:rPr>
                <w:lang w:eastAsia="en-US"/>
              </w:rPr>
              <w:t>Addition of generic procedure for IP address allocation / configuration in U-plane</w:t>
            </w:r>
          </w:p>
        </w:tc>
        <w:tc>
          <w:tcPr>
            <w:tcW w:w="415" w:type="dxa"/>
            <w:gridSpan w:val="2"/>
            <w:shd w:val="solid" w:color="FFFFFF" w:fill="auto"/>
          </w:tcPr>
          <w:p w14:paraId="255388BF" w14:textId="77777777" w:rsidR="00D77534" w:rsidRPr="000749E2" w:rsidRDefault="00D77534" w:rsidP="000749E2">
            <w:pPr>
              <w:pStyle w:val="TAL"/>
              <w:rPr>
                <w:lang w:eastAsia="en-US"/>
              </w:rPr>
            </w:pPr>
            <w:r w:rsidRPr="000749E2">
              <w:rPr>
                <w:lang w:eastAsia="en-US"/>
              </w:rPr>
              <w:t>F</w:t>
            </w:r>
          </w:p>
        </w:tc>
        <w:tc>
          <w:tcPr>
            <w:tcW w:w="708" w:type="dxa"/>
            <w:gridSpan w:val="2"/>
            <w:shd w:val="solid" w:color="FFFFFF" w:fill="auto"/>
          </w:tcPr>
          <w:p w14:paraId="10B1DA09" w14:textId="77777777" w:rsidR="00D77534" w:rsidRPr="000749E2" w:rsidRDefault="00D77534" w:rsidP="000749E2">
            <w:pPr>
              <w:pStyle w:val="TAL"/>
              <w:rPr>
                <w:lang w:eastAsia="en-US"/>
              </w:rPr>
            </w:pPr>
            <w:r w:rsidRPr="000749E2">
              <w:rPr>
                <w:lang w:eastAsia="en-US"/>
              </w:rPr>
              <w:t>8.3.0</w:t>
            </w:r>
          </w:p>
        </w:tc>
        <w:tc>
          <w:tcPr>
            <w:tcW w:w="708" w:type="dxa"/>
            <w:gridSpan w:val="2"/>
            <w:shd w:val="solid" w:color="FFFFFF" w:fill="auto"/>
          </w:tcPr>
          <w:p w14:paraId="12064C29" w14:textId="77777777" w:rsidR="00D77534" w:rsidRPr="000749E2" w:rsidRDefault="00D77534" w:rsidP="000749E2">
            <w:pPr>
              <w:pStyle w:val="TAL"/>
              <w:rPr>
                <w:lang w:eastAsia="en-US"/>
              </w:rPr>
            </w:pPr>
            <w:r w:rsidRPr="000749E2">
              <w:rPr>
                <w:lang w:eastAsia="en-US"/>
              </w:rPr>
              <w:t>8.4.0</w:t>
            </w:r>
          </w:p>
        </w:tc>
        <w:tc>
          <w:tcPr>
            <w:tcW w:w="1033" w:type="dxa"/>
            <w:gridSpan w:val="2"/>
            <w:shd w:val="solid" w:color="FFFFFF" w:fill="auto"/>
          </w:tcPr>
          <w:p w14:paraId="16A47FE9" w14:textId="77777777" w:rsidR="00D77534" w:rsidRPr="000749E2" w:rsidRDefault="00D77534" w:rsidP="000749E2">
            <w:pPr>
              <w:pStyle w:val="TAL"/>
              <w:rPr>
                <w:lang w:eastAsia="en-US"/>
              </w:rPr>
            </w:pPr>
            <w:r w:rsidRPr="000749E2">
              <w:rPr>
                <w:lang w:eastAsia="en-US"/>
              </w:rPr>
              <w:t>R5-096455</w:t>
            </w:r>
          </w:p>
        </w:tc>
      </w:tr>
      <w:tr w:rsidR="00D77534" w:rsidRPr="000749E2" w14:paraId="57664939" w14:textId="77777777" w:rsidTr="001C22E1">
        <w:trPr>
          <w:gridAfter w:val="1"/>
          <w:wAfter w:w="21" w:type="dxa"/>
          <w:jc w:val="center"/>
        </w:trPr>
        <w:tc>
          <w:tcPr>
            <w:tcW w:w="638" w:type="dxa"/>
            <w:gridSpan w:val="2"/>
            <w:shd w:val="solid" w:color="FFFFFF" w:fill="auto"/>
          </w:tcPr>
          <w:p w14:paraId="0B1AC1A1" w14:textId="77777777" w:rsidR="00D77534" w:rsidRPr="000749E2" w:rsidRDefault="00D77534" w:rsidP="000749E2">
            <w:pPr>
              <w:pStyle w:val="TAL"/>
              <w:rPr>
                <w:lang w:eastAsia="en-US"/>
              </w:rPr>
            </w:pPr>
            <w:r w:rsidRPr="000749E2">
              <w:rPr>
                <w:lang w:eastAsia="en-US"/>
              </w:rPr>
              <w:t>RAN5 #45</w:t>
            </w:r>
          </w:p>
        </w:tc>
        <w:tc>
          <w:tcPr>
            <w:tcW w:w="1134" w:type="dxa"/>
            <w:gridSpan w:val="2"/>
            <w:shd w:val="solid" w:color="FFFFFF" w:fill="auto"/>
          </w:tcPr>
          <w:p w14:paraId="1C82F8AF" w14:textId="77777777" w:rsidR="00D77534" w:rsidRPr="000749E2" w:rsidRDefault="00D77534" w:rsidP="000749E2">
            <w:pPr>
              <w:pStyle w:val="TAL"/>
              <w:rPr>
                <w:lang w:eastAsia="en-US"/>
              </w:rPr>
            </w:pPr>
            <w:r w:rsidRPr="000749E2">
              <w:rPr>
                <w:lang w:eastAsia="en-US"/>
              </w:rPr>
              <w:t>RP-091122</w:t>
            </w:r>
          </w:p>
        </w:tc>
        <w:tc>
          <w:tcPr>
            <w:tcW w:w="567" w:type="dxa"/>
            <w:gridSpan w:val="2"/>
            <w:shd w:val="solid" w:color="FFFFFF" w:fill="auto"/>
          </w:tcPr>
          <w:p w14:paraId="678B1814" w14:textId="77777777" w:rsidR="00D77534" w:rsidRPr="000749E2" w:rsidRDefault="00D77534" w:rsidP="005076D8">
            <w:pPr>
              <w:pStyle w:val="TAL"/>
            </w:pPr>
            <w:r w:rsidRPr="000749E2">
              <w:t>0082</w:t>
            </w:r>
          </w:p>
        </w:tc>
        <w:tc>
          <w:tcPr>
            <w:tcW w:w="426" w:type="dxa"/>
            <w:gridSpan w:val="2"/>
            <w:shd w:val="solid" w:color="FFFFFF" w:fill="auto"/>
          </w:tcPr>
          <w:p w14:paraId="5E27B48B" w14:textId="77777777" w:rsidR="00D77534" w:rsidRPr="000749E2" w:rsidRDefault="00D77534" w:rsidP="000749E2">
            <w:pPr>
              <w:pStyle w:val="TAL"/>
              <w:rPr>
                <w:lang w:eastAsia="en-US"/>
              </w:rPr>
            </w:pPr>
            <w:r w:rsidRPr="000749E2">
              <w:rPr>
                <w:lang w:eastAsia="en-US"/>
              </w:rPr>
              <w:t>-</w:t>
            </w:r>
          </w:p>
        </w:tc>
        <w:tc>
          <w:tcPr>
            <w:tcW w:w="4062" w:type="dxa"/>
            <w:gridSpan w:val="2"/>
            <w:shd w:val="solid" w:color="FFFFFF" w:fill="auto"/>
          </w:tcPr>
          <w:p w14:paraId="34462D4F" w14:textId="77777777" w:rsidR="00D77534" w:rsidRPr="000749E2" w:rsidRDefault="00D77534" w:rsidP="000749E2">
            <w:pPr>
              <w:pStyle w:val="TAL"/>
              <w:rPr>
                <w:lang w:eastAsia="en-US"/>
              </w:rPr>
            </w:pPr>
            <w:r w:rsidRPr="000749E2">
              <w:rPr>
                <w:lang w:eastAsia="en-US"/>
              </w:rPr>
              <w:t>Correction of test procedures in TS 36.508</w:t>
            </w:r>
          </w:p>
        </w:tc>
        <w:tc>
          <w:tcPr>
            <w:tcW w:w="415" w:type="dxa"/>
            <w:gridSpan w:val="2"/>
            <w:shd w:val="solid" w:color="FFFFFF" w:fill="auto"/>
          </w:tcPr>
          <w:p w14:paraId="0345105C" w14:textId="77777777" w:rsidR="00D77534" w:rsidRPr="000749E2" w:rsidRDefault="00D77534" w:rsidP="000749E2">
            <w:pPr>
              <w:pStyle w:val="TAL"/>
              <w:rPr>
                <w:lang w:eastAsia="en-US"/>
              </w:rPr>
            </w:pPr>
            <w:r w:rsidRPr="000749E2">
              <w:rPr>
                <w:lang w:eastAsia="en-US"/>
              </w:rPr>
              <w:t>F</w:t>
            </w:r>
          </w:p>
        </w:tc>
        <w:tc>
          <w:tcPr>
            <w:tcW w:w="708" w:type="dxa"/>
            <w:gridSpan w:val="2"/>
            <w:shd w:val="solid" w:color="FFFFFF" w:fill="auto"/>
          </w:tcPr>
          <w:p w14:paraId="0B91590A" w14:textId="77777777" w:rsidR="00D77534" w:rsidRPr="000749E2" w:rsidRDefault="00D77534" w:rsidP="000749E2">
            <w:pPr>
              <w:pStyle w:val="TAL"/>
              <w:rPr>
                <w:lang w:eastAsia="en-US"/>
              </w:rPr>
            </w:pPr>
            <w:r w:rsidRPr="000749E2">
              <w:rPr>
                <w:lang w:eastAsia="en-US"/>
              </w:rPr>
              <w:t>8.3.0</w:t>
            </w:r>
          </w:p>
        </w:tc>
        <w:tc>
          <w:tcPr>
            <w:tcW w:w="708" w:type="dxa"/>
            <w:gridSpan w:val="2"/>
            <w:shd w:val="solid" w:color="FFFFFF" w:fill="auto"/>
          </w:tcPr>
          <w:p w14:paraId="62119047" w14:textId="77777777" w:rsidR="00D77534" w:rsidRPr="000749E2" w:rsidRDefault="00D77534" w:rsidP="000749E2">
            <w:pPr>
              <w:pStyle w:val="TAL"/>
              <w:rPr>
                <w:lang w:eastAsia="en-US"/>
              </w:rPr>
            </w:pPr>
            <w:r w:rsidRPr="000749E2">
              <w:rPr>
                <w:lang w:eastAsia="en-US"/>
              </w:rPr>
              <w:t>8.4.0</w:t>
            </w:r>
          </w:p>
        </w:tc>
        <w:tc>
          <w:tcPr>
            <w:tcW w:w="1033" w:type="dxa"/>
            <w:gridSpan w:val="2"/>
            <w:shd w:val="solid" w:color="FFFFFF" w:fill="auto"/>
          </w:tcPr>
          <w:p w14:paraId="56D8D4BD" w14:textId="77777777" w:rsidR="00D77534" w:rsidRPr="000749E2" w:rsidRDefault="00D77534" w:rsidP="000749E2">
            <w:pPr>
              <w:pStyle w:val="TAL"/>
              <w:rPr>
                <w:lang w:eastAsia="en-US"/>
              </w:rPr>
            </w:pPr>
            <w:r w:rsidRPr="000749E2">
              <w:rPr>
                <w:lang w:eastAsia="en-US"/>
              </w:rPr>
              <w:t>R5-096456</w:t>
            </w:r>
          </w:p>
        </w:tc>
      </w:tr>
      <w:tr w:rsidR="00D77534" w:rsidRPr="000749E2" w14:paraId="09C76B5E" w14:textId="77777777" w:rsidTr="001C22E1">
        <w:trPr>
          <w:gridAfter w:val="1"/>
          <w:wAfter w:w="21" w:type="dxa"/>
          <w:jc w:val="center"/>
        </w:trPr>
        <w:tc>
          <w:tcPr>
            <w:tcW w:w="638" w:type="dxa"/>
            <w:gridSpan w:val="2"/>
            <w:shd w:val="solid" w:color="FFFFFF" w:fill="auto"/>
          </w:tcPr>
          <w:p w14:paraId="0A14057F" w14:textId="77777777" w:rsidR="00D77534" w:rsidRPr="000749E2" w:rsidRDefault="00D77534" w:rsidP="000749E2">
            <w:pPr>
              <w:pStyle w:val="TAL"/>
              <w:rPr>
                <w:lang w:eastAsia="en-US"/>
              </w:rPr>
            </w:pPr>
            <w:r w:rsidRPr="000749E2">
              <w:rPr>
                <w:lang w:eastAsia="en-US"/>
              </w:rPr>
              <w:t>RAN5 #45</w:t>
            </w:r>
          </w:p>
        </w:tc>
        <w:tc>
          <w:tcPr>
            <w:tcW w:w="1134" w:type="dxa"/>
            <w:gridSpan w:val="2"/>
            <w:shd w:val="solid" w:color="FFFFFF" w:fill="auto"/>
          </w:tcPr>
          <w:p w14:paraId="3D23A14B" w14:textId="77777777" w:rsidR="00D77534" w:rsidRPr="000749E2" w:rsidRDefault="00D77534" w:rsidP="000749E2">
            <w:pPr>
              <w:pStyle w:val="TAL"/>
              <w:rPr>
                <w:lang w:eastAsia="en-US"/>
              </w:rPr>
            </w:pPr>
            <w:r w:rsidRPr="000749E2">
              <w:rPr>
                <w:lang w:eastAsia="en-US"/>
              </w:rPr>
              <w:t>RP-091122</w:t>
            </w:r>
          </w:p>
        </w:tc>
        <w:tc>
          <w:tcPr>
            <w:tcW w:w="567" w:type="dxa"/>
            <w:gridSpan w:val="2"/>
            <w:shd w:val="solid" w:color="FFFFFF" w:fill="auto"/>
          </w:tcPr>
          <w:p w14:paraId="1AEF9104" w14:textId="77777777" w:rsidR="00D77534" w:rsidRPr="000749E2" w:rsidRDefault="00D77534" w:rsidP="005076D8">
            <w:pPr>
              <w:pStyle w:val="TAL"/>
            </w:pPr>
            <w:r w:rsidRPr="000749E2">
              <w:t>0083</w:t>
            </w:r>
          </w:p>
        </w:tc>
        <w:tc>
          <w:tcPr>
            <w:tcW w:w="426" w:type="dxa"/>
            <w:gridSpan w:val="2"/>
            <w:shd w:val="solid" w:color="FFFFFF" w:fill="auto"/>
          </w:tcPr>
          <w:p w14:paraId="739B06F7" w14:textId="77777777" w:rsidR="00D77534" w:rsidRPr="000749E2" w:rsidRDefault="00D77534" w:rsidP="000749E2">
            <w:pPr>
              <w:pStyle w:val="TAL"/>
              <w:rPr>
                <w:lang w:eastAsia="en-US"/>
              </w:rPr>
            </w:pPr>
            <w:r w:rsidRPr="000749E2">
              <w:rPr>
                <w:lang w:eastAsia="en-US"/>
              </w:rPr>
              <w:t>-</w:t>
            </w:r>
          </w:p>
        </w:tc>
        <w:tc>
          <w:tcPr>
            <w:tcW w:w="4062" w:type="dxa"/>
            <w:gridSpan w:val="2"/>
            <w:shd w:val="solid" w:color="FFFFFF" w:fill="auto"/>
          </w:tcPr>
          <w:p w14:paraId="1D671AA2" w14:textId="77777777" w:rsidR="00D77534" w:rsidRPr="000749E2" w:rsidRDefault="00D77534" w:rsidP="000749E2">
            <w:pPr>
              <w:pStyle w:val="TAL"/>
              <w:rPr>
                <w:lang w:eastAsia="en-US"/>
              </w:rPr>
            </w:pPr>
            <w:r w:rsidRPr="000749E2">
              <w:rPr>
                <w:lang w:eastAsia="en-US"/>
              </w:rPr>
              <w:t>Update of MAC configuration for disabling PHR and BSR for L2 test cases</w:t>
            </w:r>
          </w:p>
        </w:tc>
        <w:tc>
          <w:tcPr>
            <w:tcW w:w="415" w:type="dxa"/>
            <w:gridSpan w:val="2"/>
            <w:shd w:val="solid" w:color="FFFFFF" w:fill="auto"/>
          </w:tcPr>
          <w:p w14:paraId="177577B8" w14:textId="77777777" w:rsidR="00D77534" w:rsidRPr="000749E2" w:rsidRDefault="00D77534" w:rsidP="000749E2">
            <w:pPr>
              <w:pStyle w:val="TAL"/>
              <w:rPr>
                <w:lang w:eastAsia="en-US"/>
              </w:rPr>
            </w:pPr>
            <w:r w:rsidRPr="000749E2">
              <w:rPr>
                <w:lang w:eastAsia="en-US"/>
              </w:rPr>
              <w:t>F</w:t>
            </w:r>
          </w:p>
        </w:tc>
        <w:tc>
          <w:tcPr>
            <w:tcW w:w="708" w:type="dxa"/>
            <w:gridSpan w:val="2"/>
            <w:shd w:val="solid" w:color="FFFFFF" w:fill="auto"/>
          </w:tcPr>
          <w:p w14:paraId="107E9088" w14:textId="77777777" w:rsidR="00D77534" w:rsidRPr="000749E2" w:rsidRDefault="00D77534" w:rsidP="000749E2">
            <w:pPr>
              <w:pStyle w:val="TAL"/>
              <w:rPr>
                <w:lang w:eastAsia="en-US"/>
              </w:rPr>
            </w:pPr>
            <w:r w:rsidRPr="000749E2">
              <w:rPr>
                <w:lang w:eastAsia="en-US"/>
              </w:rPr>
              <w:t>8.3.0</w:t>
            </w:r>
          </w:p>
        </w:tc>
        <w:tc>
          <w:tcPr>
            <w:tcW w:w="708" w:type="dxa"/>
            <w:gridSpan w:val="2"/>
            <w:shd w:val="solid" w:color="FFFFFF" w:fill="auto"/>
          </w:tcPr>
          <w:p w14:paraId="627B7E35" w14:textId="77777777" w:rsidR="00D77534" w:rsidRPr="000749E2" w:rsidRDefault="00D77534" w:rsidP="000749E2">
            <w:pPr>
              <w:pStyle w:val="TAL"/>
              <w:rPr>
                <w:lang w:eastAsia="en-US"/>
              </w:rPr>
            </w:pPr>
            <w:r w:rsidRPr="000749E2">
              <w:rPr>
                <w:lang w:eastAsia="en-US"/>
              </w:rPr>
              <w:t>8.4.0</w:t>
            </w:r>
          </w:p>
        </w:tc>
        <w:tc>
          <w:tcPr>
            <w:tcW w:w="1033" w:type="dxa"/>
            <w:gridSpan w:val="2"/>
            <w:shd w:val="solid" w:color="FFFFFF" w:fill="auto"/>
          </w:tcPr>
          <w:p w14:paraId="36A59810" w14:textId="77777777" w:rsidR="00D77534" w:rsidRPr="000749E2" w:rsidRDefault="00D77534" w:rsidP="000749E2">
            <w:pPr>
              <w:pStyle w:val="TAL"/>
              <w:rPr>
                <w:lang w:eastAsia="en-US"/>
              </w:rPr>
            </w:pPr>
            <w:r w:rsidRPr="000749E2">
              <w:rPr>
                <w:lang w:eastAsia="en-US"/>
              </w:rPr>
              <w:t>R5-096458</w:t>
            </w:r>
          </w:p>
        </w:tc>
      </w:tr>
      <w:tr w:rsidR="00D77534" w:rsidRPr="000749E2" w14:paraId="0549DE54" w14:textId="77777777" w:rsidTr="001C22E1">
        <w:trPr>
          <w:gridAfter w:val="1"/>
          <w:wAfter w:w="21" w:type="dxa"/>
          <w:jc w:val="center"/>
        </w:trPr>
        <w:tc>
          <w:tcPr>
            <w:tcW w:w="638" w:type="dxa"/>
            <w:gridSpan w:val="2"/>
            <w:shd w:val="solid" w:color="FFFFFF" w:fill="auto"/>
          </w:tcPr>
          <w:p w14:paraId="426EA88D" w14:textId="77777777" w:rsidR="00D77534" w:rsidRPr="000749E2" w:rsidRDefault="00D77534" w:rsidP="000749E2">
            <w:pPr>
              <w:pStyle w:val="TAL"/>
              <w:rPr>
                <w:lang w:eastAsia="en-US"/>
              </w:rPr>
            </w:pPr>
            <w:r w:rsidRPr="000749E2">
              <w:rPr>
                <w:lang w:eastAsia="en-US"/>
              </w:rPr>
              <w:t>RAN5 #45</w:t>
            </w:r>
          </w:p>
        </w:tc>
        <w:tc>
          <w:tcPr>
            <w:tcW w:w="1134" w:type="dxa"/>
            <w:gridSpan w:val="2"/>
            <w:shd w:val="solid" w:color="FFFFFF" w:fill="auto"/>
          </w:tcPr>
          <w:p w14:paraId="2A44F3EE" w14:textId="77777777" w:rsidR="00D77534" w:rsidRPr="000749E2" w:rsidRDefault="00D77534" w:rsidP="000749E2">
            <w:pPr>
              <w:pStyle w:val="TAL"/>
              <w:rPr>
                <w:lang w:eastAsia="en-US"/>
              </w:rPr>
            </w:pPr>
            <w:r w:rsidRPr="000749E2">
              <w:rPr>
                <w:lang w:eastAsia="en-US"/>
              </w:rPr>
              <w:t>RP-091122</w:t>
            </w:r>
          </w:p>
        </w:tc>
        <w:tc>
          <w:tcPr>
            <w:tcW w:w="567" w:type="dxa"/>
            <w:gridSpan w:val="2"/>
            <w:shd w:val="solid" w:color="FFFFFF" w:fill="auto"/>
          </w:tcPr>
          <w:p w14:paraId="324EA89C" w14:textId="77777777" w:rsidR="00D77534" w:rsidRPr="000749E2" w:rsidRDefault="00D77534" w:rsidP="005076D8">
            <w:pPr>
              <w:pStyle w:val="TAL"/>
            </w:pPr>
            <w:r w:rsidRPr="000749E2">
              <w:t>0084</w:t>
            </w:r>
          </w:p>
        </w:tc>
        <w:tc>
          <w:tcPr>
            <w:tcW w:w="426" w:type="dxa"/>
            <w:gridSpan w:val="2"/>
            <w:shd w:val="solid" w:color="FFFFFF" w:fill="auto"/>
          </w:tcPr>
          <w:p w14:paraId="0EA73687" w14:textId="77777777" w:rsidR="00D77534" w:rsidRPr="000749E2" w:rsidRDefault="00D77534" w:rsidP="000749E2">
            <w:pPr>
              <w:pStyle w:val="TAL"/>
              <w:rPr>
                <w:lang w:eastAsia="en-US"/>
              </w:rPr>
            </w:pPr>
            <w:r w:rsidRPr="000749E2">
              <w:rPr>
                <w:lang w:eastAsia="en-US"/>
              </w:rPr>
              <w:t>-</w:t>
            </w:r>
          </w:p>
        </w:tc>
        <w:tc>
          <w:tcPr>
            <w:tcW w:w="4062" w:type="dxa"/>
            <w:gridSpan w:val="2"/>
            <w:shd w:val="solid" w:color="FFFFFF" w:fill="auto"/>
          </w:tcPr>
          <w:p w14:paraId="3FE381F4" w14:textId="77777777" w:rsidR="00D77534" w:rsidRPr="000749E2" w:rsidRDefault="00D77534" w:rsidP="000749E2">
            <w:pPr>
              <w:pStyle w:val="TAL"/>
              <w:rPr>
                <w:lang w:eastAsia="en-US"/>
              </w:rPr>
            </w:pPr>
            <w:r w:rsidRPr="000749E2">
              <w:rPr>
                <w:lang w:eastAsia="en-US"/>
              </w:rPr>
              <w:t>Addition of default UTRA message contents to TS 36.508</w:t>
            </w:r>
          </w:p>
        </w:tc>
        <w:tc>
          <w:tcPr>
            <w:tcW w:w="415" w:type="dxa"/>
            <w:gridSpan w:val="2"/>
            <w:shd w:val="solid" w:color="FFFFFF" w:fill="auto"/>
          </w:tcPr>
          <w:p w14:paraId="15FD4E3A" w14:textId="77777777" w:rsidR="00D77534" w:rsidRPr="000749E2" w:rsidRDefault="00D77534" w:rsidP="000749E2">
            <w:pPr>
              <w:pStyle w:val="TAL"/>
              <w:rPr>
                <w:lang w:eastAsia="en-US"/>
              </w:rPr>
            </w:pPr>
            <w:r w:rsidRPr="000749E2">
              <w:rPr>
                <w:lang w:eastAsia="en-US"/>
              </w:rPr>
              <w:t>F</w:t>
            </w:r>
          </w:p>
        </w:tc>
        <w:tc>
          <w:tcPr>
            <w:tcW w:w="708" w:type="dxa"/>
            <w:gridSpan w:val="2"/>
            <w:shd w:val="solid" w:color="FFFFFF" w:fill="auto"/>
          </w:tcPr>
          <w:p w14:paraId="31AEBFB8" w14:textId="77777777" w:rsidR="00D77534" w:rsidRPr="000749E2" w:rsidRDefault="00D77534" w:rsidP="000749E2">
            <w:pPr>
              <w:pStyle w:val="TAL"/>
              <w:rPr>
                <w:lang w:eastAsia="en-US"/>
              </w:rPr>
            </w:pPr>
            <w:r w:rsidRPr="000749E2">
              <w:rPr>
                <w:lang w:eastAsia="en-US"/>
              </w:rPr>
              <w:t>8.3.0</w:t>
            </w:r>
          </w:p>
        </w:tc>
        <w:tc>
          <w:tcPr>
            <w:tcW w:w="708" w:type="dxa"/>
            <w:gridSpan w:val="2"/>
            <w:shd w:val="solid" w:color="FFFFFF" w:fill="auto"/>
          </w:tcPr>
          <w:p w14:paraId="17FDB59C" w14:textId="77777777" w:rsidR="00D77534" w:rsidRPr="000749E2" w:rsidRDefault="00D77534" w:rsidP="000749E2">
            <w:pPr>
              <w:pStyle w:val="TAL"/>
              <w:rPr>
                <w:lang w:eastAsia="en-US"/>
              </w:rPr>
            </w:pPr>
            <w:r w:rsidRPr="000749E2">
              <w:rPr>
                <w:lang w:eastAsia="en-US"/>
              </w:rPr>
              <w:t>8.4.0</w:t>
            </w:r>
          </w:p>
        </w:tc>
        <w:tc>
          <w:tcPr>
            <w:tcW w:w="1033" w:type="dxa"/>
            <w:gridSpan w:val="2"/>
            <w:shd w:val="solid" w:color="FFFFFF" w:fill="auto"/>
          </w:tcPr>
          <w:p w14:paraId="7B2CEB40" w14:textId="77777777" w:rsidR="00D77534" w:rsidRPr="000749E2" w:rsidRDefault="00D77534" w:rsidP="000749E2">
            <w:pPr>
              <w:pStyle w:val="TAL"/>
              <w:rPr>
                <w:lang w:eastAsia="en-US"/>
              </w:rPr>
            </w:pPr>
            <w:r w:rsidRPr="000749E2">
              <w:rPr>
                <w:lang w:eastAsia="en-US"/>
              </w:rPr>
              <w:t>R5-096461</w:t>
            </w:r>
          </w:p>
        </w:tc>
      </w:tr>
      <w:tr w:rsidR="00D77534" w:rsidRPr="000749E2" w14:paraId="3B277E0E" w14:textId="77777777" w:rsidTr="001C22E1">
        <w:trPr>
          <w:gridAfter w:val="1"/>
          <w:wAfter w:w="21" w:type="dxa"/>
          <w:jc w:val="center"/>
        </w:trPr>
        <w:tc>
          <w:tcPr>
            <w:tcW w:w="638" w:type="dxa"/>
            <w:gridSpan w:val="2"/>
            <w:shd w:val="solid" w:color="FFFFFF" w:fill="auto"/>
          </w:tcPr>
          <w:p w14:paraId="7DE2FB87" w14:textId="77777777" w:rsidR="00D77534" w:rsidRPr="000749E2" w:rsidRDefault="00D77534" w:rsidP="000749E2">
            <w:pPr>
              <w:pStyle w:val="TAL"/>
              <w:rPr>
                <w:lang w:eastAsia="en-US"/>
              </w:rPr>
            </w:pPr>
            <w:r w:rsidRPr="000749E2">
              <w:rPr>
                <w:lang w:eastAsia="en-US"/>
              </w:rPr>
              <w:t>RAN5 #45</w:t>
            </w:r>
          </w:p>
        </w:tc>
        <w:tc>
          <w:tcPr>
            <w:tcW w:w="1134" w:type="dxa"/>
            <w:gridSpan w:val="2"/>
            <w:shd w:val="solid" w:color="FFFFFF" w:fill="auto"/>
          </w:tcPr>
          <w:p w14:paraId="07D86108" w14:textId="77777777" w:rsidR="00D77534" w:rsidRPr="000749E2" w:rsidRDefault="00D77534" w:rsidP="000749E2">
            <w:pPr>
              <w:pStyle w:val="TAL"/>
              <w:rPr>
                <w:lang w:eastAsia="en-US"/>
              </w:rPr>
            </w:pPr>
            <w:r w:rsidRPr="000749E2">
              <w:rPr>
                <w:lang w:eastAsia="en-US"/>
              </w:rPr>
              <w:t>RP-091122</w:t>
            </w:r>
          </w:p>
        </w:tc>
        <w:tc>
          <w:tcPr>
            <w:tcW w:w="567" w:type="dxa"/>
            <w:gridSpan w:val="2"/>
            <w:shd w:val="solid" w:color="FFFFFF" w:fill="auto"/>
          </w:tcPr>
          <w:p w14:paraId="130F3478" w14:textId="77777777" w:rsidR="00D77534" w:rsidRPr="000749E2" w:rsidRDefault="00D77534" w:rsidP="005076D8">
            <w:pPr>
              <w:pStyle w:val="TAL"/>
            </w:pPr>
            <w:r w:rsidRPr="000749E2">
              <w:t>0085</w:t>
            </w:r>
          </w:p>
        </w:tc>
        <w:tc>
          <w:tcPr>
            <w:tcW w:w="426" w:type="dxa"/>
            <w:gridSpan w:val="2"/>
            <w:shd w:val="solid" w:color="FFFFFF" w:fill="auto"/>
          </w:tcPr>
          <w:p w14:paraId="495C9AC9" w14:textId="77777777" w:rsidR="00D77534" w:rsidRPr="000749E2" w:rsidRDefault="00D77534" w:rsidP="000749E2">
            <w:pPr>
              <w:pStyle w:val="TAL"/>
              <w:rPr>
                <w:lang w:eastAsia="en-US"/>
              </w:rPr>
            </w:pPr>
            <w:r w:rsidRPr="000749E2">
              <w:rPr>
                <w:lang w:eastAsia="en-US"/>
              </w:rPr>
              <w:t>-</w:t>
            </w:r>
          </w:p>
        </w:tc>
        <w:tc>
          <w:tcPr>
            <w:tcW w:w="4062" w:type="dxa"/>
            <w:gridSpan w:val="2"/>
            <w:shd w:val="solid" w:color="FFFFFF" w:fill="auto"/>
          </w:tcPr>
          <w:p w14:paraId="00AAFDE5" w14:textId="77777777" w:rsidR="00D77534" w:rsidRPr="000749E2" w:rsidRDefault="00D77534" w:rsidP="000749E2">
            <w:pPr>
              <w:pStyle w:val="TAL"/>
              <w:rPr>
                <w:lang w:eastAsia="en-US"/>
              </w:rPr>
            </w:pPr>
            <w:r w:rsidRPr="000749E2">
              <w:rPr>
                <w:lang w:eastAsia="en-US"/>
              </w:rPr>
              <w:t>Clarification to the mapping of GERAN cells and the default parameter values</w:t>
            </w:r>
          </w:p>
        </w:tc>
        <w:tc>
          <w:tcPr>
            <w:tcW w:w="415" w:type="dxa"/>
            <w:gridSpan w:val="2"/>
            <w:shd w:val="solid" w:color="FFFFFF" w:fill="auto"/>
          </w:tcPr>
          <w:p w14:paraId="3ADAEABF" w14:textId="77777777" w:rsidR="00D77534" w:rsidRPr="000749E2" w:rsidRDefault="00D77534" w:rsidP="000749E2">
            <w:pPr>
              <w:pStyle w:val="TAL"/>
              <w:rPr>
                <w:lang w:eastAsia="en-US"/>
              </w:rPr>
            </w:pPr>
            <w:r w:rsidRPr="000749E2">
              <w:rPr>
                <w:lang w:eastAsia="en-US"/>
              </w:rPr>
              <w:t>F</w:t>
            </w:r>
          </w:p>
        </w:tc>
        <w:tc>
          <w:tcPr>
            <w:tcW w:w="708" w:type="dxa"/>
            <w:gridSpan w:val="2"/>
            <w:shd w:val="solid" w:color="FFFFFF" w:fill="auto"/>
          </w:tcPr>
          <w:p w14:paraId="7B6C6FD6" w14:textId="77777777" w:rsidR="00D77534" w:rsidRPr="000749E2" w:rsidRDefault="00D77534" w:rsidP="000749E2">
            <w:pPr>
              <w:pStyle w:val="TAL"/>
              <w:rPr>
                <w:lang w:eastAsia="en-US"/>
              </w:rPr>
            </w:pPr>
            <w:r w:rsidRPr="000749E2">
              <w:rPr>
                <w:lang w:eastAsia="en-US"/>
              </w:rPr>
              <w:t>8.3.0</w:t>
            </w:r>
          </w:p>
        </w:tc>
        <w:tc>
          <w:tcPr>
            <w:tcW w:w="708" w:type="dxa"/>
            <w:gridSpan w:val="2"/>
            <w:shd w:val="solid" w:color="FFFFFF" w:fill="auto"/>
          </w:tcPr>
          <w:p w14:paraId="0A0B50DE" w14:textId="77777777" w:rsidR="00D77534" w:rsidRPr="000749E2" w:rsidRDefault="00D77534" w:rsidP="000749E2">
            <w:pPr>
              <w:pStyle w:val="TAL"/>
              <w:rPr>
                <w:lang w:eastAsia="en-US"/>
              </w:rPr>
            </w:pPr>
            <w:r w:rsidRPr="000749E2">
              <w:rPr>
                <w:lang w:eastAsia="en-US"/>
              </w:rPr>
              <w:t>8.4.0</w:t>
            </w:r>
          </w:p>
        </w:tc>
        <w:tc>
          <w:tcPr>
            <w:tcW w:w="1033" w:type="dxa"/>
            <w:gridSpan w:val="2"/>
            <w:shd w:val="solid" w:color="FFFFFF" w:fill="auto"/>
          </w:tcPr>
          <w:p w14:paraId="6F2A0C51" w14:textId="77777777" w:rsidR="00D77534" w:rsidRPr="000749E2" w:rsidRDefault="00D77534" w:rsidP="000749E2">
            <w:pPr>
              <w:pStyle w:val="TAL"/>
              <w:rPr>
                <w:lang w:eastAsia="en-US"/>
              </w:rPr>
            </w:pPr>
            <w:r w:rsidRPr="000749E2">
              <w:rPr>
                <w:lang w:eastAsia="en-US"/>
              </w:rPr>
              <w:t>R5-096462</w:t>
            </w:r>
          </w:p>
        </w:tc>
      </w:tr>
      <w:tr w:rsidR="00D77534" w:rsidRPr="000749E2" w14:paraId="23351C9E" w14:textId="77777777" w:rsidTr="001C22E1">
        <w:trPr>
          <w:gridAfter w:val="1"/>
          <w:wAfter w:w="21" w:type="dxa"/>
          <w:jc w:val="center"/>
        </w:trPr>
        <w:tc>
          <w:tcPr>
            <w:tcW w:w="638" w:type="dxa"/>
            <w:gridSpan w:val="2"/>
            <w:shd w:val="solid" w:color="FFFFFF" w:fill="auto"/>
          </w:tcPr>
          <w:p w14:paraId="751BB806" w14:textId="77777777" w:rsidR="00D77534" w:rsidRPr="000749E2" w:rsidRDefault="00D77534" w:rsidP="000749E2">
            <w:pPr>
              <w:pStyle w:val="TAL"/>
              <w:rPr>
                <w:lang w:eastAsia="en-US"/>
              </w:rPr>
            </w:pPr>
            <w:r w:rsidRPr="000749E2">
              <w:rPr>
                <w:lang w:eastAsia="en-US"/>
              </w:rPr>
              <w:t>RAN5 #45</w:t>
            </w:r>
          </w:p>
        </w:tc>
        <w:tc>
          <w:tcPr>
            <w:tcW w:w="1134" w:type="dxa"/>
            <w:gridSpan w:val="2"/>
            <w:shd w:val="solid" w:color="FFFFFF" w:fill="auto"/>
          </w:tcPr>
          <w:p w14:paraId="436FAF52" w14:textId="77777777" w:rsidR="00D77534" w:rsidRPr="000749E2" w:rsidRDefault="00D77534" w:rsidP="000749E2">
            <w:pPr>
              <w:pStyle w:val="TAL"/>
              <w:rPr>
                <w:lang w:eastAsia="en-US"/>
              </w:rPr>
            </w:pPr>
            <w:r w:rsidRPr="000749E2">
              <w:rPr>
                <w:lang w:eastAsia="en-US"/>
              </w:rPr>
              <w:t>RP-091122</w:t>
            </w:r>
          </w:p>
        </w:tc>
        <w:tc>
          <w:tcPr>
            <w:tcW w:w="567" w:type="dxa"/>
            <w:gridSpan w:val="2"/>
            <w:shd w:val="solid" w:color="FFFFFF" w:fill="auto"/>
          </w:tcPr>
          <w:p w14:paraId="2EA5C16B" w14:textId="77777777" w:rsidR="00D77534" w:rsidRPr="000749E2" w:rsidRDefault="00D77534" w:rsidP="005076D8">
            <w:pPr>
              <w:pStyle w:val="TAL"/>
            </w:pPr>
            <w:r w:rsidRPr="000749E2">
              <w:t>0086</w:t>
            </w:r>
          </w:p>
        </w:tc>
        <w:tc>
          <w:tcPr>
            <w:tcW w:w="426" w:type="dxa"/>
            <w:gridSpan w:val="2"/>
            <w:shd w:val="solid" w:color="FFFFFF" w:fill="auto"/>
          </w:tcPr>
          <w:p w14:paraId="27F9FD8A" w14:textId="77777777" w:rsidR="00D77534" w:rsidRPr="000749E2" w:rsidRDefault="00D77534" w:rsidP="000749E2">
            <w:pPr>
              <w:pStyle w:val="TAL"/>
              <w:rPr>
                <w:lang w:eastAsia="en-US"/>
              </w:rPr>
            </w:pPr>
            <w:r w:rsidRPr="000749E2">
              <w:rPr>
                <w:lang w:eastAsia="en-US"/>
              </w:rPr>
              <w:t>-</w:t>
            </w:r>
          </w:p>
        </w:tc>
        <w:tc>
          <w:tcPr>
            <w:tcW w:w="4062" w:type="dxa"/>
            <w:gridSpan w:val="2"/>
            <w:shd w:val="solid" w:color="FFFFFF" w:fill="auto"/>
          </w:tcPr>
          <w:p w14:paraId="3C805E8A" w14:textId="77777777" w:rsidR="00D77534" w:rsidRPr="000749E2" w:rsidRDefault="00D77534" w:rsidP="000749E2">
            <w:pPr>
              <w:pStyle w:val="TAL"/>
              <w:rPr>
                <w:lang w:eastAsia="en-US"/>
              </w:rPr>
            </w:pPr>
            <w:r w:rsidRPr="000749E2">
              <w:rPr>
                <w:lang w:eastAsia="en-US"/>
              </w:rPr>
              <w:t>Correction of TFTs for reference dedicated EPS bearer contexts</w:t>
            </w:r>
          </w:p>
        </w:tc>
        <w:tc>
          <w:tcPr>
            <w:tcW w:w="415" w:type="dxa"/>
            <w:gridSpan w:val="2"/>
            <w:shd w:val="solid" w:color="FFFFFF" w:fill="auto"/>
          </w:tcPr>
          <w:p w14:paraId="23B7B1F2" w14:textId="77777777" w:rsidR="00D77534" w:rsidRPr="000749E2" w:rsidRDefault="00D77534" w:rsidP="000749E2">
            <w:pPr>
              <w:pStyle w:val="TAL"/>
              <w:rPr>
                <w:lang w:eastAsia="en-US"/>
              </w:rPr>
            </w:pPr>
            <w:r w:rsidRPr="000749E2">
              <w:rPr>
                <w:lang w:eastAsia="en-US"/>
              </w:rPr>
              <w:t>F</w:t>
            </w:r>
          </w:p>
        </w:tc>
        <w:tc>
          <w:tcPr>
            <w:tcW w:w="708" w:type="dxa"/>
            <w:gridSpan w:val="2"/>
            <w:shd w:val="solid" w:color="FFFFFF" w:fill="auto"/>
          </w:tcPr>
          <w:p w14:paraId="59325446" w14:textId="77777777" w:rsidR="00D77534" w:rsidRPr="000749E2" w:rsidRDefault="00D77534" w:rsidP="000749E2">
            <w:pPr>
              <w:pStyle w:val="TAL"/>
              <w:rPr>
                <w:lang w:eastAsia="en-US"/>
              </w:rPr>
            </w:pPr>
            <w:r w:rsidRPr="000749E2">
              <w:rPr>
                <w:lang w:eastAsia="en-US"/>
              </w:rPr>
              <w:t>8.3.0</w:t>
            </w:r>
          </w:p>
        </w:tc>
        <w:tc>
          <w:tcPr>
            <w:tcW w:w="708" w:type="dxa"/>
            <w:gridSpan w:val="2"/>
            <w:shd w:val="solid" w:color="FFFFFF" w:fill="auto"/>
          </w:tcPr>
          <w:p w14:paraId="7AD7E694" w14:textId="77777777" w:rsidR="00D77534" w:rsidRPr="000749E2" w:rsidRDefault="00D77534" w:rsidP="000749E2">
            <w:pPr>
              <w:pStyle w:val="TAL"/>
              <w:rPr>
                <w:lang w:eastAsia="en-US"/>
              </w:rPr>
            </w:pPr>
            <w:r w:rsidRPr="000749E2">
              <w:rPr>
                <w:lang w:eastAsia="en-US"/>
              </w:rPr>
              <w:t>8.4.0</w:t>
            </w:r>
          </w:p>
        </w:tc>
        <w:tc>
          <w:tcPr>
            <w:tcW w:w="1033" w:type="dxa"/>
            <w:gridSpan w:val="2"/>
            <w:shd w:val="solid" w:color="FFFFFF" w:fill="auto"/>
          </w:tcPr>
          <w:p w14:paraId="47B5C436" w14:textId="77777777" w:rsidR="00D77534" w:rsidRPr="000749E2" w:rsidRDefault="00D77534" w:rsidP="000749E2">
            <w:pPr>
              <w:pStyle w:val="TAL"/>
              <w:rPr>
                <w:lang w:eastAsia="en-US"/>
              </w:rPr>
            </w:pPr>
            <w:r w:rsidRPr="000749E2">
              <w:rPr>
                <w:lang w:eastAsia="en-US"/>
              </w:rPr>
              <w:t>R5-096464</w:t>
            </w:r>
          </w:p>
        </w:tc>
      </w:tr>
      <w:tr w:rsidR="00D77534" w:rsidRPr="000749E2" w14:paraId="0ECAC71B" w14:textId="77777777" w:rsidTr="001C22E1">
        <w:trPr>
          <w:gridAfter w:val="1"/>
          <w:wAfter w:w="21" w:type="dxa"/>
          <w:jc w:val="center"/>
        </w:trPr>
        <w:tc>
          <w:tcPr>
            <w:tcW w:w="638" w:type="dxa"/>
            <w:gridSpan w:val="2"/>
            <w:shd w:val="solid" w:color="FFFFFF" w:fill="auto"/>
          </w:tcPr>
          <w:p w14:paraId="47979A70" w14:textId="77777777" w:rsidR="00D77534" w:rsidRPr="000749E2" w:rsidRDefault="00D77534" w:rsidP="000749E2">
            <w:pPr>
              <w:pStyle w:val="TAL"/>
              <w:rPr>
                <w:lang w:eastAsia="en-US"/>
              </w:rPr>
            </w:pPr>
            <w:r w:rsidRPr="000749E2">
              <w:rPr>
                <w:lang w:eastAsia="en-US"/>
              </w:rPr>
              <w:t>RAN5 #45</w:t>
            </w:r>
          </w:p>
        </w:tc>
        <w:tc>
          <w:tcPr>
            <w:tcW w:w="1134" w:type="dxa"/>
            <w:gridSpan w:val="2"/>
            <w:shd w:val="solid" w:color="FFFFFF" w:fill="auto"/>
          </w:tcPr>
          <w:p w14:paraId="1E0C87A4" w14:textId="77777777" w:rsidR="00D77534" w:rsidRPr="000749E2" w:rsidRDefault="00D77534" w:rsidP="000749E2">
            <w:pPr>
              <w:pStyle w:val="TAL"/>
              <w:rPr>
                <w:lang w:eastAsia="en-US"/>
              </w:rPr>
            </w:pPr>
            <w:r w:rsidRPr="000749E2">
              <w:rPr>
                <w:lang w:eastAsia="en-US"/>
              </w:rPr>
              <w:t>RP-091122</w:t>
            </w:r>
          </w:p>
        </w:tc>
        <w:tc>
          <w:tcPr>
            <w:tcW w:w="567" w:type="dxa"/>
            <w:gridSpan w:val="2"/>
            <w:shd w:val="solid" w:color="FFFFFF" w:fill="auto"/>
          </w:tcPr>
          <w:p w14:paraId="61BC66F5" w14:textId="77777777" w:rsidR="00D77534" w:rsidRPr="000749E2" w:rsidRDefault="00D77534" w:rsidP="005076D8">
            <w:pPr>
              <w:pStyle w:val="TAL"/>
            </w:pPr>
            <w:r w:rsidRPr="000749E2">
              <w:t>0087</w:t>
            </w:r>
          </w:p>
        </w:tc>
        <w:tc>
          <w:tcPr>
            <w:tcW w:w="426" w:type="dxa"/>
            <w:gridSpan w:val="2"/>
            <w:shd w:val="solid" w:color="FFFFFF" w:fill="auto"/>
          </w:tcPr>
          <w:p w14:paraId="13C6B0AE" w14:textId="77777777" w:rsidR="00D77534" w:rsidRPr="000749E2" w:rsidRDefault="00D77534" w:rsidP="000749E2">
            <w:pPr>
              <w:pStyle w:val="TAL"/>
              <w:rPr>
                <w:lang w:eastAsia="en-US"/>
              </w:rPr>
            </w:pPr>
            <w:r w:rsidRPr="000749E2">
              <w:rPr>
                <w:lang w:eastAsia="en-US"/>
              </w:rPr>
              <w:t>-</w:t>
            </w:r>
          </w:p>
        </w:tc>
        <w:tc>
          <w:tcPr>
            <w:tcW w:w="4062" w:type="dxa"/>
            <w:gridSpan w:val="2"/>
            <w:shd w:val="solid" w:color="FFFFFF" w:fill="auto"/>
          </w:tcPr>
          <w:p w14:paraId="4874B75C" w14:textId="77777777" w:rsidR="00D77534" w:rsidRPr="000749E2" w:rsidRDefault="00D77534" w:rsidP="000749E2">
            <w:pPr>
              <w:pStyle w:val="TAL"/>
              <w:rPr>
                <w:lang w:eastAsia="en-US"/>
              </w:rPr>
            </w:pPr>
            <w:proofErr w:type="spellStart"/>
            <w:r w:rsidRPr="000749E2">
              <w:rPr>
                <w:lang w:eastAsia="en-US"/>
              </w:rPr>
              <w:t>Cleanup</w:t>
            </w:r>
            <w:proofErr w:type="spellEnd"/>
            <w:r w:rsidRPr="000749E2">
              <w:rPr>
                <w:lang w:eastAsia="en-US"/>
              </w:rPr>
              <w:t xml:space="preserve"> of default NAS message contents</w:t>
            </w:r>
          </w:p>
        </w:tc>
        <w:tc>
          <w:tcPr>
            <w:tcW w:w="415" w:type="dxa"/>
            <w:gridSpan w:val="2"/>
            <w:shd w:val="solid" w:color="FFFFFF" w:fill="auto"/>
          </w:tcPr>
          <w:p w14:paraId="40AB2E72" w14:textId="77777777" w:rsidR="00D77534" w:rsidRPr="000749E2" w:rsidRDefault="00D77534" w:rsidP="000749E2">
            <w:pPr>
              <w:pStyle w:val="TAL"/>
              <w:rPr>
                <w:lang w:eastAsia="en-US"/>
              </w:rPr>
            </w:pPr>
            <w:r w:rsidRPr="000749E2">
              <w:rPr>
                <w:lang w:eastAsia="en-US"/>
              </w:rPr>
              <w:t>F</w:t>
            </w:r>
          </w:p>
        </w:tc>
        <w:tc>
          <w:tcPr>
            <w:tcW w:w="708" w:type="dxa"/>
            <w:gridSpan w:val="2"/>
            <w:shd w:val="solid" w:color="FFFFFF" w:fill="auto"/>
          </w:tcPr>
          <w:p w14:paraId="0221A615" w14:textId="77777777" w:rsidR="00D77534" w:rsidRPr="000749E2" w:rsidRDefault="00D77534" w:rsidP="000749E2">
            <w:pPr>
              <w:pStyle w:val="TAL"/>
              <w:rPr>
                <w:lang w:eastAsia="en-US"/>
              </w:rPr>
            </w:pPr>
            <w:r w:rsidRPr="000749E2">
              <w:rPr>
                <w:lang w:eastAsia="en-US"/>
              </w:rPr>
              <w:t>8.3.0</w:t>
            </w:r>
          </w:p>
        </w:tc>
        <w:tc>
          <w:tcPr>
            <w:tcW w:w="708" w:type="dxa"/>
            <w:gridSpan w:val="2"/>
            <w:shd w:val="solid" w:color="FFFFFF" w:fill="auto"/>
          </w:tcPr>
          <w:p w14:paraId="5FED1EDC" w14:textId="77777777" w:rsidR="00D77534" w:rsidRPr="000749E2" w:rsidRDefault="00D77534" w:rsidP="000749E2">
            <w:pPr>
              <w:pStyle w:val="TAL"/>
              <w:rPr>
                <w:lang w:eastAsia="en-US"/>
              </w:rPr>
            </w:pPr>
            <w:r w:rsidRPr="000749E2">
              <w:rPr>
                <w:lang w:eastAsia="en-US"/>
              </w:rPr>
              <w:t>8.4.0</w:t>
            </w:r>
          </w:p>
        </w:tc>
        <w:tc>
          <w:tcPr>
            <w:tcW w:w="1033" w:type="dxa"/>
            <w:gridSpan w:val="2"/>
            <w:shd w:val="solid" w:color="FFFFFF" w:fill="auto"/>
          </w:tcPr>
          <w:p w14:paraId="26C5D6B6" w14:textId="77777777" w:rsidR="00D77534" w:rsidRPr="000749E2" w:rsidRDefault="00D77534" w:rsidP="000749E2">
            <w:pPr>
              <w:pStyle w:val="TAL"/>
              <w:rPr>
                <w:lang w:eastAsia="en-US"/>
              </w:rPr>
            </w:pPr>
            <w:r w:rsidRPr="000749E2">
              <w:rPr>
                <w:lang w:eastAsia="en-US"/>
              </w:rPr>
              <w:t>R5-096465</w:t>
            </w:r>
          </w:p>
        </w:tc>
      </w:tr>
      <w:tr w:rsidR="00D77534" w:rsidRPr="000749E2" w14:paraId="36D89832" w14:textId="77777777" w:rsidTr="001C22E1">
        <w:trPr>
          <w:gridAfter w:val="1"/>
          <w:wAfter w:w="21" w:type="dxa"/>
          <w:jc w:val="center"/>
        </w:trPr>
        <w:tc>
          <w:tcPr>
            <w:tcW w:w="638" w:type="dxa"/>
            <w:gridSpan w:val="2"/>
            <w:shd w:val="solid" w:color="FFFFFF" w:fill="auto"/>
          </w:tcPr>
          <w:p w14:paraId="14451920" w14:textId="77777777" w:rsidR="00D77534" w:rsidRPr="000749E2" w:rsidRDefault="00D77534" w:rsidP="000749E2">
            <w:pPr>
              <w:pStyle w:val="TAL"/>
              <w:rPr>
                <w:lang w:eastAsia="en-US"/>
              </w:rPr>
            </w:pPr>
            <w:r w:rsidRPr="000749E2">
              <w:rPr>
                <w:lang w:eastAsia="en-US"/>
              </w:rPr>
              <w:t>RAN5 #45</w:t>
            </w:r>
          </w:p>
        </w:tc>
        <w:tc>
          <w:tcPr>
            <w:tcW w:w="1134" w:type="dxa"/>
            <w:gridSpan w:val="2"/>
            <w:shd w:val="solid" w:color="FFFFFF" w:fill="auto"/>
          </w:tcPr>
          <w:p w14:paraId="39E18A96" w14:textId="77777777" w:rsidR="00D77534" w:rsidRPr="000749E2" w:rsidRDefault="00D77534" w:rsidP="000749E2">
            <w:pPr>
              <w:pStyle w:val="TAL"/>
              <w:rPr>
                <w:lang w:eastAsia="en-US"/>
              </w:rPr>
            </w:pPr>
            <w:r w:rsidRPr="000749E2">
              <w:rPr>
                <w:lang w:eastAsia="en-US"/>
              </w:rPr>
              <w:t>RP-091122</w:t>
            </w:r>
          </w:p>
        </w:tc>
        <w:tc>
          <w:tcPr>
            <w:tcW w:w="567" w:type="dxa"/>
            <w:gridSpan w:val="2"/>
            <w:shd w:val="solid" w:color="FFFFFF" w:fill="auto"/>
          </w:tcPr>
          <w:p w14:paraId="1C8E6B8B" w14:textId="77777777" w:rsidR="00D77534" w:rsidRPr="000749E2" w:rsidRDefault="00D77534" w:rsidP="005076D8">
            <w:pPr>
              <w:pStyle w:val="TAL"/>
            </w:pPr>
            <w:r w:rsidRPr="000749E2">
              <w:t>0088</w:t>
            </w:r>
          </w:p>
        </w:tc>
        <w:tc>
          <w:tcPr>
            <w:tcW w:w="426" w:type="dxa"/>
            <w:gridSpan w:val="2"/>
            <w:shd w:val="solid" w:color="FFFFFF" w:fill="auto"/>
          </w:tcPr>
          <w:p w14:paraId="1EC07F2D" w14:textId="77777777" w:rsidR="00D77534" w:rsidRPr="000749E2" w:rsidRDefault="00D77534" w:rsidP="000749E2">
            <w:pPr>
              <w:pStyle w:val="TAL"/>
              <w:rPr>
                <w:lang w:eastAsia="en-US"/>
              </w:rPr>
            </w:pPr>
            <w:r w:rsidRPr="000749E2">
              <w:rPr>
                <w:lang w:eastAsia="en-US"/>
              </w:rPr>
              <w:t>-</w:t>
            </w:r>
          </w:p>
        </w:tc>
        <w:tc>
          <w:tcPr>
            <w:tcW w:w="4062" w:type="dxa"/>
            <w:gridSpan w:val="2"/>
            <w:shd w:val="solid" w:color="FFFFFF" w:fill="auto"/>
          </w:tcPr>
          <w:p w14:paraId="59DBA65B" w14:textId="77777777" w:rsidR="00D77534" w:rsidRPr="000749E2" w:rsidRDefault="00D77534" w:rsidP="000749E2">
            <w:pPr>
              <w:pStyle w:val="TAL"/>
              <w:rPr>
                <w:lang w:eastAsia="en-US"/>
              </w:rPr>
            </w:pPr>
            <w:r w:rsidRPr="000749E2">
              <w:rPr>
                <w:lang w:eastAsia="en-US"/>
              </w:rPr>
              <w:t xml:space="preserve">LTE-Sig: Assignment of different </w:t>
            </w:r>
            <w:proofErr w:type="spellStart"/>
            <w:r w:rsidRPr="000749E2">
              <w:rPr>
                <w:lang w:eastAsia="en-US"/>
              </w:rPr>
              <w:t>rootSequenceIndex</w:t>
            </w:r>
            <w:proofErr w:type="spellEnd"/>
            <w:r w:rsidRPr="000749E2">
              <w:rPr>
                <w:lang w:eastAsia="en-US"/>
              </w:rPr>
              <w:t xml:space="preserve"> for cells at the same frequency</w:t>
            </w:r>
          </w:p>
        </w:tc>
        <w:tc>
          <w:tcPr>
            <w:tcW w:w="415" w:type="dxa"/>
            <w:gridSpan w:val="2"/>
            <w:shd w:val="solid" w:color="FFFFFF" w:fill="auto"/>
          </w:tcPr>
          <w:p w14:paraId="5A89D610" w14:textId="77777777" w:rsidR="00D77534" w:rsidRPr="000749E2" w:rsidRDefault="00D77534" w:rsidP="000749E2">
            <w:pPr>
              <w:pStyle w:val="TAL"/>
              <w:rPr>
                <w:lang w:eastAsia="en-US"/>
              </w:rPr>
            </w:pPr>
            <w:r w:rsidRPr="000749E2">
              <w:rPr>
                <w:lang w:eastAsia="en-US"/>
              </w:rPr>
              <w:t>F</w:t>
            </w:r>
          </w:p>
        </w:tc>
        <w:tc>
          <w:tcPr>
            <w:tcW w:w="708" w:type="dxa"/>
            <w:gridSpan w:val="2"/>
            <w:shd w:val="solid" w:color="FFFFFF" w:fill="auto"/>
          </w:tcPr>
          <w:p w14:paraId="74E5F7F4" w14:textId="77777777" w:rsidR="00D77534" w:rsidRPr="000749E2" w:rsidRDefault="00D77534" w:rsidP="000749E2">
            <w:pPr>
              <w:pStyle w:val="TAL"/>
              <w:rPr>
                <w:lang w:eastAsia="en-US"/>
              </w:rPr>
            </w:pPr>
            <w:r w:rsidRPr="000749E2">
              <w:rPr>
                <w:lang w:eastAsia="en-US"/>
              </w:rPr>
              <w:t>8.3.0</w:t>
            </w:r>
          </w:p>
        </w:tc>
        <w:tc>
          <w:tcPr>
            <w:tcW w:w="708" w:type="dxa"/>
            <w:gridSpan w:val="2"/>
            <w:shd w:val="solid" w:color="FFFFFF" w:fill="auto"/>
          </w:tcPr>
          <w:p w14:paraId="35664B2B" w14:textId="77777777" w:rsidR="00D77534" w:rsidRPr="000749E2" w:rsidRDefault="00D77534" w:rsidP="000749E2">
            <w:pPr>
              <w:pStyle w:val="TAL"/>
              <w:rPr>
                <w:lang w:eastAsia="en-US"/>
              </w:rPr>
            </w:pPr>
            <w:r w:rsidRPr="000749E2">
              <w:rPr>
                <w:lang w:eastAsia="en-US"/>
              </w:rPr>
              <w:t>8.4.0</w:t>
            </w:r>
          </w:p>
        </w:tc>
        <w:tc>
          <w:tcPr>
            <w:tcW w:w="1033" w:type="dxa"/>
            <w:gridSpan w:val="2"/>
            <w:shd w:val="solid" w:color="FFFFFF" w:fill="auto"/>
          </w:tcPr>
          <w:p w14:paraId="305E9075" w14:textId="77777777" w:rsidR="00D77534" w:rsidRPr="000749E2" w:rsidRDefault="00D77534" w:rsidP="000749E2">
            <w:pPr>
              <w:pStyle w:val="TAL"/>
              <w:rPr>
                <w:lang w:eastAsia="en-US"/>
              </w:rPr>
            </w:pPr>
            <w:r w:rsidRPr="000749E2">
              <w:rPr>
                <w:lang w:eastAsia="en-US"/>
              </w:rPr>
              <w:t>R5-096641</w:t>
            </w:r>
          </w:p>
        </w:tc>
      </w:tr>
      <w:tr w:rsidR="00536947" w:rsidRPr="000749E2" w14:paraId="680DA1C9" w14:textId="77777777" w:rsidTr="001C22E1">
        <w:trPr>
          <w:gridAfter w:val="1"/>
          <w:wAfter w:w="21" w:type="dxa"/>
          <w:jc w:val="center"/>
        </w:trPr>
        <w:tc>
          <w:tcPr>
            <w:tcW w:w="638" w:type="dxa"/>
            <w:gridSpan w:val="2"/>
            <w:shd w:val="solid" w:color="FFFFFF" w:fill="auto"/>
          </w:tcPr>
          <w:p w14:paraId="2E5378C7" w14:textId="77777777" w:rsidR="00536947" w:rsidRPr="000749E2" w:rsidRDefault="00536947" w:rsidP="000749E2">
            <w:pPr>
              <w:pStyle w:val="TAL"/>
              <w:rPr>
                <w:lang w:eastAsia="en-US"/>
              </w:rPr>
            </w:pPr>
            <w:r w:rsidRPr="000749E2">
              <w:rPr>
                <w:lang w:eastAsia="en-US"/>
              </w:rPr>
              <w:t>RAN5 #46</w:t>
            </w:r>
          </w:p>
        </w:tc>
        <w:tc>
          <w:tcPr>
            <w:tcW w:w="1134" w:type="dxa"/>
            <w:gridSpan w:val="2"/>
            <w:shd w:val="solid" w:color="FFFFFF" w:fill="auto"/>
          </w:tcPr>
          <w:p w14:paraId="534D3020" w14:textId="77777777" w:rsidR="00536947" w:rsidRPr="000749E2" w:rsidRDefault="00536947" w:rsidP="000749E2">
            <w:pPr>
              <w:pStyle w:val="TAL"/>
              <w:rPr>
                <w:lang w:eastAsia="en-US"/>
              </w:rPr>
            </w:pPr>
            <w:r w:rsidRPr="000749E2">
              <w:rPr>
                <w:lang w:eastAsia="en-US"/>
              </w:rPr>
              <w:t>RP-100143</w:t>
            </w:r>
          </w:p>
        </w:tc>
        <w:tc>
          <w:tcPr>
            <w:tcW w:w="567" w:type="dxa"/>
            <w:gridSpan w:val="2"/>
            <w:shd w:val="solid" w:color="FFFFFF" w:fill="auto"/>
          </w:tcPr>
          <w:p w14:paraId="533C208D" w14:textId="77777777" w:rsidR="00536947" w:rsidRPr="000749E2" w:rsidRDefault="00536947" w:rsidP="005076D8">
            <w:pPr>
              <w:pStyle w:val="TAL"/>
            </w:pPr>
            <w:r w:rsidRPr="000749E2">
              <w:t>0089</w:t>
            </w:r>
          </w:p>
        </w:tc>
        <w:tc>
          <w:tcPr>
            <w:tcW w:w="426" w:type="dxa"/>
            <w:gridSpan w:val="2"/>
            <w:shd w:val="solid" w:color="FFFFFF" w:fill="auto"/>
          </w:tcPr>
          <w:p w14:paraId="44B9B4C3" w14:textId="77777777" w:rsidR="00536947" w:rsidRPr="000749E2" w:rsidRDefault="00536947" w:rsidP="000749E2">
            <w:pPr>
              <w:pStyle w:val="TAL"/>
              <w:rPr>
                <w:lang w:eastAsia="en-US"/>
              </w:rPr>
            </w:pPr>
            <w:r w:rsidRPr="000749E2">
              <w:rPr>
                <w:lang w:eastAsia="en-US"/>
              </w:rPr>
              <w:t>-</w:t>
            </w:r>
          </w:p>
        </w:tc>
        <w:tc>
          <w:tcPr>
            <w:tcW w:w="4062" w:type="dxa"/>
            <w:gridSpan w:val="2"/>
            <w:shd w:val="solid" w:color="FFFFFF" w:fill="auto"/>
          </w:tcPr>
          <w:p w14:paraId="23587A21" w14:textId="77777777" w:rsidR="00536947" w:rsidRPr="000749E2" w:rsidRDefault="00536947" w:rsidP="000749E2">
            <w:pPr>
              <w:pStyle w:val="TAL"/>
              <w:rPr>
                <w:lang w:eastAsia="en-US"/>
              </w:rPr>
            </w:pPr>
            <w:r w:rsidRPr="000749E2">
              <w:rPr>
                <w:lang w:eastAsia="en-US"/>
              </w:rPr>
              <w:t>Correction of SIB19 scheduling position in the neighbouring UTRA cell</w:t>
            </w:r>
          </w:p>
        </w:tc>
        <w:tc>
          <w:tcPr>
            <w:tcW w:w="415" w:type="dxa"/>
            <w:gridSpan w:val="2"/>
            <w:shd w:val="solid" w:color="FFFFFF" w:fill="auto"/>
          </w:tcPr>
          <w:p w14:paraId="1451FCF0" w14:textId="77777777" w:rsidR="00536947" w:rsidRPr="000749E2" w:rsidRDefault="00536947" w:rsidP="000749E2">
            <w:pPr>
              <w:pStyle w:val="TAL"/>
              <w:rPr>
                <w:lang w:eastAsia="en-US"/>
              </w:rPr>
            </w:pPr>
            <w:r w:rsidRPr="000749E2">
              <w:rPr>
                <w:lang w:eastAsia="en-US"/>
              </w:rPr>
              <w:t>F</w:t>
            </w:r>
          </w:p>
        </w:tc>
        <w:tc>
          <w:tcPr>
            <w:tcW w:w="708" w:type="dxa"/>
            <w:gridSpan w:val="2"/>
            <w:shd w:val="solid" w:color="FFFFFF" w:fill="auto"/>
          </w:tcPr>
          <w:p w14:paraId="28613877" w14:textId="77777777" w:rsidR="00536947" w:rsidRPr="000749E2" w:rsidRDefault="00536947" w:rsidP="000749E2">
            <w:pPr>
              <w:pStyle w:val="TAL"/>
              <w:rPr>
                <w:lang w:eastAsia="en-US"/>
              </w:rPr>
            </w:pPr>
            <w:r w:rsidRPr="000749E2">
              <w:rPr>
                <w:lang w:eastAsia="en-US"/>
              </w:rPr>
              <w:t>8.4.0</w:t>
            </w:r>
          </w:p>
        </w:tc>
        <w:tc>
          <w:tcPr>
            <w:tcW w:w="708" w:type="dxa"/>
            <w:gridSpan w:val="2"/>
            <w:shd w:val="solid" w:color="FFFFFF" w:fill="auto"/>
          </w:tcPr>
          <w:p w14:paraId="34BFE654" w14:textId="77777777" w:rsidR="00536947" w:rsidRPr="000749E2" w:rsidRDefault="00536947" w:rsidP="000749E2">
            <w:pPr>
              <w:pStyle w:val="TAL"/>
              <w:rPr>
                <w:lang w:eastAsia="en-US"/>
              </w:rPr>
            </w:pPr>
            <w:r w:rsidRPr="000749E2">
              <w:rPr>
                <w:lang w:eastAsia="en-US"/>
              </w:rPr>
              <w:t>8.5.0</w:t>
            </w:r>
          </w:p>
        </w:tc>
        <w:tc>
          <w:tcPr>
            <w:tcW w:w="1033" w:type="dxa"/>
            <w:gridSpan w:val="2"/>
            <w:shd w:val="solid" w:color="FFFFFF" w:fill="auto"/>
          </w:tcPr>
          <w:p w14:paraId="40F3E7BA" w14:textId="77777777" w:rsidR="00536947" w:rsidRPr="000749E2" w:rsidRDefault="00536947" w:rsidP="000749E2">
            <w:pPr>
              <w:pStyle w:val="TAL"/>
              <w:rPr>
                <w:lang w:eastAsia="en-US"/>
              </w:rPr>
            </w:pPr>
            <w:r w:rsidRPr="000749E2">
              <w:rPr>
                <w:lang w:eastAsia="en-US"/>
              </w:rPr>
              <w:t>R5-100086</w:t>
            </w:r>
          </w:p>
        </w:tc>
      </w:tr>
      <w:tr w:rsidR="00536947" w:rsidRPr="000749E2" w14:paraId="57A2B9AF" w14:textId="77777777" w:rsidTr="001C22E1">
        <w:trPr>
          <w:gridAfter w:val="1"/>
          <w:wAfter w:w="21" w:type="dxa"/>
          <w:jc w:val="center"/>
        </w:trPr>
        <w:tc>
          <w:tcPr>
            <w:tcW w:w="638" w:type="dxa"/>
            <w:gridSpan w:val="2"/>
            <w:shd w:val="solid" w:color="FFFFFF" w:fill="auto"/>
          </w:tcPr>
          <w:p w14:paraId="6E048657" w14:textId="77777777" w:rsidR="00536947" w:rsidRPr="000749E2" w:rsidRDefault="00536947" w:rsidP="000749E2">
            <w:pPr>
              <w:pStyle w:val="TAL"/>
              <w:rPr>
                <w:lang w:eastAsia="en-US"/>
              </w:rPr>
            </w:pPr>
            <w:r w:rsidRPr="000749E2">
              <w:rPr>
                <w:lang w:eastAsia="en-US"/>
              </w:rPr>
              <w:t>RAN5 #46</w:t>
            </w:r>
          </w:p>
        </w:tc>
        <w:tc>
          <w:tcPr>
            <w:tcW w:w="1134" w:type="dxa"/>
            <w:gridSpan w:val="2"/>
            <w:shd w:val="solid" w:color="FFFFFF" w:fill="auto"/>
          </w:tcPr>
          <w:p w14:paraId="3EA2AE24" w14:textId="77777777" w:rsidR="00536947" w:rsidRPr="000749E2" w:rsidRDefault="00536947" w:rsidP="000749E2">
            <w:pPr>
              <w:pStyle w:val="TAL"/>
              <w:rPr>
                <w:lang w:eastAsia="en-US"/>
              </w:rPr>
            </w:pPr>
            <w:r w:rsidRPr="000749E2">
              <w:rPr>
                <w:lang w:eastAsia="en-US"/>
              </w:rPr>
              <w:t>RP-100143</w:t>
            </w:r>
          </w:p>
        </w:tc>
        <w:tc>
          <w:tcPr>
            <w:tcW w:w="567" w:type="dxa"/>
            <w:gridSpan w:val="2"/>
            <w:shd w:val="solid" w:color="FFFFFF" w:fill="auto"/>
          </w:tcPr>
          <w:p w14:paraId="01FF82B5" w14:textId="77777777" w:rsidR="00536947" w:rsidRPr="000749E2" w:rsidRDefault="00536947" w:rsidP="005076D8">
            <w:pPr>
              <w:pStyle w:val="TAL"/>
            </w:pPr>
            <w:r w:rsidRPr="000749E2">
              <w:t>0091</w:t>
            </w:r>
          </w:p>
        </w:tc>
        <w:tc>
          <w:tcPr>
            <w:tcW w:w="426" w:type="dxa"/>
            <w:gridSpan w:val="2"/>
            <w:shd w:val="solid" w:color="FFFFFF" w:fill="auto"/>
          </w:tcPr>
          <w:p w14:paraId="4246153F" w14:textId="77777777" w:rsidR="00536947" w:rsidRPr="000749E2" w:rsidRDefault="00536947" w:rsidP="000749E2">
            <w:pPr>
              <w:pStyle w:val="TAL"/>
              <w:rPr>
                <w:lang w:eastAsia="en-US"/>
              </w:rPr>
            </w:pPr>
            <w:r w:rsidRPr="000749E2">
              <w:rPr>
                <w:lang w:eastAsia="en-US"/>
              </w:rPr>
              <w:t>-</w:t>
            </w:r>
          </w:p>
        </w:tc>
        <w:tc>
          <w:tcPr>
            <w:tcW w:w="4062" w:type="dxa"/>
            <w:gridSpan w:val="2"/>
            <w:shd w:val="solid" w:color="FFFFFF" w:fill="auto"/>
          </w:tcPr>
          <w:p w14:paraId="15A9F446" w14:textId="77777777" w:rsidR="00536947" w:rsidRPr="000749E2" w:rsidRDefault="00536947" w:rsidP="000749E2">
            <w:pPr>
              <w:pStyle w:val="TAL"/>
              <w:rPr>
                <w:lang w:eastAsia="en-US"/>
              </w:rPr>
            </w:pPr>
            <w:r w:rsidRPr="000749E2">
              <w:rPr>
                <w:lang w:eastAsia="en-US"/>
              </w:rPr>
              <w:t>Correction of Quantity Configuration for EUTRA</w:t>
            </w:r>
          </w:p>
        </w:tc>
        <w:tc>
          <w:tcPr>
            <w:tcW w:w="415" w:type="dxa"/>
            <w:gridSpan w:val="2"/>
            <w:shd w:val="solid" w:color="FFFFFF" w:fill="auto"/>
          </w:tcPr>
          <w:p w14:paraId="340CD881" w14:textId="77777777" w:rsidR="00536947" w:rsidRPr="000749E2" w:rsidRDefault="00536947" w:rsidP="000749E2">
            <w:pPr>
              <w:pStyle w:val="TAL"/>
              <w:rPr>
                <w:lang w:eastAsia="en-US"/>
              </w:rPr>
            </w:pPr>
            <w:r w:rsidRPr="000749E2">
              <w:rPr>
                <w:lang w:eastAsia="en-US"/>
              </w:rPr>
              <w:t>F</w:t>
            </w:r>
          </w:p>
        </w:tc>
        <w:tc>
          <w:tcPr>
            <w:tcW w:w="708" w:type="dxa"/>
            <w:gridSpan w:val="2"/>
            <w:shd w:val="solid" w:color="FFFFFF" w:fill="auto"/>
          </w:tcPr>
          <w:p w14:paraId="6BDA93BE" w14:textId="77777777" w:rsidR="00536947" w:rsidRPr="000749E2" w:rsidRDefault="00536947" w:rsidP="000749E2">
            <w:pPr>
              <w:pStyle w:val="TAL"/>
              <w:rPr>
                <w:lang w:eastAsia="en-US"/>
              </w:rPr>
            </w:pPr>
            <w:r w:rsidRPr="000749E2">
              <w:rPr>
                <w:lang w:eastAsia="en-US"/>
              </w:rPr>
              <w:t>8.4.0</w:t>
            </w:r>
          </w:p>
        </w:tc>
        <w:tc>
          <w:tcPr>
            <w:tcW w:w="708" w:type="dxa"/>
            <w:gridSpan w:val="2"/>
            <w:shd w:val="solid" w:color="FFFFFF" w:fill="auto"/>
          </w:tcPr>
          <w:p w14:paraId="3B62D9C8" w14:textId="77777777" w:rsidR="00536947" w:rsidRPr="000749E2" w:rsidRDefault="00536947" w:rsidP="000749E2">
            <w:pPr>
              <w:pStyle w:val="TAL"/>
              <w:rPr>
                <w:lang w:eastAsia="en-US"/>
              </w:rPr>
            </w:pPr>
            <w:r w:rsidRPr="000749E2">
              <w:rPr>
                <w:lang w:eastAsia="en-US"/>
              </w:rPr>
              <w:t>8.5.0</w:t>
            </w:r>
          </w:p>
        </w:tc>
        <w:tc>
          <w:tcPr>
            <w:tcW w:w="1033" w:type="dxa"/>
            <w:gridSpan w:val="2"/>
            <w:shd w:val="solid" w:color="FFFFFF" w:fill="auto"/>
          </w:tcPr>
          <w:p w14:paraId="5A49ADF0" w14:textId="77777777" w:rsidR="00536947" w:rsidRPr="000749E2" w:rsidRDefault="00536947" w:rsidP="000749E2">
            <w:pPr>
              <w:pStyle w:val="TAL"/>
              <w:rPr>
                <w:lang w:eastAsia="en-US"/>
              </w:rPr>
            </w:pPr>
            <w:r w:rsidRPr="000749E2">
              <w:rPr>
                <w:lang w:eastAsia="en-US"/>
              </w:rPr>
              <w:t>R5-100110</w:t>
            </w:r>
          </w:p>
        </w:tc>
      </w:tr>
      <w:tr w:rsidR="00536947" w:rsidRPr="000749E2" w14:paraId="32742E5D" w14:textId="77777777" w:rsidTr="001C22E1">
        <w:trPr>
          <w:gridAfter w:val="1"/>
          <w:wAfter w:w="21" w:type="dxa"/>
          <w:jc w:val="center"/>
        </w:trPr>
        <w:tc>
          <w:tcPr>
            <w:tcW w:w="638" w:type="dxa"/>
            <w:gridSpan w:val="2"/>
            <w:shd w:val="solid" w:color="FFFFFF" w:fill="auto"/>
          </w:tcPr>
          <w:p w14:paraId="18BA6530" w14:textId="77777777" w:rsidR="00536947" w:rsidRPr="000749E2" w:rsidRDefault="00536947" w:rsidP="000749E2">
            <w:pPr>
              <w:pStyle w:val="TAL"/>
              <w:rPr>
                <w:lang w:eastAsia="en-US"/>
              </w:rPr>
            </w:pPr>
            <w:r w:rsidRPr="000749E2">
              <w:rPr>
                <w:lang w:eastAsia="en-US"/>
              </w:rPr>
              <w:t>RAN5 #46</w:t>
            </w:r>
          </w:p>
        </w:tc>
        <w:tc>
          <w:tcPr>
            <w:tcW w:w="1134" w:type="dxa"/>
            <w:gridSpan w:val="2"/>
            <w:shd w:val="solid" w:color="FFFFFF" w:fill="auto"/>
          </w:tcPr>
          <w:p w14:paraId="41C8AA85" w14:textId="77777777" w:rsidR="00536947" w:rsidRPr="000749E2" w:rsidRDefault="00536947" w:rsidP="000749E2">
            <w:pPr>
              <w:pStyle w:val="TAL"/>
              <w:rPr>
                <w:lang w:eastAsia="en-US"/>
              </w:rPr>
            </w:pPr>
            <w:r w:rsidRPr="000749E2">
              <w:rPr>
                <w:lang w:eastAsia="en-US"/>
              </w:rPr>
              <w:t>RP-100143</w:t>
            </w:r>
          </w:p>
        </w:tc>
        <w:tc>
          <w:tcPr>
            <w:tcW w:w="567" w:type="dxa"/>
            <w:gridSpan w:val="2"/>
            <w:shd w:val="solid" w:color="FFFFFF" w:fill="auto"/>
          </w:tcPr>
          <w:p w14:paraId="4A42801D" w14:textId="77777777" w:rsidR="00536947" w:rsidRPr="000749E2" w:rsidRDefault="00536947" w:rsidP="005076D8">
            <w:pPr>
              <w:pStyle w:val="TAL"/>
            </w:pPr>
            <w:r w:rsidRPr="000749E2">
              <w:t>0092</w:t>
            </w:r>
          </w:p>
        </w:tc>
        <w:tc>
          <w:tcPr>
            <w:tcW w:w="426" w:type="dxa"/>
            <w:gridSpan w:val="2"/>
            <w:shd w:val="solid" w:color="FFFFFF" w:fill="auto"/>
          </w:tcPr>
          <w:p w14:paraId="7439C388" w14:textId="77777777" w:rsidR="00536947" w:rsidRPr="000749E2" w:rsidRDefault="00536947" w:rsidP="000749E2">
            <w:pPr>
              <w:pStyle w:val="TAL"/>
              <w:rPr>
                <w:lang w:eastAsia="en-US"/>
              </w:rPr>
            </w:pPr>
            <w:r w:rsidRPr="000749E2">
              <w:rPr>
                <w:lang w:eastAsia="en-US"/>
              </w:rPr>
              <w:t>-</w:t>
            </w:r>
          </w:p>
        </w:tc>
        <w:tc>
          <w:tcPr>
            <w:tcW w:w="4062" w:type="dxa"/>
            <w:gridSpan w:val="2"/>
            <w:shd w:val="solid" w:color="FFFFFF" w:fill="auto"/>
          </w:tcPr>
          <w:p w14:paraId="670F20EE" w14:textId="77777777" w:rsidR="00536947" w:rsidRPr="000749E2" w:rsidRDefault="00536947" w:rsidP="000749E2">
            <w:pPr>
              <w:pStyle w:val="TAL"/>
              <w:rPr>
                <w:lang w:eastAsia="en-US"/>
              </w:rPr>
            </w:pPr>
            <w:r w:rsidRPr="000749E2">
              <w:rPr>
                <w:lang w:eastAsia="en-US"/>
              </w:rPr>
              <w:t>Correction for the offset value of RSRP in EUTRA</w:t>
            </w:r>
          </w:p>
        </w:tc>
        <w:tc>
          <w:tcPr>
            <w:tcW w:w="415" w:type="dxa"/>
            <w:gridSpan w:val="2"/>
            <w:shd w:val="solid" w:color="FFFFFF" w:fill="auto"/>
          </w:tcPr>
          <w:p w14:paraId="4A6F3349" w14:textId="77777777" w:rsidR="00536947" w:rsidRPr="000749E2" w:rsidRDefault="00536947" w:rsidP="000749E2">
            <w:pPr>
              <w:pStyle w:val="TAL"/>
              <w:rPr>
                <w:lang w:eastAsia="en-US"/>
              </w:rPr>
            </w:pPr>
            <w:r w:rsidRPr="000749E2">
              <w:rPr>
                <w:lang w:eastAsia="en-US"/>
              </w:rPr>
              <w:t>F</w:t>
            </w:r>
          </w:p>
        </w:tc>
        <w:tc>
          <w:tcPr>
            <w:tcW w:w="708" w:type="dxa"/>
            <w:gridSpan w:val="2"/>
            <w:shd w:val="solid" w:color="FFFFFF" w:fill="auto"/>
          </w:tcPr>
          <w:p w14:paraId="270F55C8" w14:textId="77777777" w:rsidR="00536947" w:rsidRPr="000749E2" w:rsidRDefault="00536947" w:rsidP="000749E2">
            <w:pPr>
              <w:pStyle w:val="TAL"/>
              <w:rPr>
                <w:lang w:eastAsia="en-US"/>
              </w:rPr>
            </w:pPr>
            <w:r w:rsidRPr="000749E2">
              <w:rPr>
                <w:lang w:eastAsia="en-US"/>
              </w:rPr>
              <w:t>8.4.0</w:t>
            </w:r>
          </w:p>
        </w:tc>
        <w:tc>
          <w:tcPr>
            <w:tcW w:w="708" w:type="dxa"/>
            <w:gridSpan w:val="2"/>
            <w:shd w:val="solid" w:color="FFFFFF" w:fill="auto"/>
          </w:tcPr>
          <w:p w14:paraId="125AA077" w14:textId="77777777" w:rsidR="00536947" w:rsidRPr="000749E2" w:rsidRDefault="00536947" w:rsidP="000749E2">
            <w:pPr>
              <w:pStyle w:val="TAL"/>
              <w:rPr>
                <w:lang w:eastAsia="en-US"/>
              </w:rPr>
            </w:pPr>
            <w:r w:rsidRPr="000749E2">
              <w:rPr>
                <w:lang w:eastAsia="en-US"/>
              </w:rPr>
              <w:t>8.5.0</w:t>
            </w:r>
          </w:p>
        </w:tc>
        <w:tc>
          <w:tcPr>
            <w:tcW w:w="1033" w:type="dxa"/>
            <w:gridSpan w:val="2"/>
            <w:shd w:val="solid" w:color="FFFFFF" w:fill="auto"/>
          </w:tcPr>
          <w:p w14:paraId="39CAC1A8" w14:textId="77777777" w:rsidR="00536947" w:rsidRPr="000749E2" w:rsidRDefault="00536947" w:rsidP="000749E2">
            <w:pPr>
              <w:pStyle w:val="TAL"/>
              <w:rPr>
                <w:lang w:eastAsia="en-US"/>
              </w:rPr>
            </w:pPr>
            <w:r w:rsidRPr="000749E2">
              <w:rPr>
                <w:lang w:eastAsia="en-US"/>
              </w:rPr>
              <w:t>R5-100111</w:t>
            </w:r>
          </w:p>
        </w:tc>
      </w:tr>
      <w:tr w:rsidR="00536947" w:rsidRPr="000749E2" w14:paraId="025D5A1B" w14:textId="77777777" w:rsidTr="001C22E1">
        <w:trPr>
          <w:gridAfter w:val="1"/>
          <w:wAfter w:w="21" w:type="dxa"/>
          <w:jc w:val="center"/>
        </w:trPr>
        <w:tc>
          <w:tcPr>
            <w:tcW w:w="638" w:type="dxa"/>
            <w:gridSpan w:val="2"/>
            <w:shd w:val="solid" w:color="FFFFFF" w:fill="auto"/>
          </w:tcPr>
          <w:p w14:paraId="2E236194" w14:textId="77777777" w:rsidR="00536947" w:rsidRPr="000749E2" w:rsidRDefault="00536947" w:rsidP="000749E2">
            <w:pPr>
              <w:pStyle w:val="TAL"/>
              <w:rPr>
                <w:lang w:eastAsia="en-US"/>
              </w:rPr>
            </w:pPr>
            <w:r w:rsidRPr="000749E2">
              <w:rPr>
                <w:lang w:eastAsia="en-US"/>
              </w:rPr>
              <w:t>RAN5 #46</w:t>
            </w:r>
          </w:p>
        </w:tc>
        <w:tc>
          <w:tcPr>
            <w:tcW w:w="1134" w:type="dxa"/>
            <w:gridSpan w:val="2"/>
            <w:shd w:val="solid" w:color="FFFFFF" w:fill="auto"/>
          </w:tcPr>
          <w:p w14:paraId="1E6342A9" w14:textId="77777777" w:rsidR="00536947" w:rsidRPr="000749E2" w:rsidRDefault="00536947" w:rsidP="000749E2">
            <w:pPr>
              <w:pStyle w:val="TAL"/>
              <w:rPr>
                <w:lang w:eastAsia="en-US"/>
              </w:rPr>
            </w:pPr>
            <w:r w:rsidRPr="000749E2">
              <w:rPr>
                <w:lang w:eastAsia="en-US"/>
              </w:rPr>
              <w:t>RP-100143</w:t>
            </w:r>
          </w:p>
        </w:tc>
        <w:tc>
          <w:tcPr>
            <w:tcW w:w="567" w:type="dxa"/>
            <w:gridSpan w:val="2"/>
            <w:shd w:val="solid" w:color="FFFFFF" w:fill="auto"/>
          </w:tcPr>
          <w:p w14:paraId="61010357" w14:textId="77777777" w:rsidR="00536947" w:rsidRPr="000749E2" w:rsidRDefault="00536947" w:rsidP="005076D8">
            <w:pPr>
              <w:pStyle w:val="TAL"/>
            </w:pPr>
            <w:r w:rsidRPr="000749E2">
              <w:t>0093</w:t>
            </w:r>
          </w:p>
        </w:tc>
        <w:tc>
          <w:tcPr>
            <w:tcW w:w="426" w:type="dxa"/>
            <w:gridSpan w:val="2"/>
            <w:shd w:val="solid" w:color="FFFFFF" w:fill="auto"/>
          </w:tcPr>
          <w:p w14:paraId="7EEA186A" w14:textId="77777777" w:rsidR="00536947" w:rsidRPr="000749E2" w:rsidRDefault="00536947" w:rsidP="000749E2">
            <w:pPr>
              <w:pStyle w:val="TAL"/>
              <w:rPr>
                <w:lang w:eastAsia="en-US"/>
              </w:rPr>
            </w:pPr>
            <w:r w:rsidRPr="000749E2">
              <w:rPr>
                <w:lang w:eastAsia="en-US"/>
              </w:rPr>
              <w:t>-</w:t>
            </w:r>
          </w:p>
        </w:tc>
        <w:tc>
          <w:tcPr>
            <w:tcW w:w="4062" w:type="dxa"/>
            <w:gridSpan w:val="2"/>
            <w:shd w:val="solid" w:color="FFFFFF" w:fill="auto"/>
          </w:tcPr>
          <w:p w14:paraId="75B7855A" w14:textId="77777777" w:rsidR="00536947" w:rsidRPr="000749E2" w:rsidRDefault="00536947" w:rsidP="000749E2">
            <w:pPr>
              <w:pStyle w:val="TAL"/>
              <w:rPr>
                <w:lang w:eastAsia="en-US"/>
              </w:rPr>
            </w:pPr>
            <w:r w:rsidRPr="000749E2">
              <w:rPr>
                <w:lang w:eastAsia="en-US"/>
              </w:rPr>
              <w:t>SIB10 and SIB11 periodicity</w:t>
            </w:r>
          </w:p>
        </w:tc>
        <w:tc>
          <w:tcPr>
            <w:tcW w:w="415" w:type="dxa"/>
            <w:gridSpan w:val="2"/>
            <w:shd w:val="solid" w:color="FFFFFF" w:fill="auto"/>
          </w:tcPr>
          <w:p w14:paraId="1C83CECD" w14:textId="77777777" w:rsidR="00536947" w:rsidRPr="000749E2" w:rsidRDefault="00536947" w:rsidP="000749E2">
            <w:pPr>
              <w:pStyle w:val="TAL"/>
              <w:rPr>
                <w:lang w:eastAsia="en-US"/>
              </w:rPr>
            </w:pPr>
            <w:r w:rsidRPr="000749E2">
              <w:rPr>
                <w:lang w:eastAsia="en-US"/>
              </w:rPr>
              <w:t>F</w:t>
            </w:r>
          </w:p>
        </w:tc>
        <w:tc>
          <w:tcPr>
            <w:tcW w:w="708" w:type="dxa"/>
            <w:gridSpan w:val="2"/>
            <w:shd w:val="solid" w:color="FFFFFF" w:fill="auto"/>
          </w:tcPr>
          <w:p w14:paraId="07A140C1" w14:textId="77777777" w:rsidR="00536947" w:rsidRPr="000749E2" w:rsidRDefault="00536947" w:rsidP="000749E2">
            <w:pPr>
              <w:pStyle w:val="TAL"/>
              <w:rPr>
                <w:lang w:eastAsia="en-US"/>
              </w:rPr>
            </w:pPr>
            <w:r w:rsidRPr="000749E2">
              <w:rPr>
                <w:lang w:eastAsia="en-US"/>
              </w:rPr>
              <w:t>8.4.0</w:t>
            </w:r>
          </w:p>
        </w:tc>
        <w:tc>
          <w:tcPr>
            <w:tcW w:w="708" w:type="dxa"/>
            <w:gridSpan w:val="2"/>
            <w:shd w:val="solid" w:color="FFFFFF" w:fill="auto"/>
          </w:tcPr>
          <w:p w14:paraId="503DDB05" w14:textId="77777777" w:rsidR="00536947" w:rsidRPr="000749E2" w:rsidRDefault="00536947" w:rsidP="000749E2">
            <w:pPr>
              <w:pStyle w:val="TAL"/>
              <w:rPr>
                <w:lang w:eastAsia="en-US"/>
              </w:rPr>
            </w:pPr>
            <w:r w:rsidRPr="000749E2">
              <w:rPr>
                <w:lang w:eastAsia="en-US"/>
              </w:rPr>
              <w:t>8.5.0</w:t>
            </w:r>
          </w:p>
        </w:tc>
        <w:tc>
          <w:tcPr>
            <w:tcW w:w="1033" w:type="dxa"/>
            <w:gridSpan w:val="2"/>
            <w:shd w:val="solid" w:color="FFFFFF" w:fill="auto"/>
          </w:tcPr>
          <w:p w14:paraId="70081D6A" w14:textId="77777777" w:rsidR="00536947" w:rsidRPr="000749E2" w:rsidRDefault="00536947" w:rsidP="000749E2">
            <w:pPr>
              <w:pStyle w:val="TAL"/>
              <w:rPr>
                <w:lang w:eastAsia="en-US"/>
              </w:rPr>
            </w:pPr>
            <w:r w:rsidRPr="000749E2">
              <w:rPr>
                <w:lang w:eastAsia="en-US"/>
              </w:rPr>
              <w:t>R5-100112</w:t>
            </w:r>
          </w:p>
        </w:tc>
      </w:tr>
      <w:tr w:rsidR="00536947" w:rsidRPr="000749E2" w14:paraId="2530740C" w14:textId="77777777" w:rsidTr="001C22E1">
        <w:trPr>
          <w:gridAfter w:val="1"/>
          <w:wAfter w:w="21" w:type="dxa"/>
          <w:jc w:val="center"/>
        </w:trPr>
        <w:tc>
          <w:tcPr>
            <w:tcW w:w="638" w:type="dxa"/>
            <w:gridSpan w:val="2"/>
            <w:shd w:val="solid" w:color="FFFFFF" w:fill="auto"/>
          </w:tcPr>
          <w:p w14:paraId="5256752E" w14:textId="77777777" w:rsidR="00536947" w:rsidRPr="000749E2" w:rsidRDefault="00536947" w:rsidP="000749E2">
            <w:pPr>
              <w:pStyle w:val="TAL"/>
              <w:rPr>
                <w:lang w:eastAsia="en-US"/>
              </w:rPr>
            </w:pPr>
            <w:r w:rsidRPr="000749E2">
              <w:rPr>
                <w:lang w:eastAsia="en-US"/>
              </w:rPr>
              <w:t>RAN5 #46</w:t>
            </w:r>
          </w:p>
        </w:tc>
        <w:tc>
          <w:tcPr>
            <w:tcW w:w="1134" w:type="dxa"/>
            <w:gridSpan w:val="2"/>
            <w:shd w:val="solid" w:color="FFFFFF" w:fill="auto"/>
          </w:tcPr>
          <w:p w14:paraId="59DA4878" w14:textId="77777777" w:rsidR="00536947" w:rsidRPr="000749E2" w:rsidRDefault="00536947" w:rsidP="000749E2">
            <w:pPr>
              <w:pStyle w:val="TAL"/>
              <w:rPr>
                <w:lang w:eastAsia="en-US"/>
              </w:rPr>
            </w:pPr>
            <w:r w:rsidRPr="000749E2">
              <w:rPr>
                <w:lang w:eastAsia="en-US"/>
              </w:rPr>
              <w:t>RP-100143</w:t>
            </w:r>
          </w:p>
        </w:tc>
        <w:tc>
          <w:tcPr>
            <w:tcW w:w="567" w:type="dxa"/>
            <w:gridSpan w:val="2"/>
            <w:shd w:val="solid" w:color="FFFFFF" w:fill="auto"/>
          </w:tcPr>
          <w:p w14:paraId="261AFD82" w14:textId="77777777" w:rsidR="00536947" w:rsidRPr="000749E2" w:rsidRDefault="00536947" w:rsidP="005076D8">
            <w:pPr>
              <w:pStyle w:val="TAL"/>
            </w:pPr>
            <w:r w:rsidRPr="000749E2">
              <w:t>0094</w:t>
            </w:r>
          </w:p>
        </w:tc>
        <w:tc>
          <w:tcPr>
            <w:tcW w:w="426" w:type="dxa"/>
            <w:gridSpan w:val="2"/>
            <w:shd w:val="solid" w:color="FFFFFF" w:fill="auto"/>
          </w:tcPr>
          <w:p w14:paraId="747C3CDD" w14:textId="77777777" w:rsidR="00536947" w:rsidRPr="000749E2" w:rsidRDefault="00536947" w:rsidP="000749E2">
            <w:pPr>
              <w:pStyle w:val="TAL"/>
              <w:rPr>
                <w:lang w:eastAsia="en-US"/>
              </w:rPr>
            </w:pPr>
            <w:r w:rsidRPr="000749E2">
              <w:rPr>
                <w:lang w:eastAsia="en-US"/>
              </w:rPr>
              <w:t>-</w:t>
            </w:r>
          </w:p>
        </w:tc>
        <w:tc>
          <w:tcPr>
            <w:tcW w:w="4062" w:type="dxa"/>
            <w:gridSpan w:val="2"/>
            <w:shd w:val="solid" w:color="FFFFFF" w:fill="auto"/>
          </w:tcPr>
          <w:p w14:paraId="5D37E5EA" w14:textId="77777777" w:rsidR="00536947" w:rsidRPr="000749E2" w:rsidRDefault="00536947" w:rsidP="000749E2">
            <w:pPr>
              <w:pStyle w:val="TAL"/>
              <w:rPr>
                <w:lang w:eastAsia="en-US"/>
              </w:rPr>
            </w:pPr>
            <w:r w:rsidRPr="000749E2">
              <w:rPr>
                <w:lang w:eastAsia="en-US"/>
              </w:rPr>
              <w:t xml:space="preserve">Assignment of </w:t>
            </w:r>
            <w:proofErr w:type="spellStart"/>
            <w:r w:rsidRPr="000749E2">
              <w:rPr>
                <w:lang w:eastAsia="en-US"/>
              </w:rPr>
              <w:t>rootSequenceIndex</w:t>
            </w:r>
            <w:proofErr w:type="spellEnd"/>
            <w:r w:rsidRPr="000749E2">
              <w:rPr>
                <w:lang w:eastAsia="en-US"/>
              </w:rPr>
              <w:t xml:space="preserve"> for simulated NAS cells in different PLMNs</w:t>
            </w:r>
          </w:p>
        </w:tc>
        <w:tc>
          <w:tcPr>
            <w:tcW w:w="415" w:type="dxa"/>
            <w:gridSpan w:val="2"/>
            <w:shd w:val="solid" w:color="FFFFFF" w:fill="auto"/>
          </w:tcPr>
          <w:p w14:paraId="447C371F" w14:textId="77777777" w:rsidR="00536947" w:rsidRPr="000749E2" w:rsidRDefault="00536947" w:rsidP="000749E2">
            <w:pPr>
              <w:pStyle w:val="TAL"/>
              <w:rPr>
                <w:lang w:eastAsia="en-US"/>
              </w:rPr>
            </w:pPr>
            <w:r w:rsidRPr="000749E2">
              <w:rPr>
                <w:lang w:eastAsia="en-US"/>
              </w:rPr>
              <w:t>F</w:t>
            </w:r>
          </w:p>
        </w:tc>
        <w:tc>
          <w:tcPr>
            <w:tcW w:w="708" w:type="dxa"/>
            <w:gridSpan w:val="2"/>
            <w:shd w:val="solid" w:color="FFFFFF" w:fill="auto"/>
          </w:tcPr>
          <w:p w14:paraId="6C5B766D" w14:textId="77777777" w:rsidR="00536947" w:rsidRPr="000749E2" w:rsidRDefault="00536947" w:rsidP="000749E2">
            <w:pPr>
              <w:pStyle w:val="TAL"/>
              <w:rPr>
                <w:lang w:eastAsia="en-US"/>
              </w:rPr>
            </w:pPr>
            <w:r w:rsidRPr="000749E2">
              <w:rPr>
                <w:lang w:eastAsia="en-US"/>
              </w:rPr>
              <w:t>8.4.0</w:t>
            </w:r>
          </w:p>
        </w:tc>
        <w:tc>
          <w:tcPr>
            <w:tcW w:w="708" w:type="dxa"/>
            <w:gridSpan w:val="2"/>
            <w:shd w:val="solid" w:color="FFFFFF" w:fill="auto"/>
          </w:tcPr>
          <w:p w14:paraId="0BDB2F75" w14:textId="77777777" w:rsidR="00536947" w:rsidRPr="000749E2" w:rsidRDefault="00536947" w:rsidP="000749E2">
            <w:pPr>
              <w:pStyle w:val="TAL"/>
              <w:rPr>
                <w:lang w:eastAsia="en-US"/>
              </w:rPr>
            </w:pPr>
            <w:r w:rsidRPr="000749E2">
              <w:rPr>
                <w:lang w:eastAsia="en-US"/>
              </w:rPr>
              <w:t>8.5.0</w:t>
            </w:r>
          </w:p>
        </w:tc>
        <w:tc>
          <w:tcPr>
            <w:tcW w:w="1033" w:type="dxa"/>
            <w:gridSpan w:val="2"/>
            <w:shd w:val="solid" w:color="FFFFFF" w:fill="auto"/>
          </w:tcPr>
          <w:p w14:paraId="72B858B8" w14:textId="77777777" w:rsidR="00536947" w:rsidRPr="000749E2" w:rsidRDefault="00536947" w:rsidP="000749E2">
            <w:pPr>
              <w:pStyle w:val="TAL"/>
              <w:rPr>
                <w:lang w:eastAsia="en-US"/>
              </w:rPr>
            </w:pPr>
            <w:r w:rsidRPr="000749E2">
              <w:rPr>
                <w:lang w:eastAsia="en-US"/>
              </w:rPr>
              <w:t>R5-100260</w:t>
            </w:r>
          </w:p>
        </w:tc>
      </w:tr>
      <w:tr w:rsidR="00536947" w:rsidRPr="000749E2" w14:paraId="405B63C4" w14:textId="77777777" w:rsidTr="001C22E1">
        <w:trPr>
          <w:gridAfter w:val="1"/>
          <w:wAfter w:w="21" w:type="dxa"/>
          <w:jc w:val="center"/>
        </w:trPr>
        <w:tc>
          <w:tcPr>
            <w:tcW w:w="638" w:type="dxa"/>
            <w:gridSpan w:val="2"/>
            <w:shd w:val="solid" w:color="FFFFFF" w:fill="auto"/>
          </w:tcPr>
          <w:p w14:paraId="4EE0A4BC" w14:textId="77777777" w:rsidR="00536947" w:rsidRPr="000749E2" w:rsidRDefault="00536947" w:rsidP="000749E2">
            <w:pPr>
              <w:pStyle w:val="TAL"/>
              <w:rPr>
                <w:lang w:eastAsia="en-US"/>
              </w:rPr>
            </w:pPr>
            <w:r w:rsidRPr="000749E2">
              <w:rPr>
                <w:lang w:eastAsia="en-US"/>
              </w:rPr>
              <w:t>RAN5 #46</w:t>
            </w:r>
          </w:p>
        </w:tc>
        <w:tc>
          <w:tcPr>
            <w:tcW w:w="1134" w:type="dxa"/>
            <w:gridSpan w:val="2"/>
            <w:shd w:val="solid" w:color="FFFFFF" w:fill="auto"/>
          </w:tcPr>
          <w:p w14:paraId="1B1C98DD" w14:textId="77777777" w:rsidR="00536947" w:rsidRPr="000749E2" w:rsidRDefault="00536947" w:rsidP="000749E2">
            <w:pPr>
              <w:pStyle w:val="TAL"/>
              <w:rPr>
                <w:lang w:eastAsia="en-US"/>
              </w:rPr>
            </w:pPr>
            <w:r w:rsidRPr="000749E2">
              <w:rPr>
                <w:lang w:eastAsia="en-US"/>
              </w:rPr>
              <w:t>RP-100143</w:t>
            </w:r>
          </w:p>
        </w:tc>
        <w:tc>
          <w:tcPr>
            <w:tcW w:w="567" w:type="dxa"/>
            <w:gridSpan w:val="2"/>
            <w:shd w:val="solid" w:color="FFFFFF" w:fill="auto"/>
          </w:tcPr>
          <w:p w14:paraId="33212496" w14:textId="77777777" w:rsidR="00536947" w:rsidRPr="000749E2" w:rsidRDefault="00536947" w:rsidP="005076D8">
            <w:pPr>
              <w:pStyle w:val="TAL"/>
            </w:pPr>
            <w:r w:rsidRPr="000749E2">
              <w:t>0095</w:t>
            </w:r>
          </w:p>
        </w:tc>
        <w:tc>
          <w:tcPr>
            <w:tcW w:w="426" w:type="dxa"/>
            <w:gridSpan w:val="2"/>
            <w:shd w:val="solid" w:color="FFFFFF" w:fill="auto"/>
          </w:tcPr>
          <w:p w14:paraId="19856137" w14:textId="77777777" w:rsidR="00536947" w:rsidRPr="000749E2" w:rsidRDefault="00536947" w:rsidP="000749E2">
            <w:pPr>
              <w:pStyle w:val="TAL"/>
              <w:rPr>
                <w:lang w:eastAsia="en-US"/>
              </w:rPr>
            </w:pPr>
            <w:r w:rsidRPr="000749E2">
              <w:rPr>
                <w:lang w:eastAsia="en-US"/>
              </w:rPr>
              <w:t>-</w:t>
            </w:r>
          </w:p>
        </w:tc>
        <w:tc>
          <w:tcPr>
            <w:tcW w:w="4062" w:type="dxa"/>
            <w:gridSpan w:val="2"/>
            <w:shd w:val="solid" w:color="FFFFFF" w:fill="auto"/>
          </w:tcPr>
          <w:p w14:paraId="2CEF42D7" w14:textId="77777777" w:rsidR="00536947" w:rsidRPr="000749E2" w:rsidRDefault="00536947" w:rsidP="000749E2">
            <w:pPr>
              <w:pStyle w:val="TAL"/>
              <w:rPr>
                <w:lang w:eastAsia="en-US"/>
              </w:rPr>
            </w:pPr>
            <w:r w:rsidRPr="000749E2">
              <w:rPr>
                <w:lang w:eastAsia="en-US"/>
              </w:rPr>
              <w:t>Editorial correction to the default value of 'p-a'</w:t>
            </w:r>
          </w:p>
        </w:tc>
        <w:tc>
          <w:tcPr>
            <w:tcW w:w="415" w:type="dxa"/>
            <w:gridSpan w:val="2"/>
            <w:shd w:val="solid" w:color="FFFFFF" w:fill="auto"/>
          </w:tcPr>
          <w:p w14:paraId="71E3ECFF" w14:textId="77777777" w:rsidR="00536947" w:rsidRPr="000749E2" w:rsidRDefault="00536947" w:rsidP="000749E2">
            <w:pPr>
              <w:pStyle w:val="TAL"/>
              <w:rPr>
                <w:lang w:eastAsia="en-US"/>
              </w:rPr>
            </w:pPr>
            <w:r w:rsidRPr="000749E2">
              <w:rPr>
                <w:lang w:eastAsia="en-US"/>
              </w:rPr>
              <w:t>F</w:t>
            </w:r>
          </w:p>
        </w:tc>
        <w:tc>
          <w:tcPr>
            <w:tcW w:w="708" w:type="dxa"/>
            <w:gridSpan w:val="2"/>
            <w:shd w:val="solid" w:color="FFFFFF" w:fill="auto"/>
          </w:tcPr>
          <w:p w14:paraId="5007E9FF" w14:textId="77777777" w:rsidR="00536947" w:rsidRPr="000749E2" w:rsidRDefault="00536947" w:rsidP="000749E2">
            <w:pPr>
              <w:pStyle w:val="TAL"/>
              <w:rPr>
                <w:lang w:eastAsia="en-US"/>
              </w:rPr>
            </w:pPr>
            <w:r w:rsidRPr="000749E2">
              <w:rPr>
                <w:lang w:eastAsia="en-US"/>
              </w:rPr>
              <w:t>8.4.0</w:t>
            </w:r>
          </w:p>
        </w:tc>
        <w:tc>
          <w:tcPr>
            <w:tcW w:w="708" w:type="dxa"/>
            <w:gridSpan w:val="2"/>
            <w:shd w:val="solid" w:color="FFFFFF" w:fill="auto"/>
          </w:tcPr>
          <w:p w14:paraId="5AA8C31D" w14:textId="77777777" w:rsidR="00536947" w:rsidRPr="000749E2" w:rsidRDefault="00536947" w:rsidP="000749E2">
            <w:pPr>
              <w:pStyle w:val="TAL"/>
              <w:rPr>
                <w:lang w:eastAsia="en-US"/>
              </w:rPr>
            </w:pPr>
            <w:r w:rsidRPr="000749E2">
              <w:rPr>
                <w:lang w:eastAsia="en-US"/>
              </w:rPr>
              <w:t>8.5.0</w:t>
            </w:r>
          </w:p>
        </w:tc>
        <w:tc>
          <w:tcPr>
            <w:tcW w:w="1033" w:type="dxa"/>
            <w:gridSpan w:val="2"/>
            <w:shd w:val="solid" w:color="FFFFFF" w:fill="auto"/>
          </w:tcPr>
          <w:p w14:paraId="17520375" w14:textId="77777777" w:rsidR="00536947" w:rsidRPr="000749E2" w:rsidRDefault="00536947" w:rsidP="000749E2">
            <w:pPr>
              <w:pStyle w:val="TAL"/>
              <w:rPr>
                <w:lang w:eastAsia="en-US"/>
              </w:rPr>
            </w:pPr>
            <w:r w:rsidRPr="000749E2">
              <w:rPr>
                <w:lang w:eastAsia="en-US"/>
              </w:rPr>
              <w:t>R5-100261</w:t>
            </w:r>
          </w:p>
        </w:tc>
      </w:tr>
      <w:tr w:rsidR="00536947" w:rsidRPr="000749E2" w14:paraId="2E17C35E" w14:textId="77777777" w:rsidTr="001C22E1">
        <w:trPr>
          <w:gridAfter w:val="1"/>
          <w:wAfter w:w="21" w:type="dxa"/>
          <w:jc w:val="center"/>
        </w:trPr>
        <w:tc>
          <w:tcPr>
            <w:tcW w:w="638" w:type="dxa"/>
            <w:gridSpan w:val="2"/>
            <w:shd w:val="solid" w:color="FFFFFF" w:fill="auto"/>
          </w:tcPr>
          <w:p w14:paraId="0D0F1BE4" w14:textId="77777777" w:rsidR="00536947" w:rsidRPr="000749E2" w:rsidRDefault="00536947" w:rsidP="000749E2">
            <w:pPr>
              <w:pStyle w:val="TAL"/>
              <w:rPr>
                <w:lang w:eastAsia="en-US"/>
              </w:rPr>
            </w:pPr>
            <w:r w:rsidRPr="000749E2">
              <w:rPr>
                <w:lang w:eastAsia="en-US"/>
              </w:rPr>
              <w:t>RAN5 #46</w:t>
            </w:r>
          </w:p>
        </w:tc>
        <w:tc>
          <w:tcPr>
            <w:tcW w:w="1134" w:type="dxa"/>
            <w:gridSpan w:val="2"/>
            <w:shd w:val="solid" w:color="FFFFFF" w:fill="auto"/>
          </w:tcPr>
          <w:p w14:paraId="17ADAA76" w14:textId="77777777" w:rsidR="00536947" w:rsidRPr="000749E2" w:rsidRDefault="00536947" w:rsidP="000749E2">
            <w:pPr>
              <w:pStyle w:val="TAL"/>
              <w:rPr>
                <w:lang w:eastAsia="en-US"/>
              </w:rPr>
            </w:pPr>
            <w:r w:rsidRPr="000749E2">
              <w:rPr>
                <w:lang w:eastAsia="en-US"/>
              </w:rPr>
              <w:t>RP-100142</w:t>
            </w:r>
          </w:p>
        </w:tc>
        <w:tc>
          <w:tcPr>
            <w:tcW w:w="567" w:type="dxa"/>
            <w:gridSpan w:val="2"/>
            <w:shd w:val="solid" w:color="FFFFFF" w:fill="auto"/>
          </w:tcPr>
          <w:p w14:paraId="7C711FEB" w14:textId="77777777" w:rsidR="00536947" w:rsidRPr="000749E2" w:rsidRDefault="00536947" w:rsidP="005076D8">
            <w:pPr>
              <w:pStyle w:val="TAL"/>
            </w:pPr>
            <w:r w:rsidRPr="000749E2">
              <w:t>0096</w:t>
            </w:r>
          </w:p>
        </w:tc>
        <w:tc>
          <w:tcPr>
            <w:tcW w:w="426" w:type="dxa"/>
            <w:gridSpan w:val="2"/>
            <w:shd w:val="solid" w:color="FFFFFF" w:fill="auto"/>
          </w:tcPr>
          <w:p w14:paraId="1AE27D46" w14:textId="77777777" w:rsidR="00536947" w:rsidRPr="000749E2" w:rsidRDefault="00536947" w:rsidP="000749E2">
            <w:pPr>
              <w:pStyle w:val="TAL"/>
              <w:rPr>
                <w:lang w:eastAsia="en-US"/>
              </w:rPr>
            </w:pPr>
            <w:r w:rsidRPr="000749E2">
              <w:rPr>
                <w:lang w:eastAsia="en-US"/>
              </w:rPr>
              <w:t>-</w:t>
            </w:r>
          </w:p>
        </w:tc>
        <w:tc>
          <w:tcPr>
            <w:tcW w:w="4062" w:type="dxa"/>
            <w:gridSpan w:val="2"/>
            <w:shd w:val="solid" w:color="FFFFFF" w:fill="auto"/>
          </w:tcPr>
          <w:p w14:paraId="7DECA67D" w14:textId="77777777" w:rsidR="00536947" w:rsidRPr="000749E2" w:rsidRDefault="00536947" w:rsidP="000749E2">
            <w:pPr>
              <w:pStyle w:val="TAL"/>
              <w:rPr>
                <w:lang w:eastAsia="en-US"/>
              </w:rPr>
            </w:pPr>
            <w:r w:rsidRPr="000749E2">
              <w:rPr>
                <w:lang w:eastAsia="en-US"/>
              </w:rPr>
              <w:t>New chapter: Test environment for RRM tests</w:t>
            </w:r>
          </w:p>
        </w:tc>
        <w:tc>
          <w:tcPr>
            <w:tcW w:w="415" w:type="dxa"/>
            <w:gridSpan w:val="2"/>
            <w:shd w:val="solid" w:color="FFFFFF" w:fill="auto"/>
          </w:tcPr>
          <w:p w14:paraId="7ABC1539" w14:textId="77777777" w:rsidR="00536947" w:rsidRPr="000749E2" w:rsidRDefault="00536947" w:rsidP="000749E2">
            <w:pPr>
              <w:pStyle w:val="TAL"/>
              <w:rPr>
                <w:lang w:eastAsia="en-US"/>
              </w:rPr>
            </w:pPr>
            <w:r w:rsidRPr="000749E2">
              <w:rPr>
                <w:lang w:eastAsia="en-US"/>
              </w:rPr>
              <w:t>F</w:t>
            </w:r>
          </w:p>
        </w:tc>
        <w:tc>
          <w:tcPr>
            <w:tcW w:w="708" w:type="dxa"/>
            <w:gridSpan w:val="2"/>
            <w:shd w:val="solid" w:color="FFFFFF" w:fill="auto"/>
          </w:tcPr>
          <w:p w14:paraId="1C8729D0" w14:textId="77777777" w:rsidR="00536947" w:rsidRPr="000749E2" w:rsidRDefault="00536947" w:rsidP="000749E2">
            <w:pPr>
              <w:pStyle w:val="TAL"/>
              <w:rPr>
                <w:lang w:eastAsia="en-US"/>
              </w:rPr>
            </w:pPr>
            <w:r w:rsidRPr="000749E2">
              <w:rPr>
                <w:lang w:eastAsia="en-US"/>
              </w:rPr>
              <w:t>8.4.0</w:t>
            </w:r>
          </w:p>
        </w:tc>
        <w:tc>
          <w:tcPr>
            <w:tcW w:w="708" w:type="dxa"/>
            <w:gridSpan w:val="2"/>
            <w:shd w:val="solid" w:color="FFFFFF" w:fill="auto"/>
          </w:tcPr>
          <w:p w14:paraId="085BDF04" w14:textId="77777777" w:rsidR="00536947" w:rsidRPr="000749E2" w:rsidRDefault="00536947" w:rsidP="000749E2">
            <w:pPr>
              <w:pStyle w:val="TAL"/>
              <w:rPr>
                <w:lang w:eastAsia="en-US"/>
              </w:rPr>
            </w:pPr>
            <w:r w:rsidRPr="000749E2">
              <w:rPr>
                <w:lang w:eastAsia="en-US"/>
              </w:rPr>
              <w:t>8.5.0</w:t>
            </w:r>
          </w:p>
        </w:tc>
        <w:tc>
          <w:tcPr>
            <w:tcW w:w="1033" w:type="dxa"/>
            <w:gridSpan w:val="2"/>
            <w:shd w:val="solid" w:color="FFFFFF" w:fill="auto"/>
          </w:tcPr>
          <w:p w14:paraId="478756BF" w14:textId="77777777" w:rsidR="00536947" w:rsidRPr="000749E2" w:rsidRDefault="00536947" w:rsidP="000749E2">
            <w:pPr>
              <w:pStyle w:val="TAL"/>
              <w:rPr>
                <w:lang w:eastAsia="en-US"/>
              </w:rPr>
            </w:pPr>
            <w:r w:rsidRPr="000749E2">
              <w:rPr>
                <w:lang w:eastAsia="en-US"/>
              </w:rPr>
              <w:t>R5-100396</w:t>
            </w:r>
          </w:p>
        </w:tc>
      </w:tr>
      <w:tr w:rsidR="00536947" w:rsidRPr="000749E2" w14:paraId="5637D29F" w14:textId="77777777" w:rsidTr="001C22E1">
        <w:trPr>
          <w:gridAfter w:val="1"/>
          <w:wAfter w:w="21" w:type="dxa"/>
          <w:jc w:val="center"/>
        </w:trPr>
        <w:tc>
          <w:tcPr>
            <w:tcW w:w="638" w:type="dxa"/>
            <w:gridSpan w:val="2"/>
            <w:shd w:val="solid" w:color="FFFFFF" w:fill="auto"/>
          </w:tcPr>
          <w:p w14:paraId="60AEA8CA" w14:textId="77777777" w:rsidR="00536947" w:rsidRPr="000749E2" w:rsidRDefault="00536947" w:rsidP="000749E2">
            <w:pPr>
              <w:pStyle w:val="TAL"/>
              <w:rPr>
                <w:lang w:eastAsia="en-US"/>
              </w:rPr>
            </w:pPr>
            <w:r w:rsidRPr="000749E2">
              <w:rPr>
                <w:lang w:eastAsia="en-US"/>
              </w:rPr>
              <w:t>RAN5 #46</w:t>
            </w:r>
          </w:p>
        </w:tc>
        <w:tc>
          <w:tcPr>
            <w:tcW w:w="1134" w:type="dxa"/>
            <w:gridSpan w:val="2"/>
            <w:shd w:val="solid" w:color="FFFFFF" w:fill="auto"/>
          </w:tcPr>
          <w:p w14:paraId="278E3DB4" w14:textId="77777777" w:rsidR="00536947" w:rsidRPr="000749E2" w:rsidRDefault="00536947" w:rsidP="000749E2">
            <w:pPr>
              <w:pStyle w:val="TAL"/>
              <w:rPr>
                <w:lang w:eastAsia="en-US"/>
              </w:rPr>
            </w:pPr>
            <w:r w:rsidRPr="000749E2">
              <w:rPr>
                <w:lang w:eastAsia="en-US"/>
              </w:rPr>
              <w:t>RP-100143</w:t>
            </w:r>
          </w:p>
        </w:tc>
        <w:tc>
          <w:tcPr>
            <w:tcW w:w="567" w:type="dxa"/>
            <w:gridSpan w:val="2"/>
            <w:shd w:val="solid" w:color="FFFFFF" w:fill="auto"/>
          </w:tcPr>
          <w:p w14:paraId="16E1E095" w14:textId="77777777" w:rsidR="00536947" w:rsidRPr="000749E2" w:rsidRDefault="00536947" w:rsidP="005076D8">
            <w:pPr>
              <w:pStyle w:val="TAL"/>
            </w:pPr>
            <w:r w:rsidRPr="000749E2">
              <w:t>0097</w:t>
            </w:r>
          </w:p>
        </w:tc>
        <w:tc>
          <w:tcPr>
            <w:tcW w:w="426" w:type="dxa"/>
            <w:gridSpan w:val="2"/>
            <w:shd w:val="solid" w:color="FFFFFF" w:fill="auto"/>
          </w:tcPr>
          <w:p w14:paraId="727184D3" w14:textId="77777777" w:rsidR="00536947" w:rsidRPr="000749E2" w:rsidRDefault="00536947" w:rsidP="000749E2">
            <w:pPr>
              <w:pStyle w:val="TAL"/>
              <w:rPr>
                <w:lang w:eastAsia="en-US"/>
              </w:rPr>
            </w:pPr>
            <w:r w:rsidRPr="000749E2">
              <w:rPr>
                <w:lang w:eastAsia="en-US"/>
              </w:rPr>
              <w:t>-</w:t>
            </w:r>
          </w:p>
        </w:tc>
        <w:tc>
          <w:tcPr>
            <w:tcW w:w="4062" w:type="dxa"/>
            <w:gridSpan w:val="2"/>
            <w:shd w:val="solid" w:color="FFFFFF" w:fill="auto"/>
          </w:tcPr>
          <w:p w14:paraId="0801848C" w14:textId="77777777" w:rsidR="00536947" w:rsidRPr="000749E2" w:rsidRDefault="00536947" w:rsidP="000749E2">
            <w:pPr>
              <w:pStyle w:val="TAL"/>
              <w:rPr>
                <w:lang w:eastAsia="en-US"/>
              </w:rPr>
            </w:pPr>
            <w:r w:rsidRPr="000749E2">
              <w:rPr>
                <w:lang w:eastAsia="en-US"/>
              </w:rPr>
              <w:t>Remove UM in DRB reconfiguration</w:t>
            </w:r>
          </w:p>
        </w:tc>
        <w:tc>
          <w:tcPr>
            <w:tcW w:w="415" w:type="dxa"/>
            <w:gridSpan w:val="2"/>
            <w:shd w:val="solid" w:color="FFFFFF" w:fill="auto"/>
          </w:tcPr>
          <w:p w14:paraId="3D46A5EF" w14:textId="77777777" w:rsidR="00536947" w:rsidRPr="000749E2" w:rsidRDefault="00536947" w:rsidP="000749E2">
            <w:pPr>
              <w:pStyle w:val="TAL"/>
              <w:rPr>
                <w:lang w:eastAsia="en-US"/>
              </w:rPr>
            </w:pPr>
            <w:r w:rsidRPr="000749E2">
              <w:rPr>
                <w:lang w:eastAsia="en-US"/>
              </w:rPr>
              <w:t>F</w:t>
            </w:r>
          </w:p>
        </w:tc>
        <w:tc>
          <w:tcPr>
            <w:tcW w:w="708" w:type="dxa"/>
            <w:gridSpan w:val="2"/>
            <w:shd w:val="solid" w:color="FFFFFF" w:fill="auto"/>
          </w:tcPr>
          <w:p w14:paraId="5A5888B5" w14:textId="77777777" w:rsidR="00536947" w:rsidRPr="000749E2" w:rsidRDefault="00536947" w:rsidP="000749E2">
            <w:pPr>
              <w:pStyle w:val="TAL"/>
              <w:rPr>
                <w:lang w:eastAsia="en-US"/>
              </w:rPr>
            </w:pPr>
            <w:r w:rsidRPr="000749E2">
              <w:rPr>
                <w:lang w:eastAsia="en-US"/>
              </w:rPr>
              <w:t>8.4.0</w:t>
            </w:r>
          </w:p>
        </w:tc>
        <w:tc>
          <w:tcPr>
            <w:tcW w:w="708" w:type="dxa"/>
            <w:gridSpan w:val="2"/>
            <w:shd w:val="solid" w:color="FFFFFF" w:fill="auto"/>
          </w:tcPr>
          <w:p w14:paraId="11815B27" w14:textId="77777777" w:rsidR="00536947" w:rsidRPr="000749E2" w:rsidRDefault="00536947" w:rsidP="000749E2">
            <w:pPr>
              <w:pStyle w:val="TAL"/>
              <w:rPr>
                <w:lang w:eastAsia="en-US"/>
              </w:rPr>
            </w:pPr>
            <w:r w:rsidRPr="000749E2">
              <w:rPr>
                <w:lang w:eastAsia="en-US"/>
              </w:rPr>
              <w:t>8.5.0</w:t>
            </w:r>
          </w:p>
        </w:tc>
        <w:tc>
          <w:tcPr>
            <w:tcW w:w="1033" w:type="dxa"/>
            <w:gridSpan w:val="2"/>
            <w:shd w:val="solid" w:color="FFFFFF" w:fill="auto"/>
          </w:tcPr>
          <w:p w14:paraId="2A92A104" w14:textId="77777777" w:rsidR="00536947" w:rsidRPr="000749E2" w:rsidRDefault="00536947" w:rsidP="000749E2">
            <w:pPr>
              <w:pStyle w:val="TAL"/>
              <w:rPr>
                <w:lang w:eastAsia="en-US"/>
              </w:rPr>
            </w:pPr>
            <w:r w:rsidRPr="000749E2">
              <w:rPr>
                <w:lang w:eastAsia="en-US"/>
              </w:rPr>
              <w:t>R5-100487</w:t>
            </w:r>
          </w:p>
        </w:tc>
      </w:tr>
      <w:tr w:rsidR="00536947" w:rsidRPr="000749E2" w14:paraId="06080AE8" w14:textId="77777777" w:rsidTr="001C22E1">
        <w:trPr>
          <w:gridAfter w:val="1"/>
          <w:wAfter w:w="21" w:type="dxa"/>
          <w:jc w:val="center"/>
        </w:trPr>
        <w:tc>
          <w:tcPr>
            <w:tcW w:w="638" w:type="dxa"/>
            <w:gridSpan w:val="2"/>
            <w:shd w:val="solid" w:color="FFFFFF" w:fill="auto"/>
          </w:tcPr>
          <w:p w14:paraId="3697F222" w14:textId="77777777" w:rsidR="00536947" w:rsidRPr="000749E2" w:rsidRDefault="00536947" w:rsidP="000749E2">
            <w:pPr>
              <w:pStyle w:val="TAL"/>
              <w:rPr>
                <w:lang w:eastAsia="en-US"/>
              </w:rPr>
            </w:pPr>
            <w:r w:rsidRPr="000749E2">
              <w:rPr>
                <w:lang w:eastAsia="en-US"/>
              </w:rPr>
              <w:t>RAN5 #46</w:t>
            </w:r>
          </w:p>
        </w:tc>
        <w:tc>
          <w:tcPr>
            <w:tcW w:w="1134" w:type="dxa"/>
            <w:gridSpan w:val="2"/>
            <w:shd w:val="solid" w:color="FFFFFF" w:fill="auto"/>
          </w:tcPr>
          <w:p w14:paraId="7E30CA0E" w14:textId="77777777" w:rsidR="00536947" w:rsidRPr="000749E2" w:rsidRDefault="00536947" w:rsidP="000749E2">
            <w:pPr>
              <w:pStyle w:val="TAL"/>
              <w:rPr>
                <w:lang w:eastAsia="en-US"/>
              </w:rPr>
            </w:pPr>
            <w:r w:rsidRPr="000749E2">
              <w:rPr>
                <w:lang w:eastAsia="en-US"/>
              </w:rPr>
              <w:t>RP-100143</w:t>
            </w:r>
          </w:p>
        </w:tc>
        <w:tc>
          <w:tcPr>
            <w:tcW w:w="567" w:type="dxa"/>
            <w:gridSpan w:val="2"/>
            <w:shd w:val="solid" w:color="FFFFFF" w:fill="auto"/>
          </w:tcPr>
          <w:p w14:paraId="30C474C5" w14:textId="77777777" w:rsidR="00536947" w:rsidRPr="000749E2" w:rsidRDefault="00536947" w:rsidP="005076D8">
            <w:pPr>
              <w:pStyle w:val="TAL"/>
            </w:pPr>
            <w:r w:rsidRPr="000749E2">
              <w:t>0098</w:t>
            </w:r>
          </w:p>
        </w:tc>
        <w:tc>
          <w:tcPr>
            <w:tcW w:w="426" w:type="dxa"/>
            <w:gridSpan w:val="2"/>
            <w:shd w:val="solid" w:color="FFFFFF" w:fill="auto"/>
          </w:tcPr>
          <w:p w14:paraId="7BC082CD" w14:textId="77777777" w:rsidR="00536947" w:rsidRPr="000749E2" w:rsidRDefault="00536947" w:rsidP="000749E2">
            <w:pPr>
              <w:pStyle w:val="TAL"/>
              <w:rPr>
                <w:lang w:eastAsia="en-US"/>
              </w:rPr>
            </w:pPr>
            <w:r w:rsidRPr="000749E2">
              <w:rPr>
                <w:lang w:eastAsia="en-US"/>
              </w:rPr>
              <w:t>-</w:t>
            </w:r>
          </w:p>
        </w:tc>
        <w:tc>
          <w:tcPr>
            <w:tcW w:w="4062" w:type="dxa"/>
            <w:gridSpan w:val="2"/>
            <w:shd w:val="solid" w:color="FFFFFF" w:fill="auto"/>
          </w:tcPr>
          <w:p w14:paraId="2366FF7D" w14:textId="77777777" w:rsidR="00536947" w:rsidRPr="000749E2" w:rsidRDefault="00536947" w:rsidP="000749E2">
            <w:pPr>
              <w:pStyle w:val="TAL"/>
              <w:rPr>
                <w:lang w:eastAsia="en-US"/>
              </w:rPr>
            </w:pPr>
            <w:r w:rsidRPr="000749E2">
              <w:rPr>
                <w:lang w:eastAsia="en-US"/>
              </w:rPr>
              <w:t>Addition of default power allocation for two TX antennas</w:t>
            </w:r>
          </w:p>
        </w:tc>
        <w:tc>
          <w:tcPr>
            <w:tcW w:w="415" w:type="dxa"/>
            <w:gridSpan w:val="2"/>
            <w:shd w:val="solid" w:color="FFFFFF" w:fill="auto"/>
          </w:tcPr>
          <w:p w14:paraId="4164328E" w14:textId="77777777" w:rsidR="00536947" w:rsidRPr="000749E2" w:rsidRDefault="00536947" w:rsidP="000749E2">
            <w:pPr>
              <w:pStyle w:val="TAL"/>
              <w:rPr>
                <w:lang w:eastAsia="en-US"/>
              </w:rPr>
            </w:pPr>
            <w:r w:rsidRPr="000749E2">
              <w:rPr>
                <w:lang w:eastAsia="en-US"/>
              </w:rPr>
              <w:t>F</w:t>
            </w:r>
          </w:p>
        </w:tc>
        <w:tc>
          <w:tcPr>
            <w:tcW w:w="708" w:type="dxa"/>
            <w:gridSpan w:val="2"/>
            <w:shd w:val="solid" w:color="FFFFFF" w:fill="auto"/>
          </w:tcPr>
          <w:p w14:paraId="3BF44AC0" w14:textId="77777777" w:rsidR="00536947" w:rsidRPr="000749E2" w:rsidRDefault="00536947" w:rsidP="000749E2">
            <w:pPr>
              <w:pStyle w:val="TAL"/>
              <w:rPr>
                <w:lang w:eastAsia="en-US"/>
              </w:rPr>
            </w:pPr>
            <w:r w:rsidRPr="000749E2">
              <w:rPr>
                <w:lang w:eastAsia="en-US"/>
              </w:rPr>
              <w:t>8.4.0</w:t>
            </w:r>
          </w:p>
        </w:tc>
        <w:tc>
          <w:tcPr>
            <w:tcW w:w="708" w:type="dxa"/>
            <w:gridSpan w:val="2"/>
            <w:shd w:val="solid" w:color="FFFFFF" w:fill="auto"/>
          </w:tcPr>
          <w:p w14:paraId="25E4876F" w14:textId="77777777" w:rsidR="00536947" w:rsidRPr="000749E2" w:rsidRDefault="00536947" w:rsidP="000749E2">
            <w:pPr>
              <w:pStyle w:val="TAL"/>
              <w:rPr>
                <w:lang w:eastAsia="en-US"/>
              </w:rPr>
            </w:pPr>
            <w:r w:rsidRPr="000749E2">
              <w:rPr>
                <w:lang w:eastAsia="en-US"/>
              </w:rPr>
              <w:t>8.5.0</w:t>
            </w:r>
          </w:p>
        </w:tc>
        <w:tc>
          <w:tcPr>
            <w:tcW w:w="1033" w:type="dxa"/>
            <w:gridSpan w:val="2"/>
            <w:shd w:val="solid" w:color="FFFFFF" w:fill="auto"/>
          </w:tcPr>
          <w:p w14:paraId="4B2C8571" w14:textId="77777777" w:rsidR="00536947" w:rsidRPr="000749E2" w:rsidRDefault="00536947" w:rsidP="000749E2">
            <w:pPr>
              <w:pStyle w:val="TAL"/>
              <w:rPr>
                <w:lang w:eastAsia="en-US"/>
              </w:rPr>
            </w:pPr>
            <w:r w:rsidRPr="000749E2">
              <w:rPr>
                <w:lang w:eastAsia="en-US"/>
              </w:rPr>
              <w:t>R5-100518</w:t>
            </w:r>
          </w:p>
        </w:tc>
      </w:tr>
      <w:tr w:rsidR="00536947" w:rsidRPr="000749E2" w14:paraId="0CDB7920" w14:textId="77777777" w:rsidTr="001C22E1">
        <w:trPr>
          <w:gridAfter w:val="1"/>
          <w:wAfter w:w="21" w:type="dxa"/>
          <w:jc w:val="center"/>
        </w:trPr>
        <w:tc>
          <w:tcPr>
            <w:tcW w:w="638" w:type="dxa"/>
            <w:gridSpan w:val="2"/>
            <w:shd w:val="solid" w:color="FFFFFF" w:fill="auto"/>
          </w:tcPr>
          <w:p w14:paraId="7D972B5D" w14:textId="77777777" w:rsidR="00536947" w:rsidRPr="000749E2" w:rsidRDefault="00536947" w:rsidP="000749E2">
            <w:pPr>
              <w:pStyle w:val="TAL"/>
              <w:rPr>
                <w:lang w:eastAsia="en-US"/>
              </w:rPr>
            </w:pPr>
            <w:r w:rsidRPr="000749E2">
              <w:rPr>
                <w:lang w:eastAsia="en-US"/>
              </w:rPr>
              <w:t>RAN5 #46</w:t>
            </w:r>
          </w:p>
        </w:tc>
        <w:tc>
          <w:tcPr>
            <w:tcW w:w="1134" w:type="dxa"/>
            <w:gridSpan w:val="2"/>
            <w:shd w:val="solid" w:color="FFFFFF" w:fill="auto"/>
          </w:tcPr>
          <w:p w14:paraId="2B677AC2" w14:textId="77777777" w:rsidR="00536947" w:rsidRPr="000749E2" w:rsidRDefault="00536947" w:rsidP="000749E2">
            <w:pPr>
              <w:pStyle w:val="TAL"/>
              <w:rPr>
                <w:lang w:eastAsia="en-US"/>
              </w:rPr>
            </w:pPr>
            <w:r w:rsidRPr="000749E2">
              <w:rPr>
                <w:lang w:eastAsia="en-US"/>
              </w:rPr>
              <w:t>RP-100143</w:t>
            </w:r>
          </w:p>
        </w:tc>
        <w:tc>
          <w:tcPr>
            <w:tcW w:w="567" w:type="dxa"/>
            <w:gridSpan w:val="2"/>
            <w:shd w:val="solid" w:color="FFFFFF" w:fill="auto"/>
          </w:tcPr>
          <w:p w14:paraId="3BDD3493" w14:textId="77777777" w:rsidR="00536947" w:rsidRPr="000749E2" w:rsidRDefault="00536947" w:rsidP="005076D8">
            <w:pPr>
              <w:pStyle w:val="TAL"/>
            </w:pPr>
            <w:r w:rsidRPr="000749E2">
              <w:t>0099</w:t>
            </w:r>
          </w:p>
        </w:tc>
        <w:tc>
          <w:tcPr>
            <w:tcW w:w="426" w:type="dxa"/>
            <w:gridSpan w:val="2"/>
            <w:shd w:val="solid" w:color="FFFFFF" w:fill="auto"/>
          </w:tcPr>
          <w:p w14:paraId="3036CBE9" w14:textId="77777777" w:rsidR="00536947" w:rsidRPr="000749E2" w:rsidRDefault="00536947" w:rsidP="000749E2">
            <w:pPr>
              <w:pStyle w:val="TAL"/>
              <w:rPr>
                <w:lang w:eastAsia="en-US"/>
              </w:rPr>
            </w:pPr>
            <w:r w:rsidRPr="000749E2">
              <w:rPr>
                <w:lang w:eastAsia="en-US"/>
              </w:rPr>
              <w:t>-</w:t>
            </w:r>
          </w:p>
        </w:tc>
        <w:tc>
          <w:tcPr>
            <w:tcW w:w="4062" w:type="dxa"/>
            <w:gridSpan w:val="2"/>
            <w:shd w:val="solid" w:color="FFFFFF" w:fill="auto"/>
          </w:tcPr>
          <w:p w14:paraId="413981AF" w14:textId="77777777" w:rsidR="00536947" w:rsidRPr="000749E2" w:rsidRDefault="00536947" w:rsidP="000749E2">
            <w:pPr>
              <w:pStyle w:val="TAL"/>
              <w:rPr>
                <w:lang w:eastAsia="en-US"/>
              </w:rPr>
            </w:pPr>
            <w:r w:rsidRPr="000749E2">
              <w:rPr>
                <w:lang w:eastAsia="en-US"/>
              </w:rPr>
              <w:t>Correction to TFT parameters used in ACTIVATE DEDICATED EPS BEARER CONTEXT REQUEST message</w:t>
            </w:r>
          </w:p>
        </w:tc>
        <w:tc>
          <w:tcPr>
            <w:tcW w:w="415" w:type="dxa"/>
            <w:gridSpan w:val="2"/>
            <w:shd w:val="solid" w:color="FFFFFF" w:fill="auto"/>
          </w:tcPr>
          <w:p w14:paraId="563100D2" w14:textId="77777777" w:rsidR="00536947" w:rsidRPr="000749E2" w:rsidRDefault="00536947" w:rsidP="000749E2">
            <w:pPr>
              <w:pStyle w:val="TAL"/>
              <w:rPr>
                <w:lang w:eastAsia="en-US"/>
              </w:rPr>
            </w:pPr>
            <w:r w:rsidRPr="000749E2">
              <w:rPr>
                <w:lang w:eastAsia="en-US"/>
              </w:rPr>
              <w:t>F</w:t>
            </w:r>
          </w:p>
        </w:tc>
        <w:tc>
          <w:tcPr>
            <w:tcW w:w="708" w:type="dxa"/>
            <w:gridSpan w:val="2"/>
            <w:shd w:val="solid" w:color="FFFFFF" w:fill="auto"/>
          </w:tcPr>
          <w:p w14:paraId="30F967DC" w14:textId="77777777" w:rsidR="00536947" w:rsidRPr="000749E2" w:rsidRDefault="00536947" w:rsidP="000749E2">
            <w:pPr>
              <w:pStyle w:val="TAL"/>
              <w:rPr>
                <w:lang w:eastAsia="en-US"/>
              </w:rPr>
            </w:pPr>
            <w:r w:rsidRPr="000749E2">
              <w:rPr>
                <w:lang w:eastAsia="en-US"/>
              </w:rPr>
              <w:t>8.4.0</w:t>
            </w:r>
          </w:p>
        </w:tc>
        <w:tc>
          <w:tcPr>
            <w:tcW w:w="708" w:type="dxa"/>
            <w:gridSpan w:val="2"/>
            <w:shd w:val="solid" w:color="FFFFFF" w:fill="auto"/>
          </w:tcPr>
          <w:p w14:paraId="6B122827" w14:textId="77777777" w:rsidR="00536947" w:rsidRPr="000749E2" w:rsidRDefault="00536947" w:rsidP="000749E2">
            <w:pPr>
              <w:pStyle w:val="TAL"/>
              <w:rPr>
                <w:lang w:eastAsia="en-US"/>
              </w:rPr>
            </w:pPr>
            <w:r w:rsidRPr="000749E2">
              <w:rPr>
                <w:lang w:eastAsia="en-US"/>
              </w:rPr>
              <w:t>8.5.0</w:t>
            </w:r>
          </w:p>
        </w:tc>
        <w:tc>
          <w:tcPr>
            <w:tcW w:w="1033" w:type="dxa"/>
            <w:gridSpan w:val="2"/>
            <w:shd w:val="solid" w:color="FFFFFF" w:fill="auto"/>
          </w:tcPr>
          <w:p w14:paraId="329B5A14" w14:textId="77777777" w:rsidR="00536947" w:rsidRPr="000749E2" w:rsidRDefault="00536947" w:rsidP="000749E2">
            <w:pPr>
              <w:pStyle w:val="TAL"/>
              <w:rPr>
                <w:lang w:eastAsia="en-US"/>
              </w:rPr>
            </w:pPr>
            <w:r w:rsidRPr="000749E2">
              <w:rPr>
                <w:lang w:eastAsia="en-US"/>
              </w:rPr>
              <w:t>R5-100771</w:t>
            </w:r>
          </w:p>
        </w:tc>
      </w:tr>
      <w:tr w:rsidR="00536947" w:rsidRPr="000749E2" w14:paraId="7504CB57" w14:textId="77777777" w:rsidTr="001C22E1">
        <w:trPr>
          <w:gridAfter w:val="1"/>
          <w:wAfter w:w="21" w:type="dxa"/>
          <w:jc w:val="center"/>
        </w:trPr>
        <w:tc>
          <w:tcPr>
            <w:tcW w:w="638" w:type="dxa"/>
            <w:gridSpan w:val="2"/>
            <w:shd w:val="solid" w:color="FFFFFF" w:fill="auto"/>
          </w:tcPr>
          <w:p w14:paraId="5AC27B84" w14:textId="77777777" w:rsidR="00536947" w:rsidRPr="000749E2" w:rsidRDefault="00536947" w:rsidP="000749E2">
            <w:pPr>
              <w:pStyle w:val="TAL"/>
              <w:rPr>
                <w:lang w:eastAsia="en-US"/>
              </w:rPr>
            </w:pPr>
            <w:r w:rsidRPr="000749E2">
              <w:rPr>
                <w:lang w:eastAsia="en-US"/>
              </w:rPr>
              <w:lastRenderedPageBreak/>
              <w:t>RAN5 #46</w:t>
            </w:r>
          </w:p>
        </w:tc>
        <w:tc>
          <w:tcPr>
            <w:tcW w:w="1134" w:type="dxa"/>
            <w:gridSpan w:val="2"/>
            <w:shd w:val="solid" w:color="FFFFFF" w:fill="auto"/>
          </w:tcPr>
          <w:p w14:paraId="72096E50" w14:textId="77777777" w:rsidR="00536947" w:rsidRPr="000749E2" w:rsidRDefault="00536947" w:rsidP="000749E2">
            <w:pPr>
              <w:pStyle w:val="TAL"/>
              <w:rPr>
                <w:lang w:eastAsia="en-US"/>
              </w:rPr>
            </w:pPr>
            <w:r w:rsidRPr="000749E2">
              <w:rPr>
                <w:lang w:eastAsia="en-US"/>
              </w:rPr>
              <w:t>RP-100143</w:t>
            </w:r>
          </w:p>
        </w:tc>
        <w:tc>
          <w:tcPr>
            <w:tcW w:w="567" w:type="dxa"/>
            <w:gridSpan w:val="2"/>
            <w:shd w:val="solid" w:color="FFFFFF" w:fill="auto"/>
          </w:tcPr>
          <w:p w14:paraId="6ED9DA76" w14:textId="77777777" w:rsidR="00536947" w:rsidRPr="000749E2" w:rsidRDefault="00536947" w:rsidP="005076D8">
            <w:pPr>
              <w:pStyle w:val="TAL"/>
            </w:pPr>
            <w:r w:rsidRPr="000749E2">
              <w:t>0100</w:t>
            </w:r>
          </w:p>
        </w:tc>
        <w:tc>
          <w:tcPr>
            <w:tcW w:w="426" w:type="dxa"/>
            <w:gridSpan w:val="2"/>
            <w:shd w:val="solid" w:color="FFFFFF" w:fill="auto"/>
          </w:tcPr>
          <w:p w14:paraId="369ED42F" w14:textId="77777777" w:rsidR="00536947" w:rsidRPr="000749E2" w:rsidRDefault="00536947" w:rsidP="000749E2">
            <w:pPr>
              <w:pStyle w:val="TAL"/>
              <w:rPr>
                <w:lang w:eastAsia="en-US"/>
              </w:rPr>
            </w:pPr>
            <w:r w:rsidRPr="000749E2">
              <w:rPr>
                <w:lang w:eastAsia="en-US"/>
              </w:rPr>
              <w:t>-</w:t>
            </w:r>
          </w:p>
        </w:tc>
        <w:tc>
          <w:tcPr>
            <w:tcW w:w="4062" w:type="dxa"/>
            <w:gridSpan w:val="2"/>
            <w:shd w:val="solid" w:color="FFFFFF" w:fill="auto"/>
          </w:tcPr>
          <w:p w14:paraId="063ED789" w14:textId="77777777" w:rsidR="00536947" w:rsidRPr="000749E2" w:rsidRDefault="00536947" w:rsidP="000749E2">
            <w:pPr>
              <w:pStyle w:val="TAL"/>
              <w:rPr>
                <w:lang w:eastAsia="en-US"/>
              </w:rPr>
            </w:pPr>
            <w:r w:rsidRPr="000749E2">
              <w:rPr>
                <w:lang w:eastAsia="en-US"/>
              </w:rPr>
              <w:t>Update to RRC common messages for support of test cases for MIMO</w:t>
            </w:r>
          </w:p>
        </w:tc>
        <w:tc>
          <w:tcPr>
            <w:tcW w:w="415" w:type="dxa"/>
            <w:gridSpan w:val="2"/>
            <w:shd w:val="solid" w:color="FFFFFF" w:fill="auto"/>
          </w:tcPr>
          <w:p w14:paraId="33DF48AF" w14:textId="77777777" w:rsidR="00536947" w:rsidRPr="000749E2" w:rsidRDefault="00536947" w:rsidP="000749E2">
            <w:pPr>
              <w:pStyle w:val="TAL"/>
              <w:rPr>
                <w:lang w:eastAsia="en-US"/>
              </w:rPr>
            </w:pPr>
            <w:r w:rsidRPr="000749E2">
              <w:rPr>
                <w:lang w:eastAsia="en-US"/>
              </w:rPr>
              <w:t>F</w:t>
            </w:r>
          </w:p>
        </w:tc>
        <w:tc>
          <w:tcPr>
            <w:tcW w:w="708" w:type="dxa"/>
            <w:gridSpan w:val="2"/>
            <w:shd w:val="solid" w:color="FFFFFF" w:fill="auto"/>
          </w:tcPr>
          <w:p w14:paraId="17F437F8" w14:textId="77777777" w:rsidR="00536947" w:rsidRPr="000749E2" w:rsidRDefault="00536947" w:rsidP="000749E2">
            <w:pPr>
              <w:pStyle w:val="TAL"/>
              <w:rPr>
                <w:lang w:eastAsia="en-US"/>
              </w:rPr>
            </w:pPr>
            <w:r w:rsidRPr="000749E2">
              <w:rPr>
                <w:lang w:eastAsia="en-US"/>
              </w:rPr>
              <w:t>8.4.0</w:t>
            </w:r>
          </w:p>
        </w:tc>
        <w:tc>
          <w:tcPr>
            <w:tcW w:w="708" w:type="dxa"/>
            <w:gridSpan w:val="2"/>
            <w:shd w:val="solid" w:color="FFFFFF" w:fill="auto"/>
          </w:tcPr>
          <w:p w14:paraId="0F13E922" w14:textId="77777777" w:rsidR="00536947" w:rsidRPr="000749E2" w:rsidRDefault="00536947" w:rsidP="000749E2">
            <w:pPr>
              <w:pStyle w:val="TAL"/>
              <w:rPr>
                <w:lang w:eastAsia="en-US"/>
              </w:rPr>
            </w:pPr>
            <w:r w:rsidRPr="000749E2">
              <w:rPr>
                <w:lang w:eastAsia="en-US"/>
              </w:rPr>
              <w:t>8.5.0</w:t>
            </w:r>
          </w:p>
        </w:tc>
        <w:tc>
          <w:tcPr>
            <w:tcW w:w="1033" w:type="dxa"/>
            <w:gridSpan w:val="2"/>
            <w:shd w:val="solid" w:color="FFFFFF" w:fill="auto"/>
          </w:tcPr>
          <w:p w14:paraId="09E36E22" w14:textId="77777777" w:rsidR="00536947" w:rsidRPr="000749E2" w:rsidRDefault="00536947" w:rsidP="000749E2">
            <w:pPr>
              <w:pStyle w:val="TAL"/>
              <w:rPr>
                <w:lang w:eastAsia="en-US"/>
              </w:rPr>
            </w:pPr>
            <w:r w:rsidRPr="000749E2">
              <w:rPr>
                <w:lang w:eastAsia="en-US"/>
              </w:rPr>
              <w:t>R5-100786</w:t>
            </w:r>
          </w:p>
        </w:tc>
      </w:tr>
      <w:tr w:rsidR="00536947" w:rsidRPr="000749E2" w14:paraId="0C49145F" w14:textId="77777777" w:rsidTr="001C22E1">
        <w:trPr>
          <w:gridAfter w:val="1"/>
          <w:wAfter w:w="21" w:type="dxa"/>
          <w:jc w:val="center"/>
        </w:trPr>
        <w:tc>
          <w:tcPr>
            <w:tcW w:w="638" w:type="dxa"/>
            <w:gridSpan w:val="2"/>
            <w:shd w:val="solid" w:color="FFFFFF" w:fill="auto"/>
          </w:tcPr>
          <w:p w14:paraId="53F9C343" w14:textId="77777777" w:rsidR="00536947" w:rsidRPr="000749E2" w:rsidRDefault="00536947" w:rsidP="000749E2">
            <w:pPr>
              <w:pStyle w:val="TAL"/>
              <w:rPr>
                <w:lang w:eastAsia="en-US"/>
              </w:rPr>
            </w:pPr>
            <w:r w:rsidRPr="000749E2">
              <w:rPr>
                <w:lang w:eastAsia="en-US"/>
              </w:rPr>
              <w:t>RAN5 #46</w:t>
            </w:r>
          </w:p>
        </w:tc>
        <w:tc>
          <w:tcPr>
            <w:tcW w:w="1134" w:type="dxa"/>
            <w:gridSpan w:val="2"/>
            <w:shd w:val="solid" w:color="FFFFFF" w:fill="auto"/>
          </w:tcPr>
          <w:p w14:paraId="2FC4C884" w14:textId="77777777" w:rsidR="00536947" w:rsidRPr="000749E2" w:rsidRDefault="00536947" w:rsidP="000749E2">
            <w:pPr>
              <w:pStyle w:val="TAL"/>
              <w:rPr>
                <w:lang w:eastAsia="en-US"/>
              </w:rPr>
            </w:pPr>
            <w:r w:rsidRPr="000749E2">
              <w:rPr>
                <w:lang w:eastAsia="en-US"/>
              </w:rPr>
              <w:t>RP-100152</w:t>
            </w:r>
          </w:p>
        </w:tc>
        <w:tc>
          <w:tcPr>
            <w:tcW w:w="567" w:type="dxa"/>
            <w:gridSpan w:val="2"/>
            <w:shd w:val="solid" w:color="FFFFFF" w:fill="auto"/>
          </w:tcPr>
          <w:p w14:paraId="2B4D4E5D" w14:textId="77777777" w:rsidR="00536947" w:rsidRPr="000749E2" w:rsidRDefault="00536947" w:rsidP="005076D8">
            <w:pPr>
              <w:pStyle w:val="TAL"/>
            </w:pPr>
            <w:r w:rsidRPr="000749E2">
              <w:t>0101</w:t>
            </w:r>
          </w:p>
        </w:tc>
        <w:tc>
          <w:tcPr>
            <w:tcW w:w="426" w:type="dxa"/>
            <w:gridSpan w:val="2"/>
            <w:shd w:val="solid" w:color="FFFFFF" w:fill="auto"/>
          </w:tcPr>
          <w:p w14:paraId="4FC41A87" w14:textId="77777777" w:rsidR="00536947" w:rsidRPr="000749E2" w:rsidRDefault="00536947" w:rsidP="000749E2">
            <w:pPr>
              <w:pStyle w:val="TAL"/>
              <w:rPr>
                <w:lang w:eastAsia="en-US"/>
              </w:rPr>
            </w:pPr>
            <w:r w:rsidRPr="000749E2">
              <w:rPr>
                <w:lang w:eastAsia="en-US"/>
              </w:rPr>
              <w:t>-</w:t>
            </w:r>
          </w:p>
        </w:tc>
        <w:tc>
          <w:tcPr>
            <w:tcW w:w="4062" w:type="dxa"/>
            <w:gridSpan w:val="2"/>
            <w:shd w:val="solid" w:color="FFFFFF" w:fill="auto"/>
          </w:tcPr>
          <w:p w14:paraId="313A9798" w14:textId="77777777" w:rsidR="00536947" w:rsidRPr="000749E2" w:rsidRDefault="00536947" w:rsidP="000749E2">
            <w:pPr>
              <w:pStyle w:val="TAL"/>
              <w:rPr>
                <w:lang w:eastAsia="en-US"/>
              </w:rPr>
            </w:pPr>
            <w:r w:rsidRPr="000749E2">
              <w:rPr>
                <w:lang w:eastAsia="en-US"/>
              </w:rPr>
              <w:t>Adding band 20 in 36.508</w:t>
            </w:r>
          </w:p>
        </w:tc>
        <w:tc>
          <w:tcPr>
            <w:tcW w:w="415" w:type="dxa"/>
            <w:gridSpan w:val="2"/>
            <w:shd w:val="solid" w:color="FFFFFF" w:fill="auto"/>
          </w:tcPr>
          <w:p w14:paraId="2FD660EF" w14:textId="77777777" w:rsidR="00536947" w:rsidRPr="000749E2" w:rsidRDefault="00536947" w:rsidP="000749E2">
            <w:pPr>
              <w:pStyle w:val="TAL"/>
              <w:rPr>
                <w:lang w:eastAsia="en-US"/>
              </w:rPr>
            </w:pPr>
            <w:r w:rsidRPr="000749E2">
              <w:rPr>
                <w:lang w:eastAsia="en-US"/>
              </w:rPr>
              <w:t>F</w:t>
            </w:r>
          </w:p>
        </w:tc>
        <w:tc>
          <w:tcPr>
            <w:tcW w:w="708" w:type="dxa"/>
            <w:gridSpan w:val="2"/>
            <w:shd w:val="solid" w:color="FFFFFF" w:fill="auto"/>
          </w:tcPr>
          <w:p w14:paraId="4E518BF0" w14:textId="77777777" w:rsidR="00536947" w:rsidRPr="000749E2" w:rsidRDefault="00536947" w:rsidP="000749E2">
            <w:pPr>
              <w:pStyle w:val="TAL"/>
              <w:rPr>
                <w:lang w:eastAsia="en-US"/>
              </w:rPr>
            </w:pPr>
            <w:r w:rsidRPr="000749E2">
              <w:rPr>
                <w:lang w:eastAsia="en-US"/>
              </w:rPr>
              <w:t>8.4.0</w:t>
            </w:r>
          </w:p>
        </w:tc>
        <w:tc>
          <w:tcPr>
            <w:tcW w:w="708" w:type="dxa"/>
            <w:gridSpan w:val="2"/>
            <w:shd w:val="solid" w:color="FFFFFF" w:fill="auto"/>
          </w:tcPr>
          <w:p w14:paraId="29724B3C" w14:textId="77777777" w:rsidR="00536947" w:rsidRPr="000749E2" w:rsidRDefault="00536947" w:rsidP="000749E2">
            <w:pPr>
              <w:pStyle w:val="TAL"/>
              <w:rPr>
                <w:lang w:eastAsia="en-US"/>
              </w:rPr>
            </w:pPr>
            <w:r w:rsidRPr="000749E2">
              <w:rPr>
                <w:lang w:eastAsia="en-US"/>
              </w:rPr>
              <w:t>8.5.0</w:t>
            </w:r>
          </w:p>
        </w:tc>
        <w:tc>
          <w:tcPr>
            <w:tcW w:w="1033" w:type="dxa"/>
            <w:gridSpan w:val="2"/>
            <w:shd w:val="solid" w:color="FFFFFF" w:fill="auto"/>
          </w:tcPr>
          <w:p w14:paraId="20BCF67E" w14:textId="77777777" w:rsidR="00536947" w:rsidRPr="000749E2" w:rsidRDefault="00536947" w:rsidP="000749E2">
            <w:pPr>
              <w:pStyle w:val="TAL"/>
              <w:rPr>
                <w:lang w:eastAsia="en-US"/>
              </w:rPr>
            </w:pPr>
            <w:r w:rsidRPr="000749E2">
              <w:rPr>
                <w:lang w:eastAsia="en-US"/>
              </w:rPr>
              <w:t>R5-100846</w:t>
            </w:r>
          </w:p>
        </w:tc>
      </w:tr>
      <w:tr w:rsidR="00536947" w:rsidRPr="000749E2" w14:paraId="0587ABDA" w14:textId="77777777" w:rsidTr="001C22E1">
        <w:trPr>
          <w:gridAfter w:val="1"/>
          <w:wAfter w:w="21" w:type="dxa"/>
          <w:jc w:val="center"/>
        </w:trPr>
        <w:tc>
          <w:tcPr>
            <w:tcW w:w="638" w:type="dxa"/>
            <w:gridSpan w:val="2"/>
            <w:shd w:val="solid" w:color="FFFFFF" w:fill="auto"/>
          </w:tcPr>
          <w:p w14:paraId="6A9F36C2" w14:textId="77777777" w:rsidR="00536947" w:rsidRPr="000749E2" w:rsidRDefault="00536947" w:rsidP="000749E2">
            <w:pPr>
              <w:pStyle w:val="TAL"/>
              <w:rPr>
                <w:lang w:eastAsia="en-US"/>
              </w:rPr>
            </w:pPr>
            <w:r w:rsidRPr="000749E2">
              <w:rPr>
                <w:lang w:eastAsia="en-US"/>
              </w:rPr>
              <w:t>RAN5 #46</w:t>
            </w:r>
          </w:p>
        </w:tc>
        <w:tc>
          <w:tcPr>
            <w:tcW w:w="1134" w:type="dxa"/>
            <w:gridSpan w:val="2"/>
            <w:shd w:val="solid" w:color="FFFFFF" w:fill="auto"/>
          </w:tcPr>
          <w:p w14:paraId="79049DCB" w14:textId="77777777" w:rsidR="00536947" w:rsidRPr="000749E2" w:rsidRDefault="00536947" w:rsidP="000749E2">
            <w:pPr>
              <w:pStyle w:val="TAL"/>
              <w:rPr>
                <w:lang w:eastAsia="en-US"/>
              </w:rPr>
            </w:pPr>
            <w:r w:rsidRPr="000749E2">
              <w:rPr>
                <w:lang w:eastAsia="en-US"/>
              </w:rPr>
              <w:t>RP-100154</w:t>
            </w:r>
          </w:p>
        </w:tc>
        <w:tc>
          <w:tcPr>
            <w:tcW w:w="567" w:type="dxa"/>
            <w:gridSpan w:val="2"/>
            <w:shd w:val="solid" w:color="FFFFFF" w:fill="auto"/>
          </w:tcPr>
          <w:p w14:paraId="41267579" w14:textId="77777777" w:rsidR="00536947" w:rsidRPr="000749E2" w:rsidRDefault="00536947" w:rsidP="005076D8">
            <w:pPr>
              <w:pStyle w:val="TAL"/>
            </w:pPr>
            <w:r w:rsidRPr="000749E2">
              <w:t>0102</w:t>
            </w:r>
          </w:p>
        </w:tc>
        <w:tc>
          <w:tcPr>
            <w:tcW w:w="426" w:type="dxa"/>
            <w:gridSpan w:val="2"/>
            <w:shd w:val="solid" w:color="FFFFFF" w:fill="auto"/>
          </w:tcPr>
          <w:p w14:paraId="7B757F31" w14:textId="77777777" w:rsidR="00536947" w:rsidRPr="000749E2" w:rsidRDefault="00536947" w:rsidP="000749E2">
            <w:pPr>
              <w:pStyle w:val="TAL"/>
              <w:rPr>
                <w:lang w:eastAsia="en-US"/>
              </w:rPr>
            </w:pPr>
            <w:r w:rsidRPr="000749E2">
              <w:rPr>
                <w:lang w:eastAsia="en-US"/>
              </w:rPr>
              <w:t>-</w:t>
            </w:r>
          </w:p>
        </w:tc>
        <w:tc>
          <w:tcPr>
            <w:tcW w:w="4062" w:type="dxa"/>
            <w:gridSpan w:val="2"/>
            <w:shd w:val="solid" w:color="FFFFFF" w:fill="auto"/>
          </w:tcPr>
          <w:p w14:paraId="659D6BA4" w14:textId="77777777" w:rsidR="00536947" w:rsidRPr="000749E2" w:rsidRDefault="00536947" w:rsidP="000749E2">
            <w:pPr>
              <w:pStyle w:val="TAL"/>
              <w:rPr>
                <w:lang w:eastAsia="en-US"/>
              </w:rPr>
            </w:pPr>
            <w:r w:rsidRPr="000749E2">
              <w:rPr>
                <w:lang w:eastAsia="en-US"/>
              </w:rPr>
              <w:t>CR to 36.508: Update test frequencies with extended LTE1500 operating bands</w:t>
            </w:r>
          </w:p>
        </w:tc>
        <w:tc>
          <w:tcPr>
            <w:tcW w:w="415" w:type="dxa"/>
            <w:gridSpan w:val="2"/>
            <w:shd w:val="solid" w:color="FFFFFF" w:fill="auto"/>
          </w:tcPr>
          <w:p w14:paraId="633761B2" w14:textId="77777777" w:rsidR="00536947" w:rsidRPr="000749E2" w:rsidRDefault="00536947" w:rsidP="000749E2">
            <w:pPr>
              <w:pStyle w:val="TAL"/>
              <w:rPr>
                <w:lang w:eastAsia="en-US"/>
              </w:rPr>
            </w:pPr>
            <w:r w:rsidRPr="000749E2">
              <w:rPr>
                <w:lang w:eastAsia="en-US"/>
              </w:rPr>
              <w:t>F</w:t>
            </w:r>
          </w:p>
        </w:tc>
        <w:tc>
          <w:tcPr>
            <w:tcW w:w="708" w:type="dxa"/>
            <w:gridSpan w:val="2"/>
            <w:shd w:val="solid" w:color="FFFFFF" w:fill="auto"/>
          </w:tcPr>
          <w:p w14:paraId="5EABD1D0" w14:textId="77777777" w:rsidR="00536947" w:rsidRPr="000749E2" w:rsidRDefault="00536947" w:rsidP="000749E2">
            <w:pPr>
              <w:pStyle w:val="TAL"/>
              <w:rPr>
                <w:lang w:eastAsia="en-US"/>
              </w:rPr>
            </w:pPr>
            <w:r w:rsidRPr="000749E2">
              <w:rPr>
                <w:lang w:eastAsia="en-US"/>
              </w:rPr>
              <w:t>8.4.0</w:t>
            </w:r>
          </w:p>
        </w:tc>
        <w:tc>
          <w:tcPr>
            <w:tcW w:w="708" w:type="dxa"/>
            <w:gridSpan w:val="2"/>
            <w:shd w:val="solid" w:color="FFFFFF" w:fill="auto"/>
          </w:tcPr>
          <w:p w14:paraId="009D04D7" w14:textId="77777777" w:rsidR="00536947" w:rsidRPr="000749E2" w:rsidRDefault="00536947" w:rsidP="000749E2">
            <w:pPr>
              <w:pStyle w:val="TAL"/>
              <w:rPr>
                <w:lang w:eastAsia="en-US"/>
              </w:rPr>
            </w:pPr>
            <w:r w:rsidRPr="000749E2">
              <w:rPr>
                <w:lang w:eastAsia="en-US"/>
              </w:rPr>
              <w:t>8.5.0</w:t>
            </w:r>
          </w:p>
        </w:tc>
        <w:tc>
          <w:tcPr>
            <w:tcW w:w="1033" w:type="dxa"/>
            <w:gridSpan w:val="2"/>
            <w:shd w:val="solid" w:color="FFFFFF" w:fill="auto"/>
          </w:tcPr>
          <w:p w14:paraId="22CF4B47" w14:textId="77777777" w:rsidR="00536947" w:rsidRPr="000749E2" w:rsidRDefault="00536947" w:rsidP="000749E2">
            <w:pPr>
              <w:pStyle w:val="TAL"/>
              <w:rPr>
                <w:lang w:eastAsia="en-US"/>
              </w:rPr>
            </w:pPr>
            <w:r w:rsidRPr="000749E2">
              <w:rPr>
                <w:lang w:eastAsia="en-US"/>
              </w:rPr>
              <w:t>R5-100847</w:t>
            </w:r>
          </w:p>
        </w:tc>
      </w:tr>
      <w:tr w:rsidR="00536947" w:rsidRPr="000749E2" w14:paraId="20727F58" w14:textId="77777777" w:rsidTr="001C22E1">
        <w:trPr>
          <w:gridAfter w:val="1"/>
          <w:wAfter w:w="21" w:type="dxa"/>
          <w:jc w:val="center"/>
        </w:trPr>
        <w:tc>
          <w:tcPr>
            <w:tcW w:w="638" w:type="dxa"/>
            <w:gridSpan w:val="2"/>
            <w:shd w:val="solid" w:color="FFFFFF" w:fill="auto"/>
          </w:tcPr>
          <w:p w14:paraId="40D88CFF" w14:textId="77777777" w:rsidR="00536947" w:rsidRPr="000749E2" w:rsidRDefault="00536947" w:rsidP="000749E2">
            <w:pPr>
              <w:pStyle w:val="TAL"/>
              <w:rPr>
                <w:lang w:eastAsia="en-US"/>
              </w:rPr>
            </w:pPr>
            <w:r w:rsidRPr="000749E2">
              <w:rPr>
                <w:lang w:eastAsia="en-US"/>
              </w:rPr>
              <w:t>RAN5 #46</w:t>
            </w:r>
          </w:p>
        </w:tc>
        <w:tc>
          <w:tcPr>
            <w:tcW w:w="1134" w:type="dxa"/>
            <w:gridSpan w:val="2"/>
            <w:shd w:val="solid" w:color="FFFFFF" w:fill="auto"/>
          </w:tcPr>
          <w:p w14:paraId="4EA5D6B5" w14:textId="77777777" w:rsidR="00536947" w:rsidRPr="000749E2" w:rsidRDefault="00536947" w:rsidP="000749E2">
            <w:pPr>
              <w:pStyle w:val="TAL"/>
              <w:rPr>
                <w:lang w:eastAsia="en-US"/>
              </w:rPr>
            </w:pPr>
            <w:r w:rsidRPr="000749E2">
              <w:rPr>
                <w:lang w:eastAsia="en-US"/>
              </w:rPr>
              <w:t>RP-100143</w:t>
            </w:r>
          </w:p>
        </w:tc>
        <w:tc>
          <w:tcPr>
            <w:tcW w:w="567" w:type="dxa"/>
            <w:gridSpan w:val="2"/>
            <w:shd w:val="solid" w:color="FFFFFF" w:fill="auto"/>
          </w:tcPr>
          <w:p w14:paraId="4B2ACB99" w14:textId="77777777" w:rsidR="00536947" w:rsidRPr="000749E2" w:rsidRDefault="00536947" w:rsidP="005076D8">
            <w:pPr>
              <w:pStyle w:val="TAL"/>
            </w:pPr>
            <w:r w:rsidRPr="000749E2">
              <w:t>0103</w:t>
            </w:r>
          </w:p>
        </w:tc>
        <w:tc>
          <w:tcPr>
            <w:tcW w:w="426" w:type="dxa"/>
            <w:gridSpan w:val="2"/>
            <w:shd w:val="solid" w:color="FFFFFF" w:fill="auto"/>
          </w:tcPr>
          <w:p w14:paraId="43D1915C" w14:textId="77777777" w:rsidR="00536947" w:rsidRPr="000749E2" w:rsidRDefault="00536947" w:rsidP="000749E2">
            <w:pPr>
              <w:pStyle w:val="TAL"/>
              <w:rPr>
                <w:lang w:eastAsia="en-US"/>
              </w:rPr>
            </w:pPr>
            <w:r w:rsidRPr="000749E2">
              <w:rPr>
                <w:lang w:eastAsia="en-US"/>
              </w:rPr>
              <w:t>-</w:t>
            </w:r>
          </w:p>
        </w:tc>
        <w:tc>
          <w:tcPr>
            <w:tcW w:w="4062" w:type="dxa"/>
            <w:gridSpan w:val="2"/>
            <w:shd w:val="solid" w:color="FFFFFF" w:fill="auto"/>
          </w:tcPr>
          <w:p w14:paraId="59C25C06" w14:textId="77777777" w:rsidR="00536947" w:rsidRPr="000749E2" w:rsidRDefault="00536947" w:rsidP="000749E2">
            <w:pPr>
              <w:pStyle w:val="TAL"/>
              <w:rPr>
                <w:lang w:eastAsia="en-US"/>
              </w:rPr>
            </w:pPr>
            <w:r w:rsidRPr="000749E2">
              <w:rPr>
                <w:lang w:eastAsia="en-US"/>
              </w:rPr>
              <w:t>Defining default message contents for ATTACH/TAU REQUEST/ACCEPT messages according to UE capability</w:t>
            </w:r>
          </w:p>
        </w:tc>
        <w:tc>
          <w:tcPr>
            <w:tcW w:w="415" w:type="dxa"/>
            <w:gridSpan w:val="2"/>
            <w:shd w:val="solid" w:color="FFFFFF" w:fill="auto"/>
          </w:tcPr>
          <w:p w14:paraId="105137B6" w14:textId="77777777" w:rsidR="00536947" w:rsidRPr="000749E2" w:rsidRDefault="00536947" w:rsidP="000749E2">
            <w:pPr>
              <w:pStyle w:val="TAL"/>
              <w:rPr>
                <w:lang w:eastAsia="en-US"/>
              </w:rPr>
            </w:pPr>
            <w:r w:rsidRPr="000749E2">
              <w:rPr>
                <w:lang w:eastAsia="en-US"/>
              </w:rPr>
              <w:t>F</w:t>
            </w:r>
          </w:p>
        </w:tc>
        <w:tc>
          <w:tcPr>
            <w:tcW w:w="708" w:type="dxa"/>
            <w:gridSpan w:val="2"/>
            <w:shd w:val="solid" w:color="FFFFFF" w:fill="auto"/>
          </w:tcPr>
          <w:p w14:paraId="16D2F951" w14:textId="77777777" w:rsidR="00536947" w:rsidRPr="000749E2" w:rsidRDefault="00536947" w:rsidP="000749E2">
            <w:pPr>
              <w:pStyle w:val="TAL"/>
              <w:rPr>
                <w:lang w:eastAsia="en-US"/>
              </w:rPr>
            </w:pPr>
            <w:r w:rsidRPr="000749E2">
              <w:rPr>
                <w:lang w:eastAsia="en-US"/>
              </w:rPr>
              <w:t>8.4.0</w:t>
            </w:r>
          </w:p>
        </w:tc>
        <w:tc>
          <w:tcPr>
            <w:tcW w:w="708" w:type="dxa"/>
            <w:gridSpan w:val="2"/>
            <w:shd w:val="solid" w:color="FFFFFF" w:fill="auto"/>
          </w:tcPr>
          <w:p w14:paraId="36B354BE" w14:textId="77777777" w:rsidR="00536947" w:rsidRPr="000749E2" w:rsidRDefault="00536947" w:rsidP="000749E2">
            <w:pPr>
              <w:pStyle w:val="TAL"/>
              <w:rPr>
                <w:lang w:eastAsia="en-US"/>
              </w:rPr>
            </w:pPr>
            <w:r w:rsidRPr="000749E2">
              <w:rPr>
                <w:lang w:eastAsia="en-US"/>
              </w:rPr>
              <w:t>8.5.0</w:t>
            </w:r>
          </w:p>
        </w:tc>
        <w:tc>
          <w:tcPr>
            <w:tcW w:w="1033" w:type="dxa"/>
            <w:gridSpan w:val="2"/>
            <w:shd w:val="solid" w:color="FFFFFF" w:fill="auto"/>
          </w:tcPr>
          <w:p w14:paraId="18C6DF55" w14:textId="77777777" w:rsidR="00536947" w:rsidRPr="000749E2" w:rsidRDefault="00536947" w:rsidP="000749E2">
            <w:pPr>
              <w:pStyle w:val="TAL"/>
              <w:rPr>
                <w:lang w:eastAsia="en-US"/>
              </w:rPr>
            </w:pPr>
            <w:r w:rsidRPr="000749E2">
              <w:rPr>
                <w:lang w:eastAsia="en-US"/>
              </w:rPr>
              <w:t>R5-101021</w:t>
            </w:r>
          </w:p>
        </w:tc>
      </w:tr>
      <w:tr w:rsidR="00536947" w:rsidRPr="000749E2" w14:paraId="67782BC0" w14:textId="77777777" w:rsidTr="001C22E1">
        <w:trPr>
          <w:gridAfter w:val="1"/>
          <w:wAfter w:w="21" w:type="dxa"/>
          <w:jc w:val="center"/>
        </w:trPr>
        <w:tc>
          <w:tcPr>
            <w:tcW w:w="638" w:type="dxa"/>
            <w:gridSpan w:val="2"/>
            <w:shd w:val="solid" w:color="FFFFFF" w:fill="auto"/>
          </w:tcPr>
          <w:p w14:paraId="638C2709" w14:textId="77777777" w:rsidR="00536947" w:rsidRPr="000749E2" w:rsidRDefault="00536947" w:rsidP="000749E2">
            <w:pPr>
              <w:pStyle w:val="TAL"/>
              <w:rPr>
                <w:lang w:eastAsia="en-US"/>
              </w:rPr>
            </w:pPr>
            <w:r w:rsidRPr="000749E2">
              <w:rPr>
                <w:lang w:eastAsia="en-US"/>
              </w:rPr>
              <w:t>RAN5 #46</w:t>
            </w:r>
          </w:p>
        </w:tc>
        <w:tc>
          <w:tcPr>
            <w:tcW w:w="1134" w:type="dxa"/>
            <w:gridSpan w:val="2"/>
            <w:shd w:val="solid" w:color="FFFFFF" w:fill="auto"/>
          </w:tcPr>
          <w:p w14:paraId="12C27CD5" w14:textId="77777777" w:rsidR="00536947" w:rsidRPr="000749E2" w:rsidRDefault="00536947" w:rsidP="000749E2">
            <w:pPr>
              <w:pStyle w:val="TAL"/>
              <w:rPr>
                <w:lang w:eastAsia="en-US"/>
              </w:rPr>
            </w:pPr>
            <w:r w:rsidRPr="000749E2">
              <w:rPr>
                <w:lang w:eastAsia="en-US"/>
              </w:rPr>
              <w:t>RP-100143</w:t>
            </w:r>
          </w:p>
        </w:tc>
        <w:tc>
          <w:tcPr>
            <w:tcW w:w="567" w:type="dxa"/>
            <w:gridSpan w:val="2"/>
            <w:shd w:val="solid" w:color="FFFFFF" w:fill="auto"/>
          </w:tcPr>
          <w:p w14:paraId="4A3BB4D2" w14:textId="77777777" w:rsidR="00536947" w:rsidRPr="000749E2" w:rsidRDefault="00536947" w:rsidP="005076D8">
            <w:pPr>
              <w:pStyle w:val="TAL"/>
            </w:pPr>
            <w:r w:rsidRPr="000749E2">
              <w:t>0104</w:t>
            </w:r>
          </w:p>
        </w:tc>
        <w:tc>
          <w:tcPr>
            <w:tcW w:w="426" w:type="dxa"/>
            <w:gridSpan w:val="2"/>
            <w:shd w:val="solid" w:color="FFFFFF" w:fill="auto"/>
          </w:tcPr>
          <w:p w14:paraId="6F94B407" w14:textId="77777777" w:rsidR="00536947" w:rsidRPr="000749E2" w:rsidRDefault="00536947" w:rsidP="000749E2">
            <w:pPr>
              <w:pStyle w:val="TAL"/>
              <w:rPr>
                <w:lang w:eastAsia="en-US"/>
              </w:rPr>
            </w:pPr>
            <w:r w:rsidRPr="000749E2">
              <w:rPr>
                <w:lang w:eastAsia="en-US"/>
              </w:rPr>
              <w:t>-</w:t>
            </w:r>
          </w:p>
        </w:tc>
        <w:tc>
          <w:tcPr>
            <w:tcW w:w="4062" w:type="dxa"/>
            <w:gridSpan w:val="2"/>
            <w:shd w:val="solid" w:color="FFFFFF" w:fill="auto"/>
          </w:tcPr>
          <w:p w14:paraId="36CB6548" w14:textId="77777777" w:rsidR="00536947" w:rsidRPr="000749E2" w:rsidRDefault="00536947" w:rsidP="000749E2">
            <w:pPr>
              <w:pStyle w:val="TAL"/>
              <w:rPr>
                <w:lang w:eastAsia="en-US"/>
              </w:rPr>
            </w:pPr>
            <w:r w:rsidRPr="000749E2">
              <w:rPr>
                <w:lang w:eastAsia="en-US"/>
              </w:rPr>
              <w:t>Limitation of simultaneous co-existence of intra-</w:t>
            </w:r>
            <w:proofErr w:type="spellStart"/>
            <w:r w:rsidRPr="000749E2">
              <w:rPr>
                <w:lang w:eastAsia="en-US"/>
              </w:rPr>
              <w:t>freq</w:t>
            </w:r>
            <w:proofErr w:type="spellEnd"/>
            <w:r w:rsidRPr="000749E2">
              <w:rPr>
                <w:lang w:eastAsia="en-US"/>
              </w:rPr>
              <w:t xml:space="preserve"> cells to reduce interference</w:t>
            </w:r>
          </w:p>
        </w:tc>
        <w:tc>
          <w:tcPr>
            <w:tcW w:w="415" w:type="dxa"/>
            <w:gridSpan w:val="2"/>
            <w:shd w:val="solid" w:color="FFFFFF" w:fill="auto"/>
          </w:tcPr>
          <w:p w14:paraId="33F954FF" w14:textId="77777777" w:rsidR="00536947" w:rsidRPr="000749E2" w:rsidRDefault="00536947" w:rsidP="000749E2">
            <w:pPr>
              <w:pStyle w:val="TAL"/>
              <w:rPr>
                <w:lang w:eastAsia="en-US"/>
              </w:rPr>
            </w:pPr>
            <w:r w:rsidRPr="000749E2">
              <w:rPr>
                <w:lang w:eastAsia="en-US"/>
              </w:rPr>
              <w:t>F</w:t>
            </w:r>
          </w:p>
        </w:tc>
        <w:tc>
          <w:tcPr>
            <w:tcW w:w="708" w:type="dxa"/>
            <w:gridSpan w:val="2"/>
            <w:shd w:val="solid" w:color="FFFFFF" w:fill="auto"/>
          </w:tcPr>
          <w:p w14:paraId="7F3E8C4E" w14:textId="77777777" w:rsidR="00536947" w:rsidRPr="000749E2" w:rsidRDefault="00536947" w:rsidP="000749E2">
            <w:pPr>
              <w:pStyle w:val="TAL"/>
              <w:rPr>
                <w:lang w:eastAsia="en-US"/>
              </w:rPr>
            </w:pPr>
            <w:r w:rsidRPr="000749E2">
              <w:rPr>
                <w:lang w:eastAsia="en-US"/>
              </w:rPr>
              <w:t>8.4.0</w:t>
            </w:r>
          </w:p>
        </w:tc>
        <w:tc>
          <w:tcPr>
            <w:tcW w:w="708" w:type="dxa"/>
            <w:gridSpan w:val="2"/>
            <w:shd w:val="solid" w:color="FFFFFF" w:fill="auto"/>
          </w:tcPr>
          <w:p w14:paraId="1D998C17" w14:textId="77777777" w:rsidR="00536947" w:rsidRPr="000749E2" w:rsidRDefault="00536947" w:rsidP="000749E2">
            <w:pPr>
              <w:pStyle w:val="TAL"/>
              <w:rPr>
                <w:lang w:eastAsia="en-US"/>
              </w:rPr>
            </w:pPr>
            <w:r w:rsidRPr="000749E2">
              <w:rPr>
                <w:lang w:eastAsia="en-US"/>
              </w:rPr>
              <w:t>8.5.0</w:t>
            </w:r>
          </w:p>
        </w:tc>
        <w:tc>
          <w:tcPr>
            <w:tcW w:w="1033" w:type="dxa"/>
            <w:gridSpan w:val="2"/>
            <w:shd w:val="solid" w:color="FFFFFF" w:fill="auto"/>
          </w:tcPr>
          <w:p w14:paraId="26A01CA8" w14:textId="77777777" w:rsidR="00536947" w:rsidRPr="000749E2" w:rsidRDefault="00536947" w:rsidP="000749E2">
            <w:pPr>
              <w:pStyle w:val="TAL"/>
              <w:rPr>
                <w:lang w:eastAsia="en-US"/>
              </w:rPr>
            </w:pPr>
            <w:r w:rsidRPr="000749E2">
              <w:rPr>
                <w:lang w:eastAsia="en-US"/>
              </w:rPr>
              <w:t>R5-101029</w:t>
            </w:r>
          </w:p>
        </w:tc>
      </w:tr>
      <w:tr w:rsidR="00536947" w:rsidRPr="000749E2" w14:paraId="7693CDB7" w14:textId="77777777" w:rsidTr="001C22E1">
        <w:trPr>
          <w:gridAfter w:val="1"/>
          <w:wAfter w:w="21" w:type="dxa"/>
          <w:jc w:val="center"/>
        </w:trPr>
        <w:tc>
          <w:tcPr>
            <w:tcW w:w="638" w:type="dxa"/>
            <w:gridSpan w:val="2"/>
            <w:shd w:val="solid" w:color="FFFFFF" w:fill="auto"/>
          </w:tcPr>
          <w:p w14:paraId="083352F9" w14:textId="77777777" w:rsidR="00536947" w:rsidRPr="000749E2" w:rsidRDefault="00536947" w:rsidP="000749E2">
            <w:pPr>
              <w:pStyle w:val="TAL"/>
              <w:rPr>
                <w:lang w:eastAsia="en-US"/>
              </w:rPr>
            </w:pPr>
            <w:r w:rsidRPr="000749E2">
              <w:rPr>
                <w:lang w:eastAsia="en-US"/>
              </w:rPr>
              <w:t>RAN5 #46</w:t>
            </w:r>
          </w:p>
        </w:tc>
        <w:tc>
          <w:tcPr>
            <w:tcW w:w="1134" w:type="dxa"/>
            <w:gridSpan w:val="2"/>
            <w:shd w:val="solid" w:color="FFFFFF" w:fill="auto"/>
          </w:tcPr>
          <w:p w14:paraId="3402D55A" w14:textId="77777777" w:rsidR="00536947" w:rsidRPr="000749E2" w:rsidRDefault="00536947" w:rsidP="000749E2">
            <w:pPr>
              <w:pStyle w:val="TAL"/>
              <w:rPr>
                <w:lang w:eastAsia="en-US"/>
              </w:rPr>
            </w:pPr>
            <w:r w:rsidRPr="000749E2">
              <w:rPr>
                <w:lang w:eastAsia="en-US"/>
              </w:rPr>
              <w:t>RP-100143</w:t>
            </w:r>
          </w:p>
        </w:tc>
        <w:tc>
          <w:tcPr>
            <w:tcW w:w="567" w:type="dxa"/>
            <w:gridSpan w:val="2"/>
            <w:shd w:val="solid" w:color="FFFFFF" w:fill="auto"/>
          </w:tcPr>
          <w:p w14:paraId="6BBFAEB1" w14:textId="77777777" w:rsidR="00536947" w:rsidRPr="000749E2" w:rsidRDefault="00536947" w:rsidP="005076D8">
            <w:pPr>
              <w:pStyle w:val="TAL"/>
            </w:pPr>
            <w:r w:rsidRPr="000749E2">
              <w:t>0105</w:t>
            </w:r>
          </w:p>
        </w:tc>
        <w:tc>
          <w:tcPr>
            <w:tcW w:w="426" w:type="dxa"/>
            <w:gridSpan w:val="2"/>
            <w:shd w:val="solid" w:color="FFFFFF" w:fill="auto"/>
          </w:tcPr>
          <w:p w14:paraId="339DA3B4" w14:textId="77777777" w:rsidR="00536947" w:rsidRPr="000749E2" w:rsidRDefault="00536947" w:rsidP="000749E2">
            <w:pPr>
              <w:pStyle w:val="TAL"/>
              <w:rPr>
                <w:lang w:eastAsia="en-US"/>
              </w:rPr>
            </w:pPr>
            <w:r w:rsidRPr="000749E2">
              <w:rPr>
                <w:lang w:eastAsia="en-US"/>
              </w:rPr>
              <w:t>-</w:t>
            </w:r>
          </w:p>
        </w:tc>
        <w:tc>
          <w:tcPr>
            <w:tcW w:w="4062" w:type="dxa"/>
            <w:gridSpan w:val="2"/>
            <w:shd w:val="solid" w:color="FFFFFF" w:fill="auto"/>
          </w:tcPr>
          <w:p w14:paraId="419DFD58" w14:textId="77777777" w:rsidR="00536947" w:rsidRPr="000749E2" w:rsidRDefault="00536947" w:rsidP="000749E2">
            <w:pPr>
              <w:pStyle w:val="TAL"/>
              <w:rPr>
                <w:lang w:eastAsia="en-US"/>
              </w:rPr>
            </w:pPr>
            <w:r w:rsidRPr="000749E2">
              <w:rPr>
                <w:lang w:eastAsia="en-US"/>
              </w:rPr>
              <w:t>An additional option for IP address allocation in test cases using UE test mode</w:t>
            </w:r>
          </w:p>
        </w:tc>
        <w:tc>
          <w:tcPr>
            <w:tcW w:w="415" w:type="dxa"/>
            <w:gridSpan w:val="2"/>
            <w:shd w:val="solid" w:color="FFFFFF" w:fill="auto"/>
          </w:tcPr>
          <w:p w14:paraId="650CE159" w14:textId="77777777" w:rsidR="00536947" w:rsidRPr="000749E2" w:rsidRDefault="00536947" w:rsidP="000749E2">
            <w:pPr>
              <w:pStyle w:val="TAL"/>
              <w:rPr>
                <w:lang w:eastAsia="en-US"/>
              </w:rPr>
            </w:pPr>
            <w:r w:rsidRPr="000749E2">
              <w:rPr>
                <w:lang w:eastAsia="en-US"/>
              </w:rPr>
              <w:t>F</w:t>
            </w:r>
          </w:p>
        </w:tc>
        <w:tc>
          <w:tcPr>
            <w:tcW w:w="708" w:type="dxa"/>
            <w:gridSpan w:val="2"/>
            <w:shd w:val="solid" w:color="FFFFFF" w:fill="auto"/>
          </w:tcPr>
          <w:p w14:paraId="3A2DFF01" w14:textId="77777777" w:rsidR="00536947" w:rsidRPr="000749E2" w:rsidRDefault="00536947" w:rsidP="000749E2">
            <w:pPr>
              <w:pStyle w:val="TAL"/>
              <w:rPr>
                <w:lang w:eastAsia="en-US"/>
              </w:rPr>
            </w:pPr>
            <w:r w:rsidRPr="000749E2">
              <w:rPr>
                <w:lang w:eastAsia="en-US"/>
              </w:rPr>
              <w:t>8.4.0</w:t>
            </w:r>
          </w:p>
        </w:tc>
        <w:tc>
          <w:tcPr>
            <w:tcW w:w="708" w:type="dxa"/>
            <w:gridSpan w:val="2"/>
            <w:shd w:val="solid" w:color="FFFFFF" w:fill="auto"/>
          </w:tcPr>
          <w:p w14:paraId="119CA3E1" w14:textId="77777777" w:rsidR="00536947" w:rsidRPr="000749E2" w:rsidRDefault="00536947" w:rsidP="000749E2">
            <w:pPr>
              <w:pStyle w:val="TAL"/>
              <w:rPr>
                <w:lang w:eastAsia="en-US"/>
              </w:rPr>
            </w:pPr>
            <w:r w:rsidRPr="000749E2">
              <w:rPr>
                <w:lang w:eastAsia="en-US"/>
              </w:rPr>
              <w:t>8.5.0</w:t>
            </w:r>
          </w:p>
        </w:tc>
        <w:tc>
          <w:tcPr>
            <w:tcW w:w="1033" w:type="dxa"/>
            <w:gridSpan w:val="2"/>
            <w:shd w:val="solid" w:color="FFFFFF" w:fill="auto"/>
          </w:tcPr>
          <w:p w14:paraId="4147B266" w14:textId="77777777" w:rsidR="00536947" w:rsidRPr="000749E2" w:rsidRDefault="00536947" w:rsidP="000749E2">
            <w:pPr>
              <w:pStyle w:val="TAL"/>
              <w:rPr>
                <w:lang w:eastAsia="en-US"/>
              </w:rPr>
            </w:pPr>
            <w:r w:rsidRPr="000749E2">
              <w:rPr>
                <w:lang w:eastAsia="en-US"/>
              </w:rPr>
              <w:t>R5-101045</w:t>
            </w:r>
          </w:p>
        </w:tc>
      </w:tr>
      <w:tr w:rsidR="00536947" w:rsidRPr="000749E2" w14:paraId="6D496CA0" w14:textId="77777777" w:rsidTr="001C22E1">
        <w:trPr>
          <w:gridAfter w:val="1"/>
          <w:wAfter w:w="21" w:type="dxa"/>
          <w:jc w:val="center"/>
        </w:trPr>
        <w:tc>
          <w:tcPr>
            <w:tcW w:w="638" w:type="dxa"/>
            <w:gridSpan w:val="2"/>
            <w:shd w:val="solid" w:color="FFFFFF" w:fill="auto"/>
          </w:tcPr>
          <w:p w14:paraId="1F47DD71" w14:textId="77777777" w:rsidR="00536947" w:rsidRPr="000749E2" w:rsidRDefault="00536947" w:rsidP="000749E2">
            <w:pPr>
              <w:pStyle w:val="TAL"/>
              <w:rPr>
                <w:lang w:eastAsia="en-US"/>
              </w:rPr>
            </w:pPr>
            <w:r w:rsidRPr="000749E2">
              <w:rPr>
                <w:lang w:eastAsia="en-US"/>
              </w:rPr>
              <w:t>RAN5 #46</w:t>
            </w:r>
          </w:p>
        </w:tc>
        <w:tc>
          <w:tcPr>
            <w:tcW w:w="1134" w:type="dxa"/>
            <w:gridSpan w:val="2"/>
            <w:shd w:val="solid" w:color="FFFFFF" w:fill="auto"/>
          </w:tcPr>
          <w:p w14:paraId="23070A8D" w14:textId="77777777" w:rsidR="00536947" w:rsidRPr="000749E2" w:rsidRDefault="00536947" w:rsidP="000749E2">
            <w:pPr>
              <w:pStyle w:val="TAL"/>
              <w:rPr>
                <w:lang w:eastAsia="en-US"/>
              </w:rPr>
            </w:pPr>
            <w:r w:rsidRPr="000749E2">
              <w:rPr>
                <w:lang w:eastAsia="en-US"/>
              </w:rPr>
              <w:t>RP-100143</w:t>
            </w:r>
          </w:p>
        </w:tc>
        <w:tc>
          <w:tcPr>
            <w:tcW w:w="567" w:type="dxa"/>
            <w:gridSpan w:val="2"/>
            <w:shd w:val="solid" w:color="FFFFFF" w:fill="auto"/>
          </w:tcPr>
          <w:p w14:paraId="602C762C" w14:textId="77777777" w:rsidR="00536947" w:rsidRPr="000749E2" w:rsidRDefault="00536947" w:rsidP="005076D8">
            <w:pPr>
              <w:pStyle w:val="TAL"/>
            </w:pPr>
            <w:r w:rsidRPr="000749E2">
              <w:t>0106</w:t>
            </w:r>
          </w:p>
        </w:tc>
        <w:tc>
          <w:tcPr>
            <w:tcW w:w="426" w:type="dxa"/>
            <w:gridSpan w:val="2"/>
            <w:shd w:val="solid" w:color="FFFFFF" w:fill="auto"/>
          </w:tcPr>
          <w:p w14:paraId="24BE639B" w14:textId="77777777" w:rsidR="00536947" w:rsidRPr="000749E2" w:rsidRDefault="00536947" w:rsidP="000749E2">
            <w:pPr>
              <w:pStyle w:val="TAL"/>
              <w:rPr>
                <w:lang w:eastAsia="en-US"/>
              </w:rPr>
            </w:pPr>
            <w:r w:rsidRPr="000749E2">
              <w:rPr>
                <w:lang w:eastAsia="en-US"/>
              </w:rPr>
              <w:t>-</w:t>
            </w:r>
          </w:p>
        </w:tc>
        <w:tc>
          <w:tcPr>
            <w:tcW w:w="4062" w:type="dxa"/>
            <w:gridSpan w:val="2"/>
            <w:shd w:val="solid" w:color="FFFFFF" w:fill="auto"/>
          </w:tcPr>
          <w:p w14:paraId="3700012F" w14:textId="77777777" w:rsidR="00536947" w:rsidRPr="000749E2" w:rsidRDefault="00536947" w:rsidP="000749E2">
            <w:pPr>
              <w:pStyle w:val="TAL"/>
              <w:rPr>
                <w:lang w:eastAsia="en-US"/>
              </w:rPr>
            </w:pPr>
            <w:r w:rsidRPr="000749E2">
              <w:rPr>
                <w:lang w:eastAsia="en-US"/>
              </w:rPr>
              <w:t>Specify default UL NAS check</w:t>
            </w:r>
          </w:p>
        </w:tc>
        <w:tc>
          <w:tcPr>
            <w:tcW w:w="415" w:type="dxa"/>
            <w:gridSpan w:val="2"/>
            <w:shd w:val="solid" w:color="FFFFFF" w:fill="auto"/>
          </w:tcPr>
          <w:p w14:paraId="163A33AE" w14:textId="77777777" w:rsidR="00536947" w:rsidRPr="000749E2" w:rsidRDefault="00536947" w:rsidP="000749E2">
            <w:pPr>
              <w:pStyle w:val="TAL"/>
              <w:rPr>
                <w:lang w:eastAsia="en-US"/>
              </w:rPr>
            </w:pPr>
            <w:r w:rsidRPr="000749E2">
              <w:rPr>
                <w:lang w:eastAsia="en-US"/>
              </w:rPr>
              <w:t>F</w:t>
            </w:r>
          </w:p>
        </w:tc>
        <w:tc>
          <w:tcPr>
            <w:tcW w:w="708" w:type="dxa"/>
            <w:gridSpan w:val="2"/>
            <w:shd w:val="solid" w:color="FFFFFF" w:fill="auto"/>
          </w:tcPr>
          <w:p w14:paraId="51DD5840" w14:textId="77777777" w:rsidR="00536947" w:rsidRPr="000749E2" w:rsidRDefault="00536947" w:rsidP="000749E2">
            <w:pPr>
              <w:pStyle w:val="TAL"/>
              <w:rPr>
                <w:lang w:eastAsia="en-US"/>
              </w:rPr>
            </w:pPr>
            <w:r w:rsidRPr="000749E2">
              <w:rPr>
                <w:lang w:eastAsia="en-US"/>
              </w:rPr>
              <w:t>8.4.0</w:t>
            </w:r>
          </w:p>
        </w:tc>
        <w:tc>
          <w:tcPr>
            <w:tcW w:w="708" w:type="dxa"/>
            <w:gridSpan w:val="2"/>
            <w:shd w:val="solid" w:color="FFFFFF" w:fill="auto"/>
          </w:tcPr>
          <w:p w14:paraId="338F7860" w14:textId="77777777" w:rsidR="00536947" w:rsidRPr="000749E2" w:rsidRDefault="00536947" w:rsidP="000749E2">
            <w:pPr>
              <w:pStyle w:val="TAL"/>
              <w:rPr>
                <w:lang w:eastAsia="en-US"/>
              </w:rPr>
            </w:pPr>
            <w:r w:rsidRPr="000749E2">
              <w:rPr>
                <w:lang w:eastAsia="en-US"/>
              </w:rPr>
              <w:t>8.5.0</w:t>
            </w:r>
          </w:p>
        </w:tc>
        <w:tc>
          <w:tcPr>
            <w:tcW w:w="1033" w:type="dxa"/>
            <w:gridSpan w:val="2"/>
            <w:shd w:val="solid" w:color="FFFFFF" w:fill="auto"/>
          </w:tcPr>
          <w:p w14:paraId="2209CEA6" w14:textId="77777777" w:rsidR="00536947" w:rsidRPr="000749E2" w:rsidRDefault="00536947" w:rsidP="000749E2">
            <w:pPr>
              <w:pStyle w:val="TAL"/>
              <w:rPr>
                <w:lang w:eastAsia="en-US"/>
              </w:rPr>
            </w:pPr>
            <w:r w:rsidRPr="000749E2">
              <w:rPr>
                <w:lang w:eastAsia="en-US"/>
              </w:rPr>
              <w:t>R5-101051</w:t>
            </w:r>
          </w:p>
        </w:tc>
      </w:tr>
      <w:tr w:rsidR="00536947" w:rsidRPr="000749E2" w14:paraId="7787BC19" w14:textId="77777777" w:rsidTr="001C22E1">
        <w:trPr>
          <w:gridAfter w:val="1"/>
          <w:wAfter w:w="21" w:type="dxa"/>
          <w:jc w:val="center"/>
        </w:trPr>
        <w:tc>
          <w:tcPr>
            <w:tcW w:w="638" w:type="dxa"/>
            <w:gridSpan w:val="2"/>
            <w:shd w:val="solid" w:color="FFFFFF" w:fill="auto"/>
          </w:tcPr>
          <w:p w14:paraId="34D92A6A" w14:textId="77777777" w:rsidR="00536947" w:rsidRPr="000749E2" w:rsidRDefault="00536947" w:rsidP="000749E2">
            <w:pPr>
              <w:pStyle w:val="TAL"/>
              <w:rPr>
                <w:lang w:eastAsia="en-US"/>
              </w:rPr>
            </w:pPr>
            <w:r w:rsidRPr="000749E2">
              <w:rPr>
                <w:lang w:eastAsia="en-US"/>
              </w:rPr>
              <w:t>RAN5 #46</w:t>
            </w:r>
          </w:p>
        </w:tc>
        <w:tc>
          <w:tcPr>
            <w:tcW w:w="1134" w:type="dxa"/>
            <w:gridSpan w:val="2"/>
            <w:shd w:val="solid" w:color="FFFFFF" w:fill="auto"/>
          </w:tcPr>
          <w:p w14:paraId="0A3CFAC1" w14:textId="77777777" w:rsidR="00536947" w:rsidRPr="000749E2" w:rsidRDefault="00536947" w:rsidP="000749E2">
            <w:pPr>
              <w:pStyle w:val="TAL"/>
              <w:rPr>
                <w:lang w:eastAsia="en-US"/>
              </w:rPr>
            </w:pPr>
            <w:r w:rsidRPr="000749E2">
              <w:rPr>
                <w:lang w:eastAsia="en-US"/>
              </w:rPr>
              <w:t>RP-100143</w:t>
            </w:r>
          </w:p>
        </w:tc>
        <w:tc>
          <w:tcPr>
            <w:tcW w:w="567" w:type="dxa"/>
            <w:gridSpan w:val="2"/>
            <w:shd w:val="solid" w:color="FFFFFF" w:fill="auto"/>
          </w:tcPr>
          <w:p w14:paraId="606C7436" w14:textId="77777777" w:rsidR="00536947" w:rsidRPr="000749E2" w:rsidRDefault="00536947" w:rsidP="005076D8">
            <w:pPr>
              <w:pStyle w:val="TAL"/>
            </w:pPr>
            <w:r w:rsidRPr="000749E2">
              <w:t>0107</w:t>
            </w:r>
          </w:p>
        </w:tc>
        <w:tc>
          <w:tcPr>
            <w:tcW w:w="426" w:type="dxa"/>
            <w:gridSpan w:val="2"/>
            <w:shd w:val="solid" w:color="FFFFFF" w:fill="auto"/>
          </w:tcPr>
          <w:p w14:paraId="3BB31B00" w14:textId="77777777" w:rsidR="00536947" w:rsidRPr="000749E2" w:rsidRDefault="00536947" w:rsidP="000749E2">
            <w:pPr>
              <w:pStyle w:val="TAL"/>
              <w:rPr>
                <w:lang w:eastAsia="en-US"/>
              </w:rPr>
            </w:pPr>
            <w:r w:rsidRPr="000749E2">
              <w:rPr>
                <w:lang w:eastAsia="en-US"/>
              </w:rPr>
              <w:t>-</w:t>
            </w:r>
          </w:p>
        </w:tc>
        <w:tc>
          <w:tcPr>
            <w:tcW w:w="4062" w:type="dxa"/>
            <w:gridSpan w:val="2"/>
            <w:shd w:val="solid" w:color="FFFFFF" w:fill="auto"/>
          </w:tcPr>
          <w:p w14:paraId="611FB19B" w14:textId="77777777" w:rsidR="00536947" w:rsidRPr="000749E2" w:rsidRDefault="00536947" w:rsidP="000749E2">
            <w:pPr>
              <w:pStyle w:val="TAL"/>
              <w:rPr>
                <w:lang w:eastAsia="en-US"/>
              </w:rPr>
            </w:pPr>
            <w:r w:rsidRPr="000749E2">
              <w:rPr>
                <w:lang w:eastAsia="en-US"/>
              </w:rPr>
              <w:t>Correct default requirement for some mandatory information elements</w:t>
            </w:r>
          </w:p>
        </w:tc>
        <w:tc>
          <w:tcPr>
            <w:tcW w:w="415" w:type="dxa"/>
            <w:gridSpan w:val="2"/>
            <w:shd w:val="solid" w:color="FFFFFF" w:fill="auto"/>
          </w:tcPr>
          <w:p w14:paraId="17ED62A6" w14:textId="77777777" w:rsidR="00536947" w:rsidRPr="000749E2" w:rsidRDefault="00536947" w:rsidP="000749E2">
            <w:pPr>
              <w:pStyle w:val="TAL"/>
              <w:rPr>
                <w:lang w:eastAsia="en-US"/>
              </w:rPr>
            </w:pPr>
            <w:r w:rsidRPr="000749E2">
              <w:rPr>
                <w:lang w:eastAsia="en-US"/>
              </w:rPr>
              <w:t>F</w:t>
            </w:r>
          </w:p>
        </w:tc>
        <w:tc>
          <w:tcPr>
            <w:tcW w:w="708" w:type="dxa"/>
            <w:gridSpan w:val="2"/>
            <w:shd w:val="solid" w:color="FFFFFF" w:fill="auto"/>
          </w:tcPr>
          <w:p w14:paraId="08EE3DE5" w14:textId="77777777" w:rsidR="00536947" w:rsidRPr="000749E2" w:rsidRDefault="00536947" w:rsidP="000749E2">
            <w:pPr>
              <w:pStyle w:val="TAL"/>
              <w:rPr>
                <w:lang w:eastAsia="en-US"/>
              </w:rPr>
            </w:pPr>
            <w:r w:rsidRPr="000749E2">
              <w:rPr>
                <w:lang w:eastAsia="en-US"/>
              </w:rPr>
              <w:t>8.4.0</w:t>
            </w:r>
          </w:p>
        </w:tc>
        <w:tc>
          <w:tcPr>
            <w:tcW w:w="708" w:type="dxa"/>
            <w:gridSpan w:val="2"/>
            <w:shd w:val="solid" w:color="FFFFFF" w:fill="auto"/>
          </w:tcPr>
          <w:p w14:paraId="36C92786" w14:textId="77777777" w:rsidR="00536947" w:rsidRPr="000749E2" w:rsidRDefault="00536947" w:rsidP="000749E2">
            <w:pPr>
              <w:pStyle w:val="TAL"/>
              <w:rPr>
                <w:lang w:eastAsia="en-US"/>
              </w:rPr>
            </w:pPr>
            <w:r w:rsidRPr="000749E2">
              <w:rPr>
                <w:lang w:eastAsia="en-US"/>
              </w:rPr>
              <w:t>8.5.0</w:t>
            </w:r>
          </w:p>
        </w:tc>
        <w:tc>
          <w:tcPr>
            <w:tcW w:w="1033" w:type="dxa"/>
            <w:gridSpan w:val="2"/>
            <w:shd w:val="solid" w:color="FFFFFF" w:fill="auto"/>
          </w:tcPr>
          <w:p w14:paraId="5DFE1565" w14:textId="77777777" w:rsidR="00536947" w:rsidRPr="000749E2" w:rsidRDefault="00536947" w:rsidP="000749E2">
            <w:pPr>
              <w:pStyle w:val="TAL"/>
              <w:rPr>
                <w:lang w:eastAsia="en-US"/>
              </w:rPr>
            </w:pPr>
            <w:r w:rsidRPr="000749E2">
              <w:rPr>
                <w:lang w:eastAsia="en-US"/>
              </w:rPr>
              <w:t>R5-101052</w:t>
            </w:r>
          </w:p>
        </w:tc>
      </w:tr>
      <w:tr w:rsidR="00536947" w:rsidRPr="000749E2" w14:paraId="65A77980" w14:textId="77777777" w:rsidTr="001C22E1">
        <w:trPr>
          <w:gridAfter w:val="1"/>
          <w:wAfter w:w="21" w:type="dxa"/>
          <w:jc w:val="center"/>
        </w:trPr>
        <w:tc>
          <w:tcPr>
            <w:tcW w:w="638" w:type="dxa"/>
            <w:gridSpan w:val="2"/>
            <w:shd w:val="solid" w:color="FFFFFF" w:fill="auto"/>
          </w:tcPr>
          <w:p w14:paraId="2D480751" w14:textId="77777777" w:rsidR="00536947" w:rsidRPr="000749E2" w:rsidRDefault="00536947" w:rsidP="000749E2">
            <w:pPr>
              <w:pStyle w:val="TAL"/>
              <w:rPr>
                <w:lang w:eastAsia="en-US"/>
              </w:rPr>
            </w:pPr>
            <w:r w:rsidRPr="000749E2">
              <w:rPr>
                <w:lang w:eastAsia="en-US"/>
              </w:rPr>
              <w:t>RAN5 #46</w:t>
            </w:r>
          </w:p>
        </w:tc>
        <w:tc>
          <w:tcPr>
            <w:tcW w:w="1134" w:type="dxa"/>
            <w:gridSpan w:val="2"/>
            <w:shd w:val="solid" w:color="FFFFFF" w:fill="auto"/>
          </w:tcPr>
          <w:p w14:paraId="3F4D6832" w14:textId="77777777" w:rsidR="00536947" w:rsidRPr="000749E2" w:rsidRDefault="00536947" w:rsidP="000749E2">
            <w:pPr>
              <w:pStyle w:val="TAL"/>
              <w:rPr>
                <w:lang w:eastAsia="en-US"/>
              </w:rPr>
            </w:pPr>
            <w:r w:rsidRPr="000749E2">
              <w:rPr>
                <w:lang w:eastAsia="en-US"/>
              </w:rPr>
              <w:t>RP-100142</w:t>
            </w:r>
          </w:p>
        </w:tc>
        <w:tc>
          <w:tcPr>
            <w:tcW w:w="567" w:type="dxa"/>
            <w:gridSpan w:val="2"/>
            <w:shd w:val="solid" w:color="FFFFFF" w:fill="auto"/>
          </w:tcPr>
          <w:p w14:paraId="17A321BB" w14:textId="77777777" w:rsidR="00536947" w:rsidRPr="000749E2" w:rsidRDefault="00536947" w:rsidP="005076D8">
            <w:pPr>
              <w:pStyle w:val="TAL"/>
            </w:pPr>
            <w:r w:rsidRPr="000749E2">
              <w:t>0108</w:t>
            </w:r>
          </w:p>
        </w:tc>
        <w:tc>
          <w:tcPr>
            <w:tcW w:w="426" w:type="dxa"/>
            <w:gridSpan w:val="2"/>
            <w:shd w:val="solid" w:color="FFFFFF" w:fill="auto"/>
          </w:tcPr>
          <w:p w14:paraId="6851B50F" w14:textId="77777777" w:rsidR="00536947" w:rsidRPr="000749E2" w:rsidRDefault="00536947" w:rsidP="000749E2">
            <w:pPr>
              <w:pStyle w:val="TAL"/>
              <w:rPr>
                <w:lang w:eastAsia="en-US"/>
              </w:rPr>
            </w:pPr>
            <w:r w:rsidRPr="000749E2">
              <w:rPr>
                <w:lang w:eastAsia="en-US"/>
              </w:rPr>
              <w:t>-</w:t>
            </w:r>
          </w:p>
        </w:tc>
        <w:tc>
          <w:tcPr>
            <w:tcW w:w="4062" w:type="dxa"/>
            <w:gridSpan w:val="2"/>
            <w:shd w:val="solid" w:color="FFFFFF" w:fill="auto"/>
          </w:tcPr>
          <w:p w14:paraId="219BEE25" w14:textId="77777777" w:rsidR="00536947" w:rsidRPr="000749E2" w:rsidRDefault="00536947" w:rsidP="000749E2">
            <w:pPr>
              <w:pStyle w:val="TAL"/>
              <w:rPr>
                <w:lang w:eastAsia="en-US"/>
              </w:rPr>
            </w:pPr>
            <w:r w:rsidRPr="000749E2">
              <w:rPr>
                <w:lang w:eastAsia="en-US"/>
              </w:rPr>
              <w:t>Addition of Tracking area updating procedure</w:t>
            </w:r>
          </w:p>
        </w:tc>
        <w:tc>
          <w:tcPr>
            <w:tcW w:w="415" w:type="dxa"/>
            <w:gridSpan w:val="2"/>
            <w:shd w:val="solid" w:color="FFFFFF" w:fill="auto"/>
          </w:tcPr>
          <w:p w14:paraId="760BD848" w14:textId="77777777" w:rsidR="00536947" w:rsidRPr="000749E2" w:rsidRDefault="00536947" w:rsidP="000749E2">
            <w:pPr>
              <w:pStyle w:val="TAL"/>
              <w:rPr>
                <w:lang w:eastAsia="en-US"/>
              </w:rPr>
            </w:pPr>
            <w:r w:rsidRPr="000749E2">
              <w:rPr>
                <w:lang w:eastAsia="en-US"/>
              </w:rPr>
              <w:t>F</w:t>
            </w:r>
          </w:p>
        </w:tc>
        <w:tc>
          <w:tcPr>
            <w:tcW w:w="708" w:type="dxa"/>
            <w:gridSpan w:val="2"/>
            <w:shd w:val="solid" w:color="FFFFFF" w:fill="auto"/>
          </w:tcPr>
          <w:p w14:paraId="3F753000" w14:textId="77777777" w:rsidR="00536947" w:rsidRPr="000749E2" w:rsidRDefault="00536947" w:rsidP="000749E2">
            <w:pPr>
              <w:pStyle w:val="TAL"/>
              <w:rPr>
                <w:lang w:eastAsia="en-US"/>
              </w:rPr>
            </w:pPr>
            <w:r w:rsidRPr="000749E2">
              <w:rPr>
                <w:lang w:eastAsia="en-US"/>
              </w:rPr>
              <w:t>8.4.0</w:t>
            </w:r>
          </w:p>
        </w:tc>
        <w:tc>
          <w:tcPr>
            <w:tcW w:w="708" w:type="dxa"/>
            <w:gridSpan w:val="2"/>
            <w:shd w:val="solid" w:color="FFFFFF" w:fill="auto"/>
          </w:tcPr>
          <w:p w14:paraId="0DBF54EF" w14:textId="77777777" w:rsidR="00536947" w:rsidRPr="000749E2" w:rsidRDefault="00536947" w:rsidP="000749E2">
            <w:pPr>
              <w:pStyle w:val="TAL"/>
              <w:rPr>
                <w:lang w:eastAsia="en-US"/>
              </w:rPr>
            </w:pPr>
            <w:r w:rsidRPr="000749E2">
              <w:rPr>
                <w:lang w:eastAsia="en-US"/>
              </w:rPr>
              <w:t>8.5.0</w:t>
            </w:r>
          </w:p>
        </w:tc>
        <w:tc>
          <w:tcPr>
            <w:tcW w:w="1033" w:type="dxa"/>
            <w:gridSpan w:val="2"/>
            <w:shd w:val="solid" w:color="FFFFFF" w:fill="auto"/>
          </w:tcPr>
          <w:p w14:paraId="0029FBA4" w14:textId="77777777" w:rsidR="00536947" w:rsidRPr="000749E2" w:rsidRDefault="00536947" w:rsidP="000749E2">
            <w:pPr>
              <w:pStyle w:val="TAL"/>
              <w:rPr>
                <w:lang w:eastAsia="en-US"/>
              </w:rPr>
            </w:pPr>
            <w:r w:rsidRPr="000749E2">
              <w:rPr>
                <w:lang w:eastAsia="en-US"/>
              </w:rPr>
              <w:t>R5-101136</w:t>
            </w:r>
          </w:p>
        </w:tc>
      </w:tr>
      <w:tr w:rsidR="00536947" w:rsidRPr="000749E2" w14:paraId="72066709" w14:textId="77777777" w:rsidTr="001C22E1">
        <w:trPr>
          <w:gridAfter w:val="1"/>
          <w:wAfter w:w="21" w:type="dxa"/>
          <w:jc w:val="center"/>
        </w:trPr>
        <w:tc>
          <w:tcPr>
            <w:tcW w:w="638" w:type="dxa"/>
            <w:gridSpan w:val="2"/>
            <w:shd w:val="solid" w:color="FFFFFF" w:fill="auto"/>
          </w:tcPr>
          <w:p w14:paraId="64ED02CF" w14:textId="77777777" w:rsidR="00536947" w:rsidRPr="000749E2" w:rsidRDefault="00536947" w:rsidP="000749E2">
            <w:pPr>
              <w:pStyle w:val="TAL"/>
              <w:rPr>
                <w:lang w:eastAsia="en-US"/>
              </w:rPr>
            </w:pPr>
            <w:r w:rsidRPr="000749E2">
              <w:rPr>
                <w:lang w:eastAsia="en-US"/>
              </w:rPr>
              <w:t>RAN5 #46</w:t>
            </w:r>
          </w:p>
        </w:tc>
        <w:tc>
          <w:tcPr>
            <w:tcW w:w="1134" w:type="dxa"/>
            <w:gridSpan w:val="2"/>
            <w:shd w:val="solid" w:color="FFFFFF" w:fill="auto"/>
          </w:tcPr>
          <w:p w14:paraId="7391A938" w14:textId="77777777" w:rsidR="00536947" w:rsidRPr="000749E2" w:rsidRDefault="00536947" w:rsidP="000749E2">
            <w:pPr>
              <w:pStyle w:val="TAL"/>
              <w:rPr>
                <w:lang w:eastAsia="en-US"/>
              </w:rPr>
            </w:pPr>
            <w:r w:rsidRPr="000749E2">
              <w:rPr>
                <w:lang w:eastAsia="en-US"/>
              </w:rPr>
              <w:t>RP-100143</w:t>
            </w:r>
          </w:p>
        </w:tc>
        <w:tc>
          <w:tcPr>
            <w:tcW w:w="567" w:type="dxa"/>
            <w:gridSpan w:val="2"/>
            <w:shd w:val="solid" w:color="FFFFFF" w:fill="auto"/>
          </w:tcPr>
          <w:p w14:paraId="3615CA5F" w14:textId="77777777" w:rsidR="00536947" w:rsidRPr="000749E2" w:rsidRDefault="00536947" w:rsidP="005076D8">
            <w:pPr>
              <w:pStyle w:val="TAL"/>
            </w:pPr>
            <w:r w:rsidRPr="000749E2">
              <w:t>0109</w:t>
            </w:r>
          </w:p>
        </w:tc>
        <w:tc>
          <w:tcPr>
            <w:tcW w:w="426" w:type="dxa"/>
            <w:gridSpan w:val="2"/>
            <w:shd w:val="solid" w:color="FFFFFF" w:fill="auto"/>
          </w:tcPr>
          <w:p w14:paraId="7D017041" w14:textId="77777777" w:rsidR="00536947" w:rsidRPr="000749E2" w:rsidRDefault="00536947" w:rsidP="000749E2">
            <w:pPr>
              <w:pStyle w:val="TAL"/>
              <w:rPr>
                <w:lang w:eastAsia="en-US"/>
              </w:rPr>
            </w:pPr>
            <w:r w:rsidRPr="000749E2">
              <w:rPr>
                <w:lang w:eastAsia="en-US"/>
              </w:rPr>
              <w:t>-</w:t>
            </w:r>
          </w:p>
        </w:tc>
        <w:tc>
          <w:tcPr>
            <w:tcW w:w="4062" w:type="dxa"/>
            <w:gridSpan w:val="2"/>
            <w:shd w:val="solid" w:color="FFFFFF" w:fill="auto"/>
          </w:tcPr>
          <w:p w14:paraId="3B3C7456" w14:textId="77777777" w:rsidR="00536947" w:rsidRPr="000749E2" w:rsidRDefault="00536947" w:rsidP="000749E2">
            <w:pPr>
              <w:pStyle w:val="TAL"/>
              <w:rPr>
                <w:lang w:eastAsia="en-US"/>
              </w:rPr>
            </w:pPr>
            <w:r w:rsidRPr="000749E2">
              <w:rPr>
                <w:lang w:eastAsia="en-US"/>
              </w:rPr>
              <w:t>Clarification of Security Protection for NAS Messages</w:t>
            </w:r>
          </w:p>
        </w:tc>
        <w:tc>
          <w:tcPr>
            <w:tcW w:w="415" w:type="dxa"/>
            <w:gridSpan w:val="2"/>
            <w:shd w:val="solid" w:color="FFFFFF" w:fill="auto"/>
          </w:tcPr>
          <w:p w14:paraId="1947D180" w14:textId="77777777" w:rsidR="00536947" w:rsidRPr="000749E2" w:rsidRDefault="00536947" w:rsidP="000749E2">
            <w:pPr>
              <w:pStyle w:val="TAL"/>
              <w:rPr>
                <w:lang w:eastAsia="en-US"/>
              </w:rPr>
            </w:pPr>
            <w:r w:rsidRPr="000749E2">
              <w:rPr>
                <w:lang w:eastAsia="en-US"/>
              </w:rPr>
              <w:t>F</w:t>
            </w:r>
          </w:p>
        </w:tc>
        <w:tc>
          <w:tcPr>
            <w:tcW w:w="708" w:type="dxa"/>
            <w:gridSpan w:val="2"/>
            <w:shd w:val="solid" w:color="FFFFFF" w:fill="auto"/>
          </w:tcPr>
          <w:p w14:paraId="733CCF33" w14:textId="77777777" w:rsidR="00536947" w:rsidRPr="000749E2" w:rsidRDefault="00536947" w:rsidP="000749E2">
            <w:pPr>
              <w:pStyle w:val="TAL"/>
              <w:rPr>
                <w:lang w:eastAsia="en-US"/>
              </w:rPr>
            </w:pPr>
            <w:r w:rsidRPr="000749E2">
              <w:rPr>
                <w:lang w:eastAsia="en-US"/>
              </w:rPr>
              <w:t>8.4.0</w:t>
            </w:r>
          </w:p>
        </w:tc>
        <w:tc>
          <w:tcPr>
            <w:tcW w:w="708" w:type="dxa"/>
            <w:gridSpan w:val="2"/>
            <w:shd w:val="solid" w:color="FFFFFF" w:fill="auto"/>
          </w:tcPr>
          <w:p w14:paraId="7EE5BE1A" w14:textId="77777777" w:rsidR="00536947" w:rsidRPr="000749E2" w:rsidRDefault="00536947" w:rsidP="000749E2">
            <w:pPr>
              <w:pStyle w:val="TAL"/>
              <w:rPr>
                <w:lang w:eastAsia="en-US"/>
              </w:rPr>
            </w:pPr>
            <w:r w:rsidRPr="000749E2">
              <w:rPr>
                <w:lang w:eastAsia="en-US"/>
              </w:rPr>
              <w:t>8.5.0</w:t>
            </w:r>
          </w:p>
        </w:tc>
        <w:tc>
          <w:tcPr>
            <w:tcW w:w="1033" w:type="dxa"/>
            <w:gridSpan w:val="2"/>
            <w:shd w:val="solid" w:color="FFFFFF" w:fill="auto"/>
          </w:tcPr>
          <w:p w14:paraId="4EBADEE9" w14:textId="77777777" w:rsidR="00536947" w:rsidRPr="000749E2" w:rsidRDefault="00536947" w:rsidP="000749E2">
            <w:pPr>
              <w:pStyle w:val="TAL"/>
              <w:rPr>
                <w:lang w:eastAsia="en-US"/>
              </w:rPr>
            </w:pPr>
            <w:r w:rsidRPr="000749E2">
              <w:rPr>
                <w:lang w:eastAsia="en-US"/>
              </w:rPr>
              <w:t>R5-101147</w:t>
            </w:r>
          </w:p>
        </w:tc>
      </w:tr>
      <w:tr w:rsidR="00536947" w:rsidRPr="000749E2" w14:paraId="55CE5A69" w14:textId="77777777" w:rsidTr="001C22E1">
        <w:trPr>
          <w:gridAfter w:val="1"/>
          <w:wAfter w:w="21" w:type="dxa"/>
          <w:jc w:val="center"/>
        </w:trPr>
        <w:tc>
          <w:tcPr>
            <w:tcW w:w="638" w:type="dxa"/>
            <w:gridSpan w:val="2"/>
            <w:shd w:val="solid" w:color="FFFFFF" w:fill="auto"/>
          </w:tcPr>
          <w:p w14:paraId="7AABAEAA" w14:textId="77777777" w:rsidR="00536947" w:rsidRPr="000749E2" w:rsidRDefault="00536947" w:rsidP="000749E2">
            <w:pPr>
              <w:pStyle w:val="TAL"/>
              <w:rPr>
                <w:lang w:eastAsia="en-US"/>
              </w:rPr>
            </w:pPr>
            <w:r w:rsidRPr="000749E2">
              <w:rPr>
                <w:lang w:eastAsia="en-US"/>
              </w:rPr>
              <w:t>RAN5 #46</w:t>
            </w:r>
          </w:p>
        </w:tc>
        <w:tc>
          <w:tcPr>
            <w:tcW w:w="1134" w:type="dxa"/>
            <w:gridSpan w:val="2"/>
            <w:shd w:val="solid" w:color="FFFFFF" w:fill="auto"/>
          </w:tcPr>
          <w:p w14:paraId="2758AD44" w14:textId="77777777" w:rsidR="00536947" w:rsidRPr="000749E2" w:rsidRDefault="00536947" w:rsidP="000749E2">
            <w:pPr>
              <w:pStyle w:val="TAL"/>
              <w:rPr>
                <w:lang w:eastAsia="en-US"/>
              </w:rPr>
            </w:pPr>
            <w:r w:rsidRPr="000749E2">
              <w:rPr>
                <w:lang w:eastAsia="en-US"/>
              </w:rPr>
              <w:t>RP-100143</w:t>
            </w:r>
          </w:p>
        </w:tc>
        <w:tc>
          <w:tcPr>
            <w:tcW w:w="567" w:type="dxa"/>
            <w:gridSpan w:val="2"/>
            <w:shd w:val="solid" w:color="FFFFFF" w:fill="auto"/>
          </w:tcPr>
          <w:p w14:paraId="0FFBC6C6" w14:textId="77777777" w:rsidR="00536947" w:rsidRPr="000749E2" w:rsidRDefault="00536947" w:rsidP="005076D8">
            <w:pPr>
              <w:pStyle w:val="TAL"/>
            </w:pPr>
            <w:r w:rsidRPr="000749E2">
              <w:t>0110</w:t>
            </w:r>
          </w:p>
        </w:tc>
        <w:tc>
          <w:tcPr>
            <w:tcW w:w="426" w:type="dxa"/>
            <w:gridSpan w:val="2"/>
            <w:shd w:val="solid" w:color="FFFFFF" w:fill="auto"/>
          </w:tcPr>
          <w:p w14:paraId="49054ED4" w14:textId="77777777" w:rsidR="00536947" w:rsidRPr="000749E2" w:rsidRDefault="00536947" w:rsidP="000749E2">
            <w:pPr>
              <w:pStyle w:val="TAL"/>
              <w:rPr>
                <w:lang w:eastAsia="en-US"/>
              </w:rPr>
            </w:pPr>
            <w:r w:rsidRPr="000749E2">
              <w:rPr>
                <w:lang w:eastAsia="en-US"/>
              </w:rPr>
              <w:t>-</w:t>
            </w:r>
          </w:p>
        </w:tc>
        <w:tc>
          <w:tcPr>
            <w:tcW w:w="4062" w:type="dxa"/>
            <w:gridSpan w:val="2"/>
            <w:shd w:val="solid" w:color="FFFFFF" w:fill="auto"/>
          </w:tcPr>
          <w:p w14:paraId="6BADFDFE" w14:textId="77777777" w:rsidR="00536947" w:rsidRPr="000749E2" w:rsidRDefault="00536947" w:rsidP="000749E2">
            <w:pPr>
              <w:pStyle w:val="TAL"/>
              <w:rPr>
                <w:lang w:eastAsia="en-US"/>
              </w:rPr>
            </w:pPr>
            <w:r w:rsidRPr="000749E2">
              <w:rPr>
                <w:lang w:eastAsia="en-US"/>
              </w:rPr>
              <w:t xml:space="preserve">Update to layer 2 UM test cases to increase the </w:t>
            </w:r>
            <w:proofErr w:type="spellStart"/>
            <w:r w:rsidRPr="000749E2">
              <w:rPr>
                <w:lang w:eastAsia="en-US"/>
              </w:rPr>
              <w:t>drx</w:t>
            </w:r>
            <w:proofErr w:type="spellEnd"/>
            <w:r w:rsidRPr="000749E2">
              <w:rPr>
                <w:lang w:eastAsia="en-US"/>
              </w:rPr>
              <w:t>-Inactivity Timer to psf200</w:t>
            </w:r>
          </w:p>
        </w:tc>
        <w:tc>
          <w:tcPr>
            <w:tcW w:w="415" w:type="dxa"/>
            <w:gridSpan w:val="2"/>
            <w:shd w:val="solid" w:color="FFFFFF" w:fill="auto"/>
          </w:tcPr>
          <w:p w14:paraId="0CF5F775" w14:textId="77777777" w:rsidR="00536947" w:rsidRPr="000749E2" w:rsidRDefault="00536947" w:rsidP="000749E2">
            <w:pPr>
              <w:pStyle w:val="TAL"/>
              <w:rPr>
                <w:lang w:eastAsia="en-US"/>
              </w:rPr>
            </w:pPr>
            <w:r w:rsidRPr="000749E2">
              <w:rPr>
                <w:lang w:eastAsia="en-US"/>
              </w:rPr>
              <w:t>F</w:t>
            </w:r>
          </w:p>
        </w:tc>
        <w:tc>
          <w:tcPr>
            <w:tcW w:w="708" w:type="dxa"/>
            <w:gridSpan w:val="2"/>
            <w:shd w:val="solid" w:color="FFFFFF" w:fill="auto"/>
          </w:tcPr>
          <w:p w14:paraId="5322F27C" w14:textId="77777777" w:rsidR="00536947" w:rsidRPr="000749E2" w:rsidRDefault="00536947" w:rsidP="000749E2">
            <w:pPr>
              <w:pStyle w:val="TAL"/>
              <w:rPr>
                <w:lang w:eastAsia="en-US"/>
              </w:rPr>
            </w:pPr>
            <w:r w:rsidRPr="000749E2">
              <w:rPr>
                <w:lang w:eastAsia="en-US"/>
              </w:rPr>
              <w:t>8.4.0</w:t>
            </w:r>
          </w:p>
        </w:tc>
        <w:tc>
          <w:tcPr>
            <w:tcW w:w="708" w:type="dxa"/>
            <w:gridSpan w:val="2"/>
            <w:shd w:val="solid" w:color="FFFFFF" w:fill="auto"/>
          </w:tcPr>
          <w:p w14:paraId="7EBD549D" w14:textId="77777777" w:rsidR="00536947" w:rsidRPr="000749E2" w:rsidRDefault="00536947" w:rsidP="000749E2">
            <w:pPr>
              <w:pStyle w:val="TAL"/>
              <w:rPr>
                <w:lang w:eastAsia="en-US"/>
              </w:rPr>
            </w:pPr>
            <w:r w:rsidRPr="000749E2">
              <w:rPr>
                <w:lang w:eastAsia="en-US"/>
              </w:rPr>
              <w:t>8.5.0</w:t>
            </w:r>
          </w:p>
        </w:tc>
        <w:tc>
          <w:tcPr>
            <w:tcW w:w="1033" w:type="dxa"/>
            <w:gridSpan w:val="2"/>
            <w:shd w:val="solid" w:color="FFFFFF" w:fill="auto"/>
          </w:tcPr>
          <w:p w14:paraId="4063F582" w14:textId="77777777" w:rsidR="00536947" w:rsidRPr="000749E2" w:rsidRDefault="00536947" w:rsidP="000749E2">
            <w:pPr>
              <w:pStyle w:val="TAL"/>
              <w:rPr>
                <w:lang w:eastAsia="en-US"/>
              </w:rPr>
            </w:pPr>
            <w:r w:rsidRPr="000749E2">
              <w:rPr>
                <w:lang w:eastAsia="en-US"/>
              </w:rPr>
              <w:t>R5-101178</w:t>
            </w:r>
          </w:p>
        </w:tc>
      </w:tr>
      <w:tr w:rsidR="00536947" w:rsidRPr="000749E2" w14:paraId="0CB0E52B" w14:textId="77777777" w:rsidTr="001C22E1">
        <w:trPr>
          <w:gridAfter w:val="1"/>
          <w:wAfter w:w="21" w:type="dxa"/>
          <w:jc w:val="center"/>
        </w:trPr>
        <w:tc>
          <w:tcPr>
            <w:tcW w:w="638" w:type="dxa"/>
            <w:gridSpan w:val="2"/>
            <w:shd w:val="solid" w:color="FFFFFF" w:fill="auto"/>
          </w:tcPr>
          <w:p w14:paraId="686F5458" w14:textId="77777777" w:rsidR="00536947" w:rsidRPr="000749E2" w:rsidRDefault="00536947" w:rsidP="000749E2">
            <w:pPr>
              <w:pStyle w:val="TAL"/>
              <w:rPr>
                <w:lang w:eastAsia="en-US"/>
              </w:rPr>
            </w:pPr>
            <w:r w:rsidRPr="000749E2">
              <w:rPr>
                <w:lang w:eastAsia="en-US"/>
              </w:rPr>
              <w:t>RAN5 #46</w:t>
            </w:r>
          </w:p>
        </w:tc>
        <w:tc>
          <w:tcPr>
            <w:tcW w:w="1134" w:type="dxa"/>
            <w:gridSpan w:val="2"/>
            <w:shd w:val="solid" w:color="FFFFFF" w:fill="auto"/>
          </w:tcPr>
          <w:p w14:paraId="1203AAE2" w14:textId="77777777" w:rsidR="00536947" w:rsidRPr="000749E2" w:rsidRDefault="00536947" w:rsidP="000749E2">
            <w:pPr>
              <w:pStyle w:val="TAL"/>
              <w:rPr>
                <w:lang w:eastAsia="en-US"/>
              </w:rPr>
            </w:pPr>
            <w:r w:rsidRPr="000749E2">
              <w:rPr>
                <w:lang w:eastAsia="en-US"/>
              </w:rPr>
              <w:t>RP-100143</w:t>
            </w:r>
          </w:p>
        </w:tc>
        <w:tc>
          <w:tcPr>
            <w:tcW w:w="567" w:type="dxa"/>
            <w:gridSpan w:val="2"/>
            <w:shd w:val="solid" w:color="FFFFFF" w:fill="auto"/>
          </w:tcPr>
          <w:p w14:paraId="31BF5DB2" w14:textId="77777777" w:rsidR="00536947" w:rsidRPr="000749E2" w:rsidRDefault="00536947" w:rsidP="005076D8">
            <w:pPr>
              <w:pStyle w:val="TAL"/>
            </w:pPr>
            <w:r w:rsidRPr="000749E2">
              <w:t>0111</w:t>
            </w:r>
          </w:p>
        </w:tc>
        <w:tc>
          <w:tcPr>
            <w:tcW w:w="426" w:type="dxa"/>
            <w:gridSpan w:val="2"/>
            <w:shd w:val="solid" w:color="FFFFFF" w:fill="auto"/>
          </w:tcPr>
          <w:p w14:paraId="157A34FB" w14:textId="77777777" w:rsidR="00536947" w:rsidRPr="000749E2" w:rsidRDefault="00536947" w:rsidP="000749E2">
            <w:pPr>
              <w:pStyle w:val="TAL"/>
              <w:rPr>
                <w:lang w:eastAsia="en-US"/>
              </w:rPr>
            </w:pPr>
            <w:r w:rsidRPr="000749E2">
              <w:rPr>
                <w:lang w:eastAsia="en-US"/>
              </w:rPr>
              <w:t>-</w:t>
            </w:r>
          </w:p>
        </w:tc>
        <w:tc>
          <w:tcPr>
            <w:tcW w:w="4062" w:type="dxa"/>
            <w:gridSpan w:val="2"/>
            <w:shd w:val="solid" w:color="FFFFFF" w:fill="auto"/>
          </w:tcPr>
          <w:p w14:paraId="0C4F4752" w14:textId="77777777" w:rsidR="00536947" w:rsidRPr="000749E2" w:rsidRDefault="00536947" w:rsidP="000749E2">
            <w:pPr>
              <w:pStyle w:val="TAL"/>
              <w:rPr>
                <w:lang w:eastAsia="en-US"/>
              </w:rPr>
            </w:pPr>
            <w:r w:rsidRPr="000749E2">
              <w:rPr>
                <w:lang w:eastAsia="en-US"/>
              </w:rPr>
              <w:t>Addition of new generic procedure for bearer establishment for MO call.</w:t>
            </w:r>
          </w:p>
        </w:tc>
        <w:tc>
          <w:tcPr>
            <w:tcW w:w="415" w:type="dxa"/>
            <w:gridSpan w:val="2"/>
            <w:shd w:val="solid" w:color="FFFFFF" w:fill="auto"/>
          </w:tcPr>
          <w:p w14:paraId="586FC8DD" w14:textId="77777777" w:rsidR="00536947" w:rsidRPr="000749E2" w:rsidRDefault="00536947" w:rsidP="000749E2">
            <w:pPr>
              <w:pStyle w:val="TAL"/>
              <w:rPr>
                <w:lang w:eastAsia="en-US"/>
              </w:rPr>
            </w:pPr>
            <w:r w:rsidRPr="000749E2">
              <w:rPr>
                <w:lang w:eastAsia="en-US"/>
              </w:rPr>
              <w:t>F</w:t>
            </w:r>
          </w:p>
        </w:tc>
        <w:tc>
          <w:tcPr>
            <w:tcW w:w="708" w:type="dxa"/>
            <w:gridSpan w:val="2"/>
            <w:shd w:val="solid" w:color="FFFFFF" w:fill="auto"/>
          </w:tcPr>
          <w:p w14:paraId="5379A957" w14:textId="77777777" w:rsidR="00536947" w:rsidRPr="000749E2" w:rsidRDefault="00536947" w:rsidP="000749E2">
            <w:pPr>
              <w:pStyle w:val="TAL"/>
              <w:rPr>
                <w:lang w:eastAsia="en-US"/>
              </w:rPr>
            </w:pPr>
            <w:r w:rsidRPr="000749E2">
              <w:rPr>
                <w:lang w:eastAsia="en-US"/>
              </w:rPr>
              <w:t>8.4.0</w:t>
            </w:r>
          </w:p>
        </w:tc>
        <w:tc>
          <w:tcPr>
            <w:tcW w:w="708" w:type="dxa"/>
            <w:gridSpan w:val="2"/>
            <w:shd w:val="solid" w:color="FFFFFF" w:fill="auto"/>
          </w:tcPr>
          <w:p w14:paraId="7D624D63" w14:textId="77777777" w:rsidR="00536947" w:rsidRPr="000749E2" w:rsidRDefault="00536947" w:rsidP="000749E2">
            <w:pPr>
              <w:pStyle w:val="TAL"/>
              <w:rPr>
                <w:lang w:eastAsia="en-US"/>
              </w:rPr>
            </w:pPr>
            <w:r w:rsidRPr="000749E2">
              <w:rPr>
                <w:lang w:eastAsia="en-US"/>
              </w:rPr>
              <w:t>8.5.0</w:t>
            </w:r>
          </w:p>
        </w:tc>
        <w:tc>
          <w:tcPr>
            <w:tcW w:w="1033" w:type="dxa"/>
            <w:gridSpan w:val="2"/>
            <w:shd w:val="solid" w:color="FFFFFF" w:fill="auto"/>
          </w:tcPr>
          <w:p w14:paraId="3F3FC68D" w14:textId="77777777" w:rsidR="00536947" w:rsidRPr="000749E2" w:rsidRDefault="00536947" w:rsidP="000749E2">
            <w:pPr>
              <w:pStyle w:val="TAL"/>
              <w:rPr>
                <w:lang w:eastAsia="en-US"/>
              </w:rPr>
            </w:pPr>
            <w:r w:rsidRPr="000749E2">
              <w:rPr>
                <w:lang w:eastAsia="en-US"/>
              </w:rPr>
              <w:t>R5-101187</w:t>
            </w:r>
          </w:p>
        </w:tc>
      </w:tr>
      <w:tr w:rsidR="00536947" w:rsidRPr="000749E2" w14:paraId="07BC5628" w14:textId="77777777" w:rsidTr="001C22E1">
        <w:trPr>
          <w:gridAfter w:val="1"/>
          <w:wAfter w:w="21" w:type="dxa"/>
          <w:jc w:val="center"/>
        </w:trPr>
        <w:tc>
          <w:tcPr>
            <w:tcW w:w="638" w:type="dxa"/>
            <w:gridSpan w:val="2"/>
            <w:shd w:val="solid" w:color="FFFFFF" w:fill="auto"/>
          </w:tcPr>
          <w:p w14:paraId="79546335" w14:textId="77777777" w:rsidR="00536947" w:rsidRPr="000749E2" w:rsidRDefault="00536947" w:rsidP="000749E2">
            <w:pPr>
              <w:pStyle w:val="TAL"/>
              <w:rPr>
                <w:lang w:eastAsia="en-US"/>
              </w:rPr>
            </w:pPr>
            <w:r w:rsidRPr="000749E2">
              <w:rPr>
                <w:lang w:eastAsia="en-US"/>
              </w:rPr>
              <w:t>RAN5 #46</w:t>
            </w:r>
          </w:p>
        </w:tc>
        <w:tc>
          <w:tcPr>
            <w:tcW w:w="1134" w:type="dxa"/>
            <w:gridSpan w:val="2"/>
            <w:shd w:val="solid" w:color="FFFFFF" w:fill="auto"/>
          </w:tcPr>
          <w:p w14:paraId="356ED81F" w14:textId="77777777" w:rsidR="00536947" w:rsidRPr="000749E2" w:rsidRDefault="00536947" w:rsidP="000749E2">
            <w:pPr>
              <w:pStyle w:val="TAL"/>
              <w:rPr>
                <w:lang w:eastAsia="en-US"/>
              </w:rPr>
            </w:pPr>
            <w:r w:rsidRPr="000749E2">
              <w:rPr>
                <w:lang w:eastAsia="en-US"/>
              </w:rPr>
              <w:t>RP-100143</w:t>
            </w:r>
          </w:p>
        </w:tc>
        <w:tc>
          <w:tcPr>
            <w:tcW w:w="567" w:type="dxa"/>
            <w:gridSpan w:val="2"/>
            <w:shd w:val="solid" w:color="FFFFFF" w:fill="auto"/>
          </w:tcPr>
          <w:p w14:paraId="7865FE71" w14:textId="77777777" w:rsidR="00536947" w:rsidRPr="000749E2" w:rsidRDefault="00536947" w:rsidP="005076D8">
            <w:pPr>
              <w:pStyle w:val="TAL"/>
            </w:pPr>
            <w:r w:rsidRPr="000749E2">
              <w:t>0112</w:t>
            </w:r>
          </w:p>
        </w:tc>
        <w:tc>
          <w:tcPr>
            <w:tcW w:w="426" w:type="dxa"/>
            <w:gridSpan w:val="2"/>
            <w:shd w:val="solid" w:color="FFFFFF" w:fill="auto"/>
          </w:tcPr>
          <w:p w14:paraId="7BDF2571" w14:textId="77777777" w:rsidR="00536947" w:rsidRPr="000749E2" w:rsidRDefault="00536947" w:rsidP="000749E2">
            <w:pPr>
              <w:pStyle w:val="TAL"/>
              <w:rPr>
                <w:lang w:eastAsia="en-US"/>
              </w:rPr>
            </w:pPr>
            <w:r w:rsidRPr="000749E2">
              <w:rPr>
                <w:lang w:eastAsia="en-US"/>
              </w:rPr>
              <w:t>-</w:t>
            </w:r>
          </w:p>
        </w:tc>
        <w:tc>
          <w:tcPr>
            <w:tcW w:w="4062" w:type="dxa"/>
            <w:gridSpan w:val="2"/>
            <w:shd w:val="solid" w:color="FFFFFF" w:fill="auto"/>
          </w:tcPr>
          <w:p w14:paraId="3AAC4B93" w14:textId="77777777" w:rsidR="00536947" w:rsidRPr="000749E2" w:rsidRDefault="00536947" w:rsidP="000749E2">
            <w:pPr>
              <w:pStyle w:val="TAL"/>
              <w:rPr>
                <w:lang w:eastAsia="en-US"/>
              </w:rPr>
            </w:pPr>
            <w:r w:rsidRPr="000749E2">
              <w:rPr>
                <w:lang w:eastAsia="en-US"/>
              </w:rPr>
              <w:t>update of default bandwidth configuration for signalling</w:t>
            </w:r>
          </w:p>
        </w:tc>
        <w:tc>
          <w:tcPr>
            <w:tcW w:w="415" w:type="dxa"/>
            <w:gridSpan w:val="2"/>
            <w:shd w:val="solid" w:color="FFFFFF" w:fill="auto"/>
          </w:tcPr>
          <w:p w14:paraId="7EDC130D" w14:textId="77777777" w:rsidR="00536947" w:rsidRPr="000749E2" w:rsidRDefault="00536947" w:rsidP="000749E2">
            <w:pPr>
              <w:pStyle w:val="TAL"/>
              <w:rPr>
                <w:lang w:eastAsia="en-US"/>
              </w:rPr>
            </w:pPr>
            <w:r w:rsidRPr="000749E2">
              <w:rPr>
                <w:lang w:eastAsia="en-US"/>
              </w:rPr>
              <w:t>F</w:t>
            </w:r>
          </w:p>
        </w:tc>
        <w:tc>
          <w:tcPr>
            <w:tcW w:w="708" w:type="dxa"/>
            <w:gridSpan w:val="2"/>
            <w:shd w:val="solid" w:color="FFFFFF" w:fill="auto"/>
          </w:tcPr>
          <w:p w14:paraId="5BD3D2F5" w14:textId="77777777" w:rsidR="00536947" w:rsidRPr="000749E2" w:rsidRDefault="00536947" w:rsidP="000749E2">
            <w:pPr>
              <w:pStyle w:val="TAL"/>
              <w:rPr>
                <w:lang w:eastAsia="en-US"/>
              </w:rPr>
            </w:pPr>
            <w:r w:rsidRPr="000749E2">
              <w:rPr>
                <w:lang w:eastAsia="en-US"/>
              </w:rPr>
              <w:t>8.4.0</w:t>
            </w:r>
          </w:p>
        </w:tc>
        <w:tc>
          <w:tcPr>
            <w:tcW w:w="708" w:type="dxa"/>
            <w:gridSpan w:val="2"/>
            <w:shd w:val="solid" w:color="FFFFFF" w:fill="auto"/>
          </w:tcPr>
          <w:p w14:paraId="6850D6F2" w14:textId="77777777" w:rsidR="00536947" w:rsidRPr="000749E2" w:rsidRDefault="00536947" w:rsidP="000749E2">
            <w:pPr>
              <w:pStyle w:val="TAL"/>
              <w:rPr>
                <w:lang w:eastAsia="en-US"/>
              </w:rPr>
            </w:pPr>
            <w:r w:rsidRPr="000749E2">
              <w:rPr>
                <w:lang w:eastAsia="en-US"/>
              </w:rPr>
              <w:t>8.5.0</w:t>
            </w:r>
          </w:p>
        </w:tc>
        <w:tc>
          <w:tcPr>
            <w:tcW w:w="1033" w:type="dxa"/>
            <w:gridSpan w:val="2"/>
            <w:shd w:val="solid" w:color="FFFFFF" w:fill="auto"/>
          </w:tcPr>
          <w:p w14:paraId="0052E8DF" w14:textId="77777777" w:rsidR="00536947" w:rsidRPr="000749E2" w:rsidRDefault="00536947" w:rsidP="000749E2">
            <w:pPr>
              <w:pStyle w:val="TAL"/>
              <w:rPr>
                <w:lang w:eastAsia="en-US"/>
              </w:rPr>
            </w:pPr>
            <w:r w:rsidRPr="000749E2">
              <w:rPr>
                <w:lang w:eastAsia="en-US"/>
              </w:rPr>
              <w:t>R5-101207</w:t>
            </w:r>
          </w:p>
        </w:tc>
      </w:tr>
      <w:tr w:rsidR="00536947" w:rsidRPr="000749E2" w14:paraId="517C2984" w14:textId="77777777" w:rsidTr="001C22E1">
        <w:trPr>
          <w:gridAfter w:val="1"/>
          <w:wAfter w:w="21" w:type="dxa"/>
          <w:jc w:val="center"/>
        </w:trPr>
        <w:tc>
          <w:tcPr>
            <w:tcW w:w="638" w:type="dxa"/>
            <w:gridSpan w:val="2"/>
            <w:shd w:val="solid" w:color="FFFFFF" w:fill="auto"/>
          </w:tcPr>
          <w:p w14:paraId="5F41F746" w14:textId="77777777" w:rsidR="00536947" w:rsidRPr="000749E2" w:rsidRDefault="00536947" w:rsidP="000749E2">
            <w:pPr>
              <w:pStyle w:val="TAL"/>
              <w:rPr>
                <w:lang w:eastAsia="en-US"/>
              </w:rPr>
            </w:pPr>
            <w:r w:rsidRPr="000749E2">
              <w:rPr>
                <w:lang w:eastAsia="en-US"/>
              </w:rPr>
              <w:t>RP#47</w:t>
            </w:r>
          </w:p>
        </w:tc>
        <w:tc>
          <w:tcPr>
            <w:tcW w:w="1134" w:type="dxa"/>
            <w:gridSpan w:val="2"/>
            <w:shd w:val="solid" w:color="FFFFFF" w:fill="auto"/>
          </w:tcPr>
          <w:p w14:paraId="00B8303C" w14:textId="77777777" w:rsidR="00536947" w:rsidRPr="000749E2" w:rsidRDefault="00536947" w:rsidP="000749E2">
            <w:pPr>
              <w:pStyle w:val="TAL"/>
              <w:rPr>
                <w:lang w:eastAsia="en-US"/>
              </w:rPr>
            </w:pPr>
            <w:r w:rsidRPr="000749E2">
              <w:rPr>
                <w:lang w:eastAsia="en-US"/>
              </w:rPr>
              <w:t>-</w:t>
            </w:r>
          </w:p>
        </w:tc>
        <w:tc>
          <w:tcPr>
            <w:tcW w:w="567" w:type="dxa"/>
            <w:gridSpan w:val="2"/>
            <w:shd w:val="solid" w:color="FFFFFF" w:fill="auto"/>
          </w:tcPr>
          <w:p w14:paraId="351F22FF" w14:textId="77777777" w:rsidR="00536947" w:rsidRPr="000749E2" w:rsidRDefault="00536947" w:rsidP="005076D8">
            <w:pPr>
              <w:pStyle w:val="TAL"/>
            </w:pPr>
            <w:r w:rsidRPr="000749E2">
              <w:t>-</w:t>
            </w:r>
          </w:p>
        </w:tc>
        <w:tc>
          <w:tcPr>
            <w:tcW w:w="426" w:type="dxa"/>
            <w:gridSpan w:val="2"/>
            <w:shd w:val="solid" w:color="FFFFFF" w:fill="auto"/>
          </w:tcPr>
          <w:p w14:paraId="068E6922" w14:textId="77777777" w:rsidR="00536947" w:rsidRPr="000749E2" w:rsidRDefault="00536947" w:rsidP="000749E2">
            <w:pPr>
              <w:pStyle w:val="TAL"/>
              <w:rPr>
                <w:lang w:eastAsia="en-US"/>
              </w:rPr>
            </w:pPr>
            <w:r w:rsidRPr="000749E2">
              <w:rPr>
                <w:lang w:eastAsia="en-US"/>
              </w:rPr>
              <w:t>-</w:t>
            </w:r>
          </w:p>
        </w:tc>
        <w:tc>
          <w:tcPr>
            <w:tcW w:w="4062" w:type="dxa"/>
            <w:gridSpan w:val="2"/>
            <w:shd w:val="solid" w:color="FFFFFF" w:fill="auto"/>
          </w:tcPr>
          <w:p w14:paraId="2063E9D3" w14:textId="77777777" w:rsidR="00536947" w:rsidRPr="000749E2" w:rsidRDefault="00536947" w:rsidP="000749E2">
            <w:pPr>
              <w:pStyle w:val="TAL"/>
              <w:rPr>
                <w:lang w:eastAsia="en-US"/>
              </w:rPr>
            </w:pPr>
            <w:r w:rsidRPr="000749E2">
              <w:rPr>
                <w:lang w:eastAsia="en-US"/>
              </w:rPr>
              <w:t>Moved to v9.0.0 with no change</w:t>
            </w:r>
          </w:p>
        </w:tc>
        <w:tc>
          <w:tcPr>
            <w:tcW w:w="415" w:type="dxa"/>
            <w:gridSpan w:val="2"/>
            <w:shd w:val="solid" w:color="FFFFFF" w:fill="auto"/>
          </w:tcPr>
          <w:p w14:paraId="340E02C8" w14:textId="77777777" w:rsidR="00536947" w:rsidRPr="000749E2" w:rsidRDefault="00536947" w:rsidP="000749E2">
            <w:pPr>
              <w:pStyle w:val="TAL"/>
              <w:rPr>
                <w:lang w:eastAsia="en-US"/>
              </w:rPr>
            </w:pPr>
            <w:r w:rsidRPr="000749E2">
              <w:rPr>
                <w:lang w:eastAsia="en-US"/>
              </w:rPr>
              <w:t>-</w:t>
            </w:r>
          </w:p>
        </w:tc>
        <w:tc>
          <w:tcPr>
            <w:tcW w:w="708" w:type="dxa"/>
            <w:gridSpan w:val="2"/>
            <w:shd w:val="solid" w:color="FFFFFF" w:fill="auto"/>
          </w:tcPr>
          <w:p w14:paraId="188D7A8D" w14:textId="77777777" w:rsidR="00536947" w:rsidRPr="000749E2" w:rsidRDefault="00536947" w:rsidP="000749E2">
            <w:pPr>
              <w:pStyle w:val="TAL"/>
              <w:rPr>
                <w:lang w:eastAsia="en-US"/>
              </w:rPr>
            </w:pPr>
            <w:r w:rsidRPr="000749E2">
              <w:rPr>
                <w:lang w:eastAsia="en-US"/>
              </w:rPr>
              <w:t>8.5.0</w:t>
            </w:r>
          </w:p>
        </w:tc>
        <w:tc>
          <w:tcPr>
            <w:tcW w:w="708" w:type="dxa"/>
            <w:gridSpan w:val="2"/>
            <w:shd w:val="solid" w:color="FFFFFF" w:fill="auto"/>
          </w:tcPr>
          <w:p w14:paraId="06A344C9" w14:textId="77777777" w:rsidR="00536947" w:rsidRPr="000749E2" w:rsidRDefault="00536947" w:rsidP="000749E2">
            <w:pPr>
              <w:pStyle w:val="TAL"/>
              <w:rPr>
                <w:lang w:eastAsia="en-US"/>
              </w:rPr>
            </w:pPr>
            <w:r w:rsidRPr="000749E2">
              <w:rPr>
                <w:lang w:eastAsia="en-US"/>
              </w:rPr>
              <w:t>9.0.0</w:t>
            </w:r>
          </w:p>
        </w:tc>
        <w:tc>
          <w:tcPr>
            <w:tcW w:w="1033" w:type="dxa"/>
            <w:gridSpan w:val="2"/>
            <w:shd w:val="solid" w:color="FFFFFF" w:fill="auto"/>
          </w:tcPr>
          <w:p w14:paraId="40928EC6" w14:textId="77777777" w:rsidR="00536947" w:rsidRPr="000749E2" w:rsidRDefault="00536947" w:rsidP="000749E2">
            <w:pPr>
              <w:pStyle w:val="TAL"/>
              <w:rPr>
                <w:lang w:eastAsia="en-US"/>
              </w:rPr>
            </w:pPr>
            <w:r w:rsidRPr="000749E2">
              <w:rPr>
                <w:lang w:eastAsia="en-US"/>
              </w:rPr>
              <w:t>-</w:t>
            </w:r>
          </w:p>
        </w:tc>
      </w:tr>
      <w:tr w:rsidR="00A7012E" w:rsidRPr="000749E2" w14:paraId="521AE080" w14:textId="77777777" w:rsidTr="001C22E1">
        <w:trPr>
          <w:gridAfter w:val="1"/>
          <w:wAfter w:w="21" w:type="dxa"/>
          <w:jc w:val="center"/>
        </w:trPr>
        <w:tc>
          <w:tcPr>
            <w:tcW w:w="638" w:type="dxa"/>
            <w:gridSpan w:val="2"/>
            <w:shd w:val="solid" w:color="FFFFFF" w:fill="auto"/>
          </w:tcPr>
          <w:p w14:paraId="23519E8C" w14:textId="77777777" w:rsidR="00A7012E" w:rsidRPr="000749E2" w:rsidRDefault="00A7012E" w:rsidP="000749E2">
            <w:pPr>
              <w:pStyle w:val="TAL"/>
              <w:rPr>
                <w:lang w:eastAsia="en-US"/>
              </w:rPr>
            </w:pPr>
            <w:r w:rsidRPr="000749E2">
              <w:rPr>
                <w:lang w:eastAsia="en-US"/>
              </w:rPr>
              <w:t>RP#48</w:t>
            </w:r>
          </w:p>
        </w:tc>
        <w:tc>
          <w:tcPr>
            <w:tcW w:w="1134" w:type="dxa"/>
            <w:gridSpan w:val="2"/>
            <w:shd w:val="solid" w:color="FFFFFF" w:fill="auto"/>
          </w:tcPr>
          <w:p w14:paraId="0D3C226D" w14:textId="77777777" w:rsidR="00A7012E" w:rsidRPr="000749E2" w:rsidRDefault="00A7012E" w:rsidP="000749E2">
            <w:pPr>
              <w:pStyle w:val="TAL"/>
              <w:rPr>
                <w:lang w:eastAsia="en-US"/>
              </w:rPr>
            </w:pPr>
            <w:r w:rsidRPr="000749E2">
              <w:rPr>
                <w:lang w:eastAsia="en-US"/>
              </w:rPr>
              <w:t>RP-100510</w:t>
            </w:r>
          </w:p>
        </w:tc>
        <w:tc>
          <w:tcPr>
            <w:tcW w:w="567" w:type="dxa"/>
            <w:gridSpan w:val="2"/>
            <w:shd w:val="solid" w:color="FFFFFF" w:fill="auto"/>
          </w:tcPr>
          <w:p w14:paraId="5701609A" w14:textId="77777777" w:rsidR="00A7012E" w:rsidRPr="000749E2" w:rsidRDefault="00A7012E" w:rsidP="005076D8">
            <w:pPr>
              <w:pStyle w:val="TAL"/>
            </w:pPr>
            <w:r w:rsidRPr="000749E2">
              <w:t>0143</w:t>
            </w:r>
          </w:p>
        </w:tc>
        <w:tc>
          <w:tcPr>
            <w:tcW w:w="426" w:type="dxa"/>
            <w:gridSpan w:val="2"/>
            <w:shd w:val="solid" w:color="FFFFFF" w:fill="auto"/>
          </w:tcPr>
          <w:p w14:paraId="6AE3C5D7" w14:textId="77777777" w:rsidR="00A7012E" w:rsidRPr="000749E2" w:rsidRDefault="00A7012E" w:rsidP="000749E2">
            <w:pPr>
              <w:pStyle w:val="TAL"/>
              <w:rPr>
                <w:lang w:eastAsia="en-US"/>
              </w:rPr>
            </w:pPr>
            <w:r w:rsidRPr="000749E2">
              <w:rPr>
                <w:lang w:eastAsia="en-US"/>
              </w:rPr>
              <w:t>-</w:t>
            </w:r>
          </w:p>
        </w:tc>
        <w:tc>
          <w:tcPr>
            <w:tcW w:w="4062" w:type="dxa"/>
            <w:gridSpan w:val="2"/>
            <w:shd w:val="solid" w:color="FFFFFF" w:fill="auto"/>
          </w:tcPr>
          <w:p w14:paraId="3F29B766" w14:textId="77777777" w:rsidR="00A7012E" w:rsidRPr="000749E2" w:rsidRDefault="00A7012E" w:rsidP="000749E2">
            <w:pPr>
              <w:pStyle w:val="TAL"/>
              <w:rPr>
                <w:lang w:eastAsia="en-US"/>
              </w:rPr>
            </w:pPr>
            <w:r w:rsidRPr="000749E2">
              <w:rPr>
                <w:lang w:eastAsia="en-US"/>
              </w:rPr>
              <w:t>Clarification of security protection when NAS security mode procedure has taken place outside of a TC sequence</w:t>
            </w:r>
          </w:p>
        </w:tc>
        <w:tc>
          <w:tcPr>
            <w:tcW w:w="415" w:type="dxa"/>
            <w:gridSpan w:val="2"/>
            <w:shd w:val="solid" w:color="FFFFFF" w:fill="auto"/>
          </w:tcPr>
          <w:p w14:paraId="3E6DAC48" w14:textId="77777777" w:rsidR="00A7012E" w:rsidRPr="000749E2" w:rsidRDefault="00A7012E" w:rsidP="000749E2">
            <w:pPr>
              <w:pStyle w:val="TAL"/>
              <w:rPr>
                <w:lang w:eastAsia="en-US"/>
              </w:rPr>
            </w:pPr>
            <w:r w:rsidRPr="000749E2">
              <w:rPr>
                <w:lang w:eastAsia="en-US"/>
              </w:rPr>
              <w:t>F</w:t>
            </w:r>
          </w:p>
        </w:tc>
        <w:tc>
          <w:tcPr>
            <w:tcW w:w="708" w:type="dxa"/>
            <w:gridSpan w:val="2"/>
            <w:shd w:val="solid" w:color="FFFFFF" w:fill="auto"/>
          </w:tcPr>
          <w:p w14:paraId="10771309" w14:textId="77777777" w:rsidR="00A7012E" w:rsidRPr="000749E2" w:rsidRDefault="00A7012E" w:rsidP="000749E2">
            <w:pPr>
              <w:pStyle w:val="TAL"/>
              <w:rPr>
                <w:lang w:eastAsia="en-US"/>
              </w:rPr>
            </w:pPr>
            <w:r w:rsidRPr="000749E2">
              <w:rPr>
                <w:lang w:eastAsia="en-US"/>
              </w:rPr>
              <w:t>9.0.0</w:t>
            </w:r>
          </w:p>
        </w:tc>
        <w:tc>
          <w:tcPr>
            <w:tcW w:w="708" w:type="dxa"/>
            <w:gridSpan w:val="2"/>
            <w:shd w:val="solid" w:color="FFFFFF" w:fill="auto"/>
          </w:tcPr>
          <w:p w14:paraId="432201AF" w14:textId="77777777" w:rsidR="00A7012E" w:rsidRPr="000749E2" w:rsidRDefault="00A7012E" w:rsidP="000749E2">
            <w:pPr>
              <w:pStyle w:val="TAL"/>
              <w:rPr>
                <w:lang w:eastAsia="en-US"/>
              </w:rPr>
            </w:pPr>
            <w:r w:rsidRPr="000749E2">
              <w:rPr>
                <w:lang w:eastAsia="en-US"/>
              </w:rPr>
              <w:t>9.1.0</w:t>
            </w:r>
          </w:p>
        </w:tc>
        <w:tc>
          <w:tcPr>
            <w:tcW w:w="1033" w:type="dxa"/>
            <w:gridSpan w:val="2"/>
            <w:shd w:val="solid" w:color="FFFFFF" w:fill="auto"/>
          </w:tcPr>
          <w:p w14:paraId="0AA76002" w14:textId="77777777" w:rsidR="00A7012E" w:rsidRPr="000749E2" w:rsidRDefault="00A7012E" w:rsidP="000749E2">
            <w:pPr>
              <w:pStyle w:val="TAL"/>
              <w:rPr>
                <w:lang w:eastAsia="en-US"/>
              </w:rPr>
            </w:pPr>
            <w:r w:rsidRPr="000749E2">
              <w:rPr>
                <w:lang w:eastAsia="en-US"/>
              </w:rPr>
              <w:t>R5-103085</w:t>
            </w:r>
          </w:p>
        </w:tc>
      </w:tr>
      <w:tr w:rsidR="00A7012E" w:rsidRPr="000749E2" w14:paraId="3F37C41E" w14:textId="77777777" w:rsidTr="001C22E1">
        <w:trPr>
          <w:gridAfter w:val="1"/>
          <w:wAfter w:w="21" w:type="dxa"/>
          <w:jc w:val="center"/>
        </w:trPr>
        <w:tc>
          <w:tcPr>
            <w:tcW w:w="638" w:type="dxa"/>
            <w:gridSpan w:val="2"/>
            <w:shd w:val="solid" w:color="FFFFFF" w:fill="auto"/>
          </w:tcPr>
          <w:p w14:paraId="6C237C0B" w14:textId="77777777" w:rsidR="00A7012E" w:rsidRPr="000749E2" w:rsidRDefault="00A7012E" w:rsidP="000749E2">
            <w:pPr>
              <w:pStyle w:val="TAL"/>
              <w:rPr>
                <w:lang w:eastAsia="en-US"/>
              </w:rPr>
            </w:pPr>
            <w:r w:rsidRPr="000749E2">
              <w:rPr>
                <w:lang w:eastAsia="en-US"/>
              </w:rPr>
              <w:t>RP#48</w:t>
            </w:r>
          </w:p>
        </w:tc>
        <w:tc>
          <w:tcPr>
            <w:tcW w:w="1134" w:type="dxa"/>
            <w:gridSpan w:val="2"/>
            <w:shd w:val="solid" w:color="FFFFFF" w:fill="auto"/>
          </w:tcPr>
          <w:p w14:paraId="285AA144" w14:textId="77777777" w:rsidR="00A7012E" w:rsidRPr="000749E2" w:rsidRDefault="00A7012E" w:rsidP="000749E2">
            <w:pPr>
              <w:pStyle w:val="TAL"/>
              <w:rPr>
                <w:lang w:eastAsia="en-US"/>
              </w:rPr>
            </w:pPr>
            <w:r w:rsidRPr="000749E2">
              <w:rPr>
                <w:lang w:eastAsia="en-US"/>
              </w:rPr>
              <w:t>RP-100523</w:t>
            </w:r>
          </w:p>
        </w:tc>
        <w:tc>
          <w:tcPr>
            <w:tcW w:w="567" w:type="dxa"/>
            <w:gridSpan w:val="2"/>
            <w:shd w:val="solid" w:color="FFFFFF" w:fill="auto"/>
          </w:tcPr>
          <w:p w14:paraId="37E97D81" w14:textId="77777777" w:rsidR="00A7012E" w:rsidRPr="000749E2" w:rsidRDefault="00A7012E" w:rsidP="005076D8">
            <w:pPr>
              <w:pStyle w:val="TAL"/>
            </w:pPr>
            <w:r w:rsidRPr="000749E2">
              <w:t>0113</w:t>
            </w:r>
          </w:p>
        </w:tc>
        <w:tc>
          <w:tcPr>
            <w:tcW w:w="426" w:type="dxa"/>
            <w:gridSpan w:val="2"/>
            <w:shd w:val="solid" w:color="FFFFFF" w:fill="auto"/>
          </w:tcPr>
          <w:p w14:paraId="13808280" w14:textId="77777777" w:rsidR="00A7012E" w:rsidRPr="000749E2" w:rsidRDefault="00A7012E" w:rsidP="000749E2">
            <w:pPr>
              <w:pStyle w:val="TAL"/>
              <w:rPr>
                <w:lang w:eastAsia="en-US"/>
              </w:rPr>
            </w:pPr>
            <w:r w:rsidRPr="000749E2">
              <w:rPr>
                <w:lang w:eastAsia="en-US"/>
              </w:rPr>
              <w:t>-</w:t>
            </w:r>
          </w:p>
        </w:tc>
        <w:tc>
          <w:tcPr>
            <w:tcW w:w="4062" w:type="dxa"/>
            <w:gridSpan w:val="2"/>
            <w:shd w:val="solid" w:color="FFFFFF" w:fill="auto"/>
          </w:tcPr>
          <w:p w14:paraId="441B2AA9" w14:textId="77777777" w:rsidR="00A7012E" w:rsidRPr="000749E2" w:rsidRDefault="00A7012E" w:rsidP="000749E2">
            <w:pPr>
              <w:pStyle w:val="TAL"/>
              <w:rPr>
                <w:lang w:eastAsia="en-US"/>
              </w:rPr>
            </w:pPr>
            <w:r w:rsidRPr="000749E2">
              <w:rPr>
                <w:lang w:eastAsia="en-US"/>
              </w:rPr>
              <w:t>CR to 36.508: Update of EARFCN for band 21</w:t>
            </w:r>
          </w:p>
        </w:tc>
        <w:tc>
          <w:tcPr>
            <w:tcW w:w="415" w:type="dxa"/>
            <w:gridSpan w:val="2"/>
            <w:shd w:val="solid" w:color="FFFFFF" w:fill="auto"/>
          </w:tcPr>
          <w:p w14:paraId="61407E24" w14:textId="77777777" w:rsidR="00A7012E" w:rsidRPr="000749E2" w:rsidRDefault="00A7012E" w:rsidP="000749E2">
            <w:pPr>
              <w:pStyle w:val="TAL"/>
              <w:rPr>
                <w:lang w:eastAsia="en-US"/>
              </w:rPr>
            </w:pPr>
            <w:r w:rsidRPr="000749E2">
              <w:rPr>
                <w:lang w:eastAsia="en-US"/>
              </w:rPr>
              <w:t>F</w:t>
            </w:r>
          </w:p>
        </w:tc>
        <w:tc>
          <w:tcPr>
            <w:tcW w:w="708" w:type="dxa"/>
            <w:gridSpan w:val="2"/>
            <w:shd w:val="solid" w:color="FFFFFF" w:fill="auto"/>
          </w:tcPr>
          <w:p w14:paraId="023428BD" w14:textId="77777777" w:rsidR="00A7012E" w:rsidRPr="000749E2" w:rsidRDefault="00A7012E" w:rsidP="000749E2">
            <w:pPr>
              <w:pStyle w:val="TAL"/>
              <w:rPr>
                <w:lang w:eastAsia="en-US"/>
              </w:rPr>
            </w:pPr>
            <w:r w:rsidRPr="000749E2">
              <w:rPr>
                <w:lang w:eastAsia="en-US"/>
              </w:rPr>
              <w:t>9.0.0</w:t>
            </w:r>
          </w:p>
        </w:tc>
        <w:tc>
          <w:tcPr>
            <w:tcW w:w="708" w:type="dxa"/>
            <w:gridSpan w:val="2"/>
            <w:shd w:val="solid" w:color="FFFFFF" w:fill="auto"/>
          </w:tcPr>
          <w:p w14:paraId="260B7F3A" w14:textId="77777777" w:rsidR="00A7012E" w:rsidRPr="000749E2" w:rsidRDefault="00A7012E" w:rsidP="000749E2">
            <w:pPr>
              <w:pStyle w:val="TAL"/>
              <w:rPr>
                <w:lang w:eastAsia="en-US"/>
              </w:rPr>
            </w:pPr>
            <w:r w:rsidRPr="000749E2">
              <w:rPr>
                <w:lang w:eastAsia="en-US"/>
              </w:rPr>
              <w:t>9.1.0</w:t>
            </w:r>
          </w:p>
        </w:tc>
        <w:tc>
          <w:tcPr>
            <w:tcW w:w="1033" w:type="dxa"/>
            <w:gridSpan w:val="2"/>
            <w:shd w:val="solid" w:color="FFFFFF" w:fill="auto"/>
          </w:tcPr>
          <w:p w14:paraId="221CA021" w14:textId="77777777" w:rsidR="00A7012E" w:rsidRPr="000749E2" w:rsidRDefault="00A7012E" w:rsidP="000749E2">
            <w:pPr>
              <w:pStyle w:val="TAL"/>
              <w:rPr>
                <w:lang w:eastAsia="en-US"/>
              </w:rPr>
            </w:pPr>
            <w:r w:rsidRPr="000749E2">
              <w:rPr>
                <w:lang w:eastAsia="en-US"/>
              </w:rPr>
              <w:t>R5-103101</w:t>
            </w:r>
          </w:p>
        </w:tc>
      </w:tr>
      <w:tr w:rsidR="00A7012E" w:rsidRPr="000749E2" w14:paraId="258BCF51" w14:textId="77777777" w:rsidTr="001C22E1">
        <w:trPr>
          <w:gridAfter w:val="1"/>
          <w:wAfter w:w="21" w:type="dxa"/>
          <w:jc w:val="center"/>
        </w:trPr>
        <w:tc>
          <w:tcPr>
            <w:tcW w:w="638" w:type="dxa"/>
            <w:gridSpan w:val="2"/>
            <w:shd w:val="solid" w:color="FFFFFF" w:fill="auto"/>
          </w:tcPr>
          <w:p w14:paraId="596B7A3B" w14:textId="77777777" w:rsidR="00A7012E" w:rsidRPr="000749E2" w:rsidRDefault="00A7012E" w:rsidP="000749E2">
            <w:pPr>
              <w:pStyle w:val="TAL"/>
              <w:rPr>
                <w:lang w:eastAsia="en-US"/>
              </w:rPr>
            </w:pPr>
            <w:r w:rsidRPr="000749E2">
              <w:rPr>
                <w:lang w:eastAsia="en-US"/>
              </w:rPr>
              <w:t>RP#48</w:t>
            </w:r>
          </w:p>
        </w:tc>
        <w:tc>
          <w:tcPr>
            <w:tcW w:w="1134" w:type="dxa"/>
            <w:gridSpan w:val="2"/>
            <w:shd w:val="solid" w:color="FFFFFF" w:fill="auto"/>
          </w:tcPr>
          <w:p w14:paraId="0B3D0047" w14:textId="77777777" w:rsidR="00A7012E" w:rsidRPr="000749E2" w:rsidRDefault="00A7012E" w:rsidP="000749E2">
            <w:pPr>
              <w:pStyle w:val="TAL"/>
              <w:rPr>
                <w:lang w:eastAsia="en-US"/>
              </w:rPr>
            </w:pPr>
            <w:r w:rsidRPr="000749E2">
              <w:rPr>
                <w:lang w:eastAsia="en-US"/>
              </w:rPr>
              <w:t>RP-100510</w:t>
            </w:r>
          </w:p>
        </w:tc>
        <w:tc>
          <w:tcPr>
            <w:tcW w:w="567" w:type="dxa"/>
            <w:gridSpan w:val="2"/>
            <w:shd w:val="solid" w:color="FFFFFF" w:fill="auto"/>
          </w:tcPr>
          <w:p w14:paraId="3E406B46" w14:textId="77777777" w:rsidR="00A7012E" w:rsidRPr="000749E2" w:rsidRDefault="00A7012E" w:rsidP="005076D8">
            <w:pPr>
              <w:pStyle w:val="TAL"/>
            </w:pPr>
            <w:r w:rsidRPr="000749E2">
              <w:t>0114</w:t>
            </w:r>
          </w:p>
        </w:tc>
        <w:tc>
          <w:tcPr>
            <w:tcW w:w="426" w:type="dxa"/>
            <w:gridSpan w:val="2"/>
            <w:shd w:val="solid" w:color="FFFFFF" w:fill="auto"/>
          </w:tcPr>
          <w:p w14:paraId="48604135" w14:textId="77777777" w:rsidR="00A7012E" w:rsidRPr="000749E2" w:rsidRDefault="00A7012E" w:rsidP="000749E2">
            <w:pPr>
              <w:pStyle w:val="TAL"/>
              <w:rPr>
                <w:lang w:eastAsia="en-US"/>
              </w:rPr>
            </w:pPr>
            <w:r w:rsidRPr="000749E2">
              <w:rPr>
                <w:lang w:eastAsia="en-US"/>
              </w:rPr>
              <w:t>-</w:t>
            </w:r>
          </w:p>
        </w:tc>
        <w:tc>
          <w:tcPr>
            <w:tcW w:w="4062" w:type="dxa"/>
            <w:gridSpan w:val="2"/>
            <w:shd w:val="solid" w:color="FFFFFF" w:fill="auto"/>
          </w:tcPr>
          <w:p w14:paraId="2FB273DC" w14:textId="77777777" w:rsidR="00A7012E" w:rsidRPr="000749E2" w:rsidRDefault="00A7012E" w:rsidP="000749E2">
            <w:pPr>
              <w:pStyle w:val="TAL"/>
              <w:rPr>
                <w:lang w:eastAsia="en-US"/>
              </w:rPr>
            </w:pPr>
            <w:r w:rsidRPr="000749E2">
              <w:rPr>
                <w:lang w:eastAsia="en-US"/>
              </w:rPr>
              <w:t>Correction to the default message contents of EXTENDED SERVICE REQUEST</w:t>
            </w:r>
          </w:p>
        </w:tc>
        <w:tc>
          <w:tcPr>
            <w:tcW w:w="415" w:type="dxa"/>
            <w:gridSpan w:val="2"/>
            <w:shd w:val="solid" w:color="FFFFFF" w:fill="auto"/>
          </w:tcPr>
          <w:p w14:paraId="6C137E16" w14:textId="77777777" w:rsidR="00A7012E" w:rsidRPr="000749E2" w:rsidRDefault="00A7012E" w:rsidP="000749E2">
            <w:pPr>
              <w:pStyle w:val="TAL"/>
              <w:rPr>
                <w:lang w:eastAsia="en-US"/>
              </w:rPr>
            </w:pPr>
            <w:r w:rsidRPr="000749E2">
              <w:rPr>
                <w:lang w:eastAsia="en-US"/>
              </w:rPr>
              <w:t>F</w:t>
            </w:r>
          </w:p>
        </w:tc>
        <w:tc>
          <w:tcPr>
            <w:tcW w:w="708" w:type="dxa"/>
            <w:gridSpan w:val="2"/>
            <w:shd w:val="solid" w:color="FFFFFF" w:fill="auto"/>
          </w:tcPr>
          <w:p w14:paraId="42D8F08D" w14:textId="77777777" w:rsidR="00A7012E" w:rsidRPr="000749E2" w:rsidRDefault="00A7012E" w:rsidP="000749E2">
            <w:pPr>
              <w:pStyle w:val="TAL"/>
              <w:rPr>
                <w:lang w:eastAsia="en-US"/>
              </w:rPr>
            </w:pPr>
            <w:r w:rsidRPr="000749E2">
              <w:rPr>
                <w:lang w:eastAsia="en-US"/>
              </w:rPr>
              <w:t>9.0.0</w:t>
            </w:r>
          </w:p>
        </w:tc>
        <w:tc>
          <w:tcPr>
            <w:tcW w:w="708" w:type="dxa"/>
            <w:gridSpan w:val="2"/>
            <w:shd w:val="solid" w:color="FFFFFF" w:fill="auto"/>
          </w:tcPr>
          <w:p w14:paraId="1791340E" w14:textId="77777777" w:rsidR="00A7012E" w:rsidRPr="000749E2" w:rsidRDefault="00A7012E" w:rsidP="000749E2">
            <w:pPr>
              <w:pStyle w:val="TAL"/>
              <w:rPr>
                <w:lang w:eastAsia="en-US"/>
              </w:rPr>
            </w:pPr>
            <w:r w:rsidRPr="000749E2">
              <w:rPr>
                <w:lang w:eastAsia="en-US"/>
              </w:rPr>
              <w:t>9.1.0</w:t>
            </w:r>
          </w:p>
        </w:tc>
        <w:tc>
          <w:tcPr>
            <w:tcW w:w="1033" w:type="dxa"/>
            <w:gridSpan w:val="2"/>
            <w:shd w:val="solid" w:color="FFFFFF" w:fill="auto"/>
          </w:tcPr>
          <w:p w14:paraId="3886C6F7" w14:textId="77777777" w:rsidR="00A7012E" w:rsidRPr="000749E2" w:rsidRDefault="00A7012E" w:rsidP="000749E2">
            <w:pPr>
              <w:pStyle w:val="TAL"/>
              <w:rPr>
                <w:lang w:eastAsia="en-US"/>
              </w:rPr>
            </w:pPr>
            <w:r w:rsidRPr="000749E2">
              <w:rPr>
                <w:lang w:eastAsia="en-US"/>
              </w:rPr>
              <w:t>R5-103128</w:t>
            </w:r>
          </w:p>
        </w:tc>
      </w:tr>
      <w:tr w:rsidR="00A7012E" w:rsidRPr="000749E2" w14:paraId="25022EC5" w14:textId="77777777" w:rsidTr="001C22E1">
        <w:trPr>
          <w:gridAfter w:val="1"/>
          <w:wAfter w:w="21" w:type="dxa"/>
          <w:jc w:val="center"/>
        </w:trPr>
        <w:tc>
          <w:tcPr>
            <w:tcW w:w="638" w:type="dxa"/>
            <w:gridSpan w:val="2"/>
            <w:shd w:val="solid" w:color="FFFFFF" w:fill="auto"/>
          </w:tcPr>
          <w:p w14:paraId="7F9D2B3E" w14:textId="77777777" w:rsidR="00A7012E" w:rsidRPr="000749E2" w:rsidRDefault="00A7012E" w:rsidP="000749E2">
            <w:pPr>
              <w:pStyle w:val="TAL"/>
              <w:rPr>
                <w:lang w:eastAsia="en-US"/>
              </w:rPr>
            </w:pPr>
            <w:r w:rsidRPr="000749E2">
              <w:rPr>
                <w:lang w:eastAsia="en-US"/>
              </w:rPr>
              <w:t>RP#48</w:t>
            </w:r>
          </w:p>
        </w:tc>
        <w:tc>
          <w:tcPr>
            <w:tcW w:w="1134" w:type="dxa"/>
            <w:gridSpan w:val="2"/>
            <w:shd w:val="solid" w:color="FFFFFF" w:fill="auto"/>
          </w:tcPr>
          <w:p w14:paraId="4B90DB0A" w14:textId="77777777" w:rsidR="00A7012E" w:rsidRPr="000749E2" w:rsidRDefault="00A7012E" w:rsidP="000749E2">
            <w:pPr>
              <w:pStyle w:val="TAL"/>
              <w:rPr>
                <w:lang w:eastAsia="en-US"/>
              </w:rPr>
            </w:pPr>
            <w:r w:rsidRPr="000749E2">
              <w:rPr>
                <w:lang w:eastAsia="en-US"/>
              </w:rPr>
              <w:t>RP-100510</w:t>
            </w:r>
          </w:p>
        </w:tc>
        <w:tc>
          <w:tcPr>
            <w:tcW w:w="567" w:type="dxa"/>
            <w:gridSpan w:val="2"/>
            <w:shd w:val="solid" w:color="FFFFFF" w:fill="auto"/>
          </w:tcPr>
          <w:p w14:paraId="0F2FEFAB" w14:textId="77777777" w:rsidR="00A7012E" w:rsidRPr="000749E2" w:rsidRDefault="00A7012E" w:rsidP="005076D8">
            <w:pPr>
              <w:pStyle w:val="TAL"/>
            </w:pPr>
            <w:r w:rsidRPr="000749E2">
              <w:t>0115</w:t>
            </w:r>
          </w:p>
        </w:tc>
        <w:tc>
          <w:tcPr>
            <w:tcW w:w="426" w:type="dxa"/>
            <w:gridSpan w:val="2"/>
            <w:shd w:val="solid" w:color="FFFFFF" w:fill="auto"/>
          </w:tcPr>
          <w:p w14:paraId="3D0A2F37" w14:textId="77777777" w:rsidR="00A7012E" w:rsidRPr="000749E2" w:rsidRDefault="00A7012E" w:rsidP="000749E2">
            <w:pPr>
              <w:pStyle w:val="TAL"/>
              <w:rPr>
                <w:lang w:eastAsia="en-US"/>
              </w:rPr>
            </w:pPr>
            <w:r w:rsidRPr="000749E2">
              <w:rPr>
                <w:lang w:eastAsia="en-US"/>
              </w:rPr>
              <w:t>-</w:t>
            </w:r>
          </w:p>
        </w:tc>
        <w:tc>
          <w:tcPr>
            <w:tcW w:w="4062" w:type="dxa"/>
            <w:gridSpan w:val="2"/>
            <w:shd w:val="solid" w:color="FFFFFF" w:fill="auto"/>
          </w:tcPr>
          <w:p w14:paraId="4AC21E62" w14:textId="77777777" w:rsidR="00A7012E" w:rsidRPr="000749E2" w:rsidRDefault="00A7012E" w:rsidP="000749E2">
            <w:pPr>
              <w:pStyle w:val="TAL"/>
              <w:rPr>
                <w:lang w:eastAsia="en-US"/>
              </w:rPr>
            </w:pPr>
            <w:r w:rsidRPr="000749E2">
              <w:rPr>
                <w:lang w:eastAsia="en-US"/>
              </w:rPr>
              <w:t xml:space="preserve">Removal of </w:t>
            </w:r>
            <w:r w:rsidR="00641970" w:rsidRPr="000749E2">
              <w:rPr>
                <w:lang w:eastAsia="en-US"/>
              </w:rPr>
              <w:t>unrealistic</w:t>
            </w:r>
            <w:r w:rsidRPr="000749E2">
              <w:rPr>
                <w:lang w:eastAsia="en-US"/>
              </w:rPr>
              <w:t xml:space="preserve"> network behaviour from generic procedures</w:t>
            </w:r>
          </w:p>
        </w:tc>
        <w:tc>
          <w:tcPr>
            <w:tcW w:w="415" w:type="dxa"/>
            <w:gridSpan w:val="2"/>
            <w:shd w:val="solid" w:color="FFFFFF" w:fill="auto"/>
          </w:tcPr>
          <w:p w14:paraId="1414616F" w14:textId="77777777" w:rsidR="00A7012E" w:rsidRPr="000749E2" w:rsidRDefault="00A7012E" w:rsidP="000749E2">
            <w:pPr>
              <w:pStyle w:val="TAL"/>
              <w:rPr>
                <w:lang w:eastAsia="en-US"/>
              </w:rPr>
            </w:pPr>
            <w:r w:rsidRPr="000749E2">
              <w:rPr>
                <w:lang w:eastAsia="en-US"/>
              </w:rPr>
              <w:t>F</w:t>
            </w:r>
          </w:p>
        </w:tc>
        <w:tc>
          <w:tcPr>
            <w:tcW w:w="708" w:type="dxa"/>
            <w:gridSpan w:val="2"/>
            <w:shd w:val="solid" w:color="FFFFFF" w:fill="auto"/>
          </w:tcPr>
          <w:p w14:paraId="6CEA8BE7" w14:textId="77777777" w:rsidR="00A7012E" w:rsidRPr="000749E2" w:rsidRDefault="00A7012E" w:rsidP="000749E2">
            <w:pPr>
              <w:pStyle w:val="TAL"/>
              <w:rPr>
                <w:lang w:eastAsia="en-US"/>
              </w:rPr>
            </w:pPr>
            <w:r w:rsidRPr="000749E2">
              <w:rPr>
                <w:lang w:eastAsia="en-US"/>
              </w:rPr>
              <w:t>9.0.0</w:t>
            </w:r>
          </w:p>
        </w:tc>
        <w:tc>
          <w:tcPr>
            <w:tcW w:w="708" w:type="dxa"/>
            <w:gridSpan w:val="2"/>
            <w:shd w:val="solid" w:color="FFFFFF" w:fill="auto"/>
          </w:tcPr>
          <w:p w14:paraId="7D06200A" w14:textId="77777777" w:rsidR="00A7012E" w:rsidRPr="000749E2" w:rsidRDefault="00A7012E" w:rsidP="000749E2">
            <w:pPr>
              <w:pStyle w:val="TAL"/>
              <w:rPr>
                <w:lang w:eastAsia="en-US"/>
              </w:rPr>
            </w:pPr>
            <w:r w:rsidRPr="000749E2">
              <w:rPr>
                <w:lang w:eastAsia="en-US"/>
              </w:rPr>
              <w:t>9.1.0</w:t>
            </w:r>
          </w:p>
        </w:tc>
        <w:tc>
          <w:tcPr>
            <w:tcW w:w="1033" w:type="dxa"/>
            <w:gridSpan w:val="2"/>
            <w:shd w:val="solid" w:color="FFFFFF" w:fill="auto"/>
          </w:tcPr>
          <w:p w14:paraId="6F081B0A" w14:textId="77777777" w:rsidR="00A7012E" w:rsidRPr="000749E2" w:rsidRDefault="00A7012E" w:rsidP="000749E2">
            <w:pPr>
              <w:pStyle w:val="TAL"/>
              <w:rPr>
                <w:lang w:eastAsia="en-US"/>
              </w:rPr>
            </w:pPr>
            <w:r w:rsidRPr="000749E2">
              <w:rPr>
                <w:lang w:eastAsia="en-US"/>
              </w:rPr>
              <w:t>R5-103223</w:t>
            </w:r>
          </w:p>
        </w:tc>
      </w:tr>
      <w:tr w:rsidR="00A7012E" w:rsidRPr="000749E2" w14:paraId="1E7DC076" w14:textId="77777777" w:rsidTr="001C22E1">
        <w:trPr>
          <w:gridAfter w:val="1"/>
          <w:wAfter w:w="21" w:type="dxa"/>
          <w:jc w:val="center"/>
        </w:trPr>
        <w:tc>
          <w:tcPr>
            <w:tcW w:w="638" w:type="dxa"/>
            <w:gridSpan w:val="2"/>
            <w:shd w:val="solid" w:color="FFFFFF" w:fill="auto"/>
          </w:tcPr>
          <w:p w14:paraId="5FC8F0D7" w14:textId="77777777" w:rsidR="00A7012E" w:rsidRPr="000749E2" w:rsidRDefault="00A7012E" w:rsidP="000749E2">
            <w:pPr>
              <w:pStyle w:val="TAL"/>
              <w:rPr>
                <w:lang w:eastAsia="en-US"/>
              </w:rPr>
            </w:pPr>
            <w:r w:rsidRPr="000749E2">
              <w:rPr>
                <w:lang w:eastAsia="en-US"/>
              </w:rPr>
              <w:t>RP#48</w:t>
            </w:r>
          </w:p>
        </w:tc>
        <w:tc>
          <w:tcPr>
            <w:tcW w:w="1134" w:type="dxa"/>
            <w:gridSpan w:val="2"/>
            <w:shd w:val="solid" w:color="FFFFFF" w:fill="auto"/>
          </w:tcPr>
          <w:p w14:paraId="3ACC4791" w14:textId="77777777" w:rsidR="00A7012E" w:rsidRPr="000749E2" w:rsidRDefault="00A7012E" w:rsidP="000749E2">
            <w:pPr>
              <w:pStyle w:val="TAL"/>
              <w:rPr>
                <w:lang w:eastAsia="en-US"/>
              </w:rPr>
            </w:pPr>
            <w:r w:rsidRPr="000749E2">
              <w:rPr>
                <w:lang w:eastAsia="en-US"/>
              </w:rPr>
              <w:t>RP-100510</w:t>
            </w:r>
          </w:p>
        </w:tc>
        <w:tc>
          <w:tcPr>
            <w:tcW w:w="567" w:type="dxa"/>
            <w:gridSpan w:val="2"/>
            <w:shd w:val="solid" w:color="FFFFFF" w:fill="auto"/>
          </w:tcPr>
          <w:p w14:paraId="49E248E3" w14:textId="77777777" w:rsidR="00A7012E" w:rsidRPr="000749E2" w:rsidRDefault="00A7012E" w:rsidP="005076D8">
            <w:pPr>
              <w:pStyle w:val="TAL"/>
            </w:pPr>
            <w:r w:rsidRPr="000749E2">
              <w:t>0116</w:t>
            </w:r>
          </w:p>
        </w:tc>
        <w:tc>
          <w:tcPr>
            <w:tcW w:w="426" w:type="dxa"/>
            <w:gridSpan w:val="2"/>
            <w:shd w:val="solid" w:color="FFFFFF" w:fill="auto"/>
          </w:tcPr>
          <w:p w14:paraId="091303AF" w14:textId="77777777" w:rsidR="00A7012E" w:rsidRPr="000749E2" w:rsidRDefault="00A7012E" w:rsidP="000749E2">
            <w:pPr>
              <w:pStyle w:val="TAL"/>
              <w:rPr>
                <w:lang w:eastAsia="en-US"/>
              </w:rPr>
            </w:pPr>
            <w:r w:rsidRPr="000749E2">
              <w:rPr>
                <w:lang w:eastAsia="en-US"/>
              </w:rPr>
              <w:t>-</w:t>
            </w:r>
          </w:p>
        </w:tc>
        <w:tc>
          <w:tcPr>
            <w:tcW w:w="4062" w:type="dxa"/>
            <w:gridSpan w:val="2"/>
            <w:shd w:val="solid" w:color="FFFFFF" w:fill="auto"/>
          </w:tcPr>
          <w:p w14:paraId="39811489" w14:textId="77777777" w:rsidR="00A7012E" w:rsidRPr="000749E2" w:rsidRDefault="00A7012E" w:rsidP="000749E2">
            <w:pPr>
              <w:pStyle w:val="TAL"/>
              <w:rPr>
                <w:lang w:eastAsia="en-US"/>
              </w:rPr>
            </w:pPr>
            <w:r w:rsidRPr="000749E2">
              <w:rPr>
                <w:lang w:eastAsia="en-US"/>
              </w:rPr>
              <w:t>Correction of table numbers in clause 6.2.3.1</w:t>
            </w:r>
          </w:p>
        </w:tc>
        <w:tc>
          <w:tcPr>
            <w:tcW w:w="415" w:type="dxa"/>
            <w:gridSpan w:val="2"/>
            <w:shd w:val="solid" w:color="FFFFFF" w:fill="auto"/>
          </w:tcPr>
          <w:p w14:paraId="27FD9BF2" w14:textId="77777777" w:rsidR="00A7012E" w:rsidRPr="000749E2" w:rsidRDefault="00A7012E" w:rsidP="000749E2">
            <w:pPr>
              <w:pStyle w:val="TAL"/>
              <w:rPr>
                <w:lang w:eastAsia="en-US"/>
              </w:rPr>
            </w:pPr>
            <w:r w:rsidRPr="000749E2">
              <w:rPr>
                <w:lang w:eastAsia="en-US"/>
              </w:rPr>
              <w:t>F</w:t>
            </w:r>
          </w:p>
        </w:tc>
        <w:tc>
          <w:tcPr>
            <w:tcW w:w="708" w:type="dxa"/>
            <w:gridSpan w:val="2"/>
            <w:shd w:val="solid" w:color="FFFFFF" w:fill="auto"/>
          </w:tcPr>
          <w:p w14:paraId="47545407" w14:textId="77777777" w:rsidR="00A7012E" w:rsidRPr="000749E2" w:rsidRDefault="00A7012E" w:rsidP="000749E2">
            <w:pPr>
              <w:pStyle w:val="TAL"/>
              <w:rPr>
                <w:lang w:eastAsia="en-US"/>
              </w:rPr>
            </w:pPr>
            <w:r w:rsidRPr="000749E2">
              <w:rPr>
                <w:lang w:eastAsia="en-US"/>
              </w:rPr>
              <w:t>9.0.0</w:t>
            </w:r>
          </w:p>
        </w:tc>
        <w:tc>
          <w:tcPr>
            <w:tcW w:w="708" w:type="dxa"/>
            <w:gridSpan w:val="2"/>
            <w:shd w:val="solid" w:color="FFFFFF" w:fill="auto"/>
          </w:tcPr>
          <w:p w14:paraId="09286477" w14:textId="77777777" w:rsidR="00A7012E" w:rsidRPr="000749E2" w:rsidRDefault="00A7012E" w:rsidP="000749E2">
            <w:pPr>
              <w:pStyle w:val="TAL"/>
              <w:rPr>
                <w:lang w:eastAsia="en-US"/>
              </w:rPr>
            </w:pPr>
            <w:r w:rsidRPr="000749E2">
              <w:rPr>
                <w:lang w:eastAsia="en-US"/>
              </w:rPr>
              <w:t>9.1.0</w:t>
            </w:r>
          </w:p>
        </w:tc>
        <w:tc>
          <w:tcPr>
            <w:tcW w:w="1033" w:type="dxa"/>
            <w:gridSpan w:val="2"/>
            <w:shd w:val="solid" w:color="FFFFFF" w:fill="auto"/>
          </w:tcPr>
          <w:p w14:paraId="6DA2ED7D" w14:textId="77777777" w:rsidR="00A7012E" w:rsidRPr="000749E2" w:rsidRDefault="00A7012E" w:rsidP="000749E2">
            <w:pPr>
              <w:pStyle w:val="TAL"/>
              <w:rPr>
                <w:lang w:eastAsia="en-US"/>
              </w:rPr>
            </w:pPr>
            <w:r w:rsidRPr="000749E2">
              <w:rPr>
                <w:lang w:eastAsia="en-US"/>
              </w:rPr>
              <w:t>R5-103232</w:t>
            </w:r>
          </w:p>
        </w:tc>
      </w:tr>
      <w:tr w:rsidR="00A7012E" w:rsidRPr="000749E2" w14:paraId="592058AF" w14:textId="77777777" w:rsidTr="001C22E1">
        <w:trPr>
          <w:gridAfter w:val="1"/>
          <w:wAfter w:w="21" w:type="dxa"/>
          <w:jc w:val="center"/>
        </w:trPr>
        <w:tc>
          <w:tcPr>
            <w:tcW w:w="638" w:type="dxa"/>
            <w:gridSpan w:val="2"/>
            <w:shd w:val="solid" w:color="FFFFFF" w:fill="auto"/>
          </w:tcPr>
          <w:p w14:paraId="594D1FA5" w14:textId="77777777" w:rsidR="00A7012E" w:rsidRPr="000749E2" w:rsidRDefault="00A7012E" w:rsidP="000749E2">
            <w:pPr>
              <w:pStyle w:val="TAL"/>
              <w:rPr>
                <w:lang w:eastAsia="en-US"/>
              </w:rPr>
            </w:pPr>
            <w:r w:rsidRPr="000749E2">
              <w:rPr>
                <w:lang w:eastAsia="en-US"/>
              </w:rPr>
              <w:t>RP#48</w:t>
            </w:r>
          </w:p>
        </w:tc>
        <w:tc>
          <w:tcPr>
            <w:tcW w:w="1134" w:type="dxa"/>
            <w:gridSpan w:val="2"/>
            <w:shd w:val="solid" w:color="FFFFFF" w:fill="auto"/>
          </w:tcPr>
          <w:p w14:paraId="7EC3E04B" w14:textId="77777777" w:rsidR="00A7012E" w:rsidRPr="000749E2" w:rsidRDefault="00A7012E" w:rsidP="000749E2">
            <w:pPr>
              <w:pStyle w:val="TAL"/>
              <w:rPr>
                <w:lang w:eastAsia="en-US"/>
              </w:rPr>
            </w:pPr>
            <w:r w:rsidRPr="000749E2">
              <w:rPr>
                <w:lang w:eastAsia="en-US"/>
              </w:rPr>
              <w:t>RP-100510</w:t>
            </w:r>
          </w:p>
        </w:tc>
        <w:tc>
          <w:tcPr>
            <w:tcW w:w="567" w:type="dxa"/>
            <w:gridSpan w:val="2"/>
            <w:shd w:val="solid" w:color="FFFFFF" w:fill="auto"/>
          </w:tcPr>
          <w:p w14:paraId="3B8097E8" w14:textId="77777777" w:rsidR="00A7012E" w:rsidRPr="000749E2" w:rsidRDefault="00A7012E" w:rsidP="005076D8">
            <w:pPr>
              <w:pStyle w:val="TAL"/>
            </w:pPr>
            <w:r w:rsidRPr="000749E2">
              <w:t>0117</w:t>
            </w:r>
          </w:p>
        </w:tc>
        <w:tc>
          <w:tcPr>
            <w:tcW w:w="426" w:type="dxa"/>
            <w:gridSpan w:val="2"/>
            <w:shd w:val="solid" w:color="FFFFFF" w:fill="auto"/>
          </w:tcPr>
          <w:p w14:paraId="4F506018" w14:textId="77777777" w:rsidR="00A7012E" w:rsidRPr="000749E2" w:rsidRDefault="00A7012E" w:rsidP="000749E2">
            <w:pPr>
              <w:pStyle w:val="TAL"/>
              <w:rPr>
                <w:lang w:eastAsia="en-US"/>
              </w:rPr>
            </w:pPr>
            <w:r w:rsidRPr="000749E2">
              <w:rPr>
                <w:lang w:eastAsia="en-US"/>
              </w:rPr>
              <w:t>-</w:t>
            </w:r>
          </w:p>
        </w:tc>
        <w:tc>
          <w:tcPr>
            <w:tcW w:w="4062" w:type="dxa"/>
            <w:gridSpan w:val="2"/>
            <w:shd w:val="solid" w:color="FFFFFF" w:fill="auto"/>
          </w:tcPr>
          <w:p w14:paraId="59835721" w14:textId="77777777" w:rsidR="00A7012E" w:rsidRPr="000749E2" w:rsidRDefault="00A7012E" w:rsidP="000749E2">
            <w:pPr>
              <w:pStyle w:val="TAL"/>
              <w:rPr>
                <w:lang w:eastAsia="en-US"/>
              </w:rPr>
            </w:pPr>
            <w:r w:rsidRPr="000749E2">
              <w:rPr>
                <w:lang w:eastAsia="en-US"/>
              </w:rPr>
              <w:t xml:space="preserve">Correction to default values for </w:t>
            </w:r>
            <w:proofErr w:type="spellStart"/>
            <w:r w:rsidRPr="000749E2">
              <w:rPr>
                <w:lang w:eastAsia="en-US"/>
              </w:rPr>
              <w:t>PhysicalConfigDedicated</w:t>
            </w:r>
            <w:proofErr w:type="spellEnd"/>
            <w:r w:rsidRPr="000749E2">
              <w:rPr>
                <w:lang w:eastAsia="en-US"/>
              </w:rPr>
              <w:t xml:space="preserve"> and MIMO</w:t>
            </w:r>
          </w:p>
        </w:tc>
        <w:tc>
          <w:tcPr>
            <w:tcW w:w="415" w:type="dxa"/>
            <w:gridSpan w:val="2"/>
            <w:shd w:val="solid" w:color="FFFFFF" w:fill="auto"/>
          </w:tcPr>
          <w:p w14:paraId="1EB261BC" w14:textId="77777777" w:rsidR="00A7012E" w:rsidRPr="000749E2" w:rsidRDefault="00A7012E" w:rsidP="000749E2">
            <w:pPr>
              <w:pStyle w:val="TAL"/>
              <w:rPr>
                <w:lang w:eastAsia="en-US"/>
              </w:rPr>
            </w:pPr>
            <w:r w:rsidRPr="000749E2">
              <w:rPr>
                <w:lang w:eastAsia="en-US"/>
              </w:rPr>
              <w:t>F</w:t>
            </w:r>
          </w:p>
        </w:tc>
        <w:tc>
          <w:tcPr>
            <w:tcW w:w="708" w:type="dxa"/>
            <w:gridSpan w:val="2"/>
            <w:shd w:val="solid" w:color="FFFFFF" w:fill="auto"/>
          </w:tcPr>
          <w:p w14:paraId="3C5C2D7B" w14:textId="77777777" w:rsidR="00A7012E" w:rsidRPr="000749E2" w:rsidRDefault="00A7012E" w:rsidP="000749E2">
            <w:pPr>
              <w:pStyle w:val="TAL"/>
              <w:rPr>
                <w:lang w:eastAsia="en-US"/>
              </w:rPr>
            </w:pPr>
            <w:r w:rsidRPr="000749E2">
              <w:rPr>
                <w:lang w:eastAsia="en-US"/>
              </w:rPr>
              <w:t>9.0.0</w:t>
            </w:r>
          </w:p>
        </w:tc>
        <w:tc>
          <w:tcPr>
            <w:tcW w:w="708" w:type="dxa"/>
            <w:gridSpan w:val="2"/>
            <w:shd w:val="solid" w:color="FFFFFF" w:fill="auto"/>
          </w:tcPr>
          <w:p w14:paraId="3749ACC3" w14:textId="77777777" w:rsidR="00A7012E" w:rsidRPr="000749E2" w:rsidRDefault="00A7012E" w:rsidP="000749E2">
            <w:pPr>
              <w:pStyle w:val="TAL"/>
              <w:rPr>
                <w:lang w:eastAsia="en-US"/>
              </w:rPr>
            </w:pPr>
            <w:r w:rsidRPr="000749E2">
              <w:rPr>
                <w:lang w:eastAsia="en-US"/>
              </w:rPr>
              <w:t>9.1.0</w:t>
            </w:r>
          </w:p>
        </w:tc>
        <w:tc>
          <w:tcPr>
            <w:tcW w:w="1033" w:type="dxa"/>
            <w:gridSpan w:val="2"/>
            <w:shd w:val="solid" w:color="FFFFFF" w:fill="auto"/>
          </w:tcPr>
          <w:p w14:paraId="20758FF4" w14:textId="77777777" w:rsidR="00A7012E" w:rsidRPr="000749E2" w:rsidRDefault="00A7012E" w:rsidP="000749E2">
            <w:pPr>
              <w:pStyle w:val="TAL"/>
              <w:rPr>
                <w:lang w:eastAsia="en-US"/>
              </w:rPr>
            </w:pPr>
            <w:r w:rsidRPr="000749E2">
              <w:rPr>
                <w:lang w:eastAsia="en-US"/>
              </w:rPr>
              <w:t>R5-103287</w:t>
            </w:r>
          </w:p>
        </w:tc>
      </w:tr>
      <w:tr w:rsidR="00A7012E" w:rsidRPr="000749E2" w14:paraId="44D722E5" w14:textId="77777777" w:rsidTr="001C22E1">
        <w:trPr>
          <w:gridAfter w:val="1"/>
          <w:wAfter w:w="21" w:type="dxa"/>
          <w:jc w:val="center"/>
        </w:trPr>
        <w:tc>
          <w:tcPr>
            <w:tcW w:w="638" w:type="dxa"/>
            <w:gridSpan w:val="2"/>
            <w:shd w:val="solid" w:color="FFFFFF" w:fill="auto"/>
          </w:tcPr>
          <w:p w14:paraId="48F711A2" w14:textId="77777777" w:rsidR="00A7012E" w:rsidRPr="000749E2" w:rsidRDefault="00A7012E" w:rsidP="000749E2">
            <w:pPr>
              <w:pStyle w:val="TAL"/>
              <w:rPr>
                <w:lang w:eastAsia="en-US"/>
              </w:rPr>
            </w:pPr>
            <w:r w:rsidRPr="000749E2">
              <w:rPr>
                <w:lang w:eastAsia="en-US"/>
              </w:rPr>
              <w:t>RP#48</w:t>
            </w:r>
          </w:p>
        </w:tc>
        <w:tc>
          <w:tcPr>
            <w:tcW w:w="1134" w:type="dxa"/>
            <w:gridSpan w:val="2"/>
            <w:shd w:val="solid" w:color="FFFFFF" w:fill="auto"/>
          </w:tcPr>
          <w:p w14:paraId="496C4872" w14:textId="77777777" w:rsidR="00A7012E" w:rsidRPr="000749E2" w:rsidRDefault="00A7012E" w:rsidP="000749E2">
            <w:pPr>
              <w:pStyle w:val="TAL"/>
              <w:rPr>
                <w:lang w:eastAsia="en-US"/>
              </w:rPr>
            </w:pPr>
            <w:r w:rsidRPr="000749E2">
              <w:rPr>
                <w:lang w:eastAsia="en-US"/>
              </w:rPr>
              <w:t>RP-100510</w:t>
            </w:r>
          </w:p>
        </w:tc>
        <w:tc>
          <w:tcPr>
            <w:tcW w:w="567" w:type="dxa"/>
            <w:gridSpan w:val="2"/>
            <w:shd w:val="solid" w:color="FFFFFF" w:fill="auto"/>
          </w:tcPr>
          <w:p w14:paraId="5A241A06" w14:textId="77777777" w:rsidR="00A7012E" w:rsidRPr="000749E2" w:rsidRDefault="00A7012E" w:rsidP="005076D8">
            <w:pPr>
              <w:pStyle w:val="TAL"/>
            </w:pPr>
            <w:r w:rsidRPr="000749E2">
              <w:t>0118</w:t>
            </w:r>
          </w:p>
        </w:tc>
        <w:tc>
          <w:tcPr>
            <w:tcW w:w="426" w:type="dxa"/>
            <w:gridSpan w:val="2"/>
            <w:shd w:val="solid" w:color="FFFFFF" w:fill="auto"/>
          </w:tcPr>
          <w:p w14:paraId="36074580" w14:textId="77777777" w:rsidR="00A7012E" w:rsidRPr="000749E2" w:rsidRDefault="00A7012E" w:rsidP="000749E2">
            <w:pPr>
              <w:pStyle w:val="TAL"/>
              <w:rPr>
                <w:lang w:eastAsia="en-US"/>
              </w:rPr>
            </w:pPr>
            <w:r w:rsidRPr="000749E2">
              <w:rPr>
                <w:lang w:eastAsia="en-US"/>
              </w:rPr>
              <w:t>-</w:t>
            </w:r>
          </w:p>
        </w:tc>
        <w:tc>
          <w:tcPr>
            <w:tcW w:w="4062" w:type="dxa"/>
            <w:gridSpan w:val="2"/>
            <w:shd w:val="solid" w:color="FFFFFF" w:fill="auto"/>
          </w:tcPr>
          <w:p w14:paraId="500219DD" w14:textId="77777777" w:rsidR="00A7012E" w:rsidRPr="000749E2" w:rsidRDefault="00A7012E" w:rsidP="000749E2">
            <w:pPr>
              <w:pStyle w:val="TAL"/>
              <w:rPr>
                <w:lang w:eastAsia="en-US"/>
              </w:rPr>
            </w:pPr>
            <w:r w:rsidRPr="000749E2">
              <w:rPr>
                <w:lang w:eastAsia="en-US"/>
              </w:rPr>
              <w:t>Correction to SR-</w:t>
            </w:r>
            <w:proofErr w:type="spellStart"/>
            <w:r w:rsidRPr="000749E2">
              <w:rPr>
                <w:lang w:eastAsia="en-US"/>
              </w:rPr>
              <w:t>ConfigIndex</w:t>
            </w:r>
            <w:proofErr w:type="spellEnd"/>
            <w:r w:rsidRPr="000749E2">
              <w:rPr>
                <w:lang w:eastAsia="en-US"/>
              </w:rPr>
              <w:t xml:space="preserve"> for LTE TDD signalling test cases</w:t>
            </w:r>
          </w:p>
        </w:tc>
        <w:tc>
          <w:tcPr>
            <w:tcW w:w="415" w:type="dxa"/>
            <w:gridSpan w:val="2"/>
            <w:shd w:val="solid" w:color="FFFFFF" w:fill="auto"/>
          </w:tcPr>
          <w:p w14:paraId="7BA70F5E" w14:textId="77777777" w:rsidR="00A7012E" w:rsidRPr="000749E2" w:rsidRDefault="00A7012E" w:rsidP="000749E2">
            <w:pPr>
              <w:pStyle w:val="TAL"/>
              <w:rPr>
                <w:lang w:eastAsia="en-US"/>
              </w:rPr>
            </w:pPr>
            <w:r w:rsidRPr="000749E2">
              <w:rPr>
                <w:lang w:eastAsia="en-US"/>
              </w:rPr>
              <w:t>F</w:t>
            </w:r>
          </w:p>
        </w:tc>
        <w:tc>
          <w:tcPr>
            <w:tcW w:w="708" w:type="dxa"/>
            <w:gridSpan w:val="2"/>
            <w:shd w:val="solid" w:color="FFFFFF" w:fill="auto"/>
          </w:tcPr>
          <w:p w14:paraId="5305926B" w14:textId="77777777" w:rsidR="00A7012E" w:rsidRPr="000749E2" w:rsidRDefault="00A7012E" w:rsidP="000749E2">
            <w:pPr>
              <w:pStyle w:val="TAL"/>
              <w:rPr>
                <w:lang w:eastAsia="en-US"/>
              </w:rPr>
            </w:pPr>
            <w:r w:rsidRPr="000749E2">
              <w:rPr>
                <w:lang w:eastAsia="en-US"/>
              </w:rPr>
              <w:t>9.0.0</w:t>
            </w:r>
          </w:p>
        </w:tc>
        <w:tc>
          <w:tcPr>
            <w:tcW w:w="708" w:type="dxa"/>
            <w:gridSpan w:val="2"/>
            <w:shd w:val="solid" w:color="FFFFFF" w:fill="auto"/>
          </w:tcPr>
          <w:p w14:paraId="17CEE3B9" w14:textId="77777777" w:rsidR="00A7012E" w:rsidRPr="000749E2" w:rsidRDefault="00A7012E" w:rsidP="000749E2">
            <w:pPr>
              <w:pStyle w:val="TAL"/>
              <w:rPr>
                <w:lang w:eastAsia="en-US"/>
              </w:rPr>
            </w:pPr>
            <w:r w:rsidRPr="000749E2">
              <w:rPr>
                <w:lang w:eastAsia="en-US"/>
              </w:rPr>
              <w:t>9.1.0</w:t>
            </w:r>
          </w:p>
        </w:tc>
        <w:tc>
          <w:tcPr>
            <w:tcW w:w="1033" w:type="dxa"/>
            <w:gridSpan w:val="2"/>
            <w:shd w:val="solid" w:color="FFFFFF" w:fill="auto"/>
          </w:tcPr>
          <w:p w14:paraId="7702E34E" w14:textId="77777777" w:rsidR="00A7012E" w:rsidRPr="000749E2" w:rsidRDefault="00A7012E" w:rsidP="000749E2">
            <w:pPr>
              <w:pStyle w:val="TAL"/>
              <w:rPr>
                <w:lang w:eastAsia="en-US"/>
              </w:rPr>
            </w:pPr>
            <w:r w:rsidRPr="000749E2">
              <w:rPr>
                <w:lang w:eastAsia="en-US"/>
              </w:rPr>
              <w:t>R5-103290</w:t>
            </w:r>
          </w:p>
        </w:tc>
      </w:tr>
      <w:tr w:rsidR="00A7012E" w:rsidRPr="000749E2" w14:paraId="4F70E9BD" w14:textId="77777777" w:rsidTr="001C22E1">
        <w:trPr>
          <w:gridAfter w:val="1"/>
          <w:wAfter w:w="21" w:type="dxa"/>
          <w:jc w:val="center"/>
        </w:trPr>
        <w:tc>
          <w:tcPr>
            <w:tcW w:w="638" w:type="dxa"/>
            <w:gridSpan w:val="2"/>
            <w:shd w:val="solid" w:color="FFFFFF" w:fill="auto"/>
          </w:tcPr>
          <w:p w14:paraId="0C6272E7" w14:textId="77777777" w:rsidR="00A7012E" w:rsidRPr="000749E2" w:rsidRDefault="00A7012E" w:rsidP="000749E2">
            <w:pPr>
              <w:pStyle w:val="TAL"/>
              <w:rPr>
                <w:lang w:eastAsia="en-US"/>
              </w:rPr>
            </w:pPr>
            <w:r w:rsidRPr="000749E2">
              <w:rPr>
                <w:lang w:eastAsia="en-US"/>
              </w:rPr>
              <w:t>RP#48</w:t>
            </w:r>
          </w:p>
        </w:tc>
        <w:tc>
          <w:tcPr>
            <w:tcW w:w="1134" w:type="dxa"/>
            <w:gridSpan w:val="2"/>
            <w:shd w:val="solid" w:color="FFFFFF" w:fill="auto"/>
          </w:tcPr>
          <w:p w14:paraId="37DEB4E0" w14:textId="77777777" w:rsidR="00A7012E" w:rsidRPr="000749E2" w:rsidRDefault="00A7012E" w:rsidP="000749E2">
            <w:pPr>
              <w:pStyle w:val="TAL"/>
              <w:rPr>
                <w:lang w:eastAsia="en-US"/>
              </w:rPr>
            </w:pPr>
            <w:r w:rsidRPr="000749E2">
              <w:rPr>
                <w:lang w:eastAsia="en-US"/>
              </w:rPr>
              <w:t>RP-100510</w:t>
            </w:r>
          </w:p>
        </w:tc>
        <w:tc>
          <w:tcPr>
            <w:tcW w:w="567" w:type="dxa"/>
            <w:gridSpan w:val="2"/>
            <w:shd w:val="solid" w:color="FFFFFF" w:fill="auto"/>
          </w:tcPr>
          <w:p w14:paraId="75CDCE9D" w14:textId="77777777" w:rsidR="00A7012E" w:rsidRPr="000749E2" w:rsidRDefault="00A7012E" w:rsidP="005076D8">
            <w:pPr>
              <w:pStyle w:val="TAL"/>
            </w:pPr>
            <w:r w:rsidRPr="000749E2">
              <w:t>0119</w:t>
            </w:r>
          </w:p>
        </w:tc>
        <w:tc>
          <w:tcPr>
            <w:tcW w:w="426" w:type="dxa"/>
            <w:gridSpan w:val="2"/>
            <w:shd w:val="solid" w:color="FFFFFF" w:fill="auto"/>
          </w:tcPr>
          <w:p w14:paraId="737C43AF" w14:textId="77777777" w:rsidR="00A7012E" w:rsidRPr="000749E2" w:rsidRDefault="00A7012E" w:rsidP="000749E2">
            <w:pPr>
              <w:pStyle w:val="TAL"/>
              <w:rPr>
                <w:lang w:eastAsia="en-US"/>
              </w:rPr>
            </w:pPr>
            <w:r w:rsidRPr="000749E2">
              <w:rPr>
                <w:lang w:eastAsia="en-US"/>
              </w:rPr>
              <w:t>-</w:t>
            </w:r>
          </w:p>
        </w:tc>
        <w:tc>
          <w:tcPr>
            <w:tcW w:w="4062" w:type="dxa"/>
            <w:gridSpan w:val="2"/>
            <w:shd w:val="solid" w:color="FFFFFF" w:fill="auto"/>
          </w:tcPr>
          <w:p w14:paraId="013D8B16" w14:textId="77777777" w:rsidR="00A7012E" w:rsidRPr="000749E2" w:rsidRDefault="00A7012E" w:rsidP="000749E2">
            <w:pPr>
              <w:pStyle w:val="TAL"/>
              <w:rPr>
                <w:lang w:eastAsia="en-US"/>
              </w:rPr>
            </w:pPr>
            <w:r w:rsidRPr="000749E2">
              <w:rPr>
                <w:lang w:eastAsia="en-US"/>
              </w:rPr>
              <w:t>Correction to MME Group ID to set MSB to 1</w:t>
            </w:r>
          </w:p>
        </w:tc>
        <w:tc>
          <w:tcPr>
            <w:tcW w:w="415" w:type="dxa"/>
            <w:gridSpan w:val="2"/>
            <w:shd w:val="solid" w:color="FFFFFF" w:fill="auto"/>
          </w:tcPr>
          <w:p w14:paraId="310D7DDF" w14:textId="77777777" w:rsidR="00A7012E" w:rsidRPr="000749E2" w:rsidRDefault="00A7012E" w:rsidP="000749E2">
            <w:pPr>
              <w:pStyle w:val="TAL"/>
              <w:rPr>
                <w:lang w:eastAsia="en-US"/>
              </w:rPr>
            </w:pPr>
            <w:r w:rsidRPr="000749E2">
              <w:rPr>
                <w:lang w:eastAsia="en-US"/>
              </w:rPr>
              <w:t>F</w:t>
            </w:r>
          </w:p>
        </w:tc>
        <w:tc>
          <w:tcPr>
            <w:tcW w:w="708" w:type="dxa"/>
            <w:gridSpan w:val="2"/>
            <w:shd w:val="solid" w:color="FFFFFF" w:fill="auto"/>
          </w:tcPr>
          <w:p w14:paraId="6DA2944D" w14:textId="77777777" w:rsidR="00A7012E" w:rsidRPr="000749E2" w:rsidRDefault="00A7012E" w:rsidP="000749E2">
            <w:pPr>
              <w:pStyle w:val="TAL"/>
              <w:rPr>
                <w:lang w:eastAsia="en-US"/>
              </w:rPr>
            </w:pPr>
            <w:r w:rsidRPr="000749E2">
              <w:rPr>
                <w:lang w:eastAsia="en-US"/>
              </w:rPr>
              <w:t>9.0.0</w:t>
            </w:r>
          </w:p>
        </w:tc>
        <w:tc>
          <w:tcPr>
            <w:tcW w:w="708" w:type="dxa"/>
            <w:gridSpan w:val="2"/>
            <w:shd w:val="solid" w:color="FFFFFF" w:fill="auto"/>
          </w:tcPr>
          <w:p w14:paraId="11202D79" w14:textId="77777777" w:rsidR="00A7012E" w:rsidRPr="000749E2" w:rsidRDefault="00A7012E" w:rsidP="000749E2">
            <w:pPr>
              <w:pStyle w:val="TAL"/>
              <w:rPr>
                <w:lang w:eastAsia="en-US"/>
              </w:rPr>
            </w:pPr>
            <w:r w:rsidRPr="000749E2">
              <w:rPr>
                <w:lang w:eastAsia="en-US"/>
              </w:rPr>
              <w:t>9.1.0</w:t>
            </w:r>
          </w:p>
        </w:tc>
        <w:tc>
          <w:tcPr>
            <w:tcW w:w="1033" w:type="dxa"/>
            <w:gridSpan w:val="2"/>
            <w:shd w:val="solid" w:color="FFFFFF" w:fill="auto"/>
          </w:tcPr>
          <w:p w14:paraId="1A7D2E96" w14:textId="77777777" w:rsidR="00A7012E" w:rsidRPr="000749E2" w:rsidRDefault="00A7012E" w:rsidP="000749E2">
            <w:pPr>
              <w:pStyle w:val="TAL"/>
              <w:rPr>
                <w:lang w:eastAsia="en-US"/>
              </w:rPr>
            </w:pPr>
            <w:r w:rsidRPr="000749E2">
              <w:rPr>
                <w:lang w:eastAsia="en-US"/>
              </w:rPr>
              <w:t>R5-103298</w:t>
            </w:r>
          </w:p>
        </w:tc>
      </w:tr>
      <w:tr w:rsidR="00003A7D" w:rsidRPr="000749E2" w14:paraId="701F222B" w14:textId="77777777" w:rsidTr="001C22E1">
        <w:trPr>
          <w:gridAfter w:val="1"/>
          <w:wAfter w:w="21" w:type="dxa"/>
          <w:jc w:val="center"/>
        </w:trPr>
        <w:tc>
          <w:tcPr>
            <w:tcW w:w="638" w:type="dxa"/>
            <w:gridSpan w:val="2"/>
            <w:shd w:val="solid" w:color="FFFFFF" w:fill="auto"/>
          </w:tcPr>
          <w:p w14:paraId="39C3C8CF" w14:textId="77777777" w:rsidR="00003A7D" w:rsidRPr="000749E2" w:rsidRDefault="00003A7D" w:rsidP="000749E2">
            <w:pPr>
              <w:pStyle w:val="TAL"/>
              <w:rPr>
                <w:lang w:eastAsia="en-US"/>
              </w:rPr>
            </w:pPr>
            <w:r w:rsidRPr="000749E2">
              <w:rPr>
                <w:lang w:eastAsia="en-US"/>
              </w:rPr>
              <w:t>RP#48</w:t>
            </w:r>
          </w:p>
        </w:tc>
        <w:tc>
          <w:tcPr>
            <w:tcW w:w="1134" w:type="dxa"/>
            <w:gridSpan w:val="2"/>
            <w:shd w:val="solid" w:color="FFFFFF" w:fill="auto"/>
          </w:tcPr>
          <w:p w14:paraId="26FB7C2D" w14:textId="77777777" w:rsidR="00003A7D" w:rsidRPr="000749E2" w:rsidRDefault="00003A7D" w:rsidP="000749E2">
            <w:pPr>
              <w:pStyle w:val="TAL"/>
              <w:rPr>
                <w:lang w:eastAsia="en-US"/>
              </w:rPr>
            </w:pPr>
            <w:r w:rsidRPr="000749E2">
              <w:rPr>
                <w:lang w:eastAsia="en-US"/>
              </w:rPr>
              <w:t>RP-100500</w:t>
            </w:r>
          </w:p>
        </w:tc>
        <w:tc>
          <w:tcPr>
            <w:tcW w:w="567" w:type="dxa"/>
            <w:gridSpan w:val="2"/>
            <w:shd w:val="solid" w:color="FFFFFF" w:fill="auto"/>
          </w:tcPr>
          <w:p w14:paraId="18D78F0F" w14:textId="77777777" w:rsidR="00003A7D" w:rsidRPr="000749E2" w:rsidRDefault="00003A7D" w:rsidP="005076D8">
            <w:pPr>
              <w:pStyle w:val="TAL"/>
            </w:pPr>
            <w:r w:rsidRPr="000749E2">
              <w:t>0144</w:t>
            </w:r>
          </w:p>
        </w:tc>
        <w:tc>
          <w:tcPr>
            <w:tcW w:w="426" w:type="dxa"/>
            <w:gridSpan w:val="2"/>
            <w:shd w:val="solid" w:color="FFFFFF" w:fill="auto"/>
          </w:tcPr>
          <w:p w14:paraId="2097FB95" w14:textId="77777777" w:rsidR="00003A7D" w:rsidRPr="000749E2" w:rsidRDefault="00003A7D" w:rsidP="000749E2">
            <w:pPr>
              <w:pStyle w:val="TAL"/>
              <w:rPr>
                <w:lang w:eastAsia="en-US"/>
              </w:rPr>
            </w:pPr>
            <w:r w:rsidRPr="000749E2">
              <w:rPr>
                <w:lang w:eastAsia="en-US"/>
              </w:rPr>
              <w:t>-</w:t>
            </w:r>
          </w:p>
        </w:tc>
        <w:tc>
          <w:tcPr>
            <w:tcW w:w="4062" w:type="dxa"/>
            <w:gridSpan w:val="2"/>
            <w:shd w:val="solid" w:color="FFFFFF" w:fill="auto"/>
          </w:tcPr>
          <w:p w14:paraId="019B4166" w14:textId="77777777" w:rsidR="00003A7D" w:rsidRPr="000749E2" w:rsidRDefault="00003A7D" w:rsidP="000749E2">
            <w:pPr>
              <w:pStyle w:val="TAL"/>
              <w:rPr>
                <w:lang w:eastAsia="en-US"/>
              </w:rPr>
            </w:pPr>
            <w:r w:rsidRPr="000749E2">
              <w:rPr>
                <w:lang w:eastAsia="en-US"/>
              </w:rPr>
              <w:t xml:space="preserve">Connection </w:t>
            </w:r>
            <w:r w:rsidR="00641970" w:rsidRPr="000749E2">
              <w:rPr>
                <w:lang w:eastAsia="en-US"/>
              </w:rPr>
              <w:t>diagram</w:t>
            </w:r>
            <w:r w:rsidRPr="000749E2">
              <w:rPr>
                <w:lang w:eastAsia="en-US"/>
              </w:rPr>
              <w:t xml:space="preserve"> for test 8.11.2 (3 cells)</w:t>
            </w:r>
          </w:p>
        </w:tc>
        <w:tc>
          <w:tcPr>
            <w:tcW w:w="415" w:type="dxa"/>
            <w:gridSpan w:val="2"/>
            <w:shd w:val="solid" w:color="FFFFFF" w:fill="auto"/>
          </w:tcPr>
          <w:p w14:paraId="3C28975C" w14:textId="77777777" w:rsidR="00003A7D" w:rsidRPr="000749E2" w:rsidRDefault="00003A7D" w:rsidP="000749E2">
            <w:pPr>
              <w:pStyle w:val="TAL"/>
              <w:rPr>
                <w:lang w:eastAsia="en-US"/>
              </w:rPr>
            </w:pPr>
            <w:r w:rsidRPr="000749E2">
              <w:rPr>
                <w:lang w:eastAsia="en-US"/>
              </w:rPr>
              <w:t>F</w:t>
            </w:r>
          </w:p>
        </w:tc>
        <w:tc>
          <w:tcPr>
            <w:tcW w:w="708" w:type="dxa"/>
            <w:gridSpan w:val="2"/>
            <w:shd w:val="solid" w:color="FFFFFF" w:fill="auto"/>
          </w:tcPr>
          <w:p w14:paraId="7C436BD4" w14:textId="77777777" w:rsidR="00003A7D" w:rsidRPr="000749E2" w:rsidRDefault="00003A7D" w:rsidP="000749E2">
            <w:pPr>
              <w:pStyle w:val="TAL"/>
              <w:rPr>
                <w:lang w:eastAsia="en-US"/>
              </w:rPr>
            </w:pPr>
            <w:r w:rsidRPr="000749E2">
              <w:rPr>
                <w:lang w:eastAsia="en-US"/>
              </w:rPr>
              <w:t>9.0.0</w:t>
            </w:r>
          </w:p>
        </w:tc>
        <w:tc>
          <w:tcPr>
            <w:tcW w:w="708" w:type="dxa"/>
            <w:gridSpan w:val="2"/>
            <w:shd w:val="solid" w:color="FFFFFF" w:fill="auto"/>
          </w:tcPr>
          <w:p w14:paraId="418C8D4A" w14:textId="77777777" w:rsidR="00003A7D" w:rsidRPr="000749E2" w:rsidRDefault="00003A7D" w:rsidP="000749E2">
            <w:pPr>
              <w:pStyle w:val="TAL"/>
              <w:rPr>
                <w:lang w:eastAsia="en-US"/>
              </w:rPr>
            </w:pPr>
            <w:r w:rsidRPr="000749E2">
              <w:rPr>
                <w:lang w:eastAsia="en-US"/>
              </w:rPr>
              <w:t>9.1.0</w:t>
            </w:r>
          </w:p>
        </w:tc>
        <w:tc>
          <w:tcPr>
            <w:tcW w:w="1033" w:type="dxa"/>
            <w:gridSpan w:val="2"/>
            <w:shd w:val="solid" w:color="FFFFFF" w:fill="auto"/>
          </w:tcPr>
          <w:p w14:paraId="481531AA" w14:textId="77777777" w:rsidR="00003A7D" w:rsidRPr="000749E2" w:rsidRDefault="00003A7D" w:rsidP="000749E2">
            <w:pPr>
              <w:pStyle w:val="TAL"/>
              <w:rPr>
                <w:lang w:eastAsia="en-US"/>
              </w:rPr>
            </w:pPr>
            <w:r w:rsidRPr="000749E2">
              <w:rPr>
                <w:lang w:eastAsia="en-US"/>
              </w:rPr>
              <w:t>R5-103311</w:t>
            </w:r>
          </w:p>
        </w:tc>
      </w:tr>
      <w:tr w:rsidR="00003A7D" w:rsidRPr="000749E2" w14:paraId="39D9842F" w14:textId="77777777" w:rsidTr="001C22E1">
        <w:trPr>
          <w:gridAfter w:val="1"/>
          <w:wAfter w:w="21" w:type="dxa"/>
          <w:jc w:val="center"/>
        </w:trPr>
        <w:tc>
          <w:tcPr>
            <w:tcW w:w="638" w:type="dxa"/>
            <w:gridSpan w:val="2"/>
            <w:shd w:val="solid" w:color="FFFFFF" w:fill="auto"/>
          </w:tcPr>
          <w:p w14:paraId="756EBC89" w14:textId="77777777" w:rsidR="00003A7D" w:rsidRPr="000749E2" w:rsidRDefault="00003A7D" w:rsidP="000749E2">
            <w:pPr>
              <w:pStyle w:val="TAL"/>
              <w:rPr>
                <w:lang w:eastAsia="en-US"/>
              </w:rPr>
            </w:pPr>
            <w:r w:rsidRPr="000749E2">
              <w:rPr>
                <w:lang w:eastAsia="en-US"/>
              </w:rPr>
              <w:t>RP#48</w:t>
            </w:r>
          </w:p>
        </w:tc>
        <w:tc>
          <w:tcPr>
            <w:tcW w:w="1134" w:type="dxa"/>
            <w:gridSpan w:val="2"/>
            <w:shd w:val="solid" w:color="FFFFFF" w:fill="auto"/>
          </w:tcPr>
          <w:p w14:paraId="3443C9C8" w14:textId="77777777" w:rsidR="00003A7D" w:rsidRPr="000749E2" w:rsidRDefault="00003A7D" w:rsidP="000749E2">
            <w:pPr>
              <w:pStyle w:val="TAL"/>
              <w:rPr>
                <w:lang w:eastAsia="en-US"/>
              </w:rPr>
            </w:pPr>
            <w:r w:rsidRPr="000749E2">
              <w:rPr>
                <w:lang w:eastAsia="en-US"/>
              </w:rPr>
              <w:t>RP-100510</w:t>
            </w:r>
          </w:p>
        </w:tc>
        <w:tc>
          <w:tcPr>
            <w:tcW w:w="567" w:type="dxa"/>
            <w:gridSpan w:val="2"/>
            <w:shd w:val="solid" w:color="FFFFFF" w:fill="auto"/>
          </w:tcPr>
          <w:p w14:paraId="27A0DACB" w14:textId="77777777" w:rsidR="00003A7D" w:rsidRPr="000749E2" w:rsidRDefault="00003A7D" w:rsidP="005076D8">
            <w:pPr>
              <w:pStyle w:val="TAL"/>
            </w:pPr>
            <w:r w:rsidRPr="000749E2">
              <w:t>0120</w:t>
            </w:r>
          </w:p>
        </w:tc>
        <w:tc>
          <w:tcPr>
            <w:tcW w:w="426" w:type="dxa"/>
            <w:gridSpan w:val="2"/>
            <w:shd w:val="solid" w:color="FFFFFF" w:fill="auto"/>
          </w:tcPr>
          <w:p w14:paraId="60F66F1E" w14:textId="77777777" w:rsidR="00003A7D" w:rsidRPr="000749E2" w:rsidRDefault="00003A7D" w:rsidP="000749E2">
            <w:pPr>
              <w:pStyle w:val="TAL"/>
              <w:rPr>
                <w:lang w:eastAsia="en-US"/>
              </w:rPr>
            </w:pPr>
            <w:r w:rsidRPr="000749E2">
              <w:rPr>
                <w:lang w:eastAsia="en-US"/>
              </w:rPr>
              <w:t>-</w:t>
            </w:r>
          </w:p>
        </w:tc>
        <w:tc>
          <w:tcPr>
            <w:tcW w:w="4062" w:type="dxa"/>
            <w:gridSpan w:val="2"/>
            <w:shd w:val="solid" w:color="FFFFFF" w:fill="auto"/>
          </w:tcPr>
          <w:p w14:paraId="6911B5C7" w14:textId="77777777" w:rsidR="00003A7D" w:rsidRPr="000749E2" w:rsidRDefault="00003A7D" w:rsidP="000749E2">
            <w:pPr>
              <w:pStyle w:val="TAL"/>
              <w:rPr>
                <w:lang w:eastAsia="en-US"/>
              </w:rPr>
            </w:pPr>
            <w:r w:rsidRPr="000749E2">
              <w:rPr>
                <w:lang w:eastAsia="en-US"/>
              </w:rPr>
              <w:t>New combination of system information blocks for CSG Cell in TS 36.508</w:t>
            </w:r>
          </w:p>
        </w:tc>
        <w:tc>
          <w:tcPr>
            <w:tcW w:w="415" w:type="dxa"/>
            <w:gridSpan w:val="2"/>
            <w:shd w:val="solid" w:color="FFFFFF" w:fill="auto"/>
          </w:tcPr>
          <w:p w14:paraId="67777200" w14:textId="77777777" w:rsidR="00003A7D" w:rsidRPr="000749E2" w:rsidRDefault="00003A7D" w:rsidP="000749E2">
            <w:pPr>
              <w:pStyle w:val="TAL"/>
              <w:rPr>
                <w:lang w:eastAsia="en-US"/>
              </w:rPr>
            </w:pPr>
            <w:r w:rsidRPr="000749E2">
              <w:rPr>
                <w:lang w:eastAsia="en-US"/>
              </w:rPr>
              <w:t>F</w:t>
            </w:r>
          </w:p>
        </w:tc>
        <w:tc>
          <w:tcPr>
            <w:tcW w:w="708" w:type="dxa"/>
            <w:gridSpan w:val="2"/>
            <w:shd w:val="solid" w:color="FFFFFF" w:fill="auto"/>
          </w:tcPr>
          <w:p w14:paraId="6C5D5A9D" w14:textId="77777777" w:rsidR="00003A7D" w:rsidRPr="000749E2" w:rsidRDefault="00003A7D" w:rsidP="000749E2">
            <w:pPr>
              <w:pStyle w:val="TAL"/>
              <w:rPr>
                <w:lang w:eastAsia="en-US"/>
              </w:rPr>
            </w:pPr>
            <w:r w:rsidRPr="000749E2">
              <w:rPr>
                <w:lang w:eastAsia="en-US"/>
              </w:rPr>
              <w:t>9.0.0</w:t>
            </w:r>
          </w:p>
        </w:tc>
        <w:tc>
          <w:tcPr>
            <w:tcW w:w="708" w:type="dxa"/>
            <w:gridSpan w:val="2"/>
            <w:shd w:val="solid" w:color="FFFFFF" w:fill="auto"/>
          </w:tcPr>
          <w:p w14:paraId="546A3976" w14:textId="77777777" w:rsidR="00003A7D" w:rsidRPr="000749E2" w:rsidRDefault="00003A7D" w:rsidP="000749E2">
            <w:pPr>
              <w:pStyle w:val="TAL"/>
              <w:rPr>
                <w:lang w:eastAsia="en-US"/>
              </w:rPr>
            </w:pPr>
            <w:r w:rsidRPr="000749E2">
              <w:rPr>
                <w:lang w:eastAsia="en-US"/>
              </w:rPr>
              <w:t>9.1.0</w:t>
            </w:r>
          </w:p>
        </w:tc>
        <w:tc>
          <w:tcPr>
            <w:tcW w:w="1033" w:type="dxa"/>
            <w:gridSpan w:val="2"/>
            <w:shd w:val="solid" w:color="FFFFFF" w:fill="auto"/>
          </w:tcPr>
          <w:p w14:paraId="0A2B4A99" w14:textId="77777777" w:rsidR="00003A7D" w:rsidRPr="000749E2" w:rsidRDefault="00003A7D" w:rsidP="000749E2">
            <w:pPr>
              <w:pStyle w:val="TAL"/>
              <w:rPr>
                <w:lang w:eastAsia="en-US"/>
              </w:rPr>
            </w:pPr>
            <w:r w:rsidRPr="000749E2">
              <w:rPr>
                <w:lang w:eastAsia="en-US"/>
              </w:rPr>
              <w:t>R5-103363</w:t>
            </w:r>
          </w:p>
        </w:tc>
      </w:tr>
      <w:tr w:rsidR="00003A7D" w:rsidRPr="000749E2" w14:paraId="642B8014" w14:textId="77777777" w:rsidTr="001C22E1">
        <w:trPr>
          <w:gridAfter w:val="1"/>
          <w:wAfter w:w="21" w:type="dxa"/>
          <w:jc w:val="center"/>
        </w:trPr>
        <w:tc>
          <w:tcPr>
            <w:tcW w:w="638" w:type="dxa"/>
            <w:gridSpan w:val="2"/>
            <w:shd w:val="solid" w:color="FFFFFF" w:fill="auto"/>
          </w:tcPr>
          <w:p w14:paraId="68B0C62E" w14:textId="77777777" w:rsidR="00003A7D" w:rsidRPr="000749E2" w:rsidRDefault="00003A7D" w:rsidP="000749E2">
            <w:pPr>
              <w:pStyle w:val="TAL"/>
              <w:rPr>
                <w:lang w:eastAsia="en-US"/>
              </w:rPr>
            </w:pPr>
            <w:r w:rsidRPr="000749E2">
              <w:rPr>
                <w:lang w:eastAsia="en-US"/>
              </w:rPr>
              <w:t>RP#48</w:t>
            </w:r>
          </w:p>
        </w:tc>
        <w:tc>
          <w:tcPr>
            <w:tcW w:w="1134" w:type="dxa"/>
            <w:gridSpan w:val="2"/>
            <w:shd w:val="solid" w:color="FFFFFF" w:fill="auto"/>
          </w:tcPr>
          <w:p w14:paraId="60AFBB02" w14:textId="77777777" w:rsidR="00003A7D" w:rsidRPr="000749E2" w:rsidRDefault="00003A7D" w:rsidP="000749E2">
            <w:pPr>
              <w:pStyle w:val="TAL"/>
              <w:rPr>
                <w:lang w:eastAsia="en-US"/>
              </w:rPr>
            </w:pPr>
            <w:r w:rsidRPr="000749E2">
              <w:rPr>
                <w:lang w:eastAsia="en-US"/>
              </w:rPr>
              <w:t>RP-100510</w:t>
            </w:r>
          </w:p>
        </w:tc>
        <w:tc>
          <w:tcPr>
            <w:tcW w:w="567" w:type="dxa"/>
            <w:gridSpan w:val="2"/>
            <w:shd w:val="solid" w:color="FFFFFF" w:fill="auto"/>
          </w:tcPr>
          <w:p w14:paraId="50A635EF" w14:textId="77777777" w:rsidR="00003A7D" w:rsidRPr="000749E2" w:rsidRDefault="00003A7D" w:rsidP="005076D8">
            <w:pPr>
              <w:pStyle w:val="TAL"/>
            </w:pPr>
            <w:r w:rsidRPr="000749E2">
              <w:t>0121</w:t>
            </w:r>
          </w:p>
        </w:tc>
        <w:tc>
          <w:tcPr>
            <w:tcW w:w="426" w:type="dxa"/>
            <w:gridSpan w:val="2"/>
            <w:shd w:val="solid" w:color="FFFFFF" w:fill="auto"/>
          </w:tcPr>
          <w:p w14:paraId="136FF57B" w14:textId="77777777" w:rsidR="00003A7D" w:rsidRPr="000749E2" w:rsidRDefault="00003A7D" w:rsidP="000749E2">
            <w:pPr>
              <w:pStyle w:val="TAL"/>
              <w:rPr>
                <w:lang w:eastAsia="en-US"/>
              </w:rPr>
            </w:pPr>
            <w:r w:rsidRPr="000749E2">
              <w:rPr>
                <w:lang w:eastAsia="en-US"/>
              </w:rPr>
              <w:t>-</w:t>
            </w:r>
          </w:p>
        </w:tc>
        <w:tc>
          <w:tcPr>
            <w:tcW w:w="4062" w:type="dxa"/>
            <w:gridSpan w:val="2"/>
            <w:shd w:val="solid" w:color="FFFFFF" w:fill="auto"/>
          </w:tcPr>
          <w:p w14:paraId="4929397D" w14:textId="77777777" w:rsidR="00003A7D" w:rsidRPr="000749E2" w:rsidRDefault="00003A7D" w:rsidP="000749E2">
            <w:pPr>
              <w:pStyle w:val="TAL"/>
              <w:rPr>
                <w:lang w:eastAsia="en-US"/>
              </w:rPr>
            </w:pPr>
            <w:r w:rsidRPr="000749E2">
              <w:rPr>
                <w:lang w:eastAsia="en-US"/>
              </w:rPr>
              <w:t>Clarification of security protection for detach request message</w:t>
            </w:r>
          </w:p>
        </w:tc>
        <w:tc>
          <w:tcPr>
            <w:tcW w:w="415" w:type="dxa"/>
            <w:gridSpan w:val="2"/>
            <w:shd w:val="solid" w:color="FFFFFF" w:fill="auto"/>
          </w:tcPr>
          <w:p w14:paraId="4D8F4707" w14:textId="77777777" w:rsidR="00003A7D" w:rsidRPr="000749E2" w:rsidRDefault="00003A7D" w:rsidP="000749E2">
            <w:pPr>
              <w:pStyle w:val="TAL"/>
              <w:rPr>
                <w:lang w:eastAsia="en-US"/>
              </w:rPr>
            </w:pPr>
            <w:r w:rsidRPr="000749E2">
              <w:rPr>
                <w:lang w:eastAsia="en-US"/>
              </w:rPr>
              <w:t>F</w:t>
            </w:r>
          </w:p>
        </w:tc>
        <w:tc>
          <w:tcPr>
            <w:tcW w:w="708" w:type="dxa"/>
            <w:gridSpan w:val="2"/>
            <w:shd w:val="solid" w:color="FFFFFF" w:fill="auto"/>
          </w:tcPr>
          <w:p w14:paraId="0CA4B07C" w14:textId="77777777" w:rsidR="00003A7D" w:rsidRPr="000749E2" w:rsidRDefault="00003A7D" w:rsidP="000749E2">
            <w:pPr>
              <w:pStyle w:val="TAL"/>
              <w:rPr>
                <w:lang w:eastAsia="en-US"/>
              </w:rPr>
            </w:pPr>
            <w:r w:rsidRPr="000749E2">
              <w:rPr>
                <w:lang w:eastAsia="en-US"/>
              </w:rPr>
              <w:t>9.0.0</w:t>
            </w:r>
          </w:p>
        </w:tc>
        <w:tc>
          <w:tcPr>
            <w:tcW w:w="708" w:type="dxa"/>
            <w:gridSpan w:val="2"/>
            <w:shd w:val="solid" w:color="FFFFFF" w:fill="auto"/>
          </w:tcPr>
          <w:p w14:paraId="25134FD4" w14:textId="77777777" w:rsidR="00003A7D" w:rsidRPr="000749E2" w:rsidRDefault="00003A7D" w:rsidP="000749E2">
            <w:pPr>
              <w:pStyle w:val="TAL"/>
              <w:rPr>
                <w:lang w:eastAsia="en-US"/>
              </w:rPr>
            </w:pPr>
            <w:r w:rsidRPr="000749E2">
              <w:rPr>
                <w:lang w:eastAsia="en-US"/>
              </w:rPr>
              <w:t>9.1.0</w:t>
            </w:r>
          </w:p>
        </w:tc>
        <w:tc>
          <w:tcPr>
            <w:tcW w:w="1033" w:type="dxa"/>
            <w:gridSpan w:val="2"/>
            <w:shd w:val="solid" w:color="FFFFFF" w:fill="auto"/>
          </w:tcPr>
          <w:p w14:paraId="70EA3621" w14:textId="77777777" w:rsidR="00003A7D" w:rsidRPr="000749E2" w:rsidRDefault="00003A7D" w:rsidP="000749E2">
            <w:pPr>
              <w:pStyle w:val="TAL"/>
              <w:rPr>
                <w:lang w:eastAsia="en-US"/>
              </w:rPr>
            </w:pPr>
            <w:r w:rsidRPr="000749E2">
              <w:rPr>
                <w:lang w:eastAsia="en-US"/>
              </w:rPr>
              <w:t>R5-103368</w:t>
            </w:r>
          </w:p>
        </w:tc>
      </w:tr>
      <w:tr w:rsidR="00003A7D" w:rsidRPr="000749E2" w14:paraId="08C0D53A" w14:textId="77777777" w:rsidTr="001C22E1">
        <w:trPr>
          <w:gridAfter w:val="1"/>
          <w:wAfter w:w="21" w:type="dxa"/>
          <w:jc w:val="center"/>
        </w:trPr>
        <w:tc>
          <w:tcPr>
            <w:tcW w:w="638" w:type="dxa"/>
            <w:gridSpan w:val="2"/>
            <w:shd w:val="solid" w:color="FFFFFF" w:fill="auto"/>
          </w:tcPr>
          <w:p w14:paraId="73DD7546" w14:textId="77777777" w:rsidR="00003A7D" w:rsidRPr="000749E2" w:rsidRDefault="00003A7D" w:rsidP="000749E2">
            <w:pPr>
              <w:pStyle w:val="TAL"/>
              <w:rPr>
                <w:lang w:eastAsia="en-US"/>
              </w:rPr>
            </w:pPr>
            <w:r w:rsidRPr="000749E2">
              <w:rPr>
                <w:lang w:eastAsia="en-US"/>
              </w:rPr>
              <w:t>RP#48</w:t>
            </w:r>
          </w:p>
        </w:tc>
        <w:tc>
          <w:tcPr>
            <w:tcW w:w="1134" w:type="dxa"/>
            <w:gridSpan w:val="2"/>
            <w:shd w:val="solid" w:color="FFFFFF" w:fill="auto"/>
          </w:tcPr>
          <w:p w14:paraId="11E901DB" w14:textId="77777777" w:rsidR="00003A7D" w:rsidRPr="000749E2" w:rsidRDefault="00003A7D" w:rsidP="000749E2">
            <w:pPr>
              <w:pStyle w:val="TAL"/>
              <w:rPr>
                <w:lang w:eastAsia="en-US"/>
              </w:rPr>
            </w:pPr>
            <w:r w:rsidRPr="000749E2">
              <w:rPr>
                <w:lang w:eastAsia="en-US"/>
              </w:rPr>
              <w:t>RP-100510</w:t>
            </w:r>
          </w:p>
        </w:tc>
        <w:tc>
          <w:tcPr>
            <w:tcW w:w="567" w:type="dxa"/>
            <w:gridSpan w:val="2"/>
            <w:shd w:val="solid" w:color="FFFFFF" w:fill="auto"/>
          </w:tcPr>
          <w:p w14:paraId="32F8F91D" w14:textId="77777777" w:rsidR="00003A7D" w:rsidRPr="000749E2" w:rsidRDefault="00003A7D" w:rsidP="005076D8">
            <w:pPr>
              <w:pStyle w:val="TAL"/>
            </w:pPr>
            <w:r w:rsidRPr="000749E2">
              <w:t>0122</w:t>
            </w:r>
          </w:p>
        </w:tc>
        <w:tc>
          <w:tcPr>
            <w:tcW w:w="426" w:type="dxa"/>
            <w:gridSpan w:val="2"/>
            <w:shd w:val="solid" w:color="FFFFFF" w:fill="auto"/>
          </w:tcPr>
          <w:p w14:paraId="14799D1D" w14:textId="77777777" w:rsidR="00003A7D" w:rsidRPr="000749E2" w:rsidRDefault="00003A7D" w:rsidP="000749E2">
            <w:pPr>
              <w:pStyle w:val="TAL"/>
              <w:rPr>
                <w:lang w:eastAsia="en-US"/>
              </w:rPr>
            </w:pPr>
            <w:r w:rsidRPr="000749E2">
              <w:rPr>
                <w:lang w:eastAsia="en-US"/>
              </w:rPr>
              <w:t>-</w:t>
            </w:r>
          </w:p>
        </w:tc>
        <w:tc>
          <w:tcPr>
            <w:tcW w:w="4062" w:type="dxa"/>
            <w:gridSpan w:val="2"/>
            <w:shd w:val="solid" w:color="FFFFFF" w:fill="auto"/>
          </w:tcPr>
          <w:p w14:paraId="188D1144" w14:textId="77777777" w:rsidR="00003A7D" w:rsidRPr="000749E2" w:rsidRDefault="00003A7D" w:rsidP="000749E2">
            <w:pPr>
              <w:pStyle w:val="TAL"/>
              <w:rPr>
                <w:lang w:eastAsia="en-US"/>
              </w:rPr>
            </w:pPr>
            <w:r w:rsidRPr="000749E2">
              <w:rPr>
                <w:lang w:eastAsia="en-US"/>
              </w:rPr>
              <w:t>Corrections to cell numbers for 3GPP2 Inter-RAT network scenarios</w:t>
            </w:r>
          </w:p>
        </w:tc>
        <w:tc>
          <w:tcPr>
            <w:tcW w:w="415" w:type="dxa"/>
            <w:gridSpan w:val="2"/>
            <w:shd w:val="solid" w:color="FFFFFF" w:fill="auto"/>
          </w:tcPr>
          <w:p w14:paraId="76DC2C3A" w14:textId="77777777" w:rsidR="00003A7D" w:rsidRPr="000749E2" w:rsidRDefault="00003A7D" w:rsidP="000749E2">
            <w:pPr>
              <w:pStyle w:val="TAL"/>
              <w:rPr>
                <w:lang w:eastAsia="en-US"/>
              </w:rPr>
            </w:pPr>
            <w:r w:rsidRPr="000749E2">
              <w:rPr>
                <w:lang w:eastAsia="en-US"/>
              </w:rPr>
              <w:t>F</w:t>
            </w:r>
          </w:p>
        </w:tc>
        <w:tc>
          <w:tcPr>
            <w:tcW w:w="708" w:type="dxa"/>
            <w:gridSpan w:val="2"/>
            <w:shd w:val="solid" w:color="FFFFFF" w:fill="auto"/>
          </w:tcPr>
          <w:p w14:paraId="779994B1" w14:textId="77777777" w:rsidR="00003A7D" w:rsidRPr="000749E2" w:rsidRDefault="00003A7D" w:rsidP="000749E2">
            <w:pPr>
              <w:pStyle w:val="TAL"/>
              <w:rPr>
                <w:lang w:eastAsia="en-US"/>
              </w:rPr>
            </w:pPr>
            <w:r w:rsidRPr="000749E2">
              <w:rPr>
                <w:lang w:eastAsia="en-US"/>
              </w:rPr>
              <w:t>9.0.0</w:t>
            </w:r>
          </w:p>
        </w:tc>
        <w:tc>
          <w:tcPr>
            <w:tcW w:w="708" w:type="dxa"/>
            <w:gridSpan w:val="2"/>
            <w:shd w:val="solid" w:color="FFFFFF" w:fill="auto"/>
          </w:tcPr>
          <w:p w14:paraId="59EA5298" w14:textId="77777777" w:rsidR="00003A7D" w:rsidRPr="000749E2" w:rsidRDefault="00003A7D" w:rsidP="000749E2">
            <w:pPr>
              <w:pStyle w:val="TAL"/>
              <w:rPr>
                <w:lang w:eastAsia="en-US"/>
              </w:rPr>
            </w:pPr>
            <w:r w:rsidRPr="000749E2">
              <w:rPr>
                <w:lang w:eastAsia="en-US"/>
              </w:rPr>
              <w:t>9.1.0</w:t>
            </w:r>
          </w:p>
        </w:tc>
        <w:tc>
          <w:tcPr>
            <w:tcW w:w="1033" w:type="dxa"/>
            <w:gridSpan w:val="2"/>
            <w:shd w:val="solid" w:color="FFFFFF" w:fill="auto"/>
          </w:tcPr>
          <w:p w14:paraId="0D6F7AA5" w14:textId="77777777" w:rsidR="00003A7D" w:rsidRPr="000749E2" w:rsidRDefault="00003A7D" w:rsidP="000749E2">
            <w:pPr>
              <w:pStyle w:val="TAL"/>
              <w:rPr>
                <w:lang w:eastAsia="en-US"/>
              </w:rPr>
            </w:pPr>
            <w:r w:rsidRPr="000749E2">
              <w:rPr>
                <w:lang w:eastAsia="en-US"/>
              </w:rPr>
              <w:t>R5-103374</w:t>
            </w:r>
          </w:p>
        </w:tc>
      </w:tr>
      <w:tr w:rsidR="00003A7D" w:rsidRPr="000749E2" w14:paraId="1D4A8B83" w14:textId="77777777" w:rsidTr="001C22E1">
        <w:trPr>
          <w:gridAfter w:val="1"/>
          <w:wAfter w:w="21" w:type="dxa"/>
          <w:jc w:val="center"/>
        </w:trPr>
        <w:tc>
          <w:tcPr>
            <w:tcW w:w="638" w:type="dxa"/>
            <w:gridSpan w:val="2"/>
            <w:shd w:val="solid" w:color="FFFFFF" w:fill="auto"/>
          </w:tcPr>
          <w:p w14:paraId="68C0B7E8" w14:textId="77777777" w:rsidR="00003A7D" w:rsidRPr="000749E2" w:rsidRDefault="00003A7D" w:rsidP="000749E2">
            <w:pPr>
              <w:pStyle w:val="TAL"/>
              <w:rPr>
                <w:lang w:eastAsia="en-US"/>
              </w:rPr>
            </w:pPr>
            <w:r w:rsidRPr="000749E2">
              <w:rPr>
                <w:lang w:eastAsia="en-US"/>
              </w:rPr>
              <w:t>RP#48</w:t>
            </w:r>
          </w:p>
        </w:tc>
        <w:tc>
          <w:tcPr>
            <w:tcW w:w="1134" w:type="dxa"/>
            <w:gridSpan w:val="2"/>
            <w:shd w:val="solid" w:color="FFFFFF" w:fill="auto"/>
          </w:tcPr>
          <w:p w14:paraId="445C3512" w14:textId="77777777" w:rsidR="00003A7D" w:rsidRPr="000749E2" w:rsidRDefault="00003A7D" w:rsidP="000749E2">
            <w:pPr>
              <w:pStyle w:val="TAL"/>
              <w:rPr>
                <w:lang w:eastAsia="en-US"/>
              </w:rPr>
            </w:pPr>
            <w:r w:rsidRPr="000749E2">
              <w:rPr>
                <w:lang w:eastAsia="en-US"/>
              </w:rPr>
              <w:t>RP-100510</w:t>
            </w:r>
          </w:p>
        </w:tc>
        <w:tc>
          <w:tcPr>
            <w:tcW w:w="567" w:type="dxa"/>
            <w:gridSpan w:val="2"/>
            <w:shd w:val="solid" w:color="FFFFFF" w:fill="auto"/>
          </w:tcPr>
          <w:p w14:paraId="206CBBB2" w14:textId="77777777" w:rsidR="00003A7D" w:rsidRPr="000749E2" w:rsidRDefault="00003A7D" w:rsidP="005076D8">
            <w:pPr>
              <w:pStyle w:val="TAL"/>
            </w:pPr>
            <w:r w:rsidRPr="000749E2">
              <w:t>0140</w:t>
            </w:r>
          </w:p>
        </w:tc>
        <w:tc>
          <w:tcPr>
            <w:tcW w:w="426" w:type="dxa"/>
            <w:gridSpan w:val="2"/>
            <w:shd w:val="solid" w:color="FFFFFF" w:fill="auto"/>
          </w:tcPr>
          <w:p w14:paraId="0669726F" w14:textId="77777777" w:rsidR="00003A7D" w:rsidRPr="000749E2" w:rsidRDefault="00003A7D" w:rsidP="000749E2">
            <w:pPr>
              <w:pStyle w:val="TAL"/>
              <w:rPr>
                <w:lang w:eastAsia="en-US"/>
              </w:rPr>
            </w:pPr>
            <w:r w:rsidRPr="000749E2">
              <w:rPr>
                <w:lang w:eastAsia="en-US"/>
              </w:rPr>
              <w:t>-</w:t>
            </w:r>
          </w:p>
        </w:tc>
        <w:tc>
          <w:tcPr>
            <w:tcW w:w="4062" w:type="dxa"/>
            <w:gridSpan w:val="2"/>
            <w:shd w:val="solid" w:color="FFFFFF" w:fill="auto"/>
          </w:tcPr>
          <w:p w14:paraId="1657CCD7" w14:textId="77777777" w:rsidR="00003A7D" w:rsidRPr="000749E2" w:rsidRDefault="00003A7D" w:rsidP="000749E2">
            <w:pPr>
              <w:pStyle w:val="TAL"/>
              <w:rPr>
                <w:lang w:eastAsia="en-US"/>
              </w:rPr>
            </w:pPr>
            <w:r w:rsidRPr="000749E2">
              <w:rPr>
                <w:lang w:eastAsia="en-US"/>
              </w:rPr>
              <w:t>Clarification to default message content for Modify EPS Bearer Context Request message</w:t>
            </w:r>
          </w:p>
        </w:tc>
        <w:tc>
          <w:tcPr>
            <w:tcW w:w="415" w:type="dxa"/>
            <w:gridSpan w:val="2"/>
            <w:shd w:val="solid" w:color="FFFFFF" w:fill="auto"/>
          </w:tcPr>
          <w:p w14:paraId="415A16A4" w14:textId="77777777" w:rsidR="00003A7D" w:rsidRPr="000749E2" w:rsidRDefault="00003A7D" w:rsidP="000749E2">
            <w:pPr>
              <w:pStyle w:val="TAL"/>
              <w:rPr>
                <w:lang w:eastAsia="en-US"/>
              </w:rPr>
            </w:pPr>
            <w:r w:rsidRPr="000749E2">
              <w:rPr>
                <w:lang w:eastAsia="en-US"/>
              </w:rPr>
              <w:t>F</w:t>
            </w:r>
          </w:p>
        </w:tc>
        <w:tc>
          <w:tcPr>
            <w:tcW w:w="708" w:type="dxa"/>
            <w:gridSpan w:val="2"/>
            <w:shd w:val="solid" w:color="FFFFFF" w:fill="auto"/>
          </w:tcPr>
          <w:p w14:paraId="382376CF" w14:textId="77777777" w:rsidR="00003A7D" w:rsidRPr="000749E2" w:rsidRDefault="00003A7D" w:rsidP="000749E2">
            <w:pPr>
              <w:pStyle w:val="TAL"/>
              <w:rPr>
                <w:lang w:eastAsia="en-US"/>
              </w:rPr>
            </w:pPr>
            <w:r w:rsidRPr="000749E2">
              <w:rPr>
                <w:lang w:eastAsia="en-US"/>
              </w:rPr>
              <w:t>9.0.0</w:t>
            </w:r>
          </w:p>
        </w:tc>
        <w:tc>
          <w:tcPr>
            <w:tcW w:w="708" w:type="dxa"/>
            <w:gridSpan w:val="2"/>
            <w:shd w:val="solid" w:color="FFFFFF" w:fill="auto"/>
          </w:tcPr>
          <w:p w14:paraId="4391A5E3" w14:textId="77777777" w:rsidR="00003A7D" w:rsidRPr="000749E2" w:rsidRDefault="00003A7D" w:rsidP="000749E2">
            <w:pPr>
              <w:pStyle w:val="TAL"/>
              <w:rPr>
                <w:lang w:eastAsia="en-US"/>
              </w:rPr>
            </w:pPr>
            <w:r w:rsidRPr="000749E2">
              <w:rPr>
                <w:lang w:eastAsia="en-US"/>
              </w:rPr>
              <w:t>9.1.0</w:t>
            </w:r>
          </w:p>
        </w:tc>
        <w:tc>
          <w:tcPr>
            <w:tcW w:w="1033" w:type="dxa"/>
            <w:gridSpan w:val="2"/>
            <w:shd w:val="solid" w:color="FFFFFF" w:fill="auto"/>
          </w:tcPr>
          <w:p w14:paraId="4595C244" w14:textId="77777777" w:rsidR="00003A7D" w:rsidRPr="000749E2" w:rsidRDefault="00003A7D" w:rsidP="000749E2">
            <w:pPr>
              <w:pStyle w:val="TAL"/>
              <w:rPr>
                <w:lang w:eastAsia="en-US"/>
              </w:rPr>
            </w:pPr>
            <w:r w:rsidRPr="000749E2">
              <w:rPr>
                <w:lang w:eastAsia="en-US"/>
              </w:rPr>
              <w:t>R5-103625</w:t>
            </w:r>
          </w:p>
        </w:tc>
      </w:tr>
      <w:tr w:rsidR="00003A7D" w:rsidRPr="000749E2" w14:paraId="6932EE7E" w14:textId="77777777" w:rsidTr="001C22E1">
        <w:trPr>
          <w:gridAfter w:val="1"/>
          <w:wAfter w:w="21" w:type="dxa"/>
          <w:jc w:val="center"/>
        </w:trPr>
        <w:tc>
          <w:tcPr>
            <w:tcW w:w="638" w:type="dxa"/>
            <w:gridSpan w:val="2"/>
            <w:shd w:val="solid" w:color="FFFFFF" w:fill="auto"/>
          </w:tcPr>
          <w:p w14:paraId="4FD6EE24" w14:textId="77777777" w:rsidR="00003A7D" w:rsidRPr="000749E2" w:rsidRDefault="00003A7D" w:rsidP="000749E2">
            <w:pPr>
              <w:pStyle w:val="TAL"/>
              <w:rPr>
                <w:lang w:eastAsia="en-US"/>
              </w:rPr>
            </w:pPr>
            <w:r w:rsidRPr="000749E2">
              <w:rPr>
                <w:lang w:eastAsia="en-US"/>
              </w:rPr>
              <w:t>RP#48</w:t>
            </w:r>
          </w:p>
        </w:tc>
        <w:tc>
          <w:tcPr>
            <w:tcW w:w="1134" w:type="dxa"/>
            <w:gridSpan w:val="2"/>
            <w:shd w:val="solid" w:color="FFFFFF" w:fill="auto"/>
          </w:tcPr>
          <w:p w14:paraId="037AB4D9" w14:textId="77777777" w:rsidR="00003A7D" w:rsidRPr="000749E2" w:rsidRDefault="00003A7D" w:rsidP="000749E2">
            <w:pPr>
              <w:pStyle w:val="TAL"/>
              <w:rPr>
                <w:lang w:eastAsia="en-US"/>
              </w:rPr>
            </w:pPr>
            <w:r w:rsidRPr="000749E2">
              <w:rPr>
                <w:lang w:eastAsia="en-US"/>
              </w:rPr>
              <w:t>RP-100510</w:t>
            </w:r>
          </w:p>
        </w:tc>
        <w:tc>
          <w:tcPr>
            <w:tcW w:w="567" w:type="dxa"/>
            <w:gridSpan w:val="2"/>
            <w:shd w:val="solid" w:color="FFFFFF" w:fill="auto"/>
          </w:tcPr>
          <w:p w14:paraId="15788D2D" w14:textId="77777777" w:rsidR="00003A7D" w:rsidRPr="000749E2" w:rsidRDefault="00003A7D" w:rsidP="005076D8">
            <w:pPr>
              <w:pStyle w:val="TAL"/>
            </w:pPr>
            <w:r w:rsidRPr="000749E2">
              <w:t>0141</w:t>
            </w:r>
          </w:p>
        </w:tc>
        <w:tc>
          <w:tcPr>
            <w:tcW w:w="426" w:type="dxa"/>
            <w:gridSpan w:val="2"/>
            <w:shd w:val="solid" w:color="FFFFFF" w:fill="auto"/>
          </w:tcPr>
          <w:p w14:paraId="4CCCAE7F" w14:textId="77777777" w:rsidR="00003A7D" w:rsidRPr="000749E2" w:rsidRDefault="00003A7D" w:rsidP="000749E2">
            <w:pPr>
              <w:pStyle w:val="TAL"/>
              <w:rPr>
                <w:lang w:eastAsia="en-US"/>
              </w:rPr>
            </w:pPr>
            <w:r w:rsidRPr="000749E2">
              <w:rPr>
                <w:lang w:eastAsia="en-US"/>
              </w:rPr>
              <w:t>-</w:t>
            </w:r>
          </w:p>
        </w:tc>
        <w:tc>
          <w:tcPr>
            <w:tcW w:w="4062" w:type="dxa"/>
            <w:gridSpan w:val="2"/>
            <w:shd w:val="solid" w:color="FFFFFF" w:fill="auto"/>
          </w:tcPr>
          <w:p w14:paraId="634F0BFC" w14:textId="77777777" w:rsidR="00003A7D" w:rsidRPr="000749E2" w:rsidRDefault="00003A7D" w:rsidP="000749E2">
            <w:pPr>
              <w:pStyle w:val="TAL"/>
              <w:rPr>
                <w:lang w:eastAsia="en-US"/>
              </w:rPr>
            </w:pPr>
            <w:r w:rsidRPr="000749E2">
              <w:rPr>
                <w:lang w:eastAsia="en-US"/>
              </w:rPr>
              <w:t>Clarification to default message content for RRC Connection Reconfiguration message</w:t>
            </w:r>
          </w:p>
        </w:tc>
        <w:tc>
          <w:tcPr>
            <w:tcW w:w="415" w:type="dxa"/>
            <w:gridSpan w:val="2"/>
            <w:shd w:val="solid" w:color="FFFFFF" w:fill="auto"/>
          </w:tcPr>
          <w:p w14:paraId="6A8BB82F" w14:textId="77777777" w:rsidR="00003A7D" w:rsidRPr="000749E2" w:rsidRDefault="00003A7D" w:rsidP="000749E2">
            <w:pPr>
              <w:pStyle w:val="TAL"/>
              <w:rPr>
                <w:lang w:eastAsia="en-US"/>
              </w:rPr>
            </w:pPr>
            <w:r w:rsidRPr="000749E2">
              <w:rPr>
                <w:lang w:eastAsia="en-US"/>
              </w:rPr>
              <w:t>F</w:t>
            </w:r>
          </w:p>
        </w:tc>
        <w:tc>
          <w:tcPr>
            <w:tcW w:w="708" w:type="dxa"/>
            <w:gridSpan w:val="2"/>
            <w:shd w:val="solid" w:color="FFFFFF" w:fill="auto"/>
          </w:tcPr>
          <w:p w14:paraId="0D25C3A9" w14:textId="77777777" w:rsidR="00003A7D" w:rsidRPr="000749E2" w:rsidRDefault="00003A7D" w:rsidP="000749E2">
            <w:pPr>
              <w:pStyle w:val="TAL"/>
              <w:rPr>
                <w:lang w:eastAsia="en-US"/>
              </w:rPr>
            </w:pPr>
            <w:r w:rsidRPr="000749E2">
              <w:rPr>
                <w:lang w:eastAsia="en-US"/>
              </w:rPr>
              <w:t>9.0.0</w:t>
            </w:r>
          </w:p>
        </w:tc>
        <w:tc>
          <w:tcPr>
            <w:tcW w:w="708" w:type="dxa"/>
            <w:gridSpan w:val="2"/>
            <w:shd w:val="solid" w:color="FFFFFF" w:fill="auto"/>
          </w:tcPr>
          <w:p w14:paraId="7CCFE309" w14:textId="77777777" w:rsidR="00003A7D" w:rsidRPr="000749E2" w:rsidRDefault="00003A7D" w:rsidP="000749E2">
            <w:pPr>
              <w:pStyle w:val="TAL"/>
              <w:rPr>
                <w:lang w:eastAsia="en-US"/>
              </w:rPr>
            </w:pPr>
            <w:r w:rsidRPr="000749E2">
              <w:rPr>
                <w:lang w:eastAsia="en-US"/>
              </w:rPr>
              <w:t>9.1.0</w:t>
            </w:r>
          </w:p>
        </w:tc>
        <w:tc>
          <w:tcPr>
            <w:tcW w:w="1033" w:type="dxa"/>
            <w:gridSpan w:val="2"/>
            <w:shd w:val="solid" w:color="FFFFFF" w:fill="auto"/>
          </w:tcPr>
          <w:p w14:paraId="4E45DCC2" w14:textId="77777777" w:rsidR="00003A7D" w:rsidRPr="000749E2" w:rsidRDefault="00003A7D" w:rsidP="000749E2">
            <w:pPr>
              <w:pStyle w:val="TAL"/>
              <w:rPr>
                <w:lang w:eastAsia="en-US"/>
              </w:rPr>
            </w:pPr>
            <w:r w:rsidRPr="000749E2">
              <w:rPr>
                <w:lang w:eastAsia="en-US"/>
              </w:rPr>
              <w:t>R5-103626</w:t>
            </w:r>
          </w:p>
        </w:tc>
      </w:tr>
      <w:tr w:rsidR="00003A7D" w:rsidRPr="000749E2" w14:paraId="5A185365" w14:textId="77777777" w:rsidTr="001C22E1">
        <w:trPr>
          <w:gridAfter w:val="1"/>
          <w:wAfter w:w="21" w:type="dxa"/>
          <w:jc w:val="center"/>
        </w:trPr>
        <w:tc>
          <w:tcPr>
            <w:tcW w:w="638" w:type="dxa"/>
            <w:gridSpan w:val="2"/>
            <w:shd w:val="solid" w:color="FFFFFF" w:fill="auto"/>
          </w:tcPr>
          <w:p w14:paraId="61F446D1" w14:textId="77777777" w:rsidR="00003A7D" w:rsidRPr="000749E2" w:rsidRDefault="00003A7D" w:rsidP="000749E2">
            <w:pPr>
              <w:pStyle w:val="TAL"/>
              <w:rPr>
                <w:lang w:eastAsia="en-US"/>
              </w:rPr>
            </w:pPr>
            <w:r w:rsidRPr="000749E2">
              <w:rPr>
                <w:lang w:eastAsia="en-US"/>
              </w:rPr>
              <w:t>RP#48</w:t>
            </w:r>
          </w:p>
        </w:tc>
        <w:tc>
          <w:tcPr>
            <w:tcW w:w="1134" w:type="dxa"/>
            <w:gridSpan w:val="2"/>
            <w:shd w:val="solid" w:color="FFFFFF" w:fill="auto"/>
          </w:tcPr>
          <w:p w14:paraId="734DA11B" w14:textId="77777777" w:rsidR="00003A7D" w:rsidRPr="000749E2" w:rsidRDefault="00003A7D" w:rsidP="000749E2">
            <w:pPr>
              <w:pStyle w:val="TAL"/>
              <w:rPr>
                <w:lang w:eastAsia="en-US"/>
              </w:rPr>
            </w:pPr>
            <w:r w:rsidRPr="000749E2">
              <w:rPr>
                <w:lang w:eastAsia="en-US"/>
              </w:rPr>
              <w:t>RP-100524</w:t>
            </w:r>
          </w:p>
        </w:tc>
        <w:tc>
          <w:tcPr>
            <w:tcW w:w="567" w:type="dxa"/>
            <w:gridSpan w:val="2"/>
            <w:shd w:val="solid" w:color="FFFFFF" w:fill="auto"/>
          </w:tcPr>
          <w:p w14:paraId="042A7934" w14:textId="77777777" w:rsidR="00003A7D" w:rsidRPr="000749E2" w:rsidRDefault="00003A7D" w:rsidP="005076D8">
            <w:pPr>
              <w:pStyle w:val="TAL"/>
            </w:pPr>
            <w:r w:rsidRPr="000749E2">
              <w:t>0123</w:t>
            </w:r>
          </w:p>
        </w:tc>
        <w:tc>
          <w:tcPr>
            <w:tcW w:w="426" w:type="dxa"/>
            <w:gridSpan w:val="2"/>
            <w:shd w:val="solid" w:color="FFFFFF" w:fill="auto"/>
          </w:tcPr>
          <w:p w14:paraId="6C78850C" w14:textId="77777777" w:rsidR="00003A7D" w:rsidRPr="000749E2" w:rsidRDefault="00003A7D" w:rsidP="000749E2">
            <w:pPr>
              <w:pStyle w:val="TAL"/>
              <w:rPr>
                <w:lang w:eastAsia="en-US"/>
              </w:rPr>
            </w:pPr>
            <w:r w:rsidRPr="000749E2">
              <w:rPr>
                <w:lang w:eastAsia="en-US"/>
              </w:rPr>
              <w:t>-</w:t>
            </w:r>
          </w:p>
        </w:tc>
        <w:tc>
          <w:tcPr>
            <w:tcW w:w="4062" w:type="dxa"/>
            <w:gridSpan w:val="2"/>
            <w:shd w:val="solid" w:color="FFFFFF" w:fill="auto"/>
          </w:tcPr>
          <w:p w14:paraId="6695104C" w14:textId="77777777" w:rsidR="00003A7D" w:rsidRPr="000749E2" w:rsidRDefault="00003A7D" w:rsidP="000749E2">
            <w:pPr>
              <w:pStyle w:val="TAL"/>
              <w:rPr>
                <w:lang w:eastAsia="en-US"/>
              </w:rPr>
            </w:pPr>
            <w:r w:rsidRPr="000749E2">
              <w:rPr>
                <w:lang w:eastAsia="en-US"/>
              </w:rPr>
              <w:t>Addition of WLAN test cell</w:t>
            </w:r>
          </w:p>
        </w:tc>
        <w:tc>
          <w:tcPr>
            <w:tcW w:w="415" w:type="dxa"/>
            <w:gridSpan w:val="2"/>
            <w:shd w:val="solid" w:color="FFFFFF" w:fill="auto"/>
          </w:tcPr>
          <w:p w14:paraId="7F9F2605" w14:textId="77777777" w:rsidR="00003A7D" w:rsidRPr="000749E2" w:rsidRDefault="00003A7D" w:rsidP="000749E2">
            <w:pPr>
              <w:pStyle w:val="TAL"/>
              <w:rPr>
                <w:lang w:eastAsia="en-US"/>
              </w:rPr>
            </w:pPr>
            <w:r w:rsidRPr="000749E2">
              <w:rPr>
                <w:lang w:eastAsia="en-US"/>
              </w:rPr>
              <w:t>F</w:t>
            </w:r>
          </w:p>
        </w:tc>
        <w:tc>
          <w:tcPr>
            <w:tcW w:w="708" w:type="dxa"/>
            <w:gridSpan w:val="2"/>
            <w:shd w:val="solid" w:color="FFFFFF" w:fill="auto"/>
          </w:tcPr>
          <w:p w14:paraId="17829C08" w14:textId="77777777" w:rsidR="00003A7D" w:rsidRPr="000749E2" w:rsidRDefault="00003A7D" w:rsidP="000749E2">
            <w:pPr>
              <w:pStyle w:val="TAL"/>
              <w:rPr>
                <w:lang w:eastAsia="en-US"/>
              </w:rPr>
            </w:pPr>
            <w:r w:rsidRPr="000749E2">
              <w:rPr>
                <w:lang w:eastAsia="en-US"/>
              </w:rPr>
              <w:t>9.0.0</w:t>
            </w:r>
          </w:p>
        </w:tc>
        <w:tc>
          <w:tcPr>
            <w:tcW w:w="708" w:type="dxa"/>
            <w:gridSpan w:val="2"/>
            <w:shd w:val="solid" w:color="FFFFFF" w:fill="auto"/>
          </w:tcPr>
          <w:p w14:paraId="08A8AF75" w14:textId="77777777" w:rsidR="00003A7D" w:rsidRPr="000749E2" w:rsidRDefault="00003A7D" w:rsidP="000749E2">
            <w:pPr>
              <w:pStyle w:val="TAL"/>
              <w:rPr>
                <w:lang w:eastAsia="en-US"/>
              </w:rPr>
            </w:pPr>
            <w:r w:rsidRPr="000749E2">
              <w:rPr>
                <w:lang w:eastAsia="en-US"/>
              </w:rPr>
              <w:t>9.1.0</w:t>
            </w:r>
          </w:p>
        </w:tc>
        <w:tc>
          <w:tcPr>
            <w:tcW w:w="1033" w:type="dxa"/>
            <w:gridSpan w:val="2"/>
            <w:shd w:val="solid" w:color="FFFFFF" w:fill="auto"/>
          </w:tcPr>
          <w:p w14:paraId="4A5FD918" w14:textId="77777777" w:rsidR="00003A7D" w:rsidRPr="000749E2" w:rsidRDefault="00003A7D" w:rsidP="000749E2">
            <w:pPr>
              <w:pStyle w:val="TAL"/>
              <w:rPr>
                <w:lang w:eastAsia="en-US"/>
              </w:rPr>
            </w:pPr>
            <w:r w:rsidRPr="000749E2">
              <w:rPr>
                <w:lang w:eastAsia="en-US"/>
              </w:rPr>
              <w:t>R5-103647</w:t>
            </w:r>
          </w:p>
        </w:tc>
      </w:tr>
      <w:tr w:rsidR="00003A7D" w:rsidRPr="000749E2" w14:paraId="0F2DFD63" w14:textId="77777777" w:rsidTr="001C22E1">
        <w:trPr>
          <w:gridAfter w:val="1"/>
          <w:wAfter w:w="21" w:type="dxa"/>
          <w:jc w:val="center"/>
        </w:trPr>
        <w:tc>
          <w:tcPr>
            <w:tcW w:w="638" w:type="dxa"/>
            <w:gridSpan w:val="2"/>
            <w:shd w:val="solid" w:color="FFFFFF" w:fill="auto"/>
          </w:tcPr>
          <w:p w14:paraId="7244362F" w14:textId="77777777" w:rsidR="00003A7D" w:rsidRPr="000749E2" w:rsidRDefault="00003A7D" w:rsidP="000749E2">
            <w:pPr>
              <w:pStyle w:val="TAL"/>
              <w:rPr>
                <w:lang w:eastAsia="en-US"/>
              </w:rPr>
            </w:pPr>
            <w:r w:rsidRPr="000749E2">
              <w:rPr>
                <w:lang w:eastAsia="en-US"/>
              </w:rPr>
              <w:t>RP#48</w:t>
            </w:r>
          </w:p>
        </w:tc>
        <w:tc>
          <w:tcPr>
            <w:tcW w:w="1134" w:type="dxa"/>
            <w:gridSpan w:val="2"/>
            <w:shd w:val="solid" w:color="FFFFFF" w:fill="auto"/>
          </w:tcPr>
          <w:p w14:paraId="3DDFA9E0" w14:textId="77777777" w:rsidR="00003A7D" w:rsidRPr="000749E2" w:rsidRDefault="00003A7D" w:rsidP="000749E2">
            <w:pPr>
              <w:pStyle w:val="TAL"/>
              <w:rPr>
                <w:lang w:eastAsia="en-US"/>
              </w:rPr>
            </w:pPr>
            <w:r w:rsidRPr="000749E2">
              <w:rPr>
                <w:lang w:eastAsia="en-US"/>
              </w:rPr>
              <w:t>RP-100524</w:t>
            </w:r>
          </w:p>
        </w:tc>
        <w:tc>
          <w:tcPr>
            <w:tcW w:w="567" w:type="dxa"/>
            <w:gridSpan w:val="2"/>
            <w:shd w:val="solid" w:color="FFFFFF" w:fill="auto"/>
          </w:tcPr>
          <w:p w14:paraId="4884D981" w14:textId="77777777" w:rsidR="00003A7D" w:rsidRPr="000749E2" w:rsidRDefault="00003A7D" w:rsidP="005076D8">
            <w:pPr>
              <w:pStyle w:val="TAL"/>
            </w:pPr>
            <w:r w:rsidRPr="000749E2">
              <w:t>0124</w:t>
            </w:r>
          </w:p>
        </w:tc>
        <w:tc>
          <w:tcPr>
            <w:tcW w:w="426" w:type="dxa"/>
            <w:gridSpan w:val="2"/>
            <w:shd w:val="solid" w:color="FFFFFF" w:fill="auto"/>
          </w:tcPr>
          <w:p w14:paraId="2B990F9E" w14:textId="77777777" w:rsidR="00003A7D" w:rsidRPr="000749E2" w:rsidRDefault="00003A7D" w:rsidP="000749E2">
            <w:pPr>
              <w:pStyle w:val="TAL"/>
              <w:rPr>
                <w:lang w:eastAsia="en-US"/>
              </w:rPr>
            </w:pPr>
            <w:r w:rsidRPr="000749E2">
              <w:rPr>
                <w:lang w:eastAsia="en-US"/>
              </w:rPr>
              <w:t>-</w:t>
            </w:r>
          </w:p>
        </w:tc>
        <w:tc>
          <w:tcPr>
            <w:tcW w:w="4062" w:type="dxa"/>
            <w:gridSpan w:val="2"/>
            <w:shd w:val="solid" w:color="FFFFFF" w:fill="auto"/>
          </w:tcPr>
          <w:p w14:paraId="29F8ED80" w14:textId="77777777" w:rsidR="00003A7D" w:rsidRPr="000749E2" w:rsidRDefault="00003A7D" w:rsidP="000749E2">
            <w:pPr>
              <w:pStyle w:val="TAL"/>
              <w:rPr>
                <w:lang w:eastAsia="en-US"/>
              </w:rPr>
            </w:pPr>
            <w:r w:rsidRPr="000749E2">
              <w:rPr>
                <w:lang w:eastAsia="en-US"/>
              </w:rPr>
              <w:t>Addition of default message contents for mobility management based on DSMIPv6 testing</w:t>
            </w:r>
          </w:p>
        </w:tc>
        <w:tc>
          <w:tcPr>
            <w:tcW w:w="415" w:type="dxa"/>
            <w:gridSpan w:val="2"/>
            <w:shd w:val="solid" w:color="FFFFFF" w:fill="auto"/>
          </w:tcPr>
          <w:p w14:paraId="4DBC1DD1" w14:textId="77777777" w:rsidR="00003A7D" w:rsidRPr="000749E2" w:rsidRDefault="00003A7D" w:rsidP="000749E2">
            <w:pPr>
              <w:pStyle w:val="TAL"/>
              <w:rPr>
                <w:lang w:eastAsia="en-US"/>
              </w:rPr>
            </w:pPr>
            <w:r w:rsidRPr="000749E2">
              <w:rPr>
                <w:lang w:eastAsia="en-US"/>
              </w:rPr>
              <w:t>F</w:t>
            </w:r>
          </w:p>
        </w:tc>
        <w:tc>
          <w:tcPr>
            <w:tcW w:w="708" w:type="dxa"/>
            <w:gridSpan w:val="2"/>
            <w:shd w:val="solid" w:color="FFFFFF" w:fill="auto"/>
          </w:tcPr>
          <w:p w14:paraId="44D0BE5B" w14:textId="77777777" w:rsidR="00003A7D" w:rsidRPr="000749E2" w:rsidRDefault="00003A7D" w:rsidP="000749E2">
            <w:pPr>
              <w:pStyle w:val="TAL"/>
              <w:rPr>
                <w:lang w:eastAsia="en-US"/>
              </w:rPr>
            </w:pPr>
            <w:r w:rsidRPr="000749E2">
              <w:rPr>
                <w:lang w:eastAsia="en-US"/>
              </w:rPr>
              <w:t>9.0.0</w:t>
            </w:r>
          </w:p>
        </w:tc>
        <w:tc>
          <w:tcPr>
            <w:tcW w:w="708" w:type="dxa"/>
            <w:gridSpan w:val="2"/>
            <w:shd w:val="solid" w:color="FFFFFF" w:fill="auto"/>
          </w:tcPr>
          <w:p w14:paraId="17238453" w14:textId="77777777" w:rsidR="00003A7D" w:rsidRPr="000749E2" w:rsidRDefault="00003A7D" w:rsidP="000749E2">
            <w:pPr>
              <w:pStyle w:val="TAL"/>
              <w:rPr>
                <w:lang w:eastAsia="en-US"/>
              </w:rPr>
            </w:pPr>
            <w:r w:rsidRPr="000749E2">
              <w:rPr>
                <w:lang w:eastAsia="en-US"/>
              </w:rPr>
              <w:t>9.1.0</w:t>
            </w:r>
          </w:p>
        </w:tc>
        <w:tc>
          <w:tcPr>
            <w:tcW w:w="1033" w:type="dxa"/>
            <w:gridSpan w:val="2"/>
            <w:shd w:val="solid" w:color="FFFFFF" w:fill="auto"/>
          </w:tcPr>
          <w:p w14:paraId="489820C5" w14:textId="77777777" w:rsidR="00003A7D" w:rsidRPr="000749E2" w:rsidRDefault="00003A7D" w:rsidP="000749E2">
            <w:pPr>
              <w:pStyle w:val="TAL"/>
              <w:rPr>
                <w:lang w:eastAsia="en-US"/>
              </w:rPr>
            </w:pPr>
            <w:r w:rsidRPr="000749E2">
              <w:rPr>
                <w:lang w:eastAsia="en-US"/>
              </w:rPr>
              <w:t>R5-103648</w:t>
            </w:r>
          </w:p>
        </w:tc>
      </w:tr>
      <w:tr w:rsidR="00003A7D" w:rsidRPr="000749E2" w14:paraId="3165BB2D" w14:textId="77777777" w:rsidTr="001C22E1">
        <w:trPr>
          <w:gridAfter w:val="1"/>
          <w:wAfter w:w="21" w:type="dxa"/>
          <w:jc w:val="center"/>
        </w:trPr>
        <w:tc>
          <w:tcPr>
            <w:tcW w:w="638" w:type="dxa"/>
            <w:gridSpan w:val="2"/>
            <w:shd w:val="solid" w:color="FFFFFF" w:fill="auto"/>
          </w:tcPr>
          <w:p w14:paraId="725E6DF1" w14:textId="77777777" w:rsidR="00003A7D" w:rsidRPr="000749E2" w:rsidRDefault="00003A7D" w:rsidP="000749E2">
            <w:pPr>
              <w:pStyle w:val="TAL"/>
              <w:rPr>
                <w:lang w:eastAsia="en-US"/>
              </w:rPr>
            </w:pPr>
            <w:r w:rsidRPr="000749E2">
              <w:rPr>
                <w:lang w:eastAsia="en-US"/>
              </w:rPr>
              <w:t>RP#48</w:t>
            </w:r>
          </w:p>
        </w:tc>
        <w:tc>
          <w:tcPr>
            <w:tcW w:w="1134" w:type="dxa"/>
            <w:gridSpan w:val="2"/>
            <w:shd w:val="solid" w:color="FFFFFF" w:fill="auto"/>
          </w:tcPr>
          <w:p w14:paraId="2BACB27C" w14:textId="77777777" w:rsidR="00003A7D" w:rsidRPr="000749E2" w:rsidRDefault="00003A7D" w:rsidP="000749E2">
            <w:pPr>
              <w:pStyle w:val="TAL"/>
              <w:rPr>
                <w:lang w:eastAsia="en-US"/>
              </w:rPr>
            </w:pPr>
            <w:r w:rsidRPr="000749E2">
              <w:rPr>
                <w:lang w:eastAsia="en-US"/>
              </w:rPr>
              <w:t>RP-100510</w:t>
            </w:r>
          </w:p>
        </w:tc>
        <w:tc>
          <w:tcPr>
            <w:tcW w:w="567" w:type="dxa"/>
            <w:gridSpan w:val="2"/>
            <w:shd w:val="solid" w:color="FFFFFF" w:fill="auto"/>
          </w:tcPr>
          <w:p w14:paraId="1B48034F" w14:textId="77777777" w:rsidR="00003A7D" w:rsidRPr="000749E2" w:rsidRDefault="00003A7D" w:rsidP="005076D8">
            <w:pPr>
              <w:pStyle w:val="TAL"/>
            </w:pPr>
            <w:r w:rsidRPr="000749E2">
              <w:t>0125</w:t>
            </w:r>
          </w:p>
        </w:tc>
        <w:tc>
          <w:tcPr>
            <w:tcW w:w="426" w:type="dxa"/>
            <w:gridSpan w:val="2"/>
            <w:shd w:val="solid" w:color="FFFFFF" w:fill="auto"/>
          </w:tcPr>
          <w:p w14:paraId="34B3B362" w14:textId="77777777" w:rsidR="00003A7D" w:rsidRPr="000749E2" w:rsidRDefault="00003A7D" w:rsidP="000749E2">
            <w:pPr>
              <w:pStyle w:val="TAL"/>
              <w:rPr>
                <w:lang w:eastAsia="en-US"/>
              </w:rPr>
            </w:pPr>
            <w:r w:rsidRPr="000749E2">
              <w:rPr>
                <w:lang w:eastAsia="en-US"/>
              </w:rPr>
              <w:t>-</w:t>
            </w:r>
          </w:p>
        </w:tc>
        <w:tc>
          <w:tcPr>
            <w:tcW w:w="4062" w:type="dxa"/>
            <w:gridSpan w:val="2"/>
            <w:shd w:val="solid" w:color="FFFFFF" w:fill="auto"/>
          </w:tcPr>
          <w:p w14:paraId="6CF58D97" w14:textId="77777777" w:rsidR="00003A7D" w:rsidRPr="000749E2" w:rsidRDefault="00003A7D" w:rsidP="000749E2">
            <w:pPr>
              <w:pStyle w:val="TAL"/>
              <w:rPr>
                <w:lang w:eastAsia="en-US"/>
              </w:rPr>
            </w:pPr>
            <w:r w:rsidRPr="000749E2">
              <w:rPr>
                <w:lang w:eastAsia="en-US"/>
              </w:rPr>
              <w:t>Update default message contents for EPS attach conditions</w:t>
            </w:r>
          </w:p>
        </w:tc>
        <w:tc>
          <w:tcPr>
            <w:tcW w:w="415" w:type="dxa"/>
            <w:gridSpan w:val="2"/>
            <w:shd w:val="solid" w:color="FFFFFF" w:fill="auto"/>
          </w:tcPr>
          <w:p w14:paraId="2345D5A4" w14:textId="77777777" w:rsidR="00003A7D" w:rsidRPr="000749E2" w:rsidRDefault="00003A7D" w:rsidP="000749E2">
            <w:pPr>
              <w:pStyle w:val="TAL"/>
              <w:rPr>
                <w:lang w:eastAsia="en-US"/>
              </w:rPr>
            </w:pPr>
            <w:r w:rsidRPr="000749E2">
              <w:rPr>
                <w:lang w:eastAsia="en-US"/>
              </w:rPr>
              <w:t>F</w:t>
            </w:r>
          </w:p>
        </w:tc>
        <w:tc>
          <w:tcPr>
            <w:tcW w:w="708" w:type="dxa"/>
            <w:gridSpan w:val="2"/>
            <w:shd w:val="solid" w:color="FFFFFF" w:fill="auto"/>
          </w:tcPr>
          <w:p w14:paraId="4921AAC0" w14:textId="77777777" w:rsidR="00003A7D" w:rsidRPr="000749E2" w:rsidRDefault="00003A7D" w:rsidP="000749E2">
            <w:pPr>
              <w:pStyle w:val="TAL"/>
              <w:rPr>
                <w:lang w:eastAsia="en-US"/>
              </w:rPr>
            </w:pPr>
            <w:r w:rsidRPr="000749E2">
              <w:rPr>
                <w:lang w:eastAsia="en-US"/>
              </w:rPr>
              <w:t>9.0.0</w:t>
            </w:r>
          </w:p>
        </w:tc>
        <w:tc>
          <w:tcPr>
            <w:tcW w:w="708" w:type="dxa"/>
            <w:gridSpan w:val="2"/>
            <w:shd w:val="solid" w:color="FFFFFF" w:fill="auto"/>
          </w:tcPr>
          <w:p w14:paraId="2BA06E1B" w14:textId="77777777" w:rsidR="00003A7D" w:rsidRPr="000749E2" w:rsidRDefault="00003A7D" w:rsidP="000749E2">
            <w:pPr>
              <w:pStyle w:val="TAL"/>
              <w:rPr>
                <w:lang w:eastAsia="en-US"/>
              </w:rPr>
            </w:pPr>
            <w:r w:rsidRPr="000749E2">
              <w:rPr>
                <w:lang w:eastAsia="en-US"/>
              </w:rPr>
              <w:t>9.1.0</w:t>
            </w:r>
          </w:p>
        </w:tc>
        <w:tc>
          <w:tcPr>
            <w:tcW w:w="1033" w:type="dxa"/>
            <w:gridSpan w:val="2"/>
            <w:shd w:val="solid" w:color="FFFFFF" w:fill="auto"/>
          </w:tcPr>
          <w:p w14:paraId="44ACB9EE" w14:textId="77777777" w:rsidR="00003A7D" w:rsidRPr="000749E2" w:rsidRDefault="00003A7D" w:rsidP="000749E2">
            <w:pPr>
              <w:pStyle w:val="TAL"/>
              <w:rPr>
                <w:lang w:eastAsia="en-US"/>
              </w:rPr>
            </w:pPr>
            <w:r w:rsidRPr="000749E2">
              <w:rPr>
                <w:lang w:eastAsia="en-US"/>
              </w:rPr>
              <w:t>R5-103673</w:t>
            </w:r>
          </w:p>
        </w:tc>
      </w:tr>
      <w:tr w:rsidR="00003A7D" w:rsidRPr="000749E2" w14:paraId="12FC13A6" w14:textId="77777777" w:rsidTr="001C22E1">
        <w:trPr>
          <w:gridAfter w:val="1"/>
          <w:wAfter w:w="21" w:type="dxa"/>
          <w:jc w:val="center"/>
        </w:trPr>
        <w:tc>
          <w:tcPr>
            <w:tcW w:w="638" w:type="dxa"/>
            <w:gridSpan w:val="2"/>
            <w:shd w:val="solid" w:color="FFFFFF" w:fill="auto"/>
          </w:tcPr>
          <w:p w14:paraId="26CA6D6A" w14:textId="77777777" w:rsidR="00003A7D" w:rsidRPr="000749E2" w:rsidRDefault="00003A7D" w:rsidP="000749E2">
            <w:pPr>
              <w:pStyle w:val="TAL"/>
              <w:rPr>
                <w:lang w:eastAsia="en-US"/>
              </w:rPr>
            </w:pPr>
            <w:r w:rsidRPr="000749E2">
              <w:rPr>
                <w:lang w:eastAsia="en-US"/>
              </w:rPr>
              <w:t>RP#48</w:t>
            </w:r>
          </w:p>
        </w:tc>
        <w:tc>
          <w:tcPr>
            <w:tcW w:w="1134" w:type="dxa"/>
            <w:gridSpan w:val="2"/>
            <w:shd w:val="solid" w:color="FFFFFF" w:fill="auto"/>
          </w:tcPr>
          <w:p w14:paraId="3ED43A99" w14:textId="77777777" w:rsidR="00003A7D" w:rsidRPr="000749E2" w:rsidRDefault="00003A7D" w:rsidP="000749E2">
            <w:pPr>
              <w:pStyle w:val="TAL"/>
              <w:rPr>
                <w:lang w:eastAsia="en-US"/>
              </w:rPr>
            </w:pPr>
            <w:r w:rsidRPr="000749E2">
              <w:rPr>
                <w:lang w:eastAsia="en-US"/>
              </w:rPr>
              <w:t>RP-100510</w:t>
            </w:r>
          </w:p>
        </w:tc>
        <w:tc>
          <w:tcPr>
            <w:tcW w:w="567" w:type="dxa"/>
            <w:gridSpan w:val="2"/>
            <w:shd w:val="solid" w:color="FFFFFF" w:fill="auto"/>
          </w:tcPr>
          <w:p w14:paraId="6ED8D72C" w14:textId="77777777" w:rsidR="00003A7D" w:rsidRPr="000749E2" w:rsidRDefault="00003A7D" w:rsidP="005076D8">
            <w:pPr>
              <w:pStyle w:val="TAL"/>
            </w:pPr>
            <w:r w:rsidRPr="000749E2">
              <w:t>0126</w:t>
            </w:r>
          </w:p>
        </w:tc>
        <w:tc>
          <w:tcPr>
            <w:tcW w:w="426" w:type="dxa"/>
            <w:gridSpan w:val="2"/>
            <w:shd w:val="solid" w:color="FFFFFF" w:fill="auto"/>
          </w:tcPr>
          <w:p w14:paraId="0FC399CA" w14:textId="77777777" w:rsidR="00003A7D" w:rsidRPr="000749E2" w:rsidRDefault="00003A7D" w:rsidP="000749E2">
            <w:pPr>
              <w:pStyle w:val="TAL"/>
              <w:rPr>
                <w:lang w:eastAsia="en-US"/>
              </w:rPr>
            </w:pPr>
            <w:r w:rsidRPr="000749E2">
              <w:rPr>
                <w:lang w:eastAsia="en-US"/>
              </w:rPr>
              <w:t>-</w:t>
            </w:r>
          </w:p>
        </w:tc>
        <w:tc>
          <w:tcPr>
            <w:tcW w:w="4062" w:type="dxa"/>
            <w:gridSpan w:val="2"/>
            <w:shd w:val="solid" w:color="FFFFFF" w:fill="auto"/>
          </w:tcPr>
          <w:p w14:paraId="5DEF95F3" w14:textId="77777777" w:rsidR="00003A7D" w:rsidRPr="000749E2" w:rsidRDefault="00003A7D" w:rsidP="000749E2">
            <w:pPr>
              <w:pStyle w:val="TAL"/>
              <w:rPr>
                <w:lang w:eastAsia="en-US"/>
              </w:rPr>
            </w:pPr>
            <w:r w:rsidRPr="000749E2">
              <w:rPr>
                <w:lang w:eastAsia="en-US"/>
              </w:rPr>
              <w:t>Update default message with network support for IMS voice</w:t>
            </w:r>
          </w:p>
        </w:tc>
        <w:tc>
          <w:tcPr>
            <w:tcW w:w="415" w:type="dxa"/>
            <w:gridSpan w:val="2"/>
            <w:shd w:val="solid" w:color="FFFFFF" w:fill="auto"/>
          </w:tcPr>
          <w:p w14:paraId="4B5874A0" w14:textId="77777777" w:rsidR="00003A7D" w:rsidRPr="000749E2" w:rsidRDefault="00003A7D" w:rsidP="000749E2">
            <w:pPr>
              <w:pStyle w:val="TAL"/>
              <w:rPr>
                <w:lang w:eastAsia="en-US"/>
              </w:rPr>
            </w:pPr>
            <w:r w:rsidRPr="000749E2">
              <w:rPr>
                <w:lang w:eastAsia="en-US"/>
              </w:rPr>
              <w:t>F</w:t>
            </w:r>
          </w:p>
        </w:tc>
        <w:tc>
          <w:tcPr>
            <w:tcW w:w="708" w:type="dxa"/>
            <w:gridSpan w:val="2"/>
            <w:shd w:val="solid" w:color="FFFFFF" w:fill="auto"/>
          </w:tcPr>
          <w:p w14:paraId="1B7F06CD" w14:textId="77777777" w:rsidR="00003A7D" w:rsidRPr="000749E2" w:rsidRDefault="00003A7D" w:rsidP="000749E2">
            <w:pPr>
              <w:pStyle w:val="TAL"/>
              <w:rPr>
                <w:lang w:eastAsia="en-US"/>
              </w:rPr>
            </w:pPr>
            <w:r w:rsidRPr="000749E2">
              <w:rPr>
                <w:lang w:eastAsia="en-US"/>
              </w:rPr>
              <w:t>9.0.0</w:t>
            </w:r>
          </w:p>
        </w:tc>
        <w:tc>
          <w:tcPr>
            <w:tcW w:w="708" w:type="dxa"/>
            <w:gridSpan w:val="2"/>
            <w:shd w:val="solid" w:color="FFFFFF" w:fill="auto"/>
          </w:tcPr>
          <w:p w14:paraId="7334B6CB" w14:textId="77777777" w:rsidR="00003A7D" w:rsidRPr="000749E2" w:rsidRDefault="00003A7D" w:rsidP="000749E2">
            <w:pPr>
              <w:pStyle w:val="TAL"/>
              <w:rPr>
                <w:lang w:eastAsia="en-US"/>
              </w:rPr>
            </w:pPr>
            <w:r w:rsidRPr="000749E2">
              <w:rPr>
                <w:lang w:eastAsia="en-US"/>
              </w:rPr>
              <w:t>9.1.0</w:t>
            </w:r>
          </w:p>
        </w:tc>
        <w:tc>
          <w:tcPr>
            <w:tcW w:w="1033" w:type="dxa"/>
            <w:gridSpan w:val="2"/>
            <w:shd w:val="solid" w:color="FFFFFF" w:fill="auto"/>
          </w:tcPr>
          <w:p w14:paraId="48557F29" w14:textId="77777777" w:rsidR="00003A7D" w:rsidRPr="000749E2" w:rsidRDefault="00003A7D" w:rsidP="000749E2">
            <w:pPr>
              <w:pStyle w:val="TAL"/>
              <w:rPr>
                <w:lang w:eastAsia="en-US"/>
              </w:rPr>
            </w:pPr>
            <w:r w:rsidRPr="000749E2">
              <w:rPr>
                <w:lang w:eastAsia="en-US"/>
              </w:rPr>
              <w:t>R5-103674</w:t>
            </w:r>
          </w:p>
        </w:tc>
      </w:tr>
      <w:tr w:rsidR="00003A7D" w:rsidRPr="000749E2" w14:paraId="670CE4CA" w14:textId="77777777" w:rsidTr="001C22E1">
        <w:trPr>
          <w:gridAfter w:val="1"/>
          <w:wAfter w:w="21" w:type="dxa"/>
          <w:jc w:val="center"/>
        </w:trPr>
        <w:tc>
          <w:tcPr>
            <w:tcW w:w="638" w:type="dxa"/>
            <w:gridSpan w:val="2"/>
            <w:shd w:val="solid" w:color="FFFFFF" w:fill="auto"/>
          </w:tcPr>
          <w:p w14:paraId="6B8A9348" w14:textId="77777777" w:rsidR="00003A7D" w:rsidRPr="000749E2" w:rsidRDefault="00003A7D" w:rsidP="000749E2">
            <w:pPr>
              <w:pStyle w:val="TAL"/>
              <w:rPr>
                <w:lang w:eastAsia="en-US"/>
              </w:rPr>
            </w:pPr>
            <w:r w:rsidRPr="000749E2">
              <w:rPr>
                <w:lang w:eastAsia="en-US"/>
              </w:rPr>
              <w:t>RP#48</w:t>
            </w:r>
          </w:p>
        </w:tc>
        <w:tc>
          <w:tcPr>
            <w:tcW w:w="1134" w:type="dxa"/>
            <w:gridSpan w:val="2"/>
            <w:shd w:val="solid" w:color="FFFFFF" w:fill="auto"/>
          </w:tcPr>
          <w:p w14:paraId="3E41120A" w14:textId="77777777" w:rsidR="00003A7D" w:rsidRPr="000749E2" w:rsidRDefault="00003A7D" w:rsidP="000749E2">
            <w:pPr>
              <w:pStyle w:val="TAL"/>
              <w:rPr>
                <w:lang w:eastAsia="en-US"/>
              </w:rPr>
            </w:pPr>
            <w:r w:rsidRPr="000749E2">
              <w:rPr>
                <w:lang w:eastAsia="en-US"/>
              </w:rPr>
              <w:t>RP-100510</w:t>
            </w:r>
          </w:p>
        </w:tc>
        <w:tc>
          <w:tcPr>
            <w:tcW w:w="567" w:type="dxa"/>
            <w:gridSpan w:val="2"/>
            <w:shd w:val="solid" w:color="FFFFFF" w:fill="auto"/>
          </w:tcPr>
          <w:p w14:paraId="615DDE3A" w14:textId="77777777" w:rsidR="00003A7D" w:rsidRPr="000749E2" w:rsidRDefault="00003A7D" w:rsidP="005076D8">
            <w:pPr>
              <w:pStyle w:val="TAL"/>
            </w:pPr>
            <w:r w:rsidRPr="000749E2">
              <w:t>0127</w:t>
            </w:r>
          </w:p>
        </w:tc>
        <w:tc>
          <w:tcPr>
            <w:tcW w:w="426" w:type="dxa"/>
            <w:gridSpan w:val="2"/>
            <w:shd w:val="solid" w:color="FFFFFF" w:fill="auto"/>
          </w:tcPr>
          <w:p w14:paraId="692333AE" w14:textId="77777777" w:rsidR="00003A7D" w:rsidRPr="000749E2" w:rsidRDefault="00003A7D" w:rsidP="000749E2">
            <w:pPr>
              <w:pStyle w:val="TAL"/>
              <w:rPr>
                <w:lang w:eastAsia="en-US"/>
              </w:rPr>
            </w:pPr>
            <w:r w:rsidRPr="000749E2">
              <w:rPr>
                <w:lang w:eastAsia="en-US"/>
              </w:rPr>
              <w:t>-</w:t>
            </w:r>
          </w:p>
        </w:tc>
        <w:tc>
          <w:tcPr>
            <w:tcW w:w="4062" w:type="dxa"/>
            <w:gridSpan w:val="2"/>
            <w:shd w:val="solid" w:color="FFFFFF" w:fill="auto"/>
          </w:tcPr>
          <w:p w14:paraId="06828789" w14:textId="77777777" w:rsidR="00003A7D" w:rsidRPr="000749E2" w:rsidRDefault="00003A7D" w:rsidP="000749E2">
            <w:pPr>
              <w:pStyle w:val="TAL"/>
              <w:rPr>
                <w:lang w:eastAsia="en-US"/>
              </w:rPr>
            </w:pPr>
            <w:r w:rsidRPr="000749E2">
              <w:rPr>
                <w:lang w:eastAsia="en-US"/>
              </w:rPr>
              <w:t>Correction to Generic Test Procedure in TS 36.508</w:t>
            </w:r>
          </w:p>
        </w:tc>
        <w:tc>
          <w:tcPr>
            <w:tcW w:w="415" w:type="dxa"/>
            <w:gridSpan w:val="2"/>
            <w:shd w:val="solid" w:color="FFFFFF" w:fill="auto"/>
          </w:tcPr>
          <w:p w14:paraId="589646C5" w14:textId="77777777" w:rsidR="00003A7D" w:rsidRPr="000749E2" w:rsidRDefault="00003A7D" w:rsidP="000749E2">
            <w:pPr>
              <w:pStyle w:val="TAL"/>
              <w:rPr>
                <w:lang w:eastAsia="en-US"/>
              </w:rPr>
            </w:pPr>
            <w:r w:rsidRPr="000749E2">
              <w:rPr>
                <w:lang w:eastAsia="en-US"/>
              </w:rPr>
              <w:t>F</w:t>
            </w:r>
          </w:p>
        </w:tc>
        <w:tc>
          <w:tcPr>
            <w:tcW w:w="708" w:type="dxa"/>
            <w:gridSpan w:val="2"/>
            <w:shd w:val="solid" w:color="FFFFFF" w:fill="auto"/>
          </w:tcPr>
          <w:p w14:paraId="1825CFA8" w14:textId="77777777" w:rsidR="00003A7D" w:rsidRPr="000749E2" w:rsidRDefault="00003A7D" w:rsidP="000749E2">
            <w:pPr>
              <w:pStyle w:val="TAL"/>
              <w:rPr>
                <w:lang w:eastAsia="en-US"/>
              </w:rPr>
            </w:pPr>
            <w:r w:rsidRPr="000749E2">
              <w:rPr>
                <w:lang w:eastAsia="en-US"/>
              </w:rPr>
              <w:t>9.0.0</w:t>
            </w:r>
          </w:p>
        </w:tc>
        <w:tc>
          <w:tcPr>
            <w:tcW w:w="708" w:type="dxa"/>
            <w:gridSpan w:val="2"/>
            <w:shd w:val="solid" w:color="FFFFFF" w:fill="auto"/>
          </w:tcPr>
          <w:p w14:paraId="7D9C1C92" w14:textId="77777777" w:rsidR="00003A7D" w:rsidRPr="000749E2" w:rsidRDefault="00003A7D" w:rsidP="000749E2">
            <w:pPr>
              <w:pStyle w:val="TAL"/>
              <w:rPr>
                <w:lang w:eastAsia="en-US"/>
              </w:rPr>
            </w:pPr>
            <w:r w:rsidRPr="000749E2">
              <w:rPr>
                <w:lang w:eastAsia="en-US"/>
              </w:rPr>
              <w:t>9.1.0</w:t>
            </w:r>
          </w:p>
        </w:tc>
        <w:tc>
          <w:tcPr>
            <w:tcW w:w="1033" w:type="dxa"/>
            <w:gridSpan w:val="2"/>
            <w:shd w:val="solid" w:color="FFFFFF" w:fill="auto"/>
          </w:tcPr>
          <w:p w14:paraId="6901043F" w14:textId="77777777" w:rsidR="00003A7D" w:rsidRPr="000749E2" w:rsidRDefault="00003A7D" w:rsidP="000749E2">
            <w:pPr>
              <w:pStyle w:val="TAL"/>
              <w:rPr>
                <w:lang w:eastAsia="en-US"/>
              </w:rPr>
            </w:pPr>
            <w:r w:rsidRPr="000749E2">
              <w:rPr>
                <w:lang w:eastAsia="en-US"/>
              </w:rPr>
              <w:t>R5-103675</w:t>
            </w:r>
          </w:p>
        </w:tc>
      </w:tr>
      <w:tr w:rsidR="00003A7D" w:rsidRPr="000749E2" w14:paraId="034C5F3F" w14:textId="77777777" w:rsidTr="001C22E1">
        <w:trPr>
          <w:gridAfter w:val="1"/>
          <w:wAfter w:w="21" w:type="dxa"/>
          <w:jc w:val="center"/>
        </w:trPr>
        <w:tc>
          <w:tcPr>
            <w:tcW w:w="638" w:type="dxa"/>
            <w:gridSpan w:val="2"/>
            <w:shd w:val="solid" w:color="FFFFFF" w:fill="auto"/>
          </w:tcPr>
          <w:p w14:paraId="74B1F58B" w14:textId="77777777" w:rsidR="00003A7D" w:rsidRPr="000749E2" w:rsidRDefault="00003A7D" w:rsidP="000749E2">
            <w:pPr>
              <w:pStyle w:val="TAL"/>
              <w:rPr>
                <w:lang w:eastAsia="en-US"/>
              </w:rPr>
            </w:pPr>
            <w:r w:rsidRPr="000749E2">
              <w:rPr>
                <w:lang w:eastAsia="en-US"/>
              </w:rPr>
              <w:t>RP#48</w:t>
            </w:r>
          </w:p>
        </w:tc>
        <w:tc>
          <w:tcPr>
            <w:tcW w:w="1134" w:type="dxa"/>
            <w:gridSpan w:val="2"/>
            <w:shd w:val="solid" w:color="FFFFFF" w:fill="auto"/>
          </w:tcPr>
          <w:p w14:paraId="6A25BF5E" w14:textId="77777777" w:rsidR="00003A7D" w:rsidRPr="000749E2" w:rsidRDefault="00003A7D" w:rsidP="000749E2">
            <w:pPr>
              <w:pStyle w:val="TAL"/>
              <w:rPr>
                <w:lang w:eastAsia="en-US"/>
              </w:rPr>
            </w:pPr>
            <w:r w:rsidRPr="000749E2">
              <w:rPr>
                <w:lang w:eastAsia="en-US"/>
              </w:rPr>
              <w:t>RP-100510</w:t>
            </w:r>
          </w:p>
        </w:tc>
        <w:tc>
          <w:tcPr>
            <w:tcW w:w="567" w:type="dxa"/>
            <w:gridSpan w:val="2"/>
            <w:shd w:val="solid" w:color="FFFFFF" w:fill="auto"/>
          </w:tcPr>
          <w:p w14:paraId="452B6C50" w14:textId="77777777" w:rsidR="00003A7D" w:rsidRPr="000749E2" w:rsidRDefault="00003A7D" w:rsidP="005076D8">
            <w:pPr>
              <w:pStyle w:val="TAL"/>
            </w:pPr>
            <w:r w:rsidRPr="000749E2">
              <w:t>0128</w:t>
            </w:r>
          </w:p>
        </w:tc>
        <w:tc>
          <w:tcPr>
            <w:tcW w:w="426" w:type="dxa"/>
            <w:gridSpan w:val="2"/>
            <w:shd w:val="solid" w:color="FFFFFF" w:fill="auto"/>
          </w:tcPr>
          <w:p w14:paraId="2DE719DF" w14:textId="77777777" w:rsidR="00003A7D" w:rsidRPr="000749E2" w:rsidRDefault="00003A7D" w:rsidP="000749E2">
            <w:pPr>
              <w:pStyle w:val="TAL"/>
              <w:rPr>
                <w:lang w:eastAsia="en-US"/>
              </w:rPr>
            </w:pPr>
            <w:r w:rsidRPr="000749E2">
              <w:rPr>
                <w:lang w:eastAsia="en-US"/>
              </w:rPr>
              <w:t>-</w:t>
            </w:r>
          </w:p>
        </w:tc>
        <w:tc>
          <w:tcPr>
            <w:tcW w:w="4062" w:type="dxa"/>
            <w:gridSpan w:val="2"/>
            <w:shd w:val="solid" w:color="FFFFFF" w:fill="auto"/>
          </w:tcPr>
          <w:p w14:paraId="15D84D91" w14:textId="77777777" w:rsidR="00003A7D" w:rsidRPr="000749E2" w:rsidRDefault="00003A7D" w:rsidP="000749E2">
            <w:pPr>
              <w:pStyle w:val="TAL"/>
              <w:rPr>
                <w:lang w:eastAsia="en-US"/>
              </w:rPr>
            </w:pPr>
            <w:r w:rsidRPr="000749E2">
              <w:rPr>
                <w:lang w:eastAsia="en-US"/>
              </w:rPr>
              <w:t xml:space="preserve">Default settings of suitable - non-suitable cells for </w:t>
            </w:r>
            <w:r w:rsidRPr="000749E2">
              <w:rPr>
                <w:lang w:eastAsia="en-US"/>
              </w:rPr>
              <w:lastRenderedPageBreak/>
              <w:t>UTRAN/GERAN</w:t>
            </w:r>
          </w:p>
        </w:tc>
        <w:tc>
          <w:tcPr>
            <w:tcW w:w="415" w:type="dxa"/>
            <w:gridSpan w:val="2"/>
            <w:shd w:val="solid" w:color="FFFFFF" w:fill="auto"/>
          </w:tcPr>
          <w:p w14:paraId="26246714" w14:textId="77777777" w:rsidR="00003A7D" w:rsidRPr="000749E2" w:rsidRDefault="00003A7D" w:rsidP="000749E2">
            <w:pPr>
              <w:pStyle w:val="TAL"/>
              <w:rPr>
                <w:lang w:eastAsia="en-US"/>
              </w:rPr>
            </w:pPr>
            <w:r w:rsidRPr="000749E2">
              <w:rPr>
                <w:lang w:eastAsia="en-US"/>
              </w:rPr>
              <w:lastRenderedPageBreak/>
              <w:t>F</w:t>
            </w:r>
          </w:p>
        </w:tc>
        <w:tc>
          <w:tcPr>
            <w:tcW w:w="708" w:type="dxa"/>
            <w:gridSpan w:val="2"/>
            <w:shd w:val="solid" w:color="FFFFFF" w:fill="auto"/>
          </w:tcPr>
          <w:p w14:paraId="5D9334F8" w14:textId="77777777" w:rsidR="00003A7D" w:rsidRPr="000749E2" w:rsidRDefault="00003A7D" w:rsidP="000749E2">
            <w:pPr>
              <w:pStyle w:val="TAL"/>
              <w:rPr>
                <w:lang w:eastAsia="en-US"/>
              </w:rPr>
            </w:pPr>
            <w:r w:rsidRPr="000749E2">
              <w:rPr>
                <w:lang w:eastAsia="en-US"/>
              </w:rPr>
              <w:t>9.0.0</w:t>
            </w:r>
          </w:p>
        </w:tc>
        <w:tc>
          <w:tcPr>
            <w:tcW w:w="708" w:type="dxa"/>
            <w:gridSpan w:val="2"/>
            <w:shd w:val="solid" w:color="FFFFFF" w:fill="auto"/>
          </w:tcPr>
          <w:p w14:paraId="7363EB9A" w14:textId="77777777" w:rsidR="00003A7D" w:rsidRPr="000749E2" w:rsidRDefault="00003A7D" w:rsidP="000749E2">
            <w:pPr>
              <w:pStyle w:val="TAL"/>
              <w:rPr>
                <w:lang w:eastAsia="en-US"/>
              </w:rPr>
            </w:pPr>
            <w:r w:rsidRPr="000749E2">
              <w:rPr>
                <w:lang w:eastAsia="en-US"/>
              </w:rPr>
              <w:t>9.1.0</w:t>
            </w:r>
          </w:p>
        </w:tc>
        <w:tc>
          <w:tcPr>
            <w:tcW w:w="1033" w:type="dxa"/>
            <w:gridSpan w:val="2"/>
            <w:shd w:val="solid" w:color="FFFFFF" w:fill="auto"/>
          </w:tcPr>
          <w:p w14:paraId="5B526728" w14:textId="77777777" w:rsidR="00003A7D" w:rsidRPr="000749E2" w:rsidRDefault="00003A7D" w:rsidP="000749E2">
            <w:pPr>
              <w:pStyle w:val="TAL"/>
              <w:rPr>
                <w:lang w:eastAsia="en-US"/>
              </w:rPr>
            </w:pPr>
            <w:r w:rsidRPr="000749E2">
              <w:rPr>
                <w:lang w:eastAsia="en-US"/>
              </w:rPr>
              <w:t>R5-103677</w:t>
            </w:r>
          </w:p>
        </w:tc>
      </w:tr>
      <w:tr w:rsidR="00003A7D" w:rsidRPr="000749E2" w14:paraId="6CF6395E" w14:textId="77777777" w:rsidTr="001C22E1">
        <w:trPr>
          <w:gridAfter w:val="1"/>
          <w:wAfter w:w="21" w:type="dxa"/>
          <w:jc w:val="center"/>
        </w:trPr>
        <w:tc>
          <w:tcPr>
            <w:tcW w:w="638" w:type="dxa"/>
            <w:gridSpan w:val="2"/>
            <w:shd w:val="solid" w:color="FFFFFF" w:fill="auto"/>
          </w:tcPr>
          <w:p w14:paraId="23EEB514" w14:textId="77777777" w:rsidR="00003A7D" w:rsidRPr="000749E2" w:rsidRDefault="00003A7D" w:rsidP="000749E2">
            <w:pPr>
              <w:pStyle w:val="TAL"/>
              <w:rPr>
                <w:lang w:eastAsia="en-US"/>
              </w:rPr>
            </w:pPr>
            <w:r w:rsidRPr="000749E2">
              <w:rPr>
                <w:lang w:eastAsia="en-US"/>
              </w:rPr>
              <w:t>RP#48</w:t>
            </w:r>
          </w:p>
        </w:tc>
        <w:tc>
          <w:tcPr>
            <w:tcW w:w="1134" w:type="dxa"/>
            <w:gridSpan w:val="2"/>
            <w:shd w:val="solid" w:color="FFFFFF" w:fill="auto"/>
          </w:tcPr>
          <w:p w14:paraId="17A574CC" w14:textId="77777777" w:rsidR="00003A7D" w:rsidRPr="000749E2" w:rsidRDefault="00003A7D" w:rsidP="000749E2">
            <w:pPr>
              <w:pStyle w:val="TAL"/>
              <w:rPr>
                <w:lang w:eastAsia="en-US"/>
              </w:rPr>
            </w:pPr>
            <w:r w:rsidRPr="000749E2">
              <w:rPr>
                <w:lang w:eastAsia="en-US"/>
              </w:rPr>
              <w:t>RP-100510</w:t>
            </w:r>
          </w:p>
        </w:tc>
        <w:tc>
          <w:tcPr>
            <w:tcW w:w="567" w:type="dxa"/>
            <w:gridSpan w:val="2"/>
            <w:shd w:val="solid" w:color="FFFFFF" w:fill="auto"/>
          </w:tcPr>
          <w:p w14:paraId="417E66E3" w14:textId="77777777" w:rsidR="00003A7D" w:rsidRPr="000749E2" w:rsidRDefault="00003A7D" w:rsidP="005076D8">
            <w:pPr>
              <w:pStyle w:val="TAL"/>
            </w:pPr>
            <w:r w:rsidRPr="000749E2">
              <w:t>0129</w:t>
            </w:r>
          </w:p>
        </w:tc>
        <w:tc>
          <w:tcPr>
            <w:tcW w:w="426" w:type="dxa"/>
            <w:gridSpan w:val="2"/>
            <w:shd w:val="solid" w:color="FFFFFF" w:fill="auto"/>
          </w:tcPr>
          <w:p w14:paraId="293DF5D2" w14:textId="77777777" w:rsidR="00003A7D" w:rsidRPr="000749E2" w:rsidRDefault="00003A7D" w:rsidP="000749E2">
            <w:pPr>
              <w:pStyle w:val="TAL"/>
              <w:rPr>
                <w:lang w:eastAsia="en-US"/>
              </w:rPr>
            </w:pPr>
            <w:r w:rsidRPr="000749E2">
              <w:rPr>
                <w:lang w:eastAsia="en-US"/>
              </w:rPr>
              <w:t>-</w:t>
            </w:r>
          </w:p>
        </w:tc>
        <w:tc>
          <w:tcPr>
            <w:tcW w:w="4062" w:type="dxa"/>
            <w:gridSpan w:val="2"/>
            <w:shd w:val="solid" w:color="FFFFFF" w:fill="auto"/>
          </w:tcPr>
          <w:p w14:paraId="490C4D95" w14:textId="77777777" w:rsidR="00003A7D" w:rsidRPr="000749E2" w:rsidRDefault="00003A7D" w:rsidP="000749E2">
            <w:pPr>
              <w:pStyle w:val="TAL"/>
              <w:rPr>
                <w:lang w:eastAsia="en-US"/>
              </w:rPr>
            </w:pPr>
            <w:r w:rsidRPr="000749E2">
              <w:rPr>
                <w:lang w:eastAsia="en-US"/>
              </w:rPr>
              <w:t xml:space="preserve">Correction to IE </w:t>
            </w:r>
            <w:proofErr w:type="spellStart"/>
            <w:r w:rsidRPr="000749E2">
              <w:rPr>
                <w:lang w:eastAsia="en-US"/>
              </w:rPr>
              <w:t>schedulingRequestConfig</w:t>
            </w:r>
            <w:proofErr w:type="spellEnd"/>
            <w:r w:rsidRPr="000749E2">
              <w:rPr>
                <w:lang w:eastAsia="en-US"/>
              </w:rPr>
              <w:t xml:space="preserve"> during Handover</w:t>
            </w:r>
          </w:p>
        </w:tc>
        <w:tc>
          <w:tcPr>
            <w:tcW w:w="415" w:type="dxa"/>
            <w:gridSpan w:val="2"/>
            <w:shd w:val="solid" w:color="FFFFFF" w:fill="auto"/>
          </w:tcPr>
          <w:p w14:paraId="7809343A" w14:textId="77777777" w:rsidR="00003A7D" w:rsidRPr="000749E2" w:rsidRDefault="00003A7D" w:rsidP="000749E2">
            <w:pPr>
              <w:pStyle w:val="TAL"/>
              <w:rPr>
                <w:lang w:eastAsia="en-US"/>
              </w:rPr>
            </w:pPr>
            <w:r w:rsidRPr="000749E2">
              <w:rPr>
                <w:lang w:eastAsia="en-US"/>
              </w:rPr>
              <w:t>F</w:t>
            </w:r>
          </w:p>
        </w:tc>
        <w:tc>
          <w:tcPr>
            <w:tcW w:w="708" w:type="dxa"/>
            <w:gridSpan w:val="2"/>
            <w:shd w:val="solid" w:color="FFFFFF" w:fill="auto"/>
          </w:tcPr>
          <w:p w14:paraId="142592E1" w14:textId="77777777" w:rsidR="00003A7D" w:rsidRPr="000749E2" w:rsidRDefault="00003A7D" w:rsidP="000749E2">
            <w:pPr>
              <w:pStyle w:val="TAL"/>
              <w:rPr>
                <w:lang w:eastAsia="en-US"/>
              </w:rPr>
            </w:pPr>
            <w:r w:rsidRPr="000749E2">
              <w:rPr>
                <w:lang w:eastAsia="en-US"/>
              </w:rPr>
              <w:t>9.0.0</w:t>
            </w:r>
          </w:p>
        </w:tc>
        <w:tc>
          <w:tcPr>
            <w:tcW w:w="708" w:type="dxa"/>
            <w:gridSpan w:val="2"/>
            <w:shd w:val="solid" w:color="FFFFFF" w:fill="auto"/>
          </w:tcPr>
          <w:p w14:paraId="00807452" w14:textId="77777777" w:rsidR="00003A7D" w:rsidRPr="000749E2" w:rsidRDefault="00003A7D" w:rsidP="000749E2">
            <w:pPr>
              <w:pStyle w:val="TAL"/>
              <w:rPr>
                <w:lang w:eastAsia="en-US"/>
              </w:rPr>
            </w:pPr>
            <w:r w:rsidRPr="000749E2">
              <w:rPr>
                <w:lang w:eastAsia="en-US"/>
              </w:rPr>
              <w:t>9.1.0</w:t>
            </w:r>
          </w:p>
        </w:tc>
        <w:tc>
          <w:tcPr>
            <w:tcW w:w="1033" w:type="dxa"/>
            <w:gridSpan w:val="2"/>
            <w:shd w:val="solid" w:color="FFFFFF" w:fill="auto"/>
          </w:tcPr>
          <w:p w14:paraId="5AFB1234" w14:textId="77777777" w:rsidR="00003A7D" w:rsidRPr="000749E2" w:rsidRDefault="00003A7D" w:rsidP="000749E2">
            <w:pPr>
              <w:pStyle w:val="TAL"/>
              <w:rPr>
                <w:lang w:eastAsia="en-US"/>
              </w:rPr>
            </w:pPr>
            <w:r w:rsidRPr="000749E2">
              <w:rPr>
                <w:lang w:eastAsia="en-US"/>
              </w:rPr>
              <w:t>R5-103678</w:t>
            </w:r>
          </w:p>
        </w:tc>
      </w:tr>
      <w:tr w:rsidR="00003A7D" w:rsidRPr="000749E2" w14:paraId="7A771EAE" w14:textId="77777777" w:rsidTr="001C22E1">
        <w:trPr>
          <w:gridAfter w:val="1"/>
          <w:wAfter w:w="21" w:type="dxa"/>
          <w:jc w:val="center"/>
        </w:trPr>
        <w:tc>
          <w:tcPr>
            <w:tcW w:w="638" w:type="dxa"/>
            <w:gridSpan w:val="2"/>
            <w:shd w:val="solid" w:color="FFFFFF" w:fill="auto"/>
          </w:tcPr>
          <w:p w14:paraId="3D03C6B5" w14:textId="77777777" w:rsidR="00003A7D" w:rsidRPr="000749E2" w:rsidRDefault="00003A7D" w:rsidP="000749E2">
            <w:pPr>
              <w:pStyle w:val="TAL"/>
              <w:rPr>
                <w:lang w:eastAsia="en-US"/>
              </w:rPr>
            </w:pPr>
            <w:r w:rsidRPr="000749E2">
              <w:rPr>
                <w:lang w:eastAsia="en-US"/>
              </w:rPr>
              <w:t>RP#48</w:t>
            </w:r>
          </w:p>
        </w:tc>
        <w:tc>
          <w:tcPr>
            <w:tcW w:w="1134" w:type="dxa"/>
            <w:gridSpan w:val="2"/>
            <w:shd w:val="solid" w:color="FFFFFF" w:fill="auto"/>
          </w:tcPr>
          <w:p w14:paraId="54EAD576" w14:textId="77777777" w:rsidR="00003A7D" w:rsidRPr="000749E2" w:rsidRDefault="00003A7D" w:rsidP="000749E2">
            <w:pPr>
              <w:pStyle w:val="TAL"/>
              <w:rPr>
                <w:lang w:eastAsia="en-US"/>
              </w:rPr>
            </w:pPr>
            <w:r w:rsidRPr="000749E2">
              <w:rPr>
                <w:lang w:eastAsia="en-US"/>
              </w:rPr>
              <w:t>RP-100510</w:t>
            </w:r>
          </w:p>
        </w:tc>
        <w:tc>
          <w:tcPr>
            <w:tcW w:w="567" w:type="dxa"/>
            <w:gridSpan w:val="2"/>
            <w:shd w:val="solid" w:color="FFFFFF" w:fill="auto"/>
          </w:tcPr>
          <w:p w14:paraId="500BE330" w14:textId="77777777" w:rsidR="00003A7D" w:rsidRPr="000749E2" w:rsidRDefault="00003A7D" w:rsidP="005076D8">
            <w:pPr>
              <w:pStyle w:val="TAL"/>
            </w:pPr>
            <w:r w:rsidRPr="000749E2">
              <w:t>0130</w:t>
            </w:r>
          </w:p>
        </w:tc>
        <w:tc>
          <w:tcPr>
            <w:tcW w:w="426" w:type="dxa"/>
            <w:gridSpan w:val="2"/>
            <w:shd w:val="solid" w:color="FFFFFF" w:fill="auto"/>
          </w:tcPr>
          <w:p w14:paraId="731781AD" w14:textId="77777777" w:rsidR="00003A7D" w:rsidRPr="000749E2" w:rsidRDefault="00003A7D" w:rsidP="000749E2">
            <w:pPr>
              <w:pStyle w:val="TAL"/>
              <w:rPr>
                <w:lang w:eastAsia="en-US"/>
              </w:rPr>
            </w:pPr>
            <w:r w:rsidRPr="000749E2">
              <w:rPr>
                <w:lang w:eastAsia="en-US"/>
              </w:rPr>
              <w:t>-</w:t>
            </w:r>
          </w:p>
        </w:tc>
        <w:tc>
          <w:tcPr>
            <w:tcW w:w="4062" w:type="dxa"/>
            <w:gridSpan w:val="2"/>
            <w:shd w:val="solid" w:color="FFFFFF" w:fill="auto"/>
          </w:tcPr>
          <w:p w14:paraId="67D6B07F" w14:textId="77777777" w:rsidR="00003A7D" w:rsidRPr="000749E2" w:rsidRDefault="00003A7D" w:rsidP="000749E2">
            <w:pPr>
              <w:pStyle w:val="TAL"/>
              <w:rPr>
                <w:lang w:eastAsia="en-US"/>
              </w:rPr>
            </w:pPr>
            <w:r w:rsidRPr="000749E2">
              <w:rPr>
                <w:lang w:eastAsia="en-US"/>
              </w:rPr>
              <w:t>Update generic procedures for IMS</w:t>
            </w:r>
          </w:p>
        </w:tc>
        <w:tc>
          <w:tcPr>
            <w:tcW w:w="415" w:type="dxa"/>
            <w:gridSpan w:val="2"/>
            <w:shd w:val="solid" w:color="FFFFFF" w:fill="auto"/>
          </w:tcPr>
          <w:p w14:paraId="323DF2A5" w14:textId="77777777" w:rsidR="00003A7D" w:rsidRPr="000749E2" w:rsidRDefault="00003A7D" w:rsidP="000749E2">
            <w:pPr>
              <w:pStyle w:val="TAL"/>
              <w:rPr>
                <w:lang w:eastAsia="en-US"/>
              </w:rPr>
            </w:pPr>
            <w:r w:rsidRPr="000749E2">
              <w:rPr>
                <w:lang w:eastAsia="en-US"/>
              </w:rPr>
              <w:t>F</w:t>
            </w:r>
          </w:p>
        </w:tc>
        <w:tc>
          <w:tcPr>
            <w:tcW w:w="708" w:type="dxa"/>
            <w:gridSpan w:val="2"/>
            <w:shd w:val="solid" w:color="FFFFFF" w:fill="auto"/>
          </w:tcPr>
          <w:p w14:paraId="0D927D1C" w14:textId="77777777" w:rsidR="00003A7D" w:rsidRPr="000749E2" w:rsidRDefault="00003A7D" w:rsidP="000749E2">
            <w:pPr>
              <w:pStyle w:val="TAL"/>
              <w:rPr>
                <w:lang w:eastAsia="en-US"/>
              </w:rPr>
            </w:pPr>
            <w:r w:rsidRPr="000749E2">
              <w:rPr>
                <w:lang w:eastAsia="en-US"/>
              </w:rPr>
              <w:t>9.0.0</w:t>
            </w:r>
          </w:p>
        </w:tc>
        <w:tc>
          <w:tcPr>
            <w:tcW w:w="708" w:type="dxa"/>
            <w:gridSpan w:val="2"/>
            <w:shd w:val="solid" w:color="FFFFFF" w:fill="auto"/>
          </w:tcPr>
          <w:p w14:paraId="47D6547E" w14:textId="77777777" w:rsidR="00003A7D" w:rsidRPr="000749E2" w:rsidRDefault="00003A7D" w:rsidP="000749E2">
            <w:pPr>
              <w:pStyle w:val="TAL"/>
              <w:rPr>
                <w:lang w:eastAsia="en-US"/>
              </w:rPr>
            </w:pPr>
            <w:r w:rsidRPr="000749E2">
              <w:rPr>
                <w:lang w:eastAsia="en-US"/>
              </w:rPr>
              <w:t>9.1.0</w:t>
            </w:r>
          </w:p>
        </w:tc>
        <w:tc>
          <w:tcPr>
            <w:tcW w:w="1033" w:type="dxa"/>
            <w:gridSpan w:val="2"/>
            <w:shd w:val="solid" w:color="FFFFFF" w:fill="auto"/>
          </w:tcPr>
          <w:p w14:paraId="04743DE5" w14:textId="77777777" w:rsidR="00003A7D" w:rsidRPr="000749E2" w:rsidRDefault="00003A7D" w:rsidP="000749E2">
            <w:pPr>
              <w:pStyle w:val="TAL"/>
              <w:rPr>
                <w:lang w:eastAsia="en-US"/>
              </w:rPr>
            </w:pPr>
            <w:r w:rsidRPr="000749E2">
              <w:rPr>
                <w:lang w:eastAsia="en-US"/>
              </w:rPr>
              <w:t>R5-103679</w:t>
            </w:r>
          </w:p>
        </w:tc>
      </w:tr>
      <w:tr w:rsidR="00003A7D" w:rsidRPr="000749E2" w14:paraId="23029958" w14:textId="77777777" w:rsidTr="001C22E1">
        <w:trPr>
          <w:gridAfter w:val="1"/>
          <w:wAfter w:w="21" w:type="dxa"/>
          <w:jc w:val="center"/>
        </w:trPr>
        <w:tc>
          <w:tcPr>
            <w:tcW w:w="638" w:type="dxa"/>
            <w:gridSpan w:val="2"/>
            <w:shd w:val="solid" w:color="FFFFFF" w:fill="auto"/>
          </w:tcPr>
          <w:p w14:paraId="46E0E4A8" w14:textId="77777777" w:rsidR="00003A7D" w:rsidRPr="000749E2" w:rsidRDefault="00003A7D" w:rsidP="000749E2">
            <w:pPr>
              <w:pStyle w:val="TAL"/>
              <w:rPr>
                <w:lang w:eastAsia="en-US"/>
              </w:rPr>
            </w:pPr>
            <w:r w:rsidRPr="000749E2">
              <w:rPr>
                <w:lang w:eastAsia="en-US"/>
              </w:rPr>
              <w:t>RP#48</w:t>
            </w:r>
          </w:p>
        </w:tc>
        <w:tc>
          <w:tcPr>
            <w:tcW w:w="1134" w:type="dxa"/>
            <w:gridSpan w:val="2"/>
            <w:shd w:val="solid" w:color="FFFFFF" w:fill="auto"/>
          </w:tcPr>
          <w:p w14:paraId="3CB0ED27" w14:textId="77777777" w:rsidR="00003A7D" w:rsidRPr="000749E2" w:rsidRDefault="00003A7D" w:rsidP="000749E2">
            <w:pPr>
              <w:pStyle w:val="TAL"/>
              <w:rPr>
                <w:lang w:eastAsia="en-US"/>
              </w:rPr>
            </w:pPr>
            <w:r w:rsidRPr="000749E2">
              <w:rPr>
                <w:lang w:eastAsia="en-US"/>
              </w:rPr>
              <w:t>RP-100510</w:t>
            </w:r>
          </w:p>
        </w:tc>
        <w:tc>
          <w:tcPr>
            <w:tcW w:w="567" w:type="dxa"/>
            <w:gridSpan w:val="2"/>
            <w:shd w:val="solid" w:color="FFFFFF" w:fill="auto"/>
          </w:tcPr>
          <w:p w14:paraId="6A86CF20" w14:textId="77777777" w:rsidR="00003A7D" w:rsidRPr="000749E2" w:rsidRDefault="00003A7D" w:rsidP="005076D8">
            <w:pPr>
              <w:pStyle w:val="TAL"/>
            </w:pPr>
            <w:r w:rsidRPr="000749E2">
              <w:t>0131</w:t>
            </w:r>
          </w:p>
        </w:tc>
        <w:tc>
          <w:tcPr>
            <w:tcW w:w="426" w:type="dxa"/>
            <w:gridSpan w:val="2"/>
            <w:shd w:val="solid" w:color="FFFFFF" w:fill="auto"/>
          </w:tcPr>
          <w:p w14:paraId="50C4F649" w14:textId="77777777" w:rsidR="00003A7D" w:rsidRPr="000749E2" w:rsidRDefault="00003A7D" w:rsidP="000749E2">
            <w:pPr>
              <w:pStyle w:val="TAL"/>
              <w:rPr>
                <w:lang w:eastAsia="en-US"/>
              </w:rPr>
            </w:pPr>
            <w:r w:rsidRPr="000749E2">
              <w:rPr>
                <w:lang w:eastAsia="en-US"/>
              </w:rPr>
              <w:t>-</w:t>
            </w:r>
          </w:p>
        </w:tc>
        <w:tc>
          <w:tcPr>
            <w:tcW w:w="4062" w:type="dxa"/>
            <w:gridSpan w:val="2"/>
            <w:shd w:val="solid" w:color="FFFFFF" w:fill="auto"/>
          </w:tcPr>
          <w:p w14:paraId="2F292B6F" w14:textId="77777777" w:rsidR="00003A7D" w:rsidRPr="000749E2" w:rsidRDefault="00003A7D" w:rsidP="000749E2">
            <w:pPr>
              <w:pStyle w:val="TAL"/>
              <w:rPr>
                <w:lang w:eastAsia="en-US"/>
              </w:rPr>
            </w:pPr>
            <w:r w:rsidRPr="000749E2">
              <w:rPr>
                <w:lang w:eastAsia="en-US"/>
              </w:rPr>
              <w:t>Aligning E-UTRAN USIM parameters for multi-RAT devices</w:t>
            </w:r>
          </w:p>
        </w:tc>
        <w:tc>
          <w:tcPr>
            <w:tcW w:w="415" w:type="dxa"/>
            <w:gridSpan w:val="2"/>
            <w:shd w:val="solid" w:color="FFFFFF" w:fill="auto"/>
          </w:tcPr>
          <w:p w14:paraId="5973FDCA" w14:textId="77777777" w:rsidR="00003A7D" w:rsidRPr="000749E2" w:rsidRDefault="00003A7D" w:rsidP="000749E2">
            <w:pPr>
              <w:pStyle w:val="TAL"/>
              <w:rPr>
                <w:lang w:eastAsia="en-US"/>
              </w:rPr>
            </w:pPr>
            <w:r w:rsidRPr="000749E2">
              <w:rPr>
                <w:lang w:eastAsia="en-US"/>
              </w:rPr>
              <w:t>F</w:t>
            </w:r>
          </w:p>
        </w:tc>
        <w:tc>
          <w:tcPr>
            <w:tcW w:w="708" w:type="dxa"/>
            <w:gridSpan w:val="2"/>
            <w:shd w:val="solid" w:color="FFFFFF" w:fill="auto"/>
          </w:tcPr>
          <w:p w14:paraId="51DC1EA0" w14:textId="77777777" w:rsidR="00003A7D" w:rsidRPr="000749E2" w:rsidRDefault="00003A7D" w:rsidP="000749E2">
            <w:pPr>
              <w:pStyle w:val="TAL"/>
              <w:rPr>
                <w:lang w:eastAsia="en-US"/>
              </w:rPr>
            </w:pPr>
            <w:r w:rsidRPr="000749E2">
              <w:rPr>
                <w:lang w:eastAsia="en-US"/>
              </w:rPr>
              <w:t>9.0.0</w:t>
            </w:r>
          </w:p>
        </w:tc>
        <w:tc>
          <w:tcPr>
            <w:tcW w:w="708" w:type="dxa"/>
            <w:gridSpan w:val="2"/>
            <w:shd w:val="solid" w:color="FFFFFF" w:fill="auto"/>
          </w:tcPr>
          <w:p w14:paraId="048FBDB7" w14:textId="77777777" w:rsidR="00003A7D" w:rsidRPr="000749E2" w:rsidRDefault="00003A7D" w:rsidP="000749E2">
            <w:pPr>
              <w:pStyle w:val="TAL"/>
              <w:rPr>
                <w:lang w:eastAsia="en-US"/>
              </w:rPr>
            </w:pPr>
            <w:r w:rsidRPr="000749E2">
              <w:rPr>
                <w:lang w:eastAsia="en-US"/>
              </w:rPr>
              <w:t>9.1.0</w:t>
            </w:r>
          </w:p>
        </w:tc>
        <w:tc>
          <w:tcPr>
            <w:tcW w:w="1033" w:type="dxa"/>
            <w:gridSpan w:val="2"/>
            <w:shd w:val="solid" w:color="FFFFFF" w:fill="auto"/>
          </w:tcPr>
          <w:p w14:paraId="196DC3F0" w14:textId="77777777" w:rsidR="00003A7D" w:rsidRPr="000749E2" w:rsidRDefault="00003A7D" w:rsidP="000749E2">
            <w:pPr>
              <w:pStyle w:val="TAL"/>
              <w:rPr>
                <w:lang w:eastAsia="en-US"/>
              </w:rPr>
            </w:pPr>
            <w:r w:rsidRPr="000749E2">
              <w:rPr>
                <w:lang w:eastAsia="en-US"/>
              </w:rPr>
              <w:t>R5-103680</w:t>
            </w:r>
          </w:p>
        </w:tc>
      </w:tr>
      <w:tr w:rsidR="00003A7D" w:rsidRPr="000749E2" w14:paraId="0010B582" w14:textId="77777777" w:rsidTr="001C22E1">
        <w:trPr>
          <w:gridAfter w:val="1"/>
          <w:wAfter w:w="21" w:type="dxa"/>
          <w:jc w:val="center"/>
        </w:trPr>
        <w:tc>
          <w:tcPr>
            <w:tcW w:w="638" w:type="dxa"/>
            <w:gridSpan w:val="2"/>
            <w:shd w:val="solid" w:color="FFFFFF" w:fill="auto"/>
          </w:tcPr>
          <w:p w14:paraId="35C17F90" w14:textId="77777777" w:rsidR="00003A7D" w:rsidRPr="000749E2" w:rsidRDefault="00003A7D" w:rsidP="000749E2">
            <w:pPr>
              <w:pStyle w:val="TAL"/>
              <w:rPr>
                <w:lang w:eastAsia="en-US"/>
              </w:rPr>
            </w:pPr>
            <w:r w:rsidRPr="000749E2">
              <w:rPr>
                <w:lang w:eastAsia="en-US"/>
              </w:rPr>
              <w:t>RP#48</w:t>
            </w:r>
          </w:p>
        </w:tc>
        <w:tc>
          <w:tcPr>
            <w:tcW w:w="1134" w:type="dxa"/>
            <w:gridSpan w:val="2"/>
            <w:shd w:val="solid" w:color="FFFFFF" w:fill="auto"/>
          </w:tcPr>
          <w:p w14:paraId="5B4792CC" w14:textId="77777777" w:rsidR="00003A7D" w:rsidRPr="000749E2" w:rsidRDefault="00003A7D" w:rsidP="000749E2">
            <w:pPr>
              <w:pStyle w:val="TAL"/>
              <w:rPr>
                <w:lang w:eastAsia="en-US"/>
              </w:rPr>
            </w:pPr>
            <w:r w:rsidRPr="000749E2">
              <w:rPr>
                <w:lang w:eastAsia="en-US"/>
              </w:rPr>
              <w:t>RP-100510</w:t>
            </w:r>
          </w:p>
        </w:tc>
        <w:tc>
          <w:tcPr>
            <w:tcW w:w="567" w:type="dxa"/>
            <w:gridSpan w:val="2"/>
            <w:shd w:val="solid" w:color="FFFFFF" w:fill="auto"/>
          </w:tcPr>
          <w:p w14:paraId="63D793FE" w14:textId="77777777" w:rsidR="00003A7D" w:rsidRPr="000749E2" w:rsidRDefault="00003A7D" w:rsidP="005076D8">
            <w:pPr>
              <w:pStyle w:val="TAL"/>
            </w:pPr>
            <w:r w:rsidRPr="000749E2">
              <w:t>0132</w:t>
            </w:r>
          </w:p>
        </w:tc>
        <w:tc>
          <w:tcPr>
            <w:tcW w:w="426" w:type="dxa"/>
            <w:gridSpan w:val="2"/>
            <w:shd w:val="solid" w:color="FFFFFF" w:fill="auto"/>
          </w:tcPr>
          <w:p w14:paraId="60556916" w14:textId="77777777" w:rsidR="00003A7D" w:rsidRPr="000749E2" w:rsidRDefault="00003A7D" w:rsidP="000749E2">
            <w:pPr>
              <w:pStyle w:val="TAL"/>
              <w:rPr>
                <w:lang w:eastAsia="en-US"/>
              </w:rPr>
            </w:pPr>
            <w:r w:rsidRPr="000749E2">
              <w:rPr>
                <w:lang w:eastAsia="en-US"/>
              </w:rPr>
              <w:t>-</w:t>
            </w:r>
          </w:p>
        </w:tc>
        <w:tc>
          <w:tcPr>
            <w:tcW w:w="4062" w:type="dxa"/>
            <w:gridSpan w:val="2"/>
            <w:shd w:val="solid" w:color="FFFFFF" w:fill="auto"/>
          </w:tcPr>
          <w:p w14:paraId="47AD6DD3" w14:textId="77777777" w:rsidR="00003A7D" w:rsidRPr="000749E2" w:rsidRDefault="00003A7D" w:rsidP="000749E2">
            <w:pPr>
              <w:pStyle w:val="TAL"/>
              <w:rPr>
                <w:lang w:eastAsia="en-US"/>
              </w:rPr>
            </w:pPr>
            <w:r w:rsidRPr="000749E2">
              <w:rPr>
                <w:lang w:eastAsia="en-US"/>
              </w:rPr>
              <w:t>Adding Additional Update Result handling to the default messages</w:t>
            </w:r>
          </w:p>
        </w:tc>
        <w:tc>
          <w:tcPr>
            <w:tcW w:w="415" w:type="dxa"/>
            <w:gridSpan w:val="2"/>
            <w:shd w:val="solid" w:color="FFFFFF" w:fill="auto"/>
          </w:tcPr>
          <w:p w14:paraId="635B02A7" w14:textId="77777777" w:rsidR="00003A7D" w:rsidRPr="000749E2" w:rsidRDefault="00003A7D" w:rsidP="000749E2">
            <w:pPr>
              <w:pStyle w:val="TAL"/>
              <w:rPr>
                <w:lang w:eastAsia="en-US"/>
              </w:rPr>
            </w:pPr>
            <w:r w:rsidRPr="000749E2">
              <w:rPr>
                <w:lang w:eastAsia="en-US"/>
              </w:rPr>
              <w:t>F</w:t>
            </w:r>
          </w:p>
        </w:tc>
        <w:tc>
          <w:tcPr>
            <w:tcW w:w="708" w:type="dxa"/>
            <w:gridSpan w:val="2"/>
            <w:shd w:val="solid" w:color="FFFFFF" w:fill="auto"/>
          </w:tcPr>
          <w:p w14:paraId="3581BA0E" w14:textId="77777777" w:rsidR="00003A7D" w:rsidRPr="000749E2" w:rsidRDefault="00003A7D" w:rsidP="000749E2">
            <w:pPr>
              <w:pStyle w:val="TAL"/>
              <w:rPr>
                <w:lang w:eastAsia="en-US"/>
              </w:rPr>
            </w:pPr>
            <w:r w:rsidRPr="000749E2">
              <w:rPr>
                <w:lang w:eastAsia="en-US"/>
              </w:rPr>
              <w:t>9.0.0</w:t>
            </w:r>
          </w:p>
        </w:tc>
        <w:tc>
          <w:tcPr>
            <w:tcW w:w="708" w:type="dxa"/>
            <w:gridSpan w:val="2"/>
            <w:shd w:val="solid" w:color="FFFFFF" w:fill="auto"/>
          </w:tcPr>
          <w:p w14:paraId="4CCB6874" w14:textId="77777777" w:rsidR="00003A7D" w:rsidRPr="000749E2" w:rsidRDefault="00003A7D" w:rsidP="000749E2">
            <w:pPr>
              <w:pStyle w:val="TAL"/>
              <w:rPr>
                <w:lang w:eastAsia="en-US"/>
              </w:rPr>
            </w:pPr>
            <w:r w:rsidRPr="000749E2">
              <w:rPr>
                <w:lang w:eastAsia="en-US"/>
              </w:rPr>
              <w:t>9.1.0</w:t>
            </w:r>
          </w:p>
        </w:tc>
        <w:tc>
          <w:tcPr>
            <w:tcW w:w="1033" w:type="dxa"/>
            <w:gridSpan w:val="2"/>
            <w:shd w:val="solid" w:color="FFFFFF" w:fill="auto"/>
          </w:tcPr>
          <w:p w14:paraId="3272FAEA" w14:textId="77777777" w:rsidR="00003A7D" w:rsidRPr="000749E2" w:rsidRDefault="00003A7D" w:rsidP="000749E2">
            <w:pPr>
              <w:pStyle w:val="TAL"/>
              <w:rPr>
                <w:lang w:eastAsia="en-US"/>
              </w:rPr>
            </w:pPr>
            <w:r w:rsidRPr="000749E2">
              <w:rPr>
                <w:lang w:eastAsia="en-US"/>
              </w:rPr>
              <w:t>R5-103681</w:t>
            </w:r>
          </w:p>
        </w:tc>
      </w:tr>
      <w:tr w:rsidR="00003A7D" w:rsidRPr="000749E2" w14:paraId="2A7DDB27" w14:textId="77777777" w:rsidTr="001C22E1">
        <w:trPr>
          <w:gridAfter w:val="1"/>
          <w:wAfter w:w="21" w:type="dxa"/>
          <w:jc w:val="center"/>
        </w:trPr>
        <w:tc>
          <w:tcPr>
            <w:tcW w:w="638" w:type="dxa"/>
            <w:gridSpan w:val="2"/>
            <w:shd w:val="solid" w:color="FFFFFF" w:fill="auto"/>
          </w:tcPr>
          <w:p w14:paraId="1C0FEF2E" w14:textId="77777777" w:rsidR="00003A7D" w:rsidRPr="000749E2" w:rsidRDefault="00003A7D" w:rsidP="000749E2">
            <w:pPr>
              <w:pStyle w:val="TAL"/>
              <w:rPr>
                <w:lang w:eastAsia="en-US"/>
              </w:rPr>
            </w:pPr>
            <w:r w:rsidRPr="000749E2">
              <w:rPr>
                <w:lang w:eastAsia="en-US"/>
              </w:rPr>
              <w:t>RP#48</w:t>
            </w:r>
          </w:p>
        </w:tc>
        <w:tc>
          <w:tcPr>
            <w:tcW w:w="1134" w:type="dxa"/>
            <w:gridSpan w:val="2"/>
            <w:shd w:val="solid" w:color="FFFFFF" w:fill="auto"/>
          </w:tcPr>
          <w:p w14:paraId="2A577EF9" w14:textId="77777777" w:rsidR="00003A7D" w:rsidRPr="000749E2" w:rsidRDefault="00003A7D" w:rsidP="000749E2">
            <w:pPr>
              <w:pStyle w:val="TAL"/>
              <w:rPr>
                <w:lang w:eastAsia="en-US"/>
              </w:rPr>
            </w:pPr>
            <w:r w:rsidRPr="000749E2">
              <w:rPr>
                <w:lang w:eastAsia="en-US"/>
              </w:rPr>
              <w:t>RP-100509</w:t>
            </w:r>
          </w:p>
        </w:tc>
        <w:tc>
          <w:tcPr>
            <w:tcW w:w="567" w:type="dxa"/>
            <w:gridSpan w:val="2"/>
            <w:shd w:val="solid" w:color="FFFFFF" w:fill="auto"/>
          </w:tcPr>
          <w:p w14:paraId="79AECD9A" w14:textId="77777777" w:rsidR="00003A7D" w:rsidRPr="000749E2" w:rsidRDefault="00003A7D" w:rsidP="005076D8">
            <w:pPr>
              <w:pStyle w:val="TAL"/>
            </w:pPr>
            <w:r w:rsidRPr="000749E2">
              <w:t>0133</w:t>
            </w:r>
          </w:p>
        </w:tc>
        <w:tc>
          <w:tcPr>
            <w:tcW w:w="426" w:type="dxa"/>
            <w:gridSpan w:val="2"/>
            <w:shd w:val="solid" w:color="FFFFFF" w:fill="auto"/>
          </w:tcPr>
          <w:p w14:paraId="42128129" w14:textId="77777777" w:rsidR="00003A7D" w:rsidRPr="000749E2" w:rsidRDefault="00003A7D" w:rsidP="000749E2">
            <w:pPr>
              <w:pStyle w:val="TAL"/>
              <w:rPr>
                <w:lang w:eastAsia="en-US"/>
              </w:rPr>
            </w:pPr>
            <w:r w:rsidRPr="000749E2">
              <w:rPr>
                <w:lang w:eastAsia="en-US"/>
              </w:rPr>
              <w:t>-</w:t>
            </w:r>
          </w:p>
        </w:tc>
        <w:tc>
          <w:tcPr>
            <w:tcW w:w="4062" w:type="dxa"/>
            <w:gridSpan w:val="2"/>
            <w:shd w:val="solid" w:color="FFFFFF" w:fill="auto"/>
          </w:tcPr>
          <w:p w14:paraId="5AF1D13E" w14:textId="77777777" w:rsidR="00003A7D" w:rsidRPr="000749E2" w:rsidRDefault="00003A7D" w:rsidP="000749E2">
            <w:pPr>
              <w:pStyle w:val="TAL"/>
              <w:rPr>
                <w:lang w:eastAsia="en-US"/>
              </w:rPr>
            </w:pPr>
            <w:r w:rsidRPr="000749E2">
              <w:rPr>
                <w:lang w:eastAsia="en-US"/>
              </w:rPr>
              <w:t>Connection diagram update for intra-</w:t>
            </w:r>
            <w:proofErr w:type="spellStart"/>
            <w:r w:rsidRPr="000749E2">
              <w:rPr>
                <w:lang w:eastAsia="en-US"/>
              </w:rPr>
              <w:t>freq</w:t>
            </w:r>
            <w:proofErr w:type="spellEnd"/>
            <w:r w:rsidRPr="000749E2">
              <w:rPr>
                <w:lang w:eastAsia="en-US"/>
              </w:rPr>
              <w:t xml:space="preserve"> measurement with phase rotator</w:t>
            </w:r>
          </w:p>
        </w:tc>
        <w:tc>
          <w:tcPr>
            <w:tcW w:w="415" w:type="dxa"/>
            <w:gridSpan w:val="2"/>
            <w:shd w:val="solid" w:color="FFFFFF" w:fill="auto"/>
          </w:tcPr>
          <w:p w14:paraId="09F51F14" w14:textId="77777777" w:rsidR="00003A7D" w:rsidRPr="000749E2" w:rsidRDefault="00003A7D" w:rsidP="000749E2">
            <w:pPr>
              <w:pStyle w:val="TAL"/>
              <w:rPr>
                <w:lang w:eastAsia="en-US"/>
              </w:rPr>
            </w:pPr>
            <w:r w:rsidRPr="000749E2">
              <w:rPr>
                <w:lang w:eastAsia="en-US"/>
              </w:rPr>
              <w:t>F</w:t>
            </w:r>
          </w:p>
        </w:tc>
        <w:tc>
          <w:tcPr>
            <w:tcW w:w="708" w:type="dxa"/>
            <w:gridSpan w:val="2"/>
            <w:shd w:val="solid" w:color="FFFFFF" w:fill="auto"/>
          </w:tcPr>
          <w:p w14:paraId="1BB5F6CB" w14:textId="77777777" w:rsidR="00003A7D" w:rsidRPr="000749E2" w:rsidRDefault="00003A7D" w:rsidP="000749E2">
            <w:pPr>
              <w:pStyle w:val="TAL"/>
              <w:rPr>
                <w:lang w:eastAsia="en-US"/>
              </w:rPr>
            </w:pPr>
            <w:r w:rsidRPr="000749E2">
              <w:rPr>
                <w:lang w:eastAsia="en-US"/>
              </w:rPr>
              <w:t>9.0.0</w:t>
            </w:r>
          </w:p>
        </w:tc>
        <w:tc>
          <w:tcPr>
            <w:tcW w:w="708" w:type="dxa"/>
            <w:gridSpan w:val="2"/>
            <w:shd w:val="solid" w:color="FFFFFF" w:fill="auto"/>
          </w:tcPr>
          <w:p w14:paraId="2EC989E3" w14:textId="77777777" w:rsidR="00003A7D" w:rsidRPr="000749E2" w:rsidRDefault="00003A7D" w:rsidP="000749E2">
            <w:pPr>
              <w:pStyle w:val="TAL"/>
              <w:rPr>
                <w:lang w:eastAsia="en-US"/>
              </w:rPr>
            </w:pPr>
            <w:r w:rsidRPr="000749E2">
              <w:rPr>
                <w:lang w:eastAsia="en-US"/>
              </w:rPr>
              <w:t>9.1.0</w:t>
            </w:r>
          </w:p>
        </w:tc>
        <w:tc>
          <w:tcPr>
            <w:tcW w:w="1033" w:type="dxa"/>
            <w:gridSpan w:val="2"/>
            <w:shd w:val="solid" w:color="FFFFFF" w:fill="auto"/>
          </w:tcPr>
          <w:p w14:paraId="04BB8F87" w14:textId="77777777" w:rsidR="00003A7D" w:rsidRPr="000749E2" w:rsidRDefault="00003A7D" w:rsidP="000749E2">
            <w:pPr>
              <w:pStyle w:val="TAL"/>
              <w:rPr>
                <w:lang w:eastAsia="en-US"/>
              </w:rPr>
            </w:pPr>
            <w:r w:rsidRPr="000749E2">
              <w:rPr>
                <w:lang w:eastAsia="en-US"/>
              </w:rPr>
              <w:t>R5-103770</w:t>
            </w:r>
          </w:p>
        </w:tc>
      </w:tr>
      <w:tr w:rsidR="00003A7D" w:rsidRPr="000749E2" w14:paraId="3D417BDE" w14:textId="77777777" w:rsidTr="001C22E1">
        <w:trPr>
          <w:gridAfter w:val="1"/>
          <w:wAfter w:w="21" w:type="dxa"/>
          <w:jc w:val="center"/>
        </w:trPr>
        <w:tc>
          <w:tcPr>
            <w:tcW w:w="638" w:type="dxa"/>
            <w:gridSpan w:val="2"/>
            <w:shd w:val="solid" w:color="FFFFFF" w:fill="auto"/>
          </w:tcPr>
          <w:p w14:paraId="394D27FB" w14:textId="77777777" w:rsidR="00003A7D" w:rsidRPr="000749E2" w:rsidRDefault="00003A7D" w:rsidP="000749E2">
            <w:pPr>
              <w:pStyle w:val="TAL"/>
              <w:rPr>
                <w:lang w:eastAsia="en-US"/>
              </w:rPr>
            </w:pPr>
            <w:r w:rsidRPr="000749E2">
              <w:rPr>
                <w:lang w:eastAsia="en-US"/>
              </w:rPr>
              <w:t>RP#48</w:t>
            </w:r>
          </w:p>
        </w:tc>
        <w:tc>
          <w:tcPr>
            <w:tcW w:w="1134" w:type="dxa"/>
            <w:gridSpan w:val="2"/>
            <w:shd w:val="solid" w:color="FFFFFF" w:fill="auto"/>
          </w:tcPr>
          <w:p w14:paraId="6003A697" w14:textId="77777777" w:rsidR="00003A7D" w:rsidRPr="000749E2" w:rsidRDefault="00003A7D" w:rsidP="000749E2">
            <w:pPr>
              <w:pStyle w:val="TAL"/>
              <w:rPr>
                <w:lang w:eastAsia="en-US"/>
              </w:rPr>
            </w:pPr>
            <w:r w:rsidRPr="000749E2">
              <w:rPr>
                <w:lang w:eastAsia="en-US"/>
              </w:rPr>
              <w:t>RP-100509</w:t>
            </w:r>
          </w:p>
        </w:tc>
        <w:tc>
          <w:tcPr>
            <w:tcW w:w="567" w:type="dxa"/>
            <w:gridSpan w:val="2"/>
            <w:shd w:val="solid" w:color="FFFFFF" w:fill="auto"/>
          </w:tcPr>
          <w:p w14:paraId="071AE9F7" w14:textId="77777777" w:rsidR="00003A7D" w:rsidRPr="000749E2" w:rsidRDefault="00003A7D" w:rsidP="005076D8">
            <w:pPr>
              <w:pStyle w:val="TAL"/>
            </w:pPr>
            <w:r w:rsidRPr="000749E2">
              <w:t>0134</w:t>
            </w:r>
          </w:p>
        </w:tc>
        <w:tc>
          <w:tcPr>
            <w:tcW w:w="426" w:type="dxa"/>
            <w:gridSpan w:val="2"/>
            <w:shd w:val="solid" w:color="FFFFFF" w:fill="auto"/>
          </w:tcPr>
          <w:p w14:paraId="2E8E6CEB" w14:textId="77777777" w:rsidR="00003A7D" w:rsidRPr="000749E2" w:rsidRDefault="00003A7D" w:rsidP="000749E2">
            <w:pPr>
              <w:pStyle w:val="TAL"/>
              <w:rPr>
                <w:lang w:eastAsia="en-US"/>
              </w:rPr>
            </w:pPr>
            <w:r w:rsidRPr="000749E2">
              <w:rPr>
                <w:lang w:eastAsia="en-US"/>
              </w:rPr>
              <w:t>-</w:t>
            </w:r>
          </w:p>
        </w:tc>
        <w:tc>
          <w:tcPr>
            <w:tcW w:w="4062" w:type="dxa"/>
            <w:gridSpan w:val="2"/>
            <w:shd w:val="solid" w:color="FFFFFF" w:fill="auto"/>
          </w:tcPr>
          <w:p w14:paraId="28F53216" w14:textId="77777777" w:rsidR="00003A7D" w:rsidRPr="000749E2" w:rsidRDefault="00003A7D" w:rsidP="000749E2">
            <w:pPr>
              <w:pStyle w:val="TAL"/>
              <w:rPr>
                <w:lang w:eastAsia="en-US"/>
              </w:rPr>
            </w:pPr>
            <w:r w:rsidRPr="000749E2">
              <w:rPr>
                <w:lang w:eastAsia="en-US"/>
              </w:rPr>
              <w:t>Update of default bandwidth configuration for Signalling for Band 38</w:t>
            </w:r>
          </w:p>
        </w:tc>
        <w:tc>
          <w:tcPr>
            <w:tcW w:w="415" w:type="dxa"/>
            <w:gridSpan w:val="2"/>
            <w:shd w:val="solid" w:color="FFFFFF" w:fill="auto"/>
          </w:tcPr>
          <w:p w14:paraId="618F511A" w14:textId="77777777" w:rsidR="00003A7D" w:rsidRPr="000749E2" w:rsidRDefault="00003A7D" w:rsidP="000749E2">
            <w:pPr>
              <w:pStyle w:val="TAL"/>
              <w:rPr>
                <w:lang w:eastAsia="en-US"/>
              </w:rPr>
            </w:pPr>
            <w:r w:rsidRPr="000749E2">
              <w:rPr>
                <w:lang w:eastAsia="en-US"/>
              </w:rPr>
              <w:t>F</w:t>
            </w:r>
          </w:p>
        </w:tc>
        <w:tc>
          <w:tcPr>
            <w:tcW w:w="708" w:type="dxa"/>
            <w:gridSpan w:val="2"/>
            <w:shd w:val="solid" w:color="FFFFFF" w:fill="auto"/>
          </w:tcPr>
          <w:p w14:paraId="52274DDA" w14:textId="77777777" w:rsidR="00003A7D" w:rsidRPr="000749E2" w:rsidRDefault="00003A7D" w:rsidP="000749E2">
            <w:pPr>
              <w:pStyle w:val="TAL"/>
              <w:rPr>
                <w:lang w:eastAsia="en-US"/>
              </w:rPr>
            </w:pPr>
            <w:r w:rsidRPr="000749E2">
              <w:rPr>
                <w:lang w:eastAsia="en-US"/>
              </w:rPr>
              <w:t>9.0.0</w:t>
            </w:r>
          </w:p>
        </w:tc>
        <w:tc>
          <w:tcPr>
            <w:tcW w:w="708" w:type="dxa"/>
            <w:gridSpan w:val="2"/>
            <w:shd w:val="solid" w:color="FFFFFF" w:fill="auto"/>
          </w:tcPr>
          <w:p w14:paraId="48E28441" w14:textId="77777777" w:rsidR="00003A7D" w:rsidRPr="000749E2" w:rsidRDefault="00003A7D" w:rsidP="000749E2">
            <w:pPr>
              <w:pStyle w:val="TAL"/>
              <w:rPr>
                <w:lang w:eastAsia="en-US"/>
              </w:rPr>
            </w:pPr>
            <w:r w:rsidRPr="000749E2">
              <w:rPr>
                <w:lang w:eastAsia="en-US"/>
              </w:rPr>
              <w:t>9.1.0</w:t>
            </w:r>
          </w:p>
        </w:tc>
        <w:tc>
          <w:tcPr>
            <w:tcW w:w="1033" w:type="dxa"/>
            <w:gridSpan w:val="2"/>
            <w:shd w:val="solid" w:color="FFFFFF" w:fill="auto"/>
          </w:tcPr>
          <w:p w14:paraId="34F88635" w14:textId="77777777" w:rsidR="00003A7D" w:rsidRPr="000749E2" w:rsidRDefault="00003A7D" w:rsidP="000749E2">
            <w:pPr>
              <w:pStyle w:val="TAL"/>
              <w:rPr>
                <w:lang w:eastAsia="en-US"/>
              </w:rPr>
            </w:pPr>
            <w:r w:rsidRPr="000749E2">
              <w:rPr>
                <w:lang w:eastAsia="en-US"/>
              </w:rPr>
              <w:t>R5-103813</w:t>
            </w:r>
          </w:p>
        </w:tc>
      </w:tr>
      <w:tr w:rsidR="00003A7D" w:rsidRPr="000749E2" w14:paraId="5B1B9AE8" w14:textId="77777777" w:rsidTr="001C22E1">
        <w:trPr>
          <w:gridAfter w:val="1"/>
          <w:wAfter w:w="21" w:type="dxa"/>
          <w:jc w:val="center"/>
        </w:trPr>
        <w:tc>
          <w:tcPr>
            <w:tcW w:w="638" w:type="dxa"/>
            <w:gridSpan w:val="2"/>
            <w:shd w:val="solid" w:color="FFFFFF" w:fill="auto"/>
          </w:tcPr>
          <w:p w14:paraId="1439BA9C" w14:textId="77777777" w:rsidR="00003A7D" w:rsidRPr="000749E2" w:rsidRDefault="00003A7D" w:rsidP="000749E2">
            <w:pPr>
              <w:pStyle w:val="TAL"/>
              <w:rPr>
                <w:lang w:eastAsia="en-US"/>
              </w:rPr>
            </w:pPr>
            <w:r w:rsidRPr="000749E2">
              <w:rPr>
                <w:lang w:eastAsia="en-US"/>
              </w:rPr>
              <w:t>RP#48</w:t>
            </w:r>
          </w:p>
        </w:tc>
        <w:tc>
          <w:tcPr>
            <w:tcW w:w="1134" w:type="dxa"/>
            <w:gridSpan w:val="2"/>
            <w:shd w:val="solid" w:color="FFFFFF" w:fill="auto"/>
          </w:tcPr>
          <w:p w14:paraId="05B8A6AD" w14:textId="77777777" w:rsidR="00003A7D" w:rsidRPr="000749E2" w:rsidRDefault="00003A7D" w:rsidP="000749E2">
            <w:pPr>
              <w:pStyle w:val="TAL"/>
              <w:rPr>
                <w:lang w:eastAsia="en-US"/>
              </w:rPr>
            </w:pPr>
            <w:r w:rsidRPr="000749E2">
              <w:rPr>
                <w:lang w:eastAsia="en-US"/>
              </w:rPr>
              <w:t>RP-100524</w:t>
            </w:r>
          </w:p>
        </w:tc>
        <w:tc>
          <w:tcPr>
            <w:tcW w:w="567" w:type="dxa"/>
            <w:gridSpan w:val="2"/>
            <w:shd w:val="solid" w:color="FFFFFF" w:fill="auto"/>
          </w:tcPr>
          <w:p w14:paraId="17DEF093" w14:textId="77777777" w:rsidR="00003A7D" w:rsidRPr="000749E2" w:rsidRDefault="00003A7D" w:rsidP="005076D8">
            <w:pPr>
              <w:pStyle w:val="TAL"/>
            </w:pPr>
            <w:r w:rsidRPr="000749E2">
              <w:t>0135</w:t>
            </w:r>
          </w:p>
        </w:tc>
        <w:tc>
          <w:tcPr>
            <w:tcW w:w="426" w:type="dxa"/>
            <w:gridSpan w:val="2"/>
            <w:shd w:val="solid" w:color="FFFFFF" w:fill="auto"/>
          </w:tcPr>
          <w:p w14:paraId="5EBFF3F1" w14:textId="77777777" w:rsidR="00003A7D" w:rsidRPr="000749E2" w:rsidRDefault="00003A7D" w:rsidP="000749E2">
            <w:pPr>
              <w:pStyle w:val="TAL"/>
              <w:rPr>
                <w:lang w:eastAsia="en-US"/>
              </w:rPr>
            </w:pPr>
            <w:r w:rsidRPr="000749E2">
              <w:rPr>
                <w:lang w:eastAsia="en-US"/>
              </w:rPr>
              <w:t>-</w:t>
            </w:r>
          </w:p>
        </w:tc>
        <w:tc>
          <w:tcPr>
            <w:tcW w:w="4062" w:type="dxa"/>
            <w:gridSpan w:val="2"/>
            <w:shd w:val="solid" w:color="FFFFFF" w:fill="auto"/>
          </w:tcPr>
          <w:p w14:paraId="04FE5BC4" w14:textId="77777777" w:rsidR="00003A7D" w:rsidRPr="000749E2" w:rsidRDefault="00003A7D" w:rsidP="000749E2">
            <w:pPr>
              <w:pStyle w:val="TAL"/>
              <w:rPr>
                <w:lang w:eastAsia="en-US"/>
              </w:rPr>
            </w:pPr>
            <w:r w:rsidRPr="000749E2">
              <w:rPr>
                <w:lang w:eastAsia="en-US"/>
              </w:rPr>
              <w:t>Addition of generic procedures for mobility management based on DSMIPv6 testing</w:t>
            </w:r>
          </w:p>
        </w:tc>
        <w:tc>
          <w:tcPr>
            <w:tcW w:w="415" w:type="dxa"/>
            <w:gridSpan w:val="2"/>
            <w:shd w:val="solid" w:color="FFFFFF" w:fill="auto"/>
          </w:tcPr>
          <w:p w14:paraId="2D13214E" w14:textId="77777777" w:rsidR="00003A7D" w:rsidRPr="000749E2" w:rsidRDefault="00003A7D" w:rsidP="000749E2">
            <w:pPr>
              <w:pStyle w:val="TAL"/>
              <w:rPr>
                <w:lang w:eastAsia="en-US"/>
              </w:rPr>
            </w:pPr>
            <w:r w:rsidRPr="000749E2">
              <w:rPr>
                <w:lang w:eastAsia="en-US"/>
              </w:rPr>
              <w:t>F</w:t>
            </w:r>
          </w:p>
        </w:tc>
        <w:tc>
          <w:tcPr>
            <w:tcW w:w="708" w:type="dxa"/>
            <w:gridSpan w:val="2"/>
            <w:shd w:val="solid" w:color="FFFFFF" w:fill="auto"/>
          </w:tcPr>
          <w:p w14:paraId="51F18287" w14:textId="77777777" w:rsidR="00003A7D" w:rsidRPr="000749E2" w:rsidRDefault="00003A7D" w:rsidP="000749E2">
            <w:pPr>
              <w:pStyle w:val="TAL"/>
              <w:rPr>
                <w:lang w:eastAsia="en-US"/>
              </w:rPr>
            </w:pPr>
            <w:r w:rsidRPr="000749E2">
              <w:rPr>
                <w:lang w:eastAsia="en-US"/>
              </w:rPr>
              <w:t>9.0.0</w:t>
            </w:r>
          </w:p>
        </w:tc>
        <w:tc>
          <w:tcPr>
            <w:tcW w:w="708" w:type="dxa"/>
            <w:gridSpan w:val="2"/>
            <w:shd w:val="solid" w:color="FFFFFF" w:fill="auto"/>
          </w:tcPr>
          <w:p w14:paraId="3929630A" w14:textId="77777777" w:rsidR="00003A7D" w:rsidRPr="000749E2" w:rsidRDefault="00003A7D" w:rsidP="000749E2">
            <w:pPr>
              <w:pStyle w:val="TAL"/>
              <w:rPr>
                <w:lang w:eastAsia="en-US"/>
              </w:rPr>
            </w:pPr>
            <w:r w:rsidRPr="000749E2">
              <w:rPr>
                <w:lang w:eastAsia="en-US"/>
              </w:rPr>
              <w:t>9.1.0</w:t>
            </w:r>
          </w:p>
        </w:tc>
        <w:tc>
          <w:tcPr>
            <w:tcW w:w="1033" w:type="dxa"/>
            <w:gridSpan w:val="2"/>
            <w:shd w:val="solid" w:color="FFFFFF" w:fill="auto"/>
          </w:tcPr>
          <w:p w14:paraId="03C942FD" w14:textId="77777777" w:rsidR="00003A7D" w:rsidRPr="000749E2" w:rsidRDefault="00003A7D" w:rsidP="000749E2">
            <w:pPr>
              <w:pStyle w:val="TAL"/>
              <w:rPr>
                <w:lang w:eastAsia="en-US"/>
              </w:rPr>
            </w:pPr>
            <w:r w:rsidRPr="000749E2">
              <w:rPr>
                <w:lang w:eastAsia="en-US"/>
              </w:rPr>
              <w:t>R5-103858</w:t>
            </w:r>
          </w:p>
        </w:tc>
      </w:tr>
      <w:tr w:rsidR="00003A7D" w:rsidRPr="000749E2" w14:paraId="45DCB2BB" w14:textId="77777777" w:rsidTr="001C22E1">
        <w:trPr>
          <w:gridAfter w:val="1"/>
          <w:wAfter w:w="21" w:type="dxa"/>
          <w:jc w:val="center"/>
        </w:trPr>
        <w:tc>
          <w:tcPr>
            <w:tcW w:w="638" w:type="dxa"/>
            <w:gridSpan w:val="2"/>
            <w:shd w:val="solid" w:color="FFFFFF" w:fill="auto"/>
          </w:tcPr>
          <w:p w14:paraId="4D129C8F" w14:textId="77777777" w:rsidR="00003A7D" w:rsidRPr="000749E2" w:rsidRDefault="00003A7D" w:rsidP="000749E2">
            <w:pPr>
              <w:pStyle w:val="TAL"/>
              <w:rPr>
                <w:lang w:eastAsia="en-US"/>
              </w:rPr>
            </w:pPr>
            <w:r w:rsidRPr="000749E2">
              <w:rPr>
                <w:lang w:eastAsia="en-US"/>
              </w:rPr>
              <w:t>RP#48</w:t>
            </w:r>
          </w:p>
        </w:tc>
        <w:tc>
          <w:tcPr>
            <w:tcW w:w="1134" w:type="dxa"/>
            <w:gridSpan w:val="2"/>
            <w:shd w:val="solid" w:color="FFFFFF" w:fill="auto"/>
          </w:tcPr>
          <w:p w14:paraId="5E0CF177" w14:textId="77777777" w:rsidR="00003A7D" w:rsidRPr="000749E2" w:rsidRDefault="00003A7D" w:rsidP="000749E2">
            <w:pPr>
              <w:pStyle w:val="TAL"/>
              <w:rPr>
                <w:lang w:eastAsia="en-US"/>
              </w:rPr>
            </w:pPr>
            <w:r w:rsidRPr="000749E2">
              <w:rPr>
                <w:lang w:eastAsia="en-US"/>
              </w:rPr>
              <w:t>RP-100510</w:t>
            </w:r>
          </w:p>
        </w:tc>
        <w:tc>
          <w:tcPr>
            <w:tcW w:w="567" w:type="dxa"/>
            <w:gridSpan w:val="2"/>
            <w:shd w:val="solid" w:color="FFFFFF" w:fill="auto"/>
          </w:tcPr>
          <w:p w14:paraId="31984211" w14:textId="77777777" w:rsidR="00003A7D" w:rsidRPr="000749E2" w:rsidRDefault="00003A7D" w:rsidP="005076D8">
            <w:pPr>
              <w:pStyle w:val="TAL"/>
            </w:pPr>
            <w:r w:rsidRPr="000749E2">
              <w:t>0136</w:t>
            </w:r>
          </w:p>
        </w:tc>
        <w:tc>
          <w:tcPr>
            <w:tcW w:w="426" w:type="dxa"/>
            <w:gridSpan w:val="2"/>
            <w:shd w:val="solid" w:color="FFFFFF" w:fill="auto"/>
          </w:tcPr>
          <w:p w14:paraId="392B45DE" w14:textId="77777777" w:rsidR="00003A7D" w:rsidRPr="000749E2" w:rsidRDefault="00003A7D" w:rsidP="000749E2">
            <w:pPr>
              <w:pStyle w:val="TAL"/>
              <w:rPr>
                <w:lang w:eastAsia="en-US"/>
              </w:rPr>
            </w:pPr>
            <w:r w:rsidRPr="000749E2">
              <w:rPr>
                <w:lang w:eastAsia="en-US"/>
              </w:rPr>
              <w:t>-</w:t>
            </w:r>
          </w:p>
        </w:tc>
        <w:tc>
          <w:tcPr>
            <w:tcW w:w="4062" w:type="dxa"/>
            <w:gridSpan w:val="2"/>
            <w:shd w:val="solid" w:color="FFFFFF" w:fill="auto"/>
          </w:tcPr>
          <w:p w14:paraId="4C241842" w14:textId="77777777" w:rsidR="00003A7D" w:rsidRPr="000749E2" w:rsidRDefault="00003A7D" w:rsidP="000749E2">
            <w:pPr>
              <w:pStyle w:val="TAL"/>
              <w:rPr>
                <w:lang w:eastAsia="en-US"/>
              </w:rPr>
            </w:pPr>
            <w:r w:rsidRPr="000749E2">
              <w:rPr>
                <w:lang w:eastAsia="en-US"/>
              </w:rPr>
              <w:t>Addition of new generic procedure for MO SMS over SGs and clarifications</w:t>
            </w:r>
          </w:p>
        </w:tc>
        <w:tc>
          <w:tcPr>
            <w:tcW w:w="415" w:type="dxa"/>
            <w:gridSpan w:val="2"/>
            <w:shd w:val="solid" w:color="FFFFFF" w:fill="auto"/>
          </w:tcPr>
          <w:p w14:paraId="1FC3882D" w14:textId="77777777" w:rsidR="00003A7D" w:rsidRPr="000749E2" w:rsidRDefault="00003A7D" w:rsidP="000749E2">
            <w:pPr>
              <w:pStyle w:val="TAL"/>
              <w:rPr>
                <w:lang w:eastAsia="en-US"/>
              </w:rPr>
            </w:pPr>
            <w:r w:rsidRPr="000749E2">
              <w:rPr>
                <w:lang w:eastAsia="en-US"/>
              </w:rPr>
              <w:t>F</w:t>
            </w:r>
          </w:p>
        </w:tc>
        <w:tc>
          <w:tcPr>
            <w:tcW w:w="708" w:type="dxa"/>
            <w:gridSpan w:val="2"/>
            <w:shd w:val="solid" w:color="FFFFFF" w:fill="auto"/>
          </w:tcPr>
          <w:p w14:paraId="2B4BE4EA" w14:textId="77777777" w:rsidR="00003A7D" w:rsidRPr="000749E2" w:rsidRDefault="00003A7D" w:rsidP="000749E2">
            <w:pPr>
              <w:pStyle w:val="TAL"/>
              <w:rPr>
                <w:lang w:eastAsia="en-US"/>
              </w:rPr>
            </w:pPr>
            <w:r w:rsidRPr="000749E2">
              <w:rPr>
                <w:lang w:eastAsia="en-US"/>
              </w:rPr>
              <w:t>9.0.0</w:t>
            </w:r>
          </w:p>
        </w:tc>
        <w:tc>
          <w:tcPr>
            <w:tcW w:w="708" w:type="dxa"/>
            <w:gridSpan w:val="2"/>
            <w:shd w:val="solid" w:color="FFFFFF" w:fill="auto"/>
          </w:tcPr>
          <w:p w14:paraId="1999B230" w14:textId="77777777" w:rsidR="00003A7D" w:rsidRPr="000749E2" w:rsidRDefault="00003A7D" w:rsidP="000749E2">
            <w:pPr>
              <w:pStyle w:val="TAL"/>
              <w:rPr>
                <w:lang w:eastAsia="en-US"/>
              </w:rPr>
            </w:pPr>
            <w:r w:rsidRPr="000749E2">
              <w:rPr>
                <w:lang w:eastAsia="en-US"/>
              </w:rPr>
              <w:t>9.1.0</w:t>
            </w:r>
          </w:p>
        </w:tc>
        <w:tc>
          <w:tcPr>
            <w:tcW w:w="1033" w:type="dxa"/>
            <w:gridSpan w:val="2"/>
            <w:shd w:val="solid" w:color="FFFFFF" w:fill="auto"/>
          </w:tcPr>
          <w:p w14:paraId="3855925C" w14:textId="77777777" w:rsidR="00003A7D" w:rsidRPr="000749E2" w:rsidRDefault="00003A7D" w:rsidP="000749E2">
            <w:pPr>
              <w:pStyle w:val="TAL"/>
              <w:rPr>
                <w:lang w:eastAsia="en-US"/>
              </w:rPr>
            </w:pPr>
            <w:r w:rsidRPr="000749E2">
              <w:rPr>
                <w:lang w:eastAsia="en-US"/>
              </w:rPr>
              <w:t>R5-103869</w:t>
            </w:r>
          </w:p>
        </w:tc>
      </w:tr>
      <w:tr w:rsidR="00003A7D" w:rsidRPr="000749E2" w14:paraId="6F0955C3" w14:textId="77777777" w:rsidTr="001C22E1">
        <w:trPr>
          <w:gridAfter w:val="1"/>
          <w:wAfter w:w="21" w:type="dxa"/>
          <w:jc w:val="center"/>
        </w:trPr>
        <w:tc>
          <w:tcPr>
            <w:tcW w:w="638" w:type="dxa"/>
            <w:gridSpan w:val="2"/>
            <w:shd w:val="solid" w:color="FFFFFF" w:fill="auto"/>
          </w:tcPr>
          <w:p w14:paraId="3EC18B92" w14:textId="77777777" w:rsidR="00003A7D" w:rsidRPr="000749E2" w:rsidRDefault="00003A7D" w:rsidP="000749E2">
            <w:pPr>
              <w:pStyle w:val="TAL"/>
              <w:rPr>
                <w:lang w:eastAsia="en-US"/>
              </w:rPr>
            </w:pPr>
            <w:r w:rsidRPr="000749E2">
              <w:rPr>
                <w:lang w:eastAsia="en-US"/>
              </w:rPr>
              <w:t>RP#48</w:t>
            </w:r>
          </w:p>
        </w:tc>
        <w:tc>
          <w:tcPr>
            <w:tcW w:w="1134" w:type="dxa"/>
            <w:gridSpan w:val="2"/>
            <w:shd w:val="solid" w:color="FFFFFF" w:fill="auto"/>
          </w:tcPr>
          <w:p w14:paraId="22143F80" w14:textId="77777777" w:rsidR="00003A7D" w:rsidRPr="000749E2" w:rsidRDefault="00003A7D" w:rsidP="000749E2">
            <w:pPr>
              <w:pStyle w:val="TAL"/>
              <w:rPr>
                <w:lang w:eastAsia="en-US"/>
              </w:rPr>
            </w:pPr>
            <w:r w:rsidRPr="000749E2">
              <w:rPr>
                <w:lang w:eastAsia="en-US"/>
              </w:rPr>
              <w:t>RP-100510</w:t>
            </w:r>
          </w:p>
        </w:tc>
        <w:tc>
          <w:tcPr>
            <w:tcW w:w="567" w:type="dxa"/>
            <w:gridSpan w:val="2"/>
            <w:shd w:val="solid" w:color="FFFFFF" w:fill="auto"/>
          </w:tcPr>
          <w:p w14:paraId="7DD4D4B5" w14:textId="77777777" w:rsidR="00003A7D" w:rsidRPr="000749E2" w:rsidRDefault="00003A7D" w:rsidP="005076D8">
            <w:pPr>
              <w:pStyle w:val="TAL"/>
            </w:pPr>
            <w:r w:rsidRPr="000749E2">
              <w:t>0137</w:t>
            </w:r>
          </w:p>
        </w:tc>
        <w:tc>
          <w:tcPr>
            <w:tcW w:w="426" w:type="dxa"/>
            <w:gridSpan w:val="2"/>
            <w:shd w:val="solid" w:color="FFFFFF" w:fill="auto"/>
          </w:tcPr>
          <w:p w14:paraId="68F12155" w14:textId="77777777" w:rsidR="00003A7D" w:rsidRPr="000749E2" w:rsidRDefault="00003A7D" w:rsidP="000749E2">
            <w:pPr>
              <w:pStyle w:val="TAL"/>
              <w:rPr>
                <w:lang w:eastAsia="en-US"/>
              </w:rPr>
            </w:pPr>
            <w:r w:rsidRPr="000749E2">
              <w:rPr>
                <w:lang w:eastAsia="en-US"/>
              </w:rPr>
              <w:t>-</w:t>
            </w:r>
          </w:p>
        </w:tc>
        <w:tc>
          <w:tcPr>
            <w:tcW w:w="4062" w:type="dxa"/>
            <w:gridSpan w:val="2"/>
            <w:shd w:val="solid" w:color="FFFFFF" w:fill="auto"/>
          </w:tcPr>
          <w:p w14:paraId="0598A435" w14:textId="77777777" w:rsidR="00003A7D" w:rsidRPr="000749E2" w:rsidRDefault="00003A7D" w:rsidP="000749E2">
            <w:pPr>
              <w:pStyle w:val="TAL"/>
              <w:rPr>
                <w:lang w:eastAsia="en-US"/>
              </w:rPr>
            </w:pPr>
            <w:r w:rsidRPr="000749E2">
              <w:rPr>
                <w:lang w:eastAsia="en-US"/>
              </w:rPr>
              <w:t>Addition of generic procedures for HRPD and 1xRTT pre-registration</w:t>
            </w:r>
          </w:p>
        </w:tc>
        <w:tc>
          <w:tcPr>
            <w:tcW w:w="415" w:type="dxa"/>
            <w:gridSpan w:val="2"/>
            <w:shd w:val="solid" w:color="FFFFFF" w:fill="auto"/>
          </w:tcPr>
          <w:p w14:paraId="4BE02F10" w14:textId="77777777" w:rsidR="00003A7D" w:rsidRPr="000749E2" w:rsidRDefault="00003A7D" w:rsidP="000749E2">
            <w:pPr>
              <w:pStyle w:val="TAL"/>
              <w:rPr>
                <w:lang w:eastAsia="en-US"/>
              </w:rPr>
            </w:pPr>
            <w:r w:rsidRPr="000749E2">
              <w:rPr>
                <w:lang w:eastAsia="en-US"/>
              </w:rPr>
              <w:t>F</w:t>
            </w:r>
          </w:p>
        </w:tc>
        <w:tc>
          <w:tcPr>
            <w:tcW w:w="708" w:type="dxa"/>
            <w:gridSpan w:val="2"/>
            <w:shd w:val="solid" w:color="FFFFFF" w:fill="auto"/>
          </w:tcPr>
          <w:p w14:paraId="727A6049" w14:textId="77777777" w:rsidR="00003A7D" w:rsidRPr="000749E2" w:rsidRDefault="00003A7D" w:rsidP="000749E2">
            <w:pPr>
              <w:pStyle w:val="TAL"/>
              <w:rPr>
                <w:lang w:eastAsia="en-US"/>
              </w:rPr>
            </w:pPr>
            <w:r w:rsidRPr="000749E2">
              <w:rPr>
                <w:lang w:eastAsia="en-US"/>
              </w:rPr>
              <w:t>9.0.0</w:t>
            </w:r>
          </w:p>
        </w:tc>
        <w:tc>
          <w:tcPr>
            <w:tcW w:w="708" w:type="dxa"/>
            <w:gridSpan w:val="2"/>
            <w:shd w:val="solid" w:color="FFFFFF" w:fill="auto"/>
          </w:tcPr>
          <w:p w14:paraId="5BCCCACD" w14:textId="77777777" w:rsidR="00003A7D" w:rsidRPr="000749E2" w:rsidRDefault="00003A7D" w:rsidP="000749E2">
            <w:pPr>
              <w:pStyle w:val="TAL"/>
              <w:rPr>
                <w:lang w:eastAsia="en-US"/>
              </w:rPr>
            </w:pPr>
            <w:r w:rsidRPr="000749E2">
              <w:rPr>
                <w:lang w:eastAsia="en-US"/>
              </w:rPr>
              <w:t>9.1.0</w:t>
            </w:r>
          </w:p>
        </w:tc>
        <w:tc>
          <w:tcPr>
            <w:tcW w:w="1033" w:type="dxa"/>
            <w:gridSpan w:val="2"/>
            <w:shd w:val="solid" w:color="FFFFFF" w:fill="auto"/>
          </w:tcPr>
          <w:p w14:paraId="5A8D0518" w14:textId="77777777" w:rsidR="00003A7D" w:rsidRPr="000749E2" w:rsidRDefault="00003A7D" w:rsidP="000749E2">
            <w:pPr>
              <w:pStyle w:val="TAL"/>
              <w:rPr>
                <w:lang w:eastAsia="en-US"/>
              </w:rPr>
            </w:pPr>
            <w:r w:rsidRPr="000749E2">
              <w:rPr>
                <w:lang w:eastAsia="en-US"/>
              </w:rPr>
              <w:t>R5-103870</w:t>
            </w:r>
          </w:p>
        </w:tc>
      </w:tr>
      <w:tr w:rsidR="00003A7D" w:rsidRPr="000749E2" w14:paraId="4825D9DF" w14:textId="77777777" w:rsidTr="001C22E1">
        <w:trPr>
          <w:gridAfter w:val="1"/>
          <w:wAfter w:w="21" w:type="dxa"/>
          <w:jc w:val="center"/>
        </w:trPr>
        <w:tc>
          <w:tcPr>
            <w:tcW w:w="638" w:type="dxa"/>
            <w:gridSpan w:val="2"/>
            <w:shd w:val="solid" w:color="FFFFFF" w:fill="auto"/>
          </w:tcPr>
          <w:p w14:paraId="542C1732" w14:textId="77777777" w:rsidR="00003A7D" w:rsidRPr="000749E2" w:rsidRDefault="00003A7D" w:rsidP="000749E2">
            <w:pPr>
              <w:pStyle w:val="TAL"/>
              <w:rPr>
                <w:lang w:eastAsia="en-US"/>
              </w:rPr>
            </w:pPr>
            <w:r w:rsidRPr="000749E2">
              <w:rPr>
                <w:lang w:eastAsia="en-US"/>
              </w:rPr>
              <w:t>RP#48</w:t>
            </w:r>
          </w:p>
        </w:tc>
        <w:tc>
          <w:tcPr>
            <w:tcW w:w="1134" w:type="dxa"/>
            <w:gridSpan w:val="2"/>
            <w:shd w:val="solid" w:color="FFFFFF" w:fill="auto"/>
          </w:tcPr>
          <w:p w14:paraId="3A82AEA8" w14:textId="77777777" w:rsidR="00003A7D" w:rsidRPr="000749E2" w:rsidRDefault="00003A7D" w:rsidP="000749E2">
            <w:pPr>
              <w:pStyle w:val="TAL"/>
              <w:rPr>
                <w:lang w:eastAsia="en-US"/>
              </w:rPr>
            </w:pPr>
            <w:r w:rsidRPr="000749E2">
              <w:rPr>
                <w:lang w:eastAsia="en-US"/>
              </w:rPr>
              <w:t>RP-100510</w:t>
            </w:r>
          </w:p>
        </w:tc>
        <w:tc>
          <w:tcPr>
            <w:tcW w:w="567" w:type="dxa"/>
            <w:gridSpan w:val="2"/>
            <w:shd w:val="solid" w:color="FFFFFF" w:fill="auto"/>
          </w:tcPr>
          <w:p w14:paraId="42734689" w14:textId="77777777" w:rsidR="00003A7D" w:rsidRPr="000749E2" w:rsidRDefault="00003A7D" w:rsidP="005076D8">
            <w:pPr>
              <w:pStyle w:val="TAL"/>
            </w:pPr>
            <w:r w:rsidRPr="000749E2">
              <w:t>0138</w:t>
            </w:r>
          </w:p>
        </w:tc>
        <w:tc>
          <w:tcPr>
            <w:tcW w:w="426" w:type="dxa"/>
            <w:gridSpan w:val="2"/>
            <w:shd w:val="solid" w:color="FFFFFF" w:fill="auto"/>
          </w:tcPr>
          <w:p w14:paraId="5B65D800" w14:textId="77777777" w:rsidR="00003A7D" w:rsidRPr="000749E2" w:rsidRDefault="00003A7D" w:rsidP="000749E2">
            <w:pPr>
              <w:pStyle w:val="TAL"/>
              <w:rPr>
                <w:lang w:eastAsia="en-US"/>
              </w:rPr>
            </w:pPr>
            <w:r w:rsidRPr="000749E2">
              <w:rPr>
                <w:lang w:eastAsia="en-US"/>
              </w:rPr>
              <w:t>-</w:t>
            </w:r>
          </w:p>
        </w:tc>
        <w:tc>
          <w:tcPr>
            <w:tcW w:w="4062" w:type="dxa"/>
            <w:gridSpan w:val="2"/>
            <w:shd w:val="solid" w:color="FFFFFF" w:fill="auto"/>
          </w:tcPr>
          <w:p w14:paraId="6D1C56DB" w14:textId="77777777" w:rsidR="00003A7D" w:rsidRPr="000749E2" w:rsidRDefault="00003A7D" w:rsidP="000749E2">
            <w:pPr>
              <w:pStyle w:val="TAL"/>
              <w:rPr>
                <w:lang w:eastAsia="en-US"/>
              </w:rPr>
            </w:pPr>
            <w:r w:rsidRPr="000749E2">
              <w:rPr>
                <w:lang w:eastAsia="en-US"/>
              </w:rPr>
              <w:t xml:space="preserve">Introduction of reference information for test case </w:t>
            </w:r>
            <w:proofErr w:type="spellStart"/>
            <w:r w:rsidRPr="000749E2">
              <w:rPr>
                <w:lang w:eastAsia="en-US"/>
              </w:rPr>
              <w:t>postambles</w:t>
            </w:r>
            <w:proofErr w:type="spellEnd"/>
          </w:p>
        </w:tc>
        <w:tc>
          <w:tcPr>
            <w:tcW w:w="415" w:type="dxa"/>
            <w:gridSpan w:val="2"/>
            <w:shd w:val="solid" w:color="FFFFFF" w:fill="auto"/>
          </w:tcPr>
          <w:p w14:paraId="733D0E1C" w14:textId="77777777" w:rsidR="00003A7D" w:rsidRPr="000749E2" w:rsidRDefault="00003A7D" w:rsidP="000749E2">
            <w:pPr>
              <w:pStyle w:val="TAL"/>
              <w:rPr>
                <w:lang w:eastAsia="en-US"/>
              </w:rPr>
            </w:pPr>
            <w:r w:rsidRPr="000749E2">
              <w:rPr>
                <w:lang w:eastAsia="en-US"/>
              </w:rPr>
              <w:t>F</w:t>
            </w:r>
          </w:p>
        </w:tc>
        <w:tc>
          <w:tcPr>
            <w:tcW w:w="708" w:type="dxa"/>
            <w:gridSpan w:val="2"/>
            <w:shd w:val="solid" w:color="FFFFFF" w:fill="auto"/>
          </w:tcPr>
          <w:p w14:paraId="0853406F" w14:textId="77777777" w:rsidR="00003A7D" w:rsidRPr="000749E2" w:rsidRDefault="00003A7D" w:rsidP="000749E2">
            <w:pPr>
              <w:pStyle w:val="TAL"/>
              <w:rPr>
                <w:lang w:eastAsia="en-US"/>
              </w:rPr>
            </w:pPr>
            <w:r w:rsidRPr="000749E2">
              <w:rPr>
                <w:lang w:eastAsia="en-US"/>
              </w:rPr>
              <w:t>9.0.0</w:t>
            </w:r>
          </w:p>
        </w:tc>
        <w:tc>
          <w:tcPr>
            <w:tcW w:w="708" w:type="dxa"/>
            <w:gridSpan w:val="2"/>
            <w:shd w:val="solid" w:color="FFFFFF" w:fill="auto"/>
          </w:tcPr>
          <w:p w14:paraId="7CDBAA54" w14:textId="77777777" w:rsidR="00003A7D" w:rsidRPr="000749E2" w:rsidRDefault="00003A7D" w:rsidP="000749E2">
            <w:pPr>
              <w:pStyle w:val="TAL"/>
              <w:rPr>
                <w:lang w:eastAsia="en-US"/>
              </w:rPr>
            </w:pPr>
            <w:r w:rsidRPr="000749E2">
              <w:rPr>
                <w:lang w:eastAsia="en-US"/>
              </w:rPr>
              <w:t>9.1.0</w:t>
            </w:r>
          </w:p>
        </w:tc>
        <w:tc>
          <w:tcPr>
            <w:tcW w:w="1033" w:type="dxa"/>
            <w:gridSpan w:val="2"/>
            <w:shd w:val="solid" w:color="FFFFFF" w:fill="auto"/>
          </w:tcPr>
          <w:p w14:paraId="122247B6" w14:textId="77777777" w:rsidR="00003A7D" w:rsidRPr="000749E2" w:rsidRDefault="00003A7D" w:rsidP="000749E2">
            <w:pPr>
              <w:pStyle w:val="TAL"/>
              <w:rPr>
                <w:lang w:eastAsia="en-US"/>
              </w:rPr>
            </w:pPr>
            <w:r w:rsidRPr="000749E2">
              <w:rPr>
                <w:lang w:eastAsia="en-US"/>
              </w:rPr>
              <w:t>R5-103875</w:t>
            </w:r>
          </w:p>
        </w:tc>
      </w:tr>
      <w:tr w:rsidR="00003A7D" w:rsidRPr="000749E2" w14:paraId="78039FD8" w14:textId="77777777" w:rsidTr="001C22E1">
        <w:trPr>
          <w:gridAfter w:val="1"/>
          <w:wAfter w:w="21" w:type="dxa"/>
          <w:jc w:val="center"/>
        </w:trPr>
        <w:tc>
          <w:tcPr>
            <w:tcW w:w="638" w:type="dxa"/>
            <w:gridSpan w:val="2"/>
            <w:shd w:val="solid" w:color="FFFFFF" w:fill="auto"/>
          </w:tcPr>
          <w:p w14:paraId="6F242829" w14:textId="77777777" w:rsidR="00003A7D" w:rsidRPr="000749E2" w:rsidRDefault="00003A7D" w:rsidP="000749E2">
            <w:pPr>
              <w:pStyle w:val="TAL"/>
              <w:rPr>
                <w:lang w:eastAsia="en-US"/>
              </w:rPr>
            </w:pPr>
            <w:r w:rsidRPr="000749E2">
              <w:rPr>
                <w:lang w:eastAsia="en-US"/>
              </w:rPr>
              <w:t>RP#48</w:t>
            </w:r>
          </w:p>
        </w:tc>
        <w:tc>
          <w:tcPr>
            <w:tcW w:w="1134" w:type="dxa"/>
            <w:gridSpan w:val="2"/>
            <w:shd w:val="solid" w:color="FFFFFF" w:fill="auto"/>
          </w:tcPr>
          <w:p w14:paraId="5925992A" w14:textId="77777777" w:rsidR="00003A7D" w:rsidRPr="000749E2" w:rsidRDefault="00003A7D" w:rsidP="000749E2">
            <w:pPr>
              <w:pStyle w:val="TAL"/>
              <w:rPr>
                <w:lang w:eastAsia="en-US"/>
              </w:rPr>
            </w:pPr>
            <w:r w:rsidRPr="000749E2">
              <w:rPr>
                <w:lang w:eastAsia="en-US"/>
              </w:rPr>
              <w:t>RP-100509</w:t>
            </w:r>
          </w:p>
        </w:tc>
        <w:tc>
          <w:tcPr>
            <w:tcW w:w="567" w:type="dxa"/>
            <w:gridSpan w:val="2"/>
            <w:shd w:val="solid" w:color="FFFFFF" w:fill="auto"/>
          </w:tcPr>
          <w:p w14:paraId="1271CC3C" w14:textId="77777777" w:rsidR="00003A7D" w:rsidRPr="000749E2" w:rsidRDefault="00003A7D" w:rsidP="005076D8">
            <w:pPr>
              <w:pStyle w:val="TAL"/>
            </w:pPr>
            <w:r w:rsidRPr="000749E2">
              <w:t>0139</w:t>
            </w:r>
          </w:p>
        </w:tc>
        <w:tc>
          <w:tcPr>
            <w:tcW w:w="426" w:type="dxa"/>
            <w:gridSpan w:val="2"/>
            <w:shd w:val="solid" w:color="FFFFFF" w:fill="auto"/>
          </w:tcPr>
          <w:p w14:paraId="32B4C375" w14:textId="77777777" w:rsidR="00003A7D" w:rsidRPr="000749E2" w:rsidRDefault="00003A7D" w:rsidP="000749E2">
            <w:pPr>
              <w:pStyle w:val="TAL"/>
              <w:rPr>
                <w:lang w:eastAsia="en-US"/>
              </w:rPr>
            </w:pPr>
            <w:r w:rsidRPr="000749E2">
              <w:rPr>
                <w:lang w:eastAsia="en-US"/>
              </w:rPr>
              <w:t>-</w:t>
            </w:r>
          </w:p>
        </w:tc>
        <w:tc>
          <w:tcPr>
            <w:tcW w:w="4062" w:type="dxa"/>
            <w:gridSpan w:val="2"/>
            <w:shd w:val="solid" w:color="FFFFFF" w:fill="auto"/>
          </w:tcPr>
          <w:p w14:paraId="5BBB390B" w14:textId="77777777" w:rsidR="00003A7D" w:rsidRPr="000749E2" w:rsidRDefault="00003A7D" w:rsidP="000749E2">
            <w:pPr>
              <w:pStyle w:val="TAL"/>
              <w:rPr>
                <w:lang w:eastAsia="en-US"/>
              </w:rPr>
            </w:pPr>
            <w:r w:rsidRPr="000749E2">
              <w:rPr>
                <w:lang w:eastAsia="en-US"/>
              </w:rPr>
              <w:t>Physical layer parameter correction to DCI formats used in RF tests</w:t>
            </w:r>
          </w:p>
        </w:tc>
        <w:tc>
          <w:tcPr>
            <w:tcW w:w="415" w:type="dxa"/>
            <w:gridSpan w:val="2"/>
            <w:shd w:val="solid" w:color="FFFFFF" w:fill="auto"/>
          </w:tcPr>
          <w:p w14:paraId="38883729" w14:textId="77777777" w:rsidR="00003A7D" w:rsidRPr="000749E2" w:rsidRDefault="00003A7D" w:rsidP="000749E2">
            <w:pPr>
              <w:pStyle w:val="TAL"/>
              <w:rPr>
                <w:lang w:eastAsia="en-US"/>
              </w:rPr>
            </w:pPr>
            <w:r w:rsidRPr="000749E2">
              <w:rPr>
                <w:lang w:eastAsia="en-US"/>
              </w:rPr>
              <w:t>F</w:t>
            </w:r>
          </w:p>
        </w:tc>
        <w:tc>
          <w:tcPr>
            <w:tcW w:w="708" w:type="dxa"/>
            <w:gridSpan w:val="2"/>
            <w:shd w:val="solid" w:color="FFFFFF" w:fill="auto"/>
          </w:tcPr>
          <w:p w14:paraId="5CB8E367" w14:textId="77777777" w:rsidR="00003A7D" w:rsidRPr="000749E2" w:rsidRDefault="00003A7D" w:rsidP="000749E2">
            <w:pPr>
              <w:pStyle w:val="TAL"/>
              <w:rPr>
                <w:lang w:eastAsia="en-US"/>
              </w:rPr>
            </w:pPr>
            <w:r w:rsidRPr="000749E2">
              <w:rPr>
                <w:lang w:eastAsia="en-US"/>
              </w:rPr>
              <w:t>9.0.0</w:t>
            </w:r>
          </w:p>
        </w:tc>
        <w:tc>
          <w:tcPr>
            <w:tcW w:w="708" w:type="dxa"/>
            <w:gridSpan w:val="2"/>
            <w:shd w:val="solid" w:color="FFFFFF" w:fill="auto"/>
          </w:tcPr>
          <w:p w14:paraId="3BF8D982" w14:textId="77777777" w:rsidR="00003A7D" w:rsidRPr="000749E2" w:rsidRDefault="00003A7D" w:rsidP="000749E2">
            <w:pPr>
              <w:pStyle w:val="TAL"/>
              <w:rPr>
                <w:lang w:eastAsia="en-US"/>
              </w:rPr>
            </w:pPr>
            <w:r w:rsidRPr="000749E2">
              <w:rPr>
                <w:lang w:eastAsia="en-US"/>
              </w:rPr>
              <w:t>9.1.0</w:t>
            </w:r>
          </w:p>
        </w:tc>
        <w:tc>
          <w:tcPr>
            <w:tcW w:w="1033" w:type="dxa"/>
            <w:gridSpan w:val="2"/>
            <w:shd w:val="solid" w:color="FFFFFF" w:fill="auto"/>
          </w:tcPr>
          <w:p w14:paraId="54BD2A11" w14:textId="77777777" w:rsidR="00003A7D" w:rsidRPr="000749E2" w:rsidRDefault="00003A7D" w:rsidP="000749E2">
            <w:pPr>
              <w:pStyle w:val="TAL"/>
              <w:rPr>
                <w:lang w:eastAsia="en-US"/>
              </w:rPr>
            </w:pPr>
            <w:r w:rsidRPr="000749E2">
              <w:rPr>
                <w:lang w:eastAsia="en-US"/>
              </w:rPr>
              <w:t>R5-103885</w:t>
            </w:r>
          </w:p>
        </w:tc>
      </w:tr>
      <w:tr w:rsidR="00B441C4" w:rsidRPr="000749E2" w14:paraId="147F00C2" w14:textId="77777777" w:rsidTr="001C22E1">
        <w:trPr>
          <w:gridAfter w:val="1"/>
          <w:wAfter w:w="21" w:type="dxa"/>
          <w:jc w:val="center"/>
        </w:trPr>
        <w:tc>
          <w:tcPr>
            <w:tcW w:w="638" w:type="dxa"/>
            <w:gridSpan w:val="2"/>
            <w:shd w:val="solid" w:color="FFFFFF" w:fill="auto"/>
          </w:tcPr>
          <w:p w14:paraId="3E182139" w14:textId="77777777" w:rsidR="00B441C4" w:rsidRPr="000749E2" w:rsidRDefault="00B441C4" w:rsidP="000749E2">
            <w:pPr>
              <w:pStyle w:val="TAL"/>
              <w:rPr>
                <w:lang w:eastAsia="en-US"/>
              </w:rPr>
            </w:pPr>
            <w:r w:rsidRPr="000749E2">
              <w:rPr>
                <w:lang w:eastAsia="en-US"/>
              </w:rPr>
              <w:t>RP#49</w:t>
            </w:r>
          </w:p>
        </w:tc>
        <w:tc>
          <w:tcPr>
            <w:tcW w:w="1134" w:type="dxa"/>
            <w:gridSpan w:val="2"/>
            <w:shd w:val="solid" w:color="FFFFFF" w:fill="auto"/>
          </w:tcPr>
          <w:p w14:paraId="3EBF5602" w14:textId="77777777" w:rsidR="00B441C4" w:rsidRPr="000749E2" w:rsidRDefault="00B441C4" w:rsidP="000749E2">
            <w:pPr>
              <w:pStyle w:val="TAL"/>
              <w:rPr>
                <w:lang w:eastAsia="en-US"/>
              </w:rPr>
            </w:pPr>
            <w:r w:rsidRPr="000749E2">
              <w:rPr>
                <w:lang w:eastAsia="en-US"/>
              </w:rPr>
              <w:t>RP-100812</w:t>
            </w:r>
          </w:p>
        </w:tc>
        <w:tc>
          <w:tcPr>
            <w:tcW w:w="567" w:type="dxa"/>
            <w:gridSpan w:val="2"/>
            <w:shd w:val="solid" w:color="FFFFFF" w:fill="auto"/>
          </w:tcPr>
          <w:p w14:paraId="4D535D72" w14:textId="77777777" w:rsidR="00B441C4" w:rsidRPr="000749E2" w:rsidRDefault="00B441C4" w:rsidP="005076D8">
            <w:pPr>
              <w:pStyle w:val="TAL"/>
            </w:pPr>
            <w:r w:rsidRPr="000749E2">
              <w:t>0145</w:t>
            </w:r>
          </w:p>
        </w:tc>
        <w:tc>
          <w:tcPr>
            <w:tcW w:w="426" w:type="dxa"/>
            <w:gridSpan w:val="2"/>
            <w:shd w:val="solid" w:color="FFFFFF" w:fill="auto"/>
          </w:tcPr>
          <w:p w14:paraId="1234CCA3" w14:textId="77777777" w:rsidR="00B441C4" w:rsidRPr="000749E2" w:rsidRDefault="00B441C4" w:rsidP="000749E2">
            <w:pPr>
              <w:pStyle w:val="TAL"/>
              <w:rPr>
                <w:lang w:eastAsia="en-US"/>
              </w:rPr>
            </w:pPr>
            <w:r w:rsidRPr="000749E2">
              <w:rPr>
                <w:lang w:eastAsia="en-US"/>
              </w:rPr>
              <w:t>-</w:t>
            </w:r>
          </w:p>
        </w:tc>
        <w:tc>
          <w:tcPr>
            <w:tcW w:w="4062" w:type="dxa"/>
            <w:gridSpan w:val="2"/>
            <w:shd w:val="solid" w:color="FFFFFF" w:fill="auto"/>
          </w:tcPr>
          <w:p w14:paraId="0E9B441D" w14:textId="77777777" w:rsidR="00B441C4" w:rsidRPr="000749E2" w:rsidRDefault="00B441C4" w:rsidP="000749E2">
            <w:pPr>
              <w:pStyle w:val="TAL"/>
              <w:rPr>
                <w:lang w:eastAsia="en-US"/>
              </w:rPr>
            </w:pPr>
            <w:r w:rsidRPr="000749E2">
              <w:rPr>
                <w:lang w:eastAsia="en-US"/>
              </w:rPr>
              <w:t>Update of tested channel bandwidths for Bands 13, 14 and 17</w:t>
            </w:r>
          </w:p>
        </w:tc>
        <w:tc>
          <w:tcPr>
            <w:tcW w:w="415" w:type="dxa"/>
            <w:gridSpan w:val="2"/>
            <w:shd w:val="solid" w:color="FFFFFF" w:fill="auto"/>
          </w:tcPr>
          <w:p w14:paraId="7590B72B" w14:textId="77777777" w:rsidR="00B441C4" w:rsidRPr="000749E2" w:rsidRDefault="00B441C4" w:rsidP="000749E2">
            <w:pPr>
              <w:pStyle w:val="TAL"/>
              <w:rPr>
                <w:lang w:eastAsia="en-US"/>
              </w:rPr>
            </w:pPr>
            <w:r w:rsidRPr="000749E2">
              <w:rPr>
                <w:lang w:eastAsia="en-US"/>
              </w:rPr>
              <w:t>F</w:t>
            </w:r>
          </w:p>
        </w:tc>
        <w:tc>
          <w:tcPr>
            <w:tcW w:w="708" w:type="dxa"/>
            <w:gridSpan w:val="2"/>
            <w:shd w:val="solid" w:color="FFFFFF" w:fill="auto"/>
          </w:tcPr>
          <w:p w14:paraId="4BCFD406" w14:textId="77777777" w:rsidR="00B441C4" w:rsidRPr="000749E2" w:rsidRDefault="00B441C4" w:rsidP="000749E2">
            <w:pPr>
              <w:pStyle w:val="TAL"/>
              <w:rPr>
                <w:lang w:eastAsia="en-US"/>
              </w:rPr>
            </w:pPr>
            <w:r w:rsidRPr="000749E2">
              <w:rPr>
                <w:lang w:eastAsia="en-US"/>
              </w:rPr>
              <w:t>9.1.0</w:t>
            </w:r>
          </w:p>
        </w:tc>
        <w:tc>
          <w:tcPr>
            <w:tcW w:w="708" w:type="dxa"/>
            <w:gridSpan w:val="2"/>
            <w:shd w:val="solid" w:color="FFFFFF" w:fill="auto"/>
          </w:tcPr>
          <w:p w14:paraId="7F05B721" w14:textId="77777777" w:rsidR="00B441C4" w:rsidRPr="000749E2" w:rsidRDefault="00B441C4" w:rsidP="000749E2">
            <w:pPr>
              <w:pStyle w:val="TAL"/>
              <w:rPr>
                <w:lang w:eastAsia="en-US"/>
              </w:rPr>
            </w:pPr>
            <w:r w:rsidRPr="000749E2">
              <w:rPr>
                <w:lang w:eastAsia="en-US"/>
              </w:rPr>
              <w:t>9.2.0</w:t>
            </w:r>
          </w:p>
        </w:tc>
        <w:tc>
          <w:tcPr>
            <w:tcW w:w="1033" w:type="dxa"/>
            <w:gridSpan w:val="2"/>
            <w:shd w:val="solid" w:color="FFFFFF" w:fill="auto"/>
          </w:tcPr>
          <w:p w14:paraId="194F5BBC" w14:textId="77777777" w:rsidR="00B441C4" w:rsidRPr="000749E2" w:rsidRDefault="00B441C4" w:rsidP="000749E2">
            <w:pPr>
              <w:pStyle w:val="TAL"/>
              <w:rPr>
                <w:lang w:eastAsia="en-US"/>
              </w:rPr>
            </w:pPr>
            <w:r w:rsidRPr="000749E2">
              <w:rPr>
                <w:lang w:eastAsia="en-US"/>
              </w:rPr>
              <w:t>R5-104089</w:t>
            </w:r>
          </w:p>
        </w:tc>
      </w:tr>
      <w:tr w:rsidR="00B441C4" w:rsidRPr="000749E2" w14:paraId="619A9C76" w14:textId="77777777" w:rsidTr="001C22E1">
        <w:trPr>
          <w:gridAfter w:val="1"/>
          <w:wAfter w:w="21" w:type="dxa"/>
          <w:jc w:val="center"/>
        </w:trPr>
        <w:tc>
          <w:tcPr>
            <w:tcW w:w="638" w:type="dxa"/>
            <w:gridSpan w:val="2"/>
            <w:shd w:val="solid" w:color="FFFFFF" w:fill="auto"/>
          </w:tcPr>
          <w:p w14:paraId="674CD490" w14:textId="77777777" w:rsidR="00B441C4" w:rsidRPr="000749E2" w:rsidRDefault="00B441C4" w:rsidP="000749E2">
            <w:pPr>
              <w:pStyle w:val="TAL"/>
              <w:rPr>
                <w:lang w:eastAsia="en-US"/>
              </w:rPr>
            </w:pPr>
            <w:r w:rsidRPr="000749E2">
              <w:rPr>
                <w:lang w:eastAsia="en-US"/>
              </w:rPr>
              <w:t>RP#49</w:t>
            </w:r>
          </w:p>
        </w:tc>
        <w:tc>
          <w:tcPr>
            <w:tcW w:w="1134" w:type="dxa"/>
            <w:gridSpan w:val="2"/>
            <w:shd w:val="solid" w:color="FFFFFF" w:fill="auto"/>
          </w:tcPr>
          <w:p w14:paraId="09837A19" w14:textId="77777777" w:rsidR="00B441C4" w:rsidRPr="000749E2" w:rsidRDefault="00B441C4" w:rsidP="000749E2">
            <w:pPr>
              <w:pStyle w:val="TAL"/>
              <w:rPr>
                <w:lang w:eastAsia="en-US"/>
              </w:rPr>
            </w:pPr>
            <w:r w:rsidRPr="000749E2">
              <w:rPr>
                <w:lang w:eastAsia="en-US"/>
              </w:rPr>
              <w:t>RP-100816</w:t>
            </w:r>
          </w:p>
        </w:tc>
        <w:tc>
          <w:tcPr>
            <w:tcW w:w="567" w:type="dxa"/>
            <w:gridSpan w:val="2"/>
            <w:shd w:val="solid" w:color="FFFFFF" w:fill="auto"/>
          </w:tcPr>
          <w:p w14:paraId="13EFC622" w14:textId="77777777" w:rsidR="00B441C4" w:rsidRPr="000749E2" w:rsidRDefault="00B441C4" w:rsidP="005076D8">
            <w:pPr>
              <w:pStyle w:val="TAL"/>
            </w:pPr>
            <w:r w:rsidRPr="000749E2">
              <w:t>0146</w:t>
            </w:r>
          </w:p>
        </w:tc>
        <w:tc>
          <w:tcPr>
            <w:tcW w:w="426" w:type="dxa"/>
            <w:gridSpan w:val="2"/>
            <w:shd w:val="solid" w:color="FFFFFF" w:fill="auto"/>
          </w:tcPr>
          <w:p w14:paraId="7090D0E7" w14:textId="77777777" w:rsidR="00B441C4" w:rsidRPr="000749E2" w:rsidRDefault="00B441C4" w:rsidP="000749E2">
            <w:pPr>
              <w:pStyle w:val="TAL"/>
              <w:rPr>
                <w:lang w:eastAsia="en-US"/>
              </w:rPr>
            </w:pPr>
            <w:r w:rsidRPr="000749E2">
              <w:rPr>
                <w:lang w:eastAsia="en-US"/>
              </w:rPr>
              <w:t>-</w:t>
            </w:r>
          </w:p>
        </w:tc>
        <w:tc>
          <w:tcPr>
            <w:tcW w:w="4062" w:type="dxa"/>
            <w:gridSpan w:val="2"/>
            <w:shd w:val="solid" w:color="FFFFFF" w:fill="auto"/>
          </w:tcPr>
          <w:p w14:paraId="7EAB23DA" w14:textId="77777777" w:rsidR="00B441C4" w:rsidRPr="000749E2" w:rsidRDefault="00B441C4" w:rsidP="000749E2">
            <w:pPr>
              <w:pStyle w:val="TAL"/>
              <w:rPr>
                <w:lang w:eastAsia="en-US"/>
              </w:rPr>
            </w:pPr>
            <w:r w:rsidRPr="000749E2">
              <w:rPr>
                <w:lang w:eastAsia="en-US"/>
              </w:rPr>
              <w:t>Correction to remove special configurations for UM Bearer test cases</w:t>
            </w:r>
          </w:p>
        </w:tc>
        <w:tc>
          <w:tcPr>
            <w:tcW w:w="415" w:type="dxa"/>
            <w:gridSpan w:val="2"/>
            <w:shd w:val="solid" w:color="FFFFFF" w:fill="auto"/>
          </w:tcPr>
          <w:p w14:paraId="068B5ECE" w14:textId="77777777" w:rsidR="00B441C4" w:rsidRPr="000749E2" w:rsidRDefault="00B441C4" w:rsidP="000749E2">
            <w:pPr>
              <w:pStyle w:val="TAL"/>
              <w:rPr>
                <w:lang w:eastAsia="en-US"/>
              </w:rPr>
            </w:pPr>
            <w:r w:rsidRPr="000749E2">
              <w:rPr>
                <w:lang w:eastAsia="en-US"/>
              </w:rPr>
              <w:t>F</w:t>
            </w:r>
          </w:p>
        </w:tc>
        <w:tc>
          <w:tcPr>
            <w:tcW w:w="708" w:type="dxa"/>
            <w:gridSpan w:val="2"/>
            <w:shd w:val="solid" w:color="FFFFFF" w:fill="auto"/>
          </w:tcPr>
          <w:p w14:paraId="2BC0BB03" w14:textId="77777777" w:rsidR="00B441C4" w:rsidRPr="000749E2" w:rsidRDefault="00B441C4" w:rsidP="000749E2">
            <w:pPr>
              <w:pStyle w:val="TAL"/>
              <w:rPr>
                <w:lang w:eastAsia="en-US"/>
              </w:rPr>
            </w:pPr>
            <w:r w:rsidRPr="000749E2">
              <w:rPr>
                <w:lang w:eastAsia="en-US"/>
              </w:rPr>
              <w:t>9.1.0</w:t>
            </w:r>
          </w:p>
        </w:tc>
        <w:tc>
          <w:tcPr>
            <w:tcW w:w="708" w:type="dxa"/>
            <w:gridSpan w:val="2"/>
            <w:shd w:val="solid" w:color="FFFFFF" w:fill="auto"/>
          </w:tcPr>
          <w:p w14:paraId="1BD32215" w14:textId="77777777" w:rsidR="00B441C4" w:rsidRPr="000749E2" w:rsidRDefault="00B441C4" w:rsidP="000749E2">
            <w:pPr>
              <w:pStyle w:val="TAL"/>
              <w:rPr>
                <w:lang w:eastAsia="en-US"/>
              </w:rPr>
            </w:pPr>
            <w:r w:rsidRPr="000749E2">
              <w:rPr>
                <w:lang w:eastAsia="en-US"/>
              </w:rPr>
              <w:t>9.2.0</w:t>
            </w:r>
          </w:p>
        </w:tc>
        <w:tc>
          <w:tcPr>
            <w:tcW w:w="1033" w:type="dxa"/>
            <w:gridSpan w:val="2"/>
            <w:shd w:val="solid" w:color="FFFFFF" w:fill="auto"/>
          </w:tcPr>
          <w:p w14:paraId="0DCF37C1" w14:textId="77777777" w:rsidR="00B441C4" w:rsidRPr="000749E2" w:rsidRDefault="00B441C4" w:rsidP="000749E2">
            <w:pPr>
              <w:pStyle w:val="TAL"/>
              <w:rPr>
                <w:lang w:eastAsia="en-US"/>
              </w:rPr>
            </w:pPr>
            <w:r w:rsidRPr="000749E2">
              <w:rPr>
                <w:lang w:eastAsia="en-US"/>
              </w:rPr>
              <w:t>R5-104106</w:t>
            </w:r>
          </w:p>
        </w:tc>
      </w:tr>
      <w:tr w:rsidR="00B441C4" w:rsidRPr="000749E2" w14:paraId="17A36414" w14:textId="77777777" w:rsidTr="001C22E1">
        <w:trPr>
          <w:gridAfter w:val="1"/>
          <w:wAfter w:w="21" w:type="dxa"/>
          <w:jc w:val="center"/>
        </w:trPr>
        <w:tc>
          <w:tcPr>
            <w:tcW w:w="638" w:type="dxa"/>
            <w:gridSpan w:val="2"/>
            <w:shd w:val="solid" w:color="FFFFFF" w:fill="auto"/>
          </w:tcPr>
          <w:p w14:paraId="0371414C" w14:textId="77777777" w:rsidR="00B441C4" w:rsidRPr="000749E2" w:rsidRDefault="00B441C4" w:rsidP="000749E2">
            <w:pPr>
              <w:pStyle w:val="TAL"/>
              <w:rPr>
                <w:lang w:eastAsia="en-US"/>
              </w:rPr>
            </w:pPr>
            <w:r w:rsidRPr="000749E2">
              <w:rPr>
                <w:lang w:eastAsia="en-US"/>
              </w:rPr>
              <w:t>RP#49</w:t>
            </w:r>
          </w:p>
        </w:tc>
        <w:tc>
          <w:tcPr>
            <w:tcW w:w="1134" w:type="dxa"/>
            <w:gridSpan w:val="2"/>
            <w:shd w:val="solid" w:color="FFFFFF" w:fill="auto"/>
          </w:tcPr>
          <w:p w14:paraId="2AE2BFB3" w14:textId="77777777" w:rsidR="00B441C4" w:rsidRPr="000749E2" w:rsidRDefault="00B441C4" w:rsidP="000749E2">
            <w:pPr>
              <w:pStyle w:val="TAL"/>
              <w:rPr>
                <w:lang w:eastAsia="en-US"/>
              </w:rPr>
            </w:pPr>
            <w:r w:rsidRPr="000749E2">
              <w:rPr>
                <w:lang w:eastAsia="en-US"/>
              </w:rPr>
              <w:t>RP-100816</w:t>
            </w:r>
          </w:p>
        </w:tc>
        <w:tc>
          <w:tcPr>
            <w:tcW w:w="567" w:type="dxa"/>
            <w:gridSpan w:val="2"/>
            <w:shd w:val="solid" w:color="FFFFFF" w:fill="auto"/>
          </w:tcPr>
          <w:p w14:paraId="57E10D9E" w14:textId="77777777" w:rsidR="00B441C4" w:rsidRPr="000749E2" w:rsidRDefault="00B441C4" w:rsidP="005076D8">
            <w:pPr>
              <w:pStyle w:val="TAL"/>
            </w:pPr>
            <w:r w:rsidRPr="000749E2">
              <w:t>0147</w:t>
            </w:r>
          </w:p>
        </w:tc>
        <w:tc>
          <w:tcPr>
            <w:tcW w:w="426" w:type="dxa"/>
            <w:gridSpan w:val="2"/>
            <w:shd w:val="solid" w:color="FFFFFF" w:fill="auto"/>
          </w:tcPr>
          <w:p w14:paraId="6FD44D33" w14:textId="77777777" w:rsidR="00B441C4" w:rsidRPr="000749E2" w:rsidRDefault="00B441C4" w:rsidP="000749E2">
            <w:pPr>
              <w:pStyle w:val="TAL"/>
              <w:rPr>
                <w:lang w:eastAsia="en-US"/>
              </w:rPr>
            </w:pPr>
            <w:r w:rsidRPr="000749E2">
              <w:rPr>
                <w:lang w:eastAsia="en-US"/>
              </w:rPr>
              <w:t>-</w:t>
            </w:r>
          </w:p>
        </w:tc>
        <w:tc>
          <w:tcPr>
            <w:tcW w:w="4062" w:type="dxa"/>
            <w:gridSpan w:val="2"/>
            <w:shd w:val="solid" w:color="FFFFFF" w:fill="auto"/>
          </w:tcPr>
          <w:p w14:paraId="3EA27F76" w14:textId="77777777" w:rsidR="00B441C4" w:rsidRPr="000749E2" w:rsidRDefault="00B441C4" w:rsidP="000749E2">
            <w:pPr>
              <w:pStyle w:val="TAL"/>
              <w:rPr>
                <w:lang w:eastAsia="en-US"/>
              </w:rPr>
            </w:pPr>
            <w:r w:rsidRPr="000749E2">
              <w:rPr>
                <w:lang w:eastAsia="en-US"/>
              </w:rPr>
              <w:t>Clarification to the procedure: UE triggered establishment of a default EPS bearer context associated with an additional PDN</w:t>
            </w:r>
          </w:p>
        </w:tc>
        <w:tc>
          <w:tcPr>
            <w:tcW w:w="415" w:type="dxa"/>
            <w:gridSpan w:val="2"/>
            <w:shd w:val="solid" w:color="FFFFFF" w:fill="auto"/>
          </w:tcPr>
          <w:p w14:paraId="7B0094ED" w14:textId="77777777" w:rsidR="00B441C4" w:rsidRPr="000749E2" w:rsidRDefault="00B441C4" w:rsidP="000749E2">
            <w:pPr>
              <w:pStyle w:val="TAL"/>
              <w:rPr>
                <w:lang w:eastAsia="en-US"/>
              </w:rPr>
            </w:pPr>
            <w:r w:rsidRPr="000749E2">
              <w:rPr>
                <w:lang w:eastAsia="en-US"/>
              </w:rPr>
              <w:t>F</w:t>
            </w:r>
          </w:p>
        </w:tc>
        <w:tc>
          <w:tcPr>
            <w:tcW w:w="708" w:type="dxa"/>
            <w:gridSpan w:val="2"/>
            <w:shd w:val="solid" w:color="FFFFFF" w:fill="auto"/>
          </w:tcPr>
          <w:p w14:paraId="605E37BD" w14:textId="77777777" w:rsidR="00B441C4" w:rsidRPr="000749E2" w:rsidRDefault="00B441C4" w:rsidP="000749E2">
            <w:pPr>
              <w:pStyle w:val="TAL"/>
              <w:rPr>
                <w:lang w:eastAsia="en-US"/>
              </w:rPr>
            </w:pPr>
            <w:r w:rsidRPr="000749E2">
              <w:rPr>
                <w:lang w:eastAsia="en-US"/>
              </w:rPr>
              <w:t>9.1.0</w:t>
            </w:r>
          </w:p>
        </w:tc>
        <w:tc>
          <w:tcPr>
            <w:tcW w:w="708" w:type="dxa"/>
            <w:gridSpan w:val="2"/>
            <w:shd w:val="solid" w:color="FFFFFF" w:fill="auto"/>
          </w:tcPr>
          <w:p w14:paraId="198D4061" w14:textId="77777777" w:rsidR="00B441C4" w:rsidRPr="000749E2" w:rsidRDefault="00B441C4" w:rsidP="000749E2">
            <w:pPr>
              <w:pStyle w:val="TAL"/>
              <w:rPr>
                <w:lang w:eastAsia="en-US"/>
              </w:rPr>
            </w:pPr>
            <w:r w:rsidRPr="000749E2">
              <w:rPr>
                <w:lang w:eastAsia="en-US"/>
              </w:rPr>
              <w:t>9.2.0</w:t>
            </w:r>
          </w:p>
        </w:tc>
        <w:tc>
          <w:tcPr>
            <w:tcW w:w="1033" w:type="dxa"/>
            <w:gridSpan w:val="2"/>
            <w:shd w:val="solid" w:color="FFFFFF" w:fill="auto"/>
          </w:tcPr>
          <w:p w14:paraId="5AEB803C" w14:textId="77777777" w:rsidR="00B441C4" w:rsidRPr="000749E2" w:rsidRDefault="00B441C4" w:rsidP="000749E2">
            <w:pPr>
              <w:pStyle w:val="TAL"/>
              <w:rPr>
                <w:lang w:eastAsia="en-US"/>
              </w:rPr>
            </w:pPr>
            <w:r w:rsidRPr="000749E2">
              <w:rPr>
                <w:lang w:eastAsia="en-US"/>
              </w:rPr>
              <w:t>R5-104128</w:t>
            </w:r>
          </w:p>
        </w:tc>
      </w:tr>
      <w:tr w:rsidR="00B441C4" w:rsidRPr="000749E2" w14:paraId="52EF8A99" w14:textId="77777777" w:rsidTr="001C22E1">
        <w:trPr>
          <w:gridAfter w:val="1"/>
          <w:wAfter w:w="21" w:type="dxa"/>
          <w:jc w:val="center"/>
        </w:trPr>
        <w:tc>
          <w:tcPr>
            <w:tcW w:w="638" w:type="dxa"/>
            <w:gridSpan w:val="2"/>
            <w:shd w:val="solid" w:color="FFFFFF" w:fill="auto"/>
          </w:tcPr>
          <w:p w14:paraId="7243046A" w14:textId="77777777" w:rsidR="00B441C4" w:rsidRPr="000749E2" w:rsidRDefault="00B441C4" w:rsidP="000749E2">
            <w:pPr>
              <w:pStyle w:val="TAL"/>
              <w:rPr>
                <w:lang w:eastAsia="en-US"/>
              </w:rPr>
            </w:pPr>
            <w:r w:rsidRPr="000749E2">
              <w:rPr>
                <w:lang w:eastAsia="en-US"/>
              </w:rPr>
              <w:t>RP#49</w:t>
            </w:r>
          </w:p>
        </w:tc>
        <w:tc>
          <w:tcPr>
            <w:tcW w:w="1134" w:type="dxa"/>
            <w:gridSpan w:val="2"/>
            <w:shd w:val="solid" w:color="FFFFFF" w:fill="auto"/>
          </w:tcPr>
          <w:p w14:paraId="100D5CB5" w14:textId="77777777" w:rsidR="00B441C4" w:rsidRPr="000749E2" w:rsidRDefault="00B441C4" w:rsidP="000749E2">
            <w:pPr>
              <w:pStyle w:val="TAL"/>
              <w:rPr>
                <w:lang w:eastAsia="en-US"/>
              </w:rPr>
            </w:pPr>
            <w:r w:rsidRPr="000749E2">
              <w:rPr>
                <w:lang w:eastAsia="en-US"/>
              </w:rPr>
              <w:t>RP-100816</w:t>
            </w:r>
          </w:p>
        </w:tc>
        <w:tc>
          <w:tcPr>
            <w:tcW w:w="567" w:type="dxa"/>
            <w:gridSpan w:val="2"/>
            <w:shd w:val="solid" w:color="FFFFFF" w:fill="auto"/>
          </w:tcPr>
          <w:p w14:paraId="6BAA4B84" w14:textId="77777777" w:rsidR="00B441C4" w:rsidRPr="000749E2" w:rsidRDefault="00B441C4" w:rsidP="005076D8">
            <w:pPr>
              <w:pStyle w:val="TAL"/>
            </w:pPr>
            <w:r w:rsidRPr="000749E2">
              <w:t>0148</w:t>
            </w:r>
          </w:p>
        </w:tc>
        <w:tc>
          <w:tcPr>
            <w:tcW w:w="426" w:type="dxa"/>
            <w:gridSpan w:val="2"/>
            <w:shd w:val="solid" w:color="FFFFFF" w:fill="auto"/>
          </w:tcPr>
          <w:p w14:paraId="7F1FF6E4" w14:textId="77777777" w:rsidR="00B441C4" w:rsidRPr="000749E2" w:rsidRDefault="00B441C4" w:rsidP="000749E2">
            <w:pPr>
              <w:pStyle w:val="TAL"/>
              <w:rPr>
                <w:lang w:eastAsia="en-US"/>
              </w:rPr>
            </w:pPr>
            <w:r w:rsidRPr="000749E2">
              <w:rPr>
                <w:lang w:eastAsia="en-US"/>
              </w:rPr>
              <w:t>-</w:t>
            </w:r>
          </w:p>
        </w:tc>
        <w:tc>
          <w:tcPr>
            <w:tcW w:w="4062" w:type="dxa"/>
            <w:gridSpan w:val="2"/>
            <w:shd w:val="solid" w:color="FFFFFF" w:fill="auto"/>
          </w:tcPr>
          <w:p w14:paraId="084F976C" w14:textId="77777777" w:rsidR="00B441C4" w:rsidRPr="000749E2" w:rsidRDefault="00B441C4" w:rsidP="000749E2">
            <w:pPr>
              <w:pStyle w:val="TAL"/>
              <w:rPr>
                <w:lang w:eastAsia="en-US"/>
              </w:rPr>
            </w:pPr>
            <w:r w:rsidRPr="000749E2">
              <w:rPr>
                <w:lang w:eastAsia="en-US"/>
              </w:rPr>
              <w:t>Correction to Inter-frequency carrier frequency list in SIB5 and E-UTRA carrier frequency list in SIB19</w:t>
            </w:r>
          </w:p>
        </w:tc>
        <w:tc>
          <w:tcPr>
            <w:tcW w:w="415" w:type="dxa"/>
            <w:gridSpan w:val="2"/>
            <w:shd w:val="solid" w:color="FFFFFF" w:fill="auto"/>
          </w:tcPr>
          <w:p w14:paraId="7070B0D2" w14:textId="77777777" w:rsidR="00B441C4" w:rsidRPr="000749E2" w:rsidRDefault="00B441C4" w:rsidP="000749E2">
            <w:pPr>
              <w:pStyle w:val="TAL"/>
              <w:rPr>
                <w:lang w:eastAsia="en-US"/>
              </w:rPr>
            </w:pPr>
            <w:r w:rsidRPr="000749E2">
              <w:rPr>
                <w:lang w:eastAsia="en-US"/>
              </w:rPr>
              <w:t>F</w:t>
            </w:r>
          </w:p>
        </w:tc>
        <w:tc>
          <w:tcPr>
            <w:tcW w:w="708" w:type="dxa"/>
            <w:gridSpan w:val="2"/>
            <w:shd w:val="solid" w:color="FFFFFF" w:fill="auto"/>
          </w:tcPr>
          <w:p w14:paraId="2E3C5709" w14:textId="77777777" w:rsidR="00B441C4" w:rsidRPr="000749E2" w:rsidRDefault="00B441C4" w:rsidP="000749E2">
            <w:pPr>
              <w:pStyle w:val="TAL"/>
              <w:rPr>
                <w:lang w:eastAsia="en-US"/>
              </w:rPr>
            </w:pPr>
            <w:r w:rsidRPr="000749E2">
              <w:rPr>
                <w:lang w:eastAsia="en-US"/>
              </w:rPr>
              <w:t>9.1.0</w:t>
            </w:r>
          </w:p>
        </w:tc>
        <w:tc>
          <w:tcPr>
            <w:tcW w:w="708" w:type="dxa"/>
            <w:gridSpan w:val="2"/>
            <w:shd w:val="solid" w:color="FFFFFF" w:fill="auto"/>
          </w:tcPr>
          <w:p w14:paraId="5BE3B9BA" w14:textId="77777777" w:rsidR="00B441C4" w:rsidRPr="000749E2" w:rsidRDefault="00B441C4" w:rsidP="000749E2">
            <w:pPr>
              <w:pStyle w:val="TAL"/>
              <w:rPr>
                <w:lang w:eastAsia="en-US"/>
              </w:rPr>
            </w:pPr>
            <w:r w:rsidRPr="000749E2">
              <w:rPr>
                <w:lang w:eastAsia="en-US"/>
              </w:rPr>
              <w:t>9.2.0</w:t>
            </w:r>
          </w:p>
        </w:tc>
        <w:tc>
          <w:tcPr>
            <w:tcW w:w="1033" w:type="dxa"/>
            <w:gridSpan w:val="2"/>
            <w:shd w:val="solid" w:color="FFFFFF" w:fill="auto"/>
          </w:tcPr>
          <w:p w14:paraId="4A58FD05" w14:textId="77777777" w:rsidR="00B441C4" w:rsidRPr="000749E2" w:rsidRDefault="00B441C4" w:rsidP="000749E2">
            <w:pPr>
              <w:pStyle w:val="TAL"/>
              <w:rPr>
                <w:lang w:eastAsia="en-US"/>
              </w:rPr>
            </w:pPr>
            <w:r w:rsidRPr="000749E2">
              <w:rPr>
                <w:lang w:eastAsia="en-US"/>
              </w:rPr>
              <w:t>R5-104169</w:t>
            </w:r>
          </w:p>
        </w:tc>
      </w:tr>
      <w:tr w:rsidR="00B441C4" w:rsidRPr="000749E2" w14:paraId="1708EBEE" w14:textId="77777777" w:rsidTr="001C22E1">
        <w:trPr>
          <w:gridAfter w:val="1"/>
          <w:wAfter w:w="21" w:type="dxa"/>
          <w:jc w:val="center"/>
        </w:trPr>
        <w:tc>
          <w:tcPr>
            <w:tcW w:w="638" w:type="dxa"/>
            <w:gridSpan w:val="2"/>
            <w:shd w:val="solid" w:color="FFFFFF" w:fill="auto"/>
          </w:tcPr>
          <w:p w14:paraId="4AA4EAFF" w14:textId="77777777" w:rsidR="00B441C4" w:rsidRPr="000749E2" w:rsidRDefault="00B441C4" w:rsidP="000749E2">
            <w:pPr>
              <w:pStyle w:val="TAL"/>
              <w:rPr>
                <w:lang w:eastAsia="en-US"/>
              </w:rPr>
            </w:pPr>
            <w:r w:rsidRPr="000749E2">
              <w:rPr>
                <w:lang w:eastAsia="en-US"/>
              </w:rPr>
              <w:t>RP#49</w:t>
            </w:r>
          </w:p>
        </w:tc>
        <w:tc>
          <w:tcPr>
            <w:tcW w:w="1134" w:type="dxa"/>
            <w:gridSpan w:val="2"/>
            <w:shd w:val="solid" w:color="FFFFFF" w:fill="auto"/>
          </w:tcPr>
          <w:p w14:paraId="33D80331" w14:textId="77777777" w:rsidR="00B441C4" w:rsidRPr="000749E2" w:rsidRDefault="00B441C4" w:rsidP="000749E2">
            <w:pPr>
              <w:pStyle w:val="TAL"/>
              <w:rPr>
                <w:lang w:eastAsia="en-US"/>
              </w:rPr>
            </w:pPr>
            <w:r w:rsidRPr="000749E2">
              <w:rPr>
                <w:lang w:eastAsia="en-US"/>
              </w:rPr>
              <w:t>RP-100816</w:t>
            </w:r>
          </w:p>
        </w:tc>
        <w:tc>
          <w:tcPr>
            <w:tcW w:w="567" w:type="dxa"/>
            <w:gridSpan w:val="2"/>
            <w:shd w:val="solid" w:color="FFFFFF" w:fill="auto"/>
          </w:tcPr>
          <w:p w14:paraId="00FF3E61" w14:textId="77777777" w:rsidR="00B441C4" w:rsidRPr="000749E2" w:rsidRDefault="00B441C4" w:rsidP="005076D8">
            <w:pPr>
              <w:pStyle w:val="TAL"/>
            </w:pPr>
            <w:r w:rsidRPr="000749E2">
              <w:t>0149</w:t>
            </w:r>
          </w:p>
        </w:tc>
        <w:tc>
          <w:tcPr>
            <w:tcW w:w="426" w:type="dxa"/>
            <w:gridSpan w:val="2"/>
            <w:shd w:val="solid" w:color="FFFFFF" w:fill="auto"/>
          </w:tcPr>
          <w:p w14:paraId="5B08BEF7" w14:textId="77777777" w:rsidR="00B441C4" w:rsidRPr="000749E2" w:rsidRDefault="00B441C4" w:rsidP="000749E2">
            <w:pPr>
              <w:pStyle w:val="TAL"/>
              <w:rPr>
                <w:lang w:eastAsia="en-US"/>
              </w:rPr>
            </w:pPr>
            <w:r w:rsidRPr="000749E2">
              <w:rPr>
                <w:lang w:eastAsia="en-US"/>
              </w:rPr>
              <w:t>-</w:t>
            </w:r>
          </w:p>
        </w:tc>
        <w:tc>
          <w:tcPr>
            <w:tcW w:w="4062" w:type="dxa"/>
            <w:gridSpan w:val="2"/>
            <w:shd w:val="solid" w:color="FFFFFF" w:fill="auto"/>
          </w:tcPr>
          <w:p w14:paraId="7992FE9E" w14:textId="77777777" w:rsidR="00B441C4" w:rsidRPr="000749E2" w:rsidRDefault="00B441C4" w:rsidP="000749E2">
            <w:pPr>
              <w:pStyle w:val="TAL"/>
              <w:rPr>
                <w:lang w:eastAsia="en-US"/>
              </w:rPr>
            </w:pPr>
            <w:r w:rsidRPr="000749E2">
              <w:rPr>
                <w:lang w:eastAsia="en-US"/>
              </w:rPr>
              <w:t>Update of 6.2.3 of 36.508 - description of default frequency for the single cell signalling test</w:t>
            </w:r>
          </w:p>
        </w:tc>
        <w:tc>
          <w:tcPr>
            <w:tcW w:w="415" w:type="dxa"/>
            <w:gridSpan w:val="2"/>
            <w:shd w:val="solid" w:color="FFFFFF" w:fill="auto"/>
          </w:tcPr>
          <w:p w14:paraId="173EE67E" w14:textId="77777777" w:rsidR="00B441C4" w:rsidRPr="000749E2" w:rsidRDefault="00B441C4" w:rsidP="000749E2">
            <w:pPr>
              <w:pStyle w:val="TAL"/>
              <w:rPr>
                <w:lang w:eastAsia="en-US"/>
              </w:rPr>
            </w:pPr>
            <w:r w:rsidRPr="000749E2">
              <w:rPr>
                <w:lang w:eastAsia="en-US"/>
              </w:rPr>
              <w:t>F</w:t>
            </w:r>
          </w:p>
        </w:tc>
        <w:tc>
          <w:tcPr>
            <w:tcW w:w="708" w:type="dxa"/>
            <w:gridSpan w:val="2"/>
            <w:shd w:val="solid" w:color="FFFFFF" w:fill="auto"/>
          </w:tcPr>
          <w:p w14:paraId="631D233F" w14:textId="77777777" w:rsidR="00B441C4" w:rsidRPr="000749E2" w:rsidRDefault="00B441C4" w:rsidP="000749E2">
            <w:pPr>
              <w:pStyle w:val="TAL"/>
              <w:rPr>
                <w:lang w:eastAsia="en-US"/>
              </w:rPr>
            </w:pPr>
            <w:r w:rsidRPr="000749E2">
              <w:rPr>
                <w:lang w:eastAsia="en-US"/>
              </w:rPr>
              <w:t>9.1.0</w:t>
            </w:r>
          </w:p>
        </w:tc>
        <w:tc>
          <w:tcPr>
            <w:tcW w:w="708" w:type="dxa"/>
            <w:gridSpan w:val="2"/>
            <w:shd w:val="solid" w:color="FFFFFF" w:fill="auto"/>
          </w:tcPr>
          <w:p w14:paraId="6FDE1FEB" w14:textId="77777777" w:rsidR="00B441C4" w:rsidRPr="000749E2" w:rsidRDefault="00B441C4" w:rsidP="000749E2">
            <w:pPr>
              <w:pStyle w:val="TAL"/>
              <w:rPr>
                <w:lang w:eastAsia="en-US"/>
              </w:rPr>
            </w:pPr>
            <w:r w:rsidRPr="000749E2">
              <w:rPr>
                <w:lang w:eastAsia="en-US"/>
              </w:rPr>
              <w:t>9.2.0</w:t>
            </w:r>
          </w:p>
        </w:tc>
        <w:tc>
          <w:tcPr>
            <w:tcW w:w="1033" w:type="dxa"/>
            <w:gridSpan w:val="2"/>
            <w:shd w:val="solid" w:color="FFFFFF" w:fill="auto"/>
          </w:tcPr>
          <w:p w14:paraId="377B7A20" w14:textId="77777777" w:rsidR="00B441C4" w:rsidRPr="000749E2" w:rsidRDefault="00B441C4" w:rsidP="000749E2">
            <w:pPr>
              <w:pStyle w:val="TAL"/>
              <w:rPr>
                <w:lang w:eastAsia="en-US"/>
              </w:rPr>
            </w:pPr>
            <w:r w:rsidRPr="000749E2">
              <w:rPr>
                <w:lang w:eastAsia="en-US"/>
              </w:rPr>
              <w:t>R5-104220</w:t>
            </w:r>
          </w:p>
        </w:tc>
      </w:tr>
      <w:tr w:rsidR="00B441C4" w:rsidRPr="000749E2" w14:paraId="3CFB34B3" w14:textId="77777777" w:rsidTr="001C22E1">
        <w:trPr>
          <w:gridAfter w:val="1"/>
          <w:wAfter w:w="21" w:type="dxa"/>
          <w:jc w:val="center"/>
        </w:trPr>
        <w:tc>
          <w:tcPr>
            <w:tcW w:w="638" w:type="dxa"/>
            <w:gridSpan w:val="2"/>
            <w:shd w:val="solid" w:color="FFFFFF" w:fill="auto"/>
          </w:tcPr>
          <w:p w14:paraId="4C4FB5D1" w14:textId="77777777" w:rsidR="00B441C4" w:rsidRPr="000749E2" w:rsidRDefault="00B441C4" w:rsidP="000749E2">
            <w:pPr>
              <w:pStyle w:val="TAL"/>
              <w:rPr>
                <w:lang w:eastAsia="en-US"/>
              </w:rPr>
            </w:pPr>
            <w:r w:rsidRPr="000749E2">
              <w:rPr>
                <w:lang w:eastAsia="en-US"/>
              </w:rPr>
              <w:t>RP#49</w:t>
            </w:r>
          </w:p>
        </w:tc>
        <w:tc>
          <w:tcPr>
            <w:tcW w:w="1134" w:type="dxa"/>
            <w:gridSpan w:val="2"/>
            <w:shd w:val="solid" w:color="FFFFFF" w:fill="auto"/>
          </w:tcPr>
          <w:p w14:paraId="28FF0126" w14:textId="77777777" w:rsidR="00B441C4" w:rsidRPr="000749E2" w:rsidRDefault="00B441C4" w:rsidP="000749E2">
            <w:pPr>
              <w:pStyle w:val="TAL"/>
              <w:rPr>
                <w:lang w:eastAsia="en-US"/>
              </w:rPr>
            </w:pPr>
            <w:r w:rsidRPr="000749E2">
              <w:rPr>
                <w:lang w:eastAsia="en-US"/>
              </w:rPr>
              <w:t>RP-100831</w:t>
            </w:r>
          </w:p>
        </w:tc>
        <w:tc>
          <w:tcPr>
            <w:tcW w:w="567" w:type="dxa"/>
            <w:gridSpan w:val="2"/>
            <w:shd w:val="solid" w:color="FFFFFF" w:fill="auto"/>
          </w:tcPr>
          <w:p w14:paraId="59DBC9B2" w14:textId="77777777" w:rsidR="00B441C4" w:rsidRPr="000749E2" w:rsidRDefault="00B441C4" w:rsidP="005076D8">
            <w:pPr>
              <w:pStyle w:val="TAL"/>
            </w:pPr>
            <w:r w:rsidRPr="000749E2">
              <w:t>0150</w:t>
            </w:r>
          </w:p>
        </w:tc>
        <w:tc>
          <w:tcPr>
            <w:tcW w:w="426" w:type="dxa"/>
            <w:gridSpan w:val="2"/>
            <w:shd w:val="solid" w:color="FFFFFF" w:fill="auto"/>
          </w:tcPr>
          <w:p w14:paraId="5FD5A906" w14:textId="77777777" w:rsidR="00B441C4" w:rsidRPr="000749E2" w:rsidRDefault="00B441C4" w:rsidP="000749E2">
            <w:pPr>
              <w:pStyle w:val="TAL"/>
              <w:rPr>
                <w:lang w:eastAsia="en-US"/>
              </w:rPr>
            </w:pPr>
            <w:r w:rsidRPr="000749E2">
              <w:rPr>
                <w:lang w:eastAsia="en-US"/>
              </w:rPr>
              <w:t>-</w:t>
            </w:r>
          </w:p>
        </w:tc>
        <w:tc>
          <w:tcPr>
            <w:tcW w:w="4062" w:type="dxa"/>
            <w:gridSpan w:val="2"/>
            <w:shd w:val="solid" w:color="FFFFFF" w:fill="auto"/>
          </w:tcPr>
          <w:p w14:paraId="22C23295" w14:textId="77777777" w:rsidR="00B441C4" w:rsidRPr="000749E2" w:rsidRDefault="00B441C4" w:rsidP="000749E2">
            <w:pPr>
              <w:pStyle w:val="TAL"/>
              <w:rPr>
                <w:lang w:eastAsia="en-US"/>
              </w:rPr>
            </w:pPr>
            <w:r w:rsidRPr="000749E2">
              <w:rPr>
                <w:lang w:eastAsia="en-US"/>
              </w:rPr>
              <w:t>Update of default message contents for DSMIPv6 testing</w:t>
            </w:r>
          </w:p>
        </w:tc>
        <w:tc>
          <w:tcPr>
            <w:tcW w:w="415" w:type="dxa"/>
            <w:gridSpan w:val="2"/>
            <w:shd w:val="solid" w:color="FFFFFF" w:fill="auto"/>
          </w:tcPr>
          <w:p w14:paraId="0F1B4B15" w14:textId="77777777" w:rsidR="00B441C4" w:rsidRPr="000749E2" w:rsidRDefault="00B441C4" w:rsidP="000749E2">
            <w:pPr>
              <w:pStyle w:val="TAL"/>
              <w:rPr>
                <w:lang w:eastAsia="en-US"/>
              </w:rPr>
            </w:pPr>
            <w:r w:rsidRPr="000749E2">
              <w:rPr>
                <w:lang w:eastAsia="en-US"/>
              </w:rPr>
              <w:t>F</w:t>
            </w:r>
          </w:p>
        </w:tc>
        <w:tc>
          <w:tcPr>
            <w:tcW w:w="708" w:type="dxa"/>
            <w:gridSpan w:val="2"/>
            <w:shd w:val="solid" w:color="FFFFFF" w:fill="auto"/>
          </w:tcPr>
          <w:p w14:paraId="251C2D03" w14:textId="77777777" w:rsidR="00B441C4" w:rsidRPr="000749E2" w:rsidRDefault="00B441C4" w:rsidP="000749E2">
            <w:pPr>
              <w:pStyle w:val="TAL"/>
              <w:rPr>
                <w:lang w:eastAsia="en-US"/>
              </w:rPr>
            </w:pPr>
            <w:r w:rsidRPr="000749E2">
              <w:rPr>
                <w:lang w:eastAsia="en-US"/>
              </w:rPr>
              <w:t>9.1.0</w:t>
            </w:r>
          </w:p>
        </w:tc>
        <w:tc>
          <w:tcPr>
            <w:tcW w:w="708" w:type="dxa"/>
            <w:gridSpan w:val="2"/>
            <w:shd w:val="solid" w:color="FFFFFF" w:fill="auto"/>
          </w:tcPr>
          <w:p w14:paraId="44F79166" w14:textId="77777777" w:rsidR="00B441C4" w:rsidRPr="000749E2" w:rsidRDefault="00B441C4" w:rsidP="000749E2">
            <w:pPr>
              <w:pStyle w:val="TAL"/>
              <w:rPr>
                <w:lang w:eastAsia="en-US"/>
              </w:rPr>
            </w:pPr>
            <w:r w:rsidRPr="000749E2">
              <w:rPr>
                <w:lang w:eastAsia="en-US"/>
              </w:rPr>
              <w:t>9.2.0</w:t>
            </w:r>
          </w:p>
        </w:tc>
        <w:tc>
          <w:tcPr>
            <w:tcW w:w="1033" w:type="dxa"/>
            <w:gridSpan w:val="2"/>
            <w:shd w:val="solid" w:color="FFFFFF" w:fill="auto"/>
          </w:tcPr>
          <w:p w14:paraId="6891D091" w14:textId="77777777" w:rsidR="00B441C4" w:rsidRPr="000749E2" w:rsidRDefault="00B441C4" w:rsidP="000749E2">
            <w:pPr>
              <w:pStyle w:val="TAL"/>
              <w:rPr>
                <w:lang w:eastAsia="en-US"/>
              </w:rPr>
            </w:pPr>
            <w:r w:rsidRPr="000749E2">
              <w:rPr>
                <w:lang w:eastAsia="en-US"/>
              </w:rPr>
              <w:t>R5-104392</w:t>
            </w:r>
          </w:p>
        </w:tc>
      </w:tr>
      <w:tr w:rsidR="00B441C4" w:rsidRPr="000749E2" w14:paraId="6101AA74" w14:textId="77777777" w:rsidTr="001C22E1">
        <w:trPr>
          <w:gridAfter w:val="1"/>
          <w:wAfter w:w="21" w:type="dxa"/>
          <w:jc w:val="center"/>
        </w:trPr>
        <w:tc>
          <w:tcPr>
            <w:tcW w:w="638" w:type="dxa"/>
            <w:gridSpan w:val="2"/>
            <w:shd w:val="solid" w:color="FFFFFF" w:fill="auto"/>
          </w:tcPr>
          <w:p w14:paraId="0C2191B2" w14:textId="77777777" w:rsidR="00B441C4" w:rsidRPr="000749E2" w:rsidRDefault="00B441C4" w:rsidP="000749E2">
            <w:pPr>
              <w:pStyle w:val="TAL"/>
              <w:rPr>
                <w:lang w:eastAsia="en-US"/>
              </w:rPr>
            </w:pPr>
            <w:r w:rsidRPr="000749E2">
              <w:rPr>
                <w:lang w:eastAsia="en-US"/>
              </w:rPr>
              <w:t>RP#49</w:t>
            </w:r>
          </w:p>
        </w:tc>
        <w:tc>
          <w:tcPr>
            <w:tcW w:w="1134" w:type="dxa"/>
            <w:gridSpan w:val="2"/>
            <w:shd w:val="solid" w:color="FFFFFF" w:fill="auto"/>
          </w:tcPr>
          <w:p w14:paraId="7EDF04E5" w14:textId="77777777" w:rsidR="00B441C4" w:rsidRPr="000749E2" w:rsidRDefault="00B441C4" w:rsidP="000749E2">
            <w:pPr>
              <w:pStyle w:val="TAL"/>
              <w:rPr>
                <w:lang w:eastAsia="en-US"/>
              </w:rPr>
            </w:pPr>
            <w:r w:rsidRPr="000749E2">
              <w:rPr>
                <w:lang w:eastAsia="en-US"/>
              </w:rPr>
              <w:t>RP-100837</w:t>
            </w:r>
          </w:p>
        </w:tc>
        <w:tc>
          <w:tcPr>
            <w:tcW w:w="567" w:type="dxa"/>
            <w:gridSpan w:val="2"/>
            <w:shd w:val="solid" w:color="FFFFFF" w:fill="auto"/>
          </w:tcPr>
          <w:p w14:paraId="4CCBBDFA" w14:textId="77777777" w:rsidR="00B441C4" w:rsidRPr="000749E2" w:rsidRDefault="00B441C4" w:rsidP="005076D8">
            <w:pPr>
              <w:pStyle w:val="TAL"/>
            </w:pPr>
            <w:r w:rsidRPr="000749E2">
              <w:t>0151</w:t>
            </w:r>
          </w:p>
        </w:tc>
        <w:tc>
          <w:tcPr>
            <w:tcW w:w="426" w:type="dxa"/>
            <w:gridSpan w:val="2"/>
            <w:shd w:val="solid" w:color="FFFFFF" w:fill="auto"/>
          </w:tcPr>
          <w:p w14:paraId="3F43F22B" w14:textId="77777777" w:rsidR="00B441C4" w:rsidRPr="000749E2" w:rsidRDefault="00B441C4" w:rsidP="000749E2">
            <w:pPr>
              <w:pStyle w:val="TAL"/>
              <w:rPr>
                <w:lang w:eastAsia="en-US"/>
              </w:rPr>
            </w:pPr>
            <w:r w:rsidRPr="000749E2">
              <w:rPr>
                <w:lang w:eastAsia="en-US"/>
              </w:rPr>
              <w:t>-</w:t>
            </w:r>
          </w:p>
        </w:tc>
        <w:tc>
          <w:tcPr>
            <w:tcW w:w="4062" w:type="dxa"/>
            <w:gridSpan w:val="2"/>
            <w:shd w:val="solid" w:color="FFFFFF" w:fill="auto"/>
          </w:tcPr>
          <w:p w14:paraId="2CAE2700" w14:textId="77777777" w:rsidR="00B441C4" w:rsidRPr="000749E2" w:rsidRDefault="00B441C4" w:rsidP="000749E2">
            <w:pPr>
              <w:pStyle w:val="TAL"/>
              <w:rPr>
                <w:lang w:eastAsia="en-US"/>
              </w:rPr>
            </w:pPr>
            <w:r w:rsidRPr="000749E2">
              <w:rPr>
                <w:lang w:eastAsia="en-US"/>
              </w:rPr>
              <w:t>Addition of UE test state model for HRPD</w:t>
            </w:r>
          </w:p>
        </w:tc>
        <w:tc>
          <w:tcPr>
            <w:tcW w:w="415" w:type="dxa"/>
            <w:gridSpan w:val="2"/>
            <w:shd w:val="solid" w:color="FFFFFF" w:fill="auto"/>
          </w:tcPr>
          <w:p w14:paraId="301AFA80" w14:textId="77777777" w:rsidR="00B441C4" w:rsidRPr="000749E2" w:rsidRDefault="00B441C4" w:rsidP="000749E2">
            <w:pPr>
              <w:pStyle w:val="TAL"/>
              <w:rPr>
                <w:lang w:eastAsia="en-US"/>
              </w:rPr>
            </w:pPr>
            <w:r w:rsidRPr="000749E2">
              <w:rPr>
                <w:lang w:eastAsia="en-US"/>
              </w:rPr>
              <w:t>F</w:t>
            </w:r>
          </w:p>
        </w:tc>
        <w:tc>
          <w:tcPr>
            <w:tcW w:w="708" w:type="dxa"/>
            <w:gridSpan w:val="2"/>
            <w:shd w:val="solid" w:color="FFFFFF" w:fill="auto"/>
          </w:tcPr>
          <w:p w14:paraId="1608CFA1" w14:textId="77777777" w:rsidR="00B441C4" w:rsidRPr="000749E2" w:rsidRDefault="00B441C4" w:rsidP="000749E2">
            <w:pPr>
              <w:pStyle w:val="TAL"/>
              <w:rPr>
                <w:lang w:eastAsia="en-US"/>
              </w:rPr>
            </w:pPr>
            <w:r w:rsidRPr="000749E2">
              <w:rPr>
                <w:lang w:eastAsia="en-US"/>
              </w:rPr>
              <w:t>9.1.0</w:t>
            </w:r>
          </w:p>
        </w:tc>
        <w:tc>
          <w:tcPr>
            <w:tcW w:w="708" w:type="dxa"/>
            <w:gridSpan w:val="2"/>
            <w:shd w:val="solid" w:color="FFFFFF" w:fill="auto"/>
          </w:tcPr>
          <w:p w14:paraId="6B11FFC5" w14:textId="77777777" w:rsidR="00B441C4" w:rsidRPr="000749E2" w:rsidRDefault="00B441C4" w:rsidP="000749E2">
            <w:pPr>
              <w:pStyle w:val="TAL"/>
              <w:rPr>
                <w:lang w:eastAsia="en-US"/>
              </w:rPr>
            </w:pPr>
            <w:r w:rsidRPr="000749E2">
              <w:rPr>
                <w:lang w:eastAsia="en-US"/>
              </w:rPr>
              <w:t>9.2.0</w:t>
            </w:r>
          </w:p>
        </w:tc>
        <w:tc>
          <w:tcPr>
            <w:tcW w:w="1033" w:type="dxa"/>
            <w:gridSpan w:val="2"/>
            <w:shd w:val="solid" w:color="FFFFFF" w:fill="auto"/>
          </w:tcPr>
          <w:p w14:paraId="2C8E0FD2" w14:textId="77777777" w:rsidR="00B441C4" w:rsidRPr="000749E2" w:rsidRDefault="00B441C4" w:rsidP="000749E2">
            <w:pPr>
              <w:pStyle w:val="TAL"/>
              <w:rPr>
                <w:lang w:eastAsia="en-US"/>
              </w:rPr>
            </w:pPr>
            <w:r w:rsidRPr="000749E2">
              <w:rPr>
                <w:lang w:eastAsia="en-US"/>
              </w:rPr>
              <w:t>R5-104454</w:t>
            </w:r>
          </w:p>
        </w:tc>
      </w:tr>
      <w:tr w:rsidR="00B441C4" w:rsidRPr="000749E2" w14:paraId="73ABB22F" w14:textId="77777777" w:rsidTr="001C22E1">
        <w:trPr>
          <w:gridAfter w:val="1"/>
          <w:wAfter w:w="21" w:type="dxa"/>
          <w:jc w:val="center"/>
        </w:trPr>
        <w:tc>
          <w:tcPr>
            <w:tcW w:w="638" w:type="dxa"/>
            <w:gridSpan w:val="2"/>
            <w:shd w:val="solid" w:color="FFFFFF" w:fill="auto"/>
          </w:tcPr>
          <w:p w14:paraId="17F502B4" w14:textId="77777777" w:rsidR="00B441C4" w:rsidRPr="000749E2" w:rsidRDefault="00B441C4" w:rsidP="000749E2">
            <w:pPr>
              <w:pStyle w:val="TAL"/>
              <w:rPr>
                <w:lang w:eastAsia="en-US"/>
              </w:rPr>
            </w:pPr>
            <w:r w:rsidRPr="000749E2">
              <w:rPr>
                <w:lang w:eastAsia="en-US"/>
              </w:rPr>
              <w:t>RP#49</w:t>
            </w:r>
          </w:p>
        </w:tc>
        <w:tc>
          <w:tcPr>
            <w:tcW w:w="1134" w:type="dxa"/>
            <w:gridSpan w:val="2"/>
            <w:shd w:val="solid" w:color="FFFFFF" w:fill="auto"/>
          </w:tcPr>
          <w:p w14:paraId="2D756FB6" w14:textId="77777777" w:rsidR="00B441C4" w:rsidRPr="000749E2" w:rsidRDefault="00B441C4" w:rsidP="000749E2">
            <w:pPr>
              <w:pStyle w:val="TAL"/>
              <w:rPr>
                <w:lang w:eastAsia="en-US"/>
              </w:rPr>
            </w:pPr>
            <w:r w:rsidRPr="000749E2">
              <w:rPr>
                <w:lang w:eastAsia="en-US"/>
              </w:rPr>
              <w:t>RP-100812</w:t>
            </w:r>
          </w:p>
        </w:tc>
        <w:tc>
          <w:tcPr>
            <w:tcW w:w="567" w:type="dxa"/>
            <w:gridSpan w:val="2"/>
            <w:shd w:val="solid" w:color="FFFFFF" w:fill="auto"/>
          </w:tcPr>
          <w:p w14:paraId="0D4B5510" w14:textId="77777777" w:rsidR="00B441C4" w:rsidRPr="000749E2" w:rsidRDefault="00B441C4" w:rsidP="005076D8">
            <w:pPr>
              <w:pStyle w:val="TAL"/>
            </w:pPr>
            <w:r w:rsidRPr="000749E2">
              <w:t>0152</w:t>
            </w:r>
          </w:p>
        </w:tc>
        <w:tc>
          <w:tcPr>
            <w:tcW w:w="426" w:type="dxa"/>
            <w:gridSpan w:val="2"/>
            <w:shd w:val="solid" w:color="FFFFFF" w:fill="auto"/>
          </w:tcPr>
          <w:p w14:paraId="1E0B0647" w14:textId="77777777" w:rsidR="00B441C4" w:rsidRPr="000749E2" w:rsidRDefault="00B441C4" w:rsidP="000749E2">
            <w:pPr>
              <w:pStyle w:val="TAL"/>
              <w:rPr>
                <w:lang w:eastAsia="en-US"/>
              </w:rPr>
            </w:pPr>
            <w:r w:rsidRPr="000749E2">
              <w:rPr>
                <w:lang w:eastAsia="en-US"/>
              </w:rPr>
              <w:t>-</w:t>
            </w:r>
          </w:p>
        </w:tc>
        <w:tc>
          <w:tcPr>
            <w:tcW w:w="4062" w:type="dxa"/>
            <w:gridSpan w:val="2"/>
            <w:shd w:val="solid" w:color="FFFFFF" w:fill="auto"/>
          </w:tcPr>
          <w:p w14:paraId="27FCA5DD" w14:textId="77777777" w:rsidR="00B441C4" w:rsidRPr="000749E2" w:rsidRDefault="00B441C4" w:rsidP="000749E2">
            <w:pPr>
              <w:pStyle w:val="TAL"/>
              <w:rPr>
                <w:lang w:eastAsia="en-US"/>
              </w:rPr>
            </w:pPr>
            <w:r w:rsidRPr="000749E2">
              <w:rPr>
                <w:lang w:eastAsia="en-US"/>
              </w:rPr>
              <w:t xml:space="preserve">Correction to </w:t>
            </w:r>
            <w:proofErr w:type="spellStart"/>
            <w:r w:rsidRPr="000749E2">
              <w:rPr>
                <w:lang w:eastAsia="en-US"/>
              </w:rPr>
              <w:t>Qrxlevmin</w:t>
            </w:r>
            <w:proofErr w:type="spellEnd"/>
            <w:r w:rsidRPr="000749E2">
              <w:rPr>
                <w:lang w:eastAsia="en-US"/>
              </w:rPr>
              <w:t xml:space="preserve"> in SIB 1 for RF and RRM</w:t>
            </w:r>
          </w:p>
        </w:tc>
        <w:tc>
          <w:tcPr>
            <w:tcW w:w="415" w:type="dxa"/>
            <w:gridSpan w:val="2"/>
            <w:shd w:val="solid" w:color="FFFFFF" w:fill="auto"/>
          </w:tcPr>
          <w:p w14:paraId="2273E17C" w14:textId="77777777" w:rsidR="00B441C4" w:rsidRPr="000749E2" w:rsidRDefault="00B441C4" w:rsidP="000749E2">
            <w:pPr>
              <w:pStyle w:val="TAL"/>
              <w:rPr>
                <w:lang w:eastAsia="en-US"/>
              </w:rPr>
            </w:pPr>
            <w:r w:rsidRPr="000749E2">
              <w:rPr>
                <w:lang w:eastAsia="en-US"/>
              </w:rPr>
              <w:t>F</w:t>
            </w:r>
          </w:p>
        </w:tc>
        <w:tc>
          <w:tcPr>
            <w:tcW w:w="708" w:type="dxa"/>
            <w:gridSpan w:val="2"/>
            <w:shd w:val="solid" w:color="FFFFFF" w:fill="auto"/>
          </w:tcPr>
          <w:p w14:paraId="529E0F7D" w14:textId="77777777" w:rsidR="00B441C4" w:rsidRPr="000749E2" w:rsidRDefault="00B441C4" w:rsidP="000749E2">
            <w:pPr>
              <w:pStyle w:val="TAL"/>
              <w:rPr>
                <w:lang w:eastAsia="en-US"/>
              </w:rPr>
            </w:pPr>
            <w:r w:rsidRPr="000749E2">
              <w:rPr>
                <w:lang w:eastAsia="en-US"/>
              </w:rPr>
              <w:t>9.1.0</w:t>
            </w:r>
          </w:p>
        </w:tc>
        <w:tc>
          <w:tcPr>
            <w:tcW w:w="708" w:type="dxa"/>
            <w:gridSpan w:val="2"/>
            <w:shd w:val="solid" w:color="FFFFFF" w:fill="auto"/>
          </w:tcPr>
          <w:p w14:paraId="14C50627" w14:textId="77777777" w:rsidR="00B441C4" w:rsidRPr="000749E2" w:rsidRDefault="00B441C4" w:rsidP="000749E2">
            <w:pPr>
              <w:pStyle w:val="TAL"/>
              <w:rPr>
                <w:lang w:eastAsia="en-US"/>
              </w:rPr>
            </w:pPr>
            <w:r w:rsidRPr="000749E2">
              <w:rPr>
                <w:lang w:eastAsia="en-US"/>
              </w:rPr>
              <w:t>9.2.0</w:t>
            </w:r>
          </w:p>
        </w:tc>
        <w:tc>
          <w:tcPr>
            <w:tcW w:w="1033" w:type="dxa"/>
            <w:gridSpan w:val="2"/>
            <w:shd w:val="solid" w:color="FFFFFF" w:fill="auto"/>
          </w:tcPr>
          <w:p w14:paraId="6589D48A" w14:textId="77777777" w:rsidR="00B441C4" w:rsidRPr="000749E2" w:rsidRDefault="00B441C4" w:rsidP="000749E2">
            <w:pPr>
              <w:pStyle w:val="TAL"/>
              <w:rPr>
                <w:lang w:eastAsia="en-US"/>
              </w:rPr>
            </w:pPr>
            <w:r w:rsidRPr="000749E2">
              <w:rPr>
                <w:lang w:eastAsia="en-US"/>
              </w:rPr>
              <w:t>R5-104503</w:t>
            </w:r>
          </w:p>
        </w:tc>
      </w:tr>
      <w:tr w:rsidR="00B441C4" w:rsidRPr="000749E2" w14:paraId="57006019" w14:textId="77777777" w:rsidTr="001C22E1">
        <w:trPr>
          <w:gridAfter w:val="1"/>
          <w:wAfter w:w="21" w:type="dxa"/>
          <w:jc w:val="center"/>
        </w:trPr>
        <w:tc>
          <w:tcPr>
            <w:tcW w:w="638" w:type="dxa"/>
            <w:gridSpan w:val="2"/>
            <w:shd w:val="solid" w:color="FFFFFF" w:fill="auto"/>
          </w:tcPr>
          <w:p w14:paraId="1CDF9F2D" w14:textId="77777777" w:rsidR="00B441C4" w:rsidRPr="000749E2" w:rsidRDefault="00B441C4" w:rsidP="000749E2">
            <w:pPr>
              <w:pStyle w:val="TAL"/>
              <w:rPr>
                <w:lang w:eastAsia="en-US"/>
              </w:rPr>
            </w:pPr>
            <w:r w:rsidRPr="000749E2">
              <w:rPr>
                <w:lang w:eastAsia="en-US"/>
              </w:rPr>
              <w:t>RP#49</w:t>
            </w:r>
          </w:p>
        </w:tc>
        <w:tc>
          <w:tcPr>
            <w:tcW w:w="1134" w:type="dxa"/>
            <w:gridSpan w:val="2"/>
            <w:shd w:val="solid" w:color="FFFFFF" w:fill="auto"/>
          </w:tcPr>
          <w:p w14:paraId="49EA3C9E" w14:textId="77777777" w:rsidR="00B441C4" w:rsidRPr="000749E2" w:rsidRDefault="00B441C4" w:rsidP="000749E2">
            <w:pPr>
              <w:pStyle w:val="TAL"/>
              <w:rPr>
                <w:lang w:eastAsia="en-US"/>
              </w:rPr>
            </w:pPr>
            <w:r w:rsidRPr="000749E2">
              <w:rPr>
                <w:lang w:eastAsia="en-US"/>
              </w:rPr>
              <w:t>RP-100816</w:t>
            </w:r>
          </w:p>
        </w:tc>
        <w:tc>
          <w:tcPr>
            <w:tcW w:w="567" w:type="dxa"/>
            <w:gridSpan w:val="2"/>
            <w:shd w:val="solid" w:color="FFFFFF" w:fill="auto"/>
          </w:tcPr>
          <w:p w14:paraId="3A2446E0" w14:textId="77777777" w:rsidR="00B441C4" w:rsidRPr="000749E2" w:rsidRDefault="00B441C4" w:rsidP="005076D8">
            <w:pPr>
              <w:pStyle w:val="TAL"/>
            </w:pPr>
            <w:r w:rsidRPr="000749E2">
              <w:t>0153</w:t>
            </w:r>
          </w:p>
        </w:tc>
        <w:tc>
          <w:tcPr>
            <w:tcW w:w="426" w:type="dxa"/>
            <w:gridSpan w:val="2"/>
            <w:shd w:val="solid" w:color="FFFFFF" w:fill="auto"/>
          </w:tcPr>
          <w:p w14:paraId="1CBFD22C" w14:textId="77777777" w:rsidR="00B441C4" w:rsidRPr="000749E2" w:rsidRDefault="00B441C4" w:rsidP="000749E2">
            <w:pPr>
              <w:pStyle w:val="TAL"/>
              <w:rPr>
                <w:lang w:eastAsia="en-US"/>
              </w:rPr>
            </w:pPr>
            <w:r w:rsidRPr="000749E2">
              <w:rPr>
                <w:lang w:eastAsia="en-US"/>
              </w:rPr>
              <w:t>-</w:t>
            </w:r>
          </w:p>
        </w:tc>
        <w:tc>
          <w:tcPr>
            <w:tcW w:w="4062" w:type="dxa"/>
            <w:gridSpan w:val="2"/>
            <w:shd w:val="solid" w:color="FFFFFF" w:fill="auto"/>
          </w:tcPr>
          <w:p w14:paraId="05EEB0D0" w14:textId="77777777" w:rsidR="00B441C4" w:rsidRPr="000749E2" w:rsidRDefault="00B441C4" w:rsidP="000749E2">
            <w:pPr>
              <w:pStyle w:val="TAL"/>
              <w:rPr>
                <w:lang w:eastAsia="en-US"/>
              </w:rPr>
            </w:pPr>
            <w:r w:rsidRPr="000749E2">
              <w:rPr>
                <w:lang w:eastAsia="en-US"/>
              </w:rPr>
              <w:t>Specification of HRPD specific values in SIB8</w:t>
            </w:r>
          </w:p>
        </w:tc>
        <w:tc>
          <w:tcPr>
            <w:tcW w:w="415" w:type="dxa"/>
            <w:gridSpan w:val="2"/>
            <w:shd w:val="solid" w:color="FFFFFF" w:fill="auto"/>
          </w:tcPr>
          <w:p w14:paraId="3101D256" w14:textId="77777777" w:rsidR="00B441C4" w:rsidRPr="000749E2" w:rsidRDefault="00B441C4" w:rsidP="000749E2">
            <w:pPr>
              <w:pStyle w:val="TAL"/>
              <w:rPr>
                <w:lang w:eastAsia="en-US"/>
              </w:rPr>
            </w:pPr>
            <w:r w:rsidRPr="000749E2">
              <w:rPr>
                <w:lang w:eastAsia="en-US"/>
              </w:rPr>
              <w:t>F</w:t>
            </w:r>
          </w:p>
        </w:tc>
        <w:tc>
          <w:tcPr>
            <w:tcW w:w="708" w:type="dxa"/>
            <w:gridSpan w:val="2"/>
            <w:shd w:val="solid" w:color="FFFFFF" w:fill="auto"/>
          </w:tcPr>
          <w:p w14:paraId="2DEEFE9E" w14:textId="77777777" w:rsidR="00B441C4" w:rsidRPr="000749E2" w:rsidRDefault="00B441C4" w:rsidP="000749E2">
            <w:pPr>
              <w:pStyle w:val="TAL"/>
              <w:rPr>
                <w:lang w:eastAsia="en-US"/>
              </w:rPr>
            </w:pPr>
            <w:r w:rsidRPr="000749E2">
              <w:rPr>
                <w:lang w:eastAsia="en-US"/>
              </w:rPr>
              <w:t>9.1.0</w:t>
            </w:r>
          </w:p>
        </w:tc>
        <w:tc>
          <w:tcPr>
            <w:tcW w:w="708" w:type="dxa"/>
            <w:gridSpan w:val="2"/>
            <w:shd w:val="solid" w:color="FFFFFF" w:fill="auto"/>
          </w:tcPr>
          <w:p w14:paraId="44AAB0EA" w14:textId="77777777" w:rsidR="00B441C4" w:rsidRPr="000749E2" w:rsidRDefault="00B441C4" w:rsidP="000749E2">
            <w:pPr>
              <w:pStyle w:val="TAL"/>
              <w:rPr>
                <w:lang w:eastAsia="en-US"/>
              </w:rPr>
            </w:pPr>
            <w:r w:rsidRPr="000749E2">
              <w:rPr>
                <w:lang w:eastAsia="en-US"/>
              </w:rPr>
              <w:t>9.2.0</w:t>
            </w:r>
          </w:p>
        </w:tc>
        <w:tc>
          <w:tcPr>
            <w:tcW w:w="1033" w:type="dxa"/>
            <w:gridSpan w:val="2"/>
            <w:shd w:val="solid" w:color="FFFFFF" w:fill="auto"/>
          </w:tcPr>
          <w:p w14:paraId="6351DFB7" w14:textId="77777777" w:rsidR="00B441C4" w:rsidRPr="000749E2" w:rsidRDefault="00B441C4" w:rsidP="000749E2">
            <w:pPr>
              <w:pStyle w:val="TAL"/>
              <w:rPr>
                <w:lang w:eastAsia="en-US"/>
              </w:rPr>
            </w:pPr>
            <w:r w:rsidRPr="000749E2">
              <w:rPr>
                <w:lang w:eastAsia="en-US"/>
              </w:rPr>
              <w:t>R5-104547</w:t>
            </w:r>
          </w:p>
        </w:tc>
      </w:tr>
      <w:tr w:rsidR="00B441C4" w:rsidRPr="000749E2" w14:paraId="3BB37201" w14:textId="77777777" w:rsidTr="001C22E1">
        <w:trPr>
          <w:gridAfter w:val="1"/>
          <w:wAfter w:w="21" w:type="dxa"/>
          <w:jc w:val="center"/>
        </w:trPr>
        <w:tc>
          <w:tcPr>
            <w:tcW w:w="638" w:type="dxa"/>
            <w:gridSpan w:val="2"/>
            <w:shd w:val="solid" w:color="FFFFFF" w:fill="auto"/>
          </w:tcPr>
          <w:p w14:paraId="44737925" w14:textId="77777777" w:rsidR="00B441C4" w:rsidRPr="000749E2" w:rsidRDefault="00B441C4" w:rsidP="000749E2">
            <w:pPr>
              <w:pStyle w:val="TAL"/>
              <w:rPr>
                <w:lang w:eastAsia="en-US"/>
              </w:rPr>
            </w:pPr>
            <w:r w:rsidRPr="000749E2">
              <w:rPr>
                <w:lang w:eastAsia="en-US"/>
              </w:rPr>
              <w:t>RP#49</w:t>
            </w:r>
          </w:p>
        </w:tc>
        <w:tc>
          <w:tcPr>
            <w:tcW w:w="1134" w:type="dxa"/>
            <w:gridSpan w:val="2"/>
            <w:shd w:val="solid" w:color="FFFFFF" w:fill="auto"/>
          </w:tcPr>
          <w:p w14:paraId="1CFB6705" w14:textId="77777777" w:rsidR="00B441C4" w:rsidRPr="000749E2" w:rsidRDefault="00B441C4" w:rsidP="000749E2">
            <w:pPr>
              <w:pStyle w:val="TAL"/>
              <w:rPr>
                <w:lang w:eastAsia="en-US"/>
              </w:rPr>
            </w:pPr>
            <w:r w:rsidRPr="000749E2">
              <w:rPr>
                <w:lang w:eastAsia="en-US"/>
              </w:rPr>
              <w:t>RP-100816</w:t>
            </w:r>
          </w:p>
        </w:tc>
        <w:tc>
          <w:tcPr>
            <w:tcW w:w="567" w:type="dxa"/>
            <w:gridSpan w:val="2"/>
            <w:shd w:val="solid" w:color="FFFFFF" w:fill="auto"/>
          </w:tcPr>
          <w:p w14:paraId="73ABF7D7" w14:textId="77777777" w:rsidR="00B441C4" w:rsidRPr="000749E2" w:rsidRDefault="00B441C4" w:rsidP="005076D8">
            <w:pPr>
              <w:pStyle w:val="TAL"/>
            </w:pPr>
            <w:r w:rsidRPr="000749E2">
              <w:t>0154</w:t>
            </w:r>
          </w:p>
        </w:tc>
        <w:tc>
          <w:tcPr>
            <w:tcW w:w="426" w:type="dxa"/>
            <w:gridSpan w:val="2"/>
            <w:shd w:val="solid" w:color="FFFFFF" w:fill="auto"/>
          </w:tcPr>
          <w:p w14:paraId="274FE8D2" w14:textId="77777777" w:rsidR="00B441C4" w:rsidRPr="000749E2" w:rsidRDefault="00B441C4" w:rsidP="000749E2">
            <w:pPr>
              <w:pStyle w:val="TAL"/>
              <w:rPr>
                <w:lang w:eastAsia="en-US"/>
              </w:rPr>
            </w:pPr>
            <w:r w:rsidRPr="000749E2">
              <w:rPr>
                <w:lang w:eastAsia="en-US"/>
              </w:rPr>
              <w:t>-</w:t>
            </w:r>
          </w:p>
        </w:tc>
        <w:tc>
          <w:tcPr>
            <w:tcW w:w="4062" w:type="dxa"/>
            <w:gridSpan w:val="2"/>
            <w:shd w:val="solid" w:color="FFFFFF" w:fill="auto"/>
          </w:tcPr>
          <w:p w14:paraId="3FA3818D" w14:textId="77777777" w:rsidR="00B441C4" w:rsidRPr="000749E2" w:rsidRDefault="00B441C4" w:rsidP="000749E2">
            <w:pPr>
              <w:pStyle w:val="TAL"/>
              <w:rPr>
                <w:lang w:eastAsia="en-US"/>
              </w:rPr>
            </w:pPr>
            <w:r w:rsidRPr="000749E2">
              <w:rPr>
                <w:lang w:eastAsia="en-US"/>
              </w:rPr>
              <w:t>Update of default bandwidth configuration for signalling</w:t>
            </w:r>
          </w:p>
        </w:tc>
        <w:tc>
          <w:tcPr>
            <w:tcW w:w="415" w:type="dxa"/>
            <w:gridSpan w:val="2"/>
            <w:shd w:val="solid" w:color="FFFFFF" w:fill="auto"/>
          </w:tcPr>
          <w:p w14:paraId="7EADE013" w14:textId="77777777" w:rsidR="00B441C4" w:rsidRPr="000749E2" w:rsidRDefault="00B441C4" w:rsidP="000749E2">
            <w:pPr>
              <w:pStyle w:val="TAL"/>
              <w:rPr>
                <w:lang w:eastAsia="en-US"/>
              </w:rPr>
            </w:pPr>
            <w:r w:rsidRPr="000749E2">
              <w:rPr>
                <w:lang w:eastAsia="en-US"/>
              </w:rPr>
              <w:t>F</w:t>
            </w:r>
          </w:p>
        </w:tc>
        <w:tc>
          <w:tcPr>
            <w:tcW w:w="708" w:type="dxa"/>
            <w:gridSpan w:val="2"/>
            <w:shd w:val="solid" w:color="FFFFFF" w:fill="auto"/>
          </w:tcPr>
          <w:p w14:paraId="6F7A41A5" w14:textId="77777777" w:rsidR="00B441C4" w:rsidRPr="000749E2" w:rsidRDefault="00B441C4" w:rsidP="000749E2">
            <w:pPr>
              <w:pStyle w:val="TAL"/>
              <w:rPr>
                <w:lang w:eastAsia="en-US"/>
              </w:rPr>
            </w:pPr>
            <w:r w:rsidRPr="000749E2">
              <w:rPr>
                <w:lang w:eastAsia="en-US"/>
              </w:rPr>
              <w:t>9.1.0</w:t>
            </w:r>
          </w:p>
        </w:tc>
        <w:tc>
          <w:tcPr>
            <w:tcW w:w="708" w:type="dxa"/>
            <w:gridSpan w:val="2"/>
            <w:shd w:val="solid" w:color="FFFFFF" w:fill="auto"/>
          </w:tcPr>
          <w:p w14:paraId="403543D0" w14:textId="77777777" w:rsidR="00B441C4" w:rsidRPr="000749E2" w:rsidRDefault="00B441C4" w:rsidP="000749E2">
            <w:pPr>
              <w:pStyle w:val="TAL"/>
              <w:rPr>
                <w:lang w:eastAsia="en-US"/>
              </w:rPr>
            </w:pPr>
            <w:r w:rsidRPr="000749E2">
              <w:rPr>
                <w:lang w:eastAsia="en-US"/>
              </w:rPr>
              <w:t>9.2.0</w:t>
            </w:r>
          </w:p>
        </w:tc>
        <w:tc>
          <w:tcPr>
            <w:tcW w:w="1033" w:type="dxa"/>
            <w:gridSpan w:val="2"/>
            <w:shd w:val="solid" w:color="FFFFFF" w:fill="auto"/>
          </w:tcPr>
          <w:p w14:paraId="5677598E" w14:textId="77777777" w:rsidR="00B441C4" w:rsidRPr="000749E2" w:rsidRDefault="00B441C4" w:rsidP="000749E2">
            <w:pPr>
              <w:pStyle w:val="TAL"/>
              <w:rPr>
                <w:lang w:eastAsia="en-US"/>
              </w:rPr>
            </w:pPr>
            <w:r w:rsidRPr="000749E2">
              <w:rPr>
                <w:lang w:eastAsia="en-US"/>
              </w:rPr>
              <w:t>R5-104685</w:t>
            </w:r>
          </w:p>
        </w:tc>
      </w:tr>
      <w:tr w:rsidR="00B441C4" w:rsidRPr="000749E2" w14:paraId="7BAA2B06" w14:textId="77777777" w:rsidTr="001C22E1">
        <w:trPr>
          <w:gridAfter w:val="1"/>
          <w:wAfter w:w="21" w:type="dxa"/>
          <w:jc w:val="center"/>
        </w:trPr>
        <w:tc>
          <w:tcPr>
            <w:tcW w:w="638" w:type="dxa"/>
            <w:gridSpan w:val="2"/>
            <w:shd w:val="solid" w:color="FFFFFF" w:fill="auto"/>
          </w:tcPr>
          <w:p w14:paraId="6E296CE6" w14:textId="77777777" w:rsidR="00B441C4" w:rsidRPr="000749E2" w:rsidRDefault="00B441C4" w:rsidP="000749E2">
            <w:pPr>
              <w:pStyle w:val="TAL"/>
              <w:rPr>
                <w:lang w:eastAsia="en-US"/>
              </w:rPr>
            </w:pPr>
            <w:r w:rsidRPr="000749E2">
              <w:rPr>
                <w:lang w:eastAsia="en-US"/>
              </w:rPr>
              <w:t>RP#49</w:t>
            </w:r>
          </w:p>
        </w:tc>
        <w:tc>
          <w:tcPr>
            <w:tcW w:w="1134" w:type="dxa"/>
            <w:gridSpan w:val="2"/>
            <w:shd w:val="solid" w:color="FFFFFF" w:fill="auto"/>
          </w:tcPr>
          <w:p w14:paraId="464399E8" w14:textId="77777777" w:rsidR="00B441C4" w:rsidRPr="000749E2" w:rsidRDefault="00B441C4" w:rsidP="000749E2">
            <w:pPr>
              <w:pStyle w:val="TAL"/>
              <w:rPr>
                <w:lang w:eastAsia="en-US"/>
              </w:rPr>
            </w:pPr>
            <w:r w:rsidRPr="000749E2">
              <w:rPr>
                <w:lang w:eastAsia="en-US"/>
              </w:rPr>
              <w:t>RP-100816</w:t>
            </w:r>
          </w:p>
        </w:tc>
        <w:tc>
          <w:tcPr>
            <w:tcW w:w="567" w:type="dxa"/>
            <w:gridSpan w:val="2"/>
            <w:shd w:val="solid" w:color="FFFFFF" w:fill="auto"/>
          </w:tcPr>
          <w:p w14:paraId="2A7437EB" w14:textId="77777777" w:rsidR="00B441C4" w:rsidRPr="000749E2" w:rsidRDefault="00B441C4" w:rsidP="005076D8">
            <w:pPr>
              <w:pStyle w:val="TAL"/>
            </w:pPr>
            <w:r w:rsidRPr="000749E2">
              <w:t>0155</w:t>
            </w:r>
          </w:p>
        </w:tc>
        <w:tc>
          <w:tcPr>
            <w:tcW w:w="426" w:type="dxa"/>
            <w:gridSpan w:val="2"/>
            <w:shd w:val="solid" w:color="FFFFFF" w:fill="auto"/>
          </w:tcPr>
          <w:p w14:paraId="4791F5A8" w14:textId="77777777" w:rsidR="00B441C4" w:rsidRPr="000749E2" w:rsidRDefault="00B441C4" w:rsidP="000749E2">
            <w:pPr>
              <w:pStyle w:val="TAL"/>
              <w:rPr>
                <w:lang w:eastAsia="en-US"/>
              </w:rPr>
            </w:pPr>
            <w:r w:rsidRPr="000749E2">
              <w:rPr>
                <w:lang w:eastAsia="en-US"/>
              </w:rPr>
              <w:t>-</w:t>
            </w:r>
          </w:p>
        </w:tc>
        <w:tc>
          <w:tcPr>
            <w:tcW w:w="4062" w:type="dxa"/>
            <w:gridSpan w:val="2"/>
            <w:shd w:val="solid" w:color="FFFFFF" w:fill="auto"/>
          </w:tcPr>
          <w:p w14:paraId="458A0C37" w14:textId="77777777" w:rsidR="00B441C4" w:rsidRPr="000749E2" w:rsidRDefault="00B441C4" w:rsidP="000749E2">
            <w:pPr>
              <w:pStyle w:val="TAL"/>
              <w:rPr>
                <w:lang w:eastAsia="en-US"/>
              </w:rPr>
            </w:pPr>
            <w:r w:rsidRPr="000749E2">
              <w:rPr>
                <w:lang w:eastAsia="en-US"/>
              </w:rPr>
              <w:t>Clarification to packet filter identifier and precedence in TFT</w:t>
            </w:r>
          </w:p>
        </w:tc>
        <w:tc>
          <w:tcPr>
            <w:tcW w:w="415" w:type="dxa"/>
            <w:gridSpan w:val="2"/>
            <w:shd w:val="solid" w:color="FFFFFF" w:fill="auto"/>
          </w:tcPr>
          <w:p w14:paraId="5C03802E" w14:textId="77777777" w:rsidR="00B441C4" w:rsidRPr="000749E2" w:rsidRDefault="00B441C4" w:rsidP="000749E2">
            <w:pPr>
              <w:pStyle w:val="TAL"/>
              <w:rPr>
                <w:lang w:eastAsia="en-US"/>
              </w:rPr>
            </w:pPr>
            <w:r w:rsidRPr="000749E2">
              <w:rPr>
                <w:lang w:eastAsia="en-US"/>
              </w:rPr>
              <w:t>F</w:t>
            </w:r>
          </w:p>
        </w:tc>
        <w:tc>
          <w:tcPr>
            <w:tcW w:w="708" w:type="dxa"/>
            <w:gridSpan w:val="2"/>
            <w:shd w:val="solid" w:color="FFFFFF" w:fill="auto"/>
          </w:tcPr>
          <w:p w14:paraId="0D595BA0" w14:textId="77777777" w:rsidR="00B441C4" w:rsidRPr="000749E2" w:rsidRDefault="00B441C4" w:rsidP="000749E2">
            <w:pPr>
              <w:pStyle w:val="TAL"/>
              <w:rPr>
                <w:lang w:eastAsia="en-US"/>
              </w:rPr>
            </w:pPr>
            <w:r w:rsidRPr="000749E2">
              <w:rPr>
                <w:lang w:eastAsia="en-US"/>
              </w:rPr>
              <w:t>9.1.0</w:t>
            </w:r>
          </w:p>
        </w:tc>
        <w:tc>
          <w:tcPr>
            <w:tcW w:w="708" w:type="dxa"/>
            <w:gridSpan w:val="2"/>
            <w:shd w:val="solid" w:color="FFFFFF" w:fill="auto"/>
          </w:tcPr>
          <w:p w14:paraId="381CC6B8" w14:textId="77777777" w:rsidR="00B441C4" w:rsidRPr="000749E2" w:rsidRDefault="00B441C4" w:rsidP="000749E2">
            <w:pPr>
              <w:pStyle w:val="TAL"/>
              <w:rPr>
                <w:lang w:eastAsia="en-US"/>
              </w:rPr>
            </w:pPr>
            <w:r w:rsidRPr="000749E2">
              <w:rPr>
                <w:lang w:eastAsia="en-US"/>
              </w:rPr>
              <w:t>9.2.0</w:t>
            </w:r>
          </w:p>
        </w:tc>
        <w:tc>
          <w:tcPr>
            <w:tcW w:w="1033" w:type="dxa"/>
            <w:gridSpan w:val="2"/>
            <w:shd w:val="solid" w:color="FFFFFF" w:fill="auto"/>
          </w:tcPr>
          <w:p w14:paraId="43004029" w14:textId="77777777" w:rsidR="00B441C4" w:rsidRPr="000749E2" w:rsidRDefault="00B441C4" w:rsidP="000749E2">
            <w:pPr>
              <w:pStyle w:val="TAL"/>
              <w:rPr>
                <w:lang w:eastAsia="en-US"/>
              </w:rPr>
            </w:pPr>
            <w:r w:rsidRPr="000749E2">
              <w:rPr>
                <w:lang w:eastAsia="en-US"/>
              </w:rPr>
              <w:t>R5-104702</w:t>
            </w:r>
          </w:p>
        </w:tc>
      </w:tr>
      <w:tr w:rsidR="00B441C4" w:rsidRPr="000749E2" w14:paraId="253FEF21" w14:textId="77777777" w:rsidTr="001C22E1">
        <w:trPr>
          <w:gridAfter w:val="1"/>
          <w:wAfter w:w="21" w:type="dxa"/>
          <w:jc w:val="center"/>
        </w:trPr>
        <w:tc>
          <w:tcPr>
            <w:tcW w:w="638" w:type="dxa"/>
            <w:gridSpan w:val="2"/>
            <w:shd w:val="solid" w:color="FFFFFF" w:fill="auto"/>
          </w:tcPr>
          <w:p w14:paraId="4A4185FB" w14:textId="77777777" w:rsidR="00B441C4" w:rsidRPr="000749E2" w:rsidRDefault="00B441C4" w:rsidP="000749E2">
            <w:pPr>
              <w:pStyle w:val="TAL"/>
              <w:rPr>
                <w:lang w:eastAsia="en-US"/>
              </w:rPr>
            </w:pPr>
            <w:r w:rsidRPr="000749E2">
              <w:rPr>
                <w:lang w:eastAsia="en-US"/>
              </w:rPr>
              <w:t>RP#49</w:t>
            </w:r>
          </w:p>
        </w:tc>
        <w:tc>
          <w:tcPr>
            <w:tcW w:w="1134" w:type="dxa"/>
            <w:gridSpan w:val="2"/>
            <w:shd w:val="solid" w:color="FFFFFF" w:fill="auto"/>
          </w:tcPr>
          <w:p w14:paraId="4EBDD150" w14:textId="77777777" w:rsidR="00B441C4" w:rsidRPr="000749E2" w:rsidRDefault="00B441C4" w:rsidP="000749E2">
            <w:pPr>
              <w:pStyle w:val="TAL"/>
              <w:rPr>
                <w:lang w:eastAsia="en-US"/>
              </w:rPr>
            </w:pPr>
            <w:r w:rsidRPr="000749E2">
              <w:rPr>
                <w:lang w:eastAsia="en-US"/>
              </w:rPr>
              <w:t>RP-100816</w:t>
            </w:r>
          </w:p>
        </w:tc>
        <w:tc>
          <w:tcPr>
            <w:tcW w:w="567" w:type="dxa"/>
            <w:gridSpan w:val="2"/>
            <w:shd w:val="solid" w:color="FFFFFF" w:fill="auto"/>
          </w:tcPr>
          <w:p w14:paraId="6313CFD0" w14:textId="77777777" w:rsidR="00B441C4" w:rsidRPr="000749E2" w:rsidRDefault="00B441C4" w:rsidP="005076D8">
            <w:pPr>
              <w:pStyle w:val="TAL"/>
            </w:pPr>
            <w:r w:rsidRPr="000749E2">
              <w:t>0156</w:t>
            </w:r>
          </w:p>
        </w:tc>
        <w:tc>
          <w:tcPr>
            <w:tcW w:w="426" w:type="dxa"/>
            <w:gridSpan w:val="2"/>
            <w:shd w:val="solid" w:color="FFFFFF" w:fill="auto"/>
          </w:tcPr>
          <w:p w14:paraId="0A185208" w14:textId="77777777" w:rsidR="00B441C4" w:rsidRPr="000749E2" w:rsidRDefault="00B441C4" w:rsidP="000749E2">
            <w:pPr>
              <w:pStyle w:val="TAL"/>
              <w:rPr>
                <w:lang w:eastAsia="en-US"/>
              </w:rPr>
            </w:pPr>
            <w:r w:rsidRPr="000749E2">
              <w:rPr>
                <w:lang w:eastAsia="en-US"/>
              </w:rPr>
              <w:t>-</w:t>
            </w:r>
          </w:p>
        </w:tc>
        <w:tc>
          <w:tcPr>
            <w:tcW w:w="4062" w:type="dxa"/>
            <w:gridSpan w:val="2"/>
            <w:shd w:val="solid" w:color="FFFFFF" w:fill="auto"/>
          </w:tcPr>
          <w:p w14:paraId="620FACDC" w14:textId="77777777" w:rsidR="00B441C4" w:rsidRPr="000749E2" w:rsidRDefault="00B441C4" w:rsidP="000749E2">
            <w:pPr>
              <w:pStyle w:val="TAL"/>
              <w:rPr>
                <w:lang w:eastAsia="en-US"/>
              </w:rPr>
            </w:pPr>
            <w:r w:rsidRPr="000749E2">
              <w:rPr>
                <w:lang w:eastAsia="en-US"/>
              </w:rPr>
              <w:t>Add P-CSCF method II for IMS</w:t>
            </w:r>
          </w:p>
        </w:tc>
        <w:tc>
          <w:tcPr>
            <w:tcW w:w="415" w:type="dxa"/>
            <w:gridSpan w:val="2"/>
            <w:shd w:val="solid" w:color="FFFFFF" w:fill="auto"/>
          </w:tcPr>
          <w:p w14:paraId="0E67575B" w14:textId="77777777" w:rsidR="00B441C4" w:rsidRPr="000749E2" w:rsidRDefault="00B441C4" w:rsidP="000749E2">
            <w:pPr>
              <w:pStyle w:val="TAL"/>
              <w:rPr>
                <w:lang w:eastAsia="en-US"/>
              </w:rPr>
            </w:pPr>
            <w:r w:rsidRPr="000749E2">
              <w:rPr>
                <w:lang w:eastAsia="en-US"/>
              </w:rPr>
              <w:t>F</w:t>
            </w:r>
          </w:p>
        </w:tc>
        <w:tc>
          <w:tcPr>
            <w:tcW w:w="708" w:type="dxa"/>
            <w:gridSpan w:val="2"/>
            <w:shd w:val="solid" w:color="FFFFFF" w:fill="auto"/>
          </w:tcPr>
          <w:p w14:paraId="2D8EF2F6" w14:textId="77777777" w:rsidR="00B441C4" w:rsidRPr="000749E2" w:rsidRDefault="00B441C4" w:rsidP="000749E2">
            <w:pPr>
              <w:pStyle w:val="TAL"/>
              <w:rPr>
                <w:lang w:eastAsia="en-US"/>
              </w:rPr>
            </w:pPr>
            <w:r w:rsidRPr="000749E2">
              <w:rPr>
                <w:lang w:eastAsia="en-US"/>
              </w:rPr>
              <w:t>9.1.0</w:t>
            </w:r>
          </w:p>
        </w:tc>
        <w:tc>
          <w:tcPr>
            <w:tcW w:w="708" w:type="dxa"/>
            <w:gridSpan w:val="2"/>
            <w:shd w:val="solid" w:color="FFFFFF" w:fill="auto"/>
          </w:tcPr>
          <w:p w14:paraId="600B83FC" w14:textId="77777777" w:rsidR="00B441C4" w:rsidRPr="000749E2" w:rsidRDefault="00B441C4" w:rsidP="000749E2">
            <w:pPr>
              <w:pStyle w:val="TAL"/>
              <w:rPr>
                <w:lang w:eastAsia="en-US"/>
              </w:rPr>
            </w:pPr>
            <w:r w:rsidRPr="000749E2">
              <w:rPr>
                <w:lang w:eastAsia="en-US"/>
              </w:rPr>
              <w:t>9.2.0</w:t>
            </w:r>
          </w:p>
        </w:tc>
        <w:tc>
          <w:tcPr>
            <w:tcW w:w="1033" w:type="dxa"/>
            <w:gridSpan w:val="2"/>
            <w:shd w:val="solid" w:color="FFFFFF" w:fill="auto"/>
          </w:tcPr>
          <w:p w14:paraId="34D3325D" w14:textId="77777777" w:rsidR="00B441C4" w:rsidRPr="000749E2" w:rsidRDefault="00B441C4" w:rsidP="000749E2">
            <w:pPr>
              <w:pStyle w:val="TAL"/>
              <w:rPr>
                <w:lang w:eastAsia="en-US"/>
              </w:rPr>
            </w:pPr>
            <w:r w:rsidRPr="000749E2">
              <w:rPr>
                <w:lang w:eastAsia="en-US"/>
              </w:rPr>
              <w:t>R5-104703</w:t>
            </w:r>
          </w:p>
        </w:tc>
      </w:tr>
      <w:tr w:rsidR="00B441C4" w:rsidRPr="000749E2" w14:paraId="18E79D7C" w14:textId="77777777" w:rsidTr="001C22E1">
        <w:trPr>
          <w:gridAfter w:val="1"/>
          <w:wAfter w:w="21" w:type="dxa"/>
          <w:jc w:val="center"/>
        </w:trPr>
        <w:tc>
          <w:tcPr>
            <w:tcW w:w="638" w:type="dxa"/>
            <w:gridSpan w:val="2"/>
            <w:shd w:val="solid" w:color="FFFFFF" w:fill="auto"/>
          </w:tcPr>
          <w:p w14:paraId="20C59A8F" w14:textId="77777777" w:rsidR="00B441C4" w:rsidRPr="000749E2" w:rsidRDefault="00B441C4" w:rsidP="000749E2">
            <w:pPr>
              <w:pStyle w:val="TAL"/>
              <w:rPr>
                <w:lang w:eastAsia="en-US"/>
              </w:rPr>
            </w:pPr>
            <w:r w:rsidRPr="000749E2">
              <w:rPr>
                <w:lang w:eastAsia="en-US"/>
              </w:rPr>
              <w:t>RP#49</w:t>
            </w:r>
          </w:p>
        </w:tc>
        <w:tc>
          <w:tcPr>
            <w:tcW w:w="1134" w:type="dxa"/>
            <w:gridSpan w:val="2"/>
            <w:shd w:val="solid" w:color="FFFFFF" w:fill="auto"/>
          </w:tcPr>
          <w:p w14:paraId="57C7240F" w14:textId="77777777" w:rsidR="00B441C4" w:rsidRPr="000749E2" w:rsidRDefault="00B441C4" w:rsidP="000749E2">
            <w:pPr>
              <w:pStyle w:val="TAL"/>
              <w:rPr>
                <w:lang w:eastAsia="en-US"/>
              </w:rPr>
            </w:pPr>
            <w:r w:rsidRPr="000749E2">
              <w:rPr>
                <w:lang w:eastAsia="en-US"/>
              </w:rPr>
              <w:t>RP-100816</w:t>
            </w:r>
          </w:p>
        </w:tc>
        <w:tc>
          <w:tcPr>
            <w:tcW w:w="567" w:type="dxa"/>
            <w:gridSpan w:val="2"/>
            <w:shd w:val="solid" w:color="FFFFFF" w:fill="auto"/>
          </w:tcPr>
          <w:p w14:paraId="0DBF3190" w14:textId="77777777" w:rsidR="00B441C4" w:rsidRPr="000749E2" w:rsidRDefault="00B441C4" w:rsidP="005076D8">
            <w:pPr>
              <w:pStyle w:val="TAL"/>
            </w:pPr>
            <w:r w:rsidRPr="000749E2">
              <w:t>0157</w:t>
            </w:r>
          </w:p>
        </w:tc>
        <w:tc>
          <w:tcPr>
            <w:tcW w:w="426" w:type="dxa"/>
            <w:gridSpan w:val="2"/>
            <w:shd w:val="solid" w:color="FFFFFF" w:fill="auto"/>
          </w:tcPr>
          <w:p w14:paraId="7ADD1A2E" w14:textId="77777777" w:rsidR="00B441C4" w:rsidRPr="000749E2" w:rsidRDefault="00B441C4" w:rsidP="000749E2">
            <w:pPr>
              <w:pStyle w:val="TAL"/>
              <w:rPr>
                <w:lang w:eastAsia="en-US"/>
              </w:rPr>
            </w:pPr>
            <w:r w:rsidRPr="000749E2">
              <w:rPr>
                <w:lang w:eastAsia="en-US"/>
              </w:rPr>
              <w:t>-</w:t>
            </w:r>
          </w:p>
        </w:tc>
        <w:tc>
          <w:tcPr>
            <w:tcW w:w="4062" w:type="dxa"/>
            <w:gridSpan w:val="2"/>
            <w:shd w:val="solid" w:color="FFFFFF" w:fill="auto"/>
          </w:tcPr>
          <w:p w14:paraId="0F4251BF" w14:textId="77777777" w:rsidR="00B441C4" w:rsidRPr="000749E2" w:rsidRDefault="00B441C4" w:rsidP="000749E2">
            <w:pPr>
              <w:pStyle w:val="TAL"/>
              <w:rPr>
                <w:lang w:eastAsia="en-US"/>
              </w:rPr>
            </w:pPr>
            <w:r w:rsidRPr="000749E2">
              <w:rPr>
                <w:lang w:eastAsia="en-US"/>
              </w:rPr>
              <w:t>Update generic procedures for IMS</w:t>
            </w:r>
          </w:p>
        </w:tc>
        <w:tc>
          <w:tcPr>
            <w:tcW w:w="415" w:type="dxa"/>
            <w:gridSpan w:val="2"/>
            <w:shd w:val="solid" w:color="FFFFFF" w:fill="auto"/>
          </w:tcPr>
          <w:p w14:paraId="7E46C9C0" w14:textId="77777777" w:rsidR="00B441C4" w:rsidRPr="000749E2" w:rsidRDefault="00B441C4" w:rsidP="000749E2">
            <w:pPr>
              <w:pStyle w:val="TAL"/>
              <w:rPr>
                <w:lang w:eastAsia="en-US"/>
              </w:rPr>
            </w:pPr>
            <w:r w:rsidRPr="000749E2">
              <w:rPr>
                <w:lang w:eastAsia="en-US"/>
              </w:rPr>
              <w:t>F</w:t>
            </w:r>
          </w:p>
        </w:tc>
        <w:tc>
          <w:tcPr>
            <w:tcW w:w="708" w:type="dxa"/>
            <w:gridSpan w:val="2"/>
            <w:shd w:val="solid" w:color="FFFFFF" w:fill="auto"/>
          </w:tcPr>
          <w:p w14:paraId="7CB6C1E2" w14:textId="77777777" w:rsidR="00B441C4" w:rsidRPr="000749E2" w:rsidRDefault="00B441C4" w:rsidP="000749E2">
            <w:pPr>
              <w:pStyle w:val="TAL"/>
              <w:rPr>
                <w:lang w:eastAsia="en-US"/>
              </w:rPr>
            </w:pPr>
            <w:r w:rsidRPr="000749E2">
              <w:rPr>
                <w:lang w:eastAsia="en-US"/>
              </w:rPr>
              <w:t>9.1.0</w:t>
            </w:r>
          </w:p>
        </w:tc>
        <w:tc>
          <w:tcPr>
            <w:tcW w:w="708" w:type="dxa"/>
            <w:gridSpan w:val="2"/>
            <w:shd w:val="solid" w:color="FFFFFF" w:fill="auto"/>
          </w:tcPr>
          <w:p w14:paraId="0A38F41D" w14:textId="77777777" w:rsidR="00B441C4" w:rsidRPr="000749E2" w:rsidRDefault="00B441C4" w:rsidP="000749E2">
            <w:pPr>
              <w:pStyle w:val="TAL"/>
              <w:rPr>
                <w:lang w:eastAsia="en-US"/>
              </w:rPr>
            </w:pPr>
            <w:r w:rsidRPr="000749E2">
              <w:rPr>
                <w:lang w:eastAsia="en-US"/>
              </w:rPr>
              <w:t>9.2.0</w:t>
            </w:r>
          </w:p>
        </w:tc>
        <w:tc>
          <w:tcPr>
            <w:tcW w:w="1033" w:type="dxa"/>
            <w:gridSpan w:val="2"/>
            <w:shd w:val="solid" w:color="FFFFFF" w:fill="auto"/>
          </w:tcPr>
          <w:p w14:paraId="45F9BD7F" w14:textId="77777777" w:rsidR="00B441C4" w:rsidRPr="000749E2" w:rsidRDefault="00B441C4" w:rsidP="000749E2">
            <w:pPr>
              <w:pStyle w:val="TAL"/>
              <w:rPr>
                <w:lang w:eastAsia="en-US"/>
              </w:rPr>
            </w:pPr>
            <w:r w:rsidRPr="000749E2">
              <w:rPr>
                <w:lang w:eastAsia="en-US"/>
              </w:rPr>
              <w:t>R5-104704</w:t>
            </w:r>
          </w:p>
        </w:tc>
      </w:tr>
      <w:tr w:rsidR="00B441C4" w:rsidRPr="000749E2" w14:paraId="698179E4" w14:textId="77777777" w:rsidTr="001C22E1">
        <w:trPr>
          <w:gridAfter w:val="1"/>
          <w:wAfter w:w="21" w:type="dxa"/>
          <w:jc w:val="center"/>
        </w:trPr>
        <w:tc>
          <w:tcPr>
            <w:tcW w:w="638" w:type="dxa"/>
            <w:gridSpan w:val="2"/>
            <w:shd w:val="solid" w:color="FFFFFF" w:fill="auto"/>
          </w:tcPr>
          <w:p w14:paraId="08916A8D" w14:textId="77777777" w:rsidR="00B441C4" w:rsidRPr="000749E2" w:rsidRDefault="00B441C4" w:rsidP="000749E2">
            <w:pPr>
              <w:pStyle w:val="TAL"/>
              <w:rPr>
                <w:lang w:eastAsia="en-US"/>
              </w:rPr>
            </w:pPr>
            <w:r w:rsidRPr="000749E2">
              <w:rPr>
                <w:lang w:eastAsia="en-US"/>
              </w:rPr>
              <w:t>RP#49</w:t>
            </w:r>
          </w:p>
        </w:tc>
        <w:tc>
          <w:tcPr>
            <w:tcW w:w="1134" w:type="dxa"/>
            <w:gridSpan w:val="2"/>
            <w:shd w:val="solid" w:color="FFFFFF" w:fill="auto"/>
          </w:tcPr>
          <w:p w14:paraId="4DB16828" w14:textId="77777777" w:rsidR="00B441C4" w:rsidRPr="000749E2" w:rsidRDefault="00B441C4" w:rsidP="000749E2">
            <w:pPr>
              <w:pStyle w:val="TAL"/>
              <w:rPr>
                <w:lang w:eastAsia="en-US"/>
              </w:rPr>
            </w:pPr>
            <w:r w:rsidRPr="000749E2">
              <w:rPr>
                <w:lang w:eastAsia="en-US"/>
              </w:rPr>
              <w:t>RP-100816</w:t>
            </w:r>
          </w:p>
        </w:tc>
        <w:tc>
          <w:tcPr>
            <w:tcW w:w="567" w:type="dxa"/>
            <w:gridSpan w:val="2"/>
            <w:shd w:val="solid" w:color="FFFFFF" w:fill="auto"/>
          </w:tcPr>
          <w:p w14:paraId="29F5A491" w14:textId="77777777" w:rsidR="00B441C4" w:rsidRPr="000749E2" w:rsidRDefault="00B441C4" w:rsidP="005076D8">
            <w:pPr>
              <w:pStyle w:val="TAL"/>
            </w:pPr>
            <w:r w:rsidRPr="000749E2">
              <w:t>0158</w:t>
            </w:r>
          </w:p>
        </w:tc>
        <w:tc>
          <w:tcPr>
            <w:tcW w:w="426" w:type="dxa"/>
            <w:gridSpan w:val="2"/>
            <w:shd w:val="solid" w:color="FFFFFF" w:fill="auto"/>
          </w:tcPr>
          <w:p w14:paraId="4FB726F1" w14:textId="77777777" w:rsidR="00B441C4" w:rsidRPr="000749E2" w:rsidRDefault="00B441C4" w:rsidP="000749E2">
            <w:pPr>
              <w:pStyle w:val="TAL"/>
              <w:rPr>
                <w:lang w:eastAsia="en-US"/>
              </w:rPr>
            </w:pPr>
            <w:r w:rsidRPr="000749E2">
              <w:rPr>
                <w:lang w:eastAsia="en-US"/>
              </w:rPr>
              <w:t>-</w:t>
            </w:r>
          </w:p>
        </w:tc>
        <w:tc>
          <w:tcPr>
            <w:tcW w:w="4062" w:type="dxa"/>
            <w:gridSpan w:val="2"/>
            <w:shd w:val="solid" w:color="FFFFFF" w:fill="auto"/>
          </w:tcPr>
          <w:p w14:paraId="405DC457" w14:textId="77777777" w:rsidR="00B441C4" w:rsidRPr="000749E2" w:rsidRDefault="00B441C4" w:rsidP="000749E2">
            <w:pPr>
              <w:pStyle w:val="TAL"/>
              <w:rPr>
                <w:lang w:eastAsia="en-US"/>
              </w:rPr>
            </w:pPr>
            <w:r w:rsidRPr="000749E2">
              <w:rPr>
                <w:lang w:eastAsia="en-US"/>
              </w:rPr>
              <w:t>Correction of clause 4.3.3.4</w:t>
            </w:r>
          </w:p>
        </w:tc>
        <w:tc>
          <w:tcPr>
            <w:tcW w:w="415" w:type="dxa"/>
            <w:gridSpan w:val="2"/>
            <w:shd w:val="solid" w:color="FFFFFF" w:fill="auto"/>
          </w:tcPr>
          <w:p w14:paraId="684220CF" w14:textId="77777777" w:rsidR="00B441C4" w:rsidRPr="000749E2" w:rsidRDefault="00B441C4" w:rsidP="000749E2">
            <w:pPr>
              <w:pStyle w:val="TAL"/>
              <w:rPr>
                <w:lang w:eastAsia="en-US"/>
              </w:rPr>
            </w:pPr>
            <w:r w:rsidRPr="000749E2">
              <w:rPr>
                <w:lang w:eastAsia="en-US"/>
              </w:rPr>
              <w:t>F</w:t>
            </w:r>
          </w:p>
        </w:tc>
        <w:tc>
          <w:tcPr>
            <w:tcW w:w="708" w:type="dxa"/>
            <w:gridSpan w:val="2"/>
            <w:shd w:val="solid" w:color="FFFFFF" w:fill="auto"/>
          </w:tcPr>
          <w:p w14:paraId="4BF191EB" w14:textId="77777777" w:rsidR="00B441C4" w:rsidRPr="000749E2" w:rsidRDefault="00B441C4" w:rsidP="000749E2">
            <w:pPr>
              <w:pStyle w:val="TAL"/>
              <w:rPr>
                <w:lang w:eastAsia="en-US"/>
              </w:rPr>
            </w:pPr>
            <w:r w:rsidRPr="000749E2">
              <w:rPr>
                <w:lang w:eastAsia="en-US"/>
              </w:rPr>
              <w:t>9.1.0</w:t>
            </w:r>
          </w:p>
        </w:tc>
        <w:tc>
          <w:tcPr>
            <w:tcW w:w="708" w:type="dxa"/>
            <w:gridSpan w:val="2"/>
            <w:shd w:val="solid" w:color="FFFFFF" w:fill="auto"/>
          </w:tcPr>
          <w:p w14:paraId="0D77D3B8" w14:textId="77777777" w:rsidR="00B441C4" w:rsidRPr="000749E2" w:rsidRDefault="00B441C4" w:rsidP="000749E2">
            <w:pPr>
              <w:pStyle w:val="TAL"/>
              <w:rPr>
                <w:lang w:eastAsia="en-US"/>
              </w:rPr>
            </w:pPr>
            <w:r w:rsidRPr="000749E2">
              <w:rPr>
                <w:lang w:eastAsia="en-US"/>
              </w:rPr>
              <w:t>9.2.0</w:t>
            </w:r>
          </w:p>
        </w:tc>
        <w:tc>
          <w:tcPr>
            <w:tcW w:w="1033" w:type="dxa"/>
            <w:gridSpan w:val="2"/>
            <w:shd w:val="solid" w:color="FFFFFF" w:fill="auto"/>
          </w:tcPr>
          <w:p w14:paraId="4901EA2C" w14:textId="77777777" w:rsidR="00B441C4" w:rsidRPr="000749E2" w:rsidRDefault="00B441C4" w:rsidP="000749E2">
            <w:pPr>
              <w:pStyle w:val="TAL"/>
              <w:rPr>
                <w:lang w:eastAsia="en-US"/>
              </w:rPr>
            </w:pPr>
            <w:r w:rsidRPr="000749E2">
              <w:rPr>
                <w:lang w:eastAsia="en-US"/>
              </w:rPr>
              <w:t>R5-104705</w:t>
            </w:r>
          </w:p>
        </w:tc>
      </w:tr>
      <w:tr w:rsidR="00B441C4" w:rsidRPr="000749E2" w14:paraId="05343EE2" w14:textId="77777777" w:rsidTr="001C22E1">
        <w:trPr>
          <w:gridAfter w:val="1"/>
          <w:wAfter w:w="21" w:type="dxa"/>
          <w:jc w:val="center"/>
        </w:trPr>
        <w:tc>
          <w:tcPr>
            <w:tcW w:w="638" w:type="dxa"/>
            <w:gridSpan w:val="2"/>
            <w:shd w:val="solid" w:color="FFFFFF" w:fill="auto"/>
          </w:tcPr>
          <w:p w14:paraId="272E0CDA" w14:textId="77777777" w:rsidR="00B441C4" w:rsidRPr="000749E2" w:rsidRDefault="00B441C4" w:rsidP="000749E2">
            <w:pPr>
              <w:pStyle w:val="TAL"/>
              <w:rPr>
                <w:lang w:eastAsia="en-US"/>
              </w:rPr>
            </w:pPr>
            <w:r w:rsidRPr="000749E2">
              <w:rPr>
                <w:lang w:eastAsia="en-US"/>
              </w:rPr>
              <w:t>RP#49</w:t>
            </w:r>
          </w:p>
        </w:tc>
        <w:tc>
          <w:tcPr>
            <w:tcW w:w="1134" w:type="dxa"/>
            <w:gridSpan w:val="2"/>
            <w:shd w:val="solid" w:color="FFFFFF" w:fill="auto"/>
          </w:tcPr>
          <w:p w14:paraId="2CAFC5B0" w14:textId="77777777" w:rsidR="00B441C4" w:rsidRPr="000749E2" w:rsidRDefault="00B441C4" w:rsidP="000749E2">
            <w:pPr>
              <w:pStyle w:val="TAL"/>
              <w:rPr>
                <w:lang w:eastAsia="en-US"/>
              </w:rPr>
            </w:pPr>
            <w:r w:rsidRPr="000749E2">
              <w:rPr>
                <w:lang w:eastAsia="en-US"/>
              </w:rPr>
              <w:t>RP-100816</w:t>
            </w:r>
          </w:p>
        </w:tc>
        <w:tc>
          <w:tcPr>
            <w:tcW w:w="567" w:type="dxa"/>
            <w:gridSpan w:val="2"/>
            <w:shd w:val="solid" w:color="FFFFFF" w:fill="auto"/>
          </w:tcPr>
          <w:p w14:paraId="6E3FB725" w14:textId="77777777" w:rsidR="00B441C4" w:rsidRPr="000749E2" w:rsidRDefault="00B441C4" w:rsidP="005076D8">
            <w:pPr>
              <w:pStyle w:val="TAL"/>
            </w:pPr>
            <w:r w:rsidRPr="000749E2">
              <w:t>0159</w:t>
            </w:r>
          </w:p>
        </w:tc>
        <w:tc>
          <w:tcPr>
            <w:tcW w:w="426" w:type="dxa"/>
            <w:gridSpan w:val="2"/>
            <w:shd w:val="solid" w:color="FFFFFF" w:fill="auto"/>
          </w:tcPr>
          <w:p w14:paraId="1D61E7DA" w14:textId="77777777" w:rsidR="00B441C4" w:rsidRPr="000749E2" w:rsidRDefault="00B441C4" w:rsidP="000749E2">
            <w:pPr>
              <w:pStyle w:val="TAL"/>
              <w:rPr>
                <w:lang w:eastAsia="en-US"/>
              </w:rPr>
            </w:pPr>
            <w:r w:rsidRPr="000749E2">
              <w:rPr>
                <w:lang w:eastAsia="en-US"/>
              </w:rPr>
              <w:t>-</w:t>
            </w:r>
          </w:p>
        </w:tc>
        <w:tc>
          <w:tcPr>
            <w:tcW w:w="4062" w:type="dxa"/>
            <w:gridSpan w:val="2"/>
            <w:shd w:val="solid" w:color="FFFFFF" w:fill="auto"/>
          </w:tcPr>
          <w:p w14:paraId="50084EC4" w14:textId="77777777" w:rsidR="00B441C4" w:rsidRPr="000749E2" w:rsidRDefault="00B441C4" w:rsidP="000749E2">
            <w:pPr>
              <w:pStyle w:val="TAL"/>
              <w:rPr>
                <w:lang w:eastAsia="en-US"/>
              </w:rPr>
            </w:pPr>
            <w:r w:rsidRPr="000749E2">
              <w:rPr>
                <w:lang w:eastAsia="en-US"/>
              </w:rPr>
              <w:t>Correction to Downlink Frequency for N_DL 4850</w:t>
            </w:r>
          </w:p>
        </w:tc>
        <w:tc>
          <w:tcPr>
            <w:tcW w:w="415" w:type="dxa"/>
            <w:gridSpan w:val="2"/>
            <w:shd w:val="solid" w:color="FFFFFF" w:fill="auto"/>
          </w:tcPr>
          <w:p w14:paraId="69C2945C" w14:textId="77777777" w:rsidR="00B441C4" w:rsidRPr="000749E2" w:rsidRDefault="00B441C4" w:rsidP="000749E2">
            <w:pPr>
              <w:pStyle w:val="TAL"/>
              <w:rPr>
                <w:lang w:eastAsia="en-US"/>
              </w:rPr>
            </w:pPr>
            <w:r w:rsidRPr="000749E2">
              <w:rPr>
                <w:lang w:eastAsia="en-US"/>
              </w:rPr>
              <w:t>F</w:t>
            </w:r>
          </w:p>
        </w:tc>
        <w:tc>
          <w:tcPr>
            <w:tcW w:w="708" w:type="dxa"/>
            <w:gridSpan w:val="2"/>
            <w:shd w:val="solid" w:color="FFFFFF" w:fill="auto"/>
          </w:tcPr>
          <w:p w14:paraId="68C2817C" w14:textId="77777777" w:rsidR="00B441C4" w:rsidRPr="000749E2" w:rsidRDefault="00B441C4" w:rsidP="000749E2">
            <w:pPr>
              <w:pStyle w:val="TAL"/>
              <w:rPr>
                <w:lang w:eastAsia="en-US"/>
              </w:rPr>
            </w:pPr>
            <w:r w:rsidRPr="000749E2">
              <w:rPr>
                <w:lang w:eastAsia="en-US"/>
              </w:rPr>
              <w:t>9.1.0</w:t>
            </w:r>
          </w:p>
        </w:tc>
        <w:tc>
          <w:tcPr>
            <w:tcW w:w="708" w:type="dxa"/>
            <w:gridSpan w:val="2"/>
            <w:shd w:val="solid" w:color="FFFFFF" w:fill="auto"/>
          </w:tcPr>
          <w:p w14:paraId="08EE59C0" w14:textId="77777777" w:rsidR="00B441C4" w:rsidRPr="000749E2" w:rsidRDefault="00B441C4" w:rsidP="000749E2">
            <w:pPr>
              <w:pStyle w:val="TAL"/>
              <w:rPr>
                <w:lang w:eastAsia="en-US"/>
              </w:rPr>
            </w:pPr>
            <w:r w:rsidRPr="000749E2">
              <w:rPr>
                <w:lang w:eastAsia="en-US"/>
              </w:rPr>
              <w:t>9.2.0</w:t>
            </w:r>
          </w:p>
        </w:tc>
        <w:tc>
          <w:tcPr>
            <w:tcW w:w="1033" w:type="dxa"/>
            <w:gridSpan w:val="2"/>
            <w:shd w:val="solid" w:color="FFFFFF" w:fill="auto"/>
          </w:tcPr>
          <w:p w14:paraId="3AF5DD36" w14:textId="77777777" w:rsidR="00B441C4" w:rsidRPr="000749E2" w:rsidRDefault="00B441C4" w:rsidP="000749E2">
            <w:pPr>
              <w:pStyle w:val="TAL"/>
              <w:rPr>
                <w:lang w:eastAsia="en-US"/>
              </w:rPr>
            </w:pPr>
            <w:r w:rsidRPr="000749E2">
              <w:rPr>
                <w:lang w:eastAsia="en-US"/>
              </w:rPr>
              <w:t>R5-104706</w:t>
            </w:r>
          </w:p>
        </w:tc>
      </w:tr>
      <w:tr w:rsidR="00B441C4" w:rsidRPr="000749E2" w14:paraId="7A7AAE8E" w14:textId="77777777" w:rsidTr="001C22E1">
        <w:trPr>
          <w:gridAfter w:val="1"/>
          <w:wAfter w:w="21" w:type="dxa"/>
          <w:jc w:val="center"/>
        </w:trPr>
        <w:tc>
          <w:tcPr>
            <w:tcW w:w="638" w:type="dxa"/>
            <w:gridSpan w:val="2"/>
            <w:shd w:val="solid" w:color="FFFFFF" w:fill="auto"/>
          </w:tcPr>
          <w:p w14:paraId="405D048C" w14:textId="77777777" w:rsidR="00B441C4" w:rsidRPr="000749E2" w:rsidRDefault="00B441C4" w:rsidP="000749E2">
            <w:pPr>
              <w:pStyle w:val="TAL"/>
              <w:rPr>
                <w:lang w:eastAsia="en-US"/>
              </w:rPr>
            </w:pPr>
            <w:r w:rsidRPr="000749E2">
              <w:rPr>
                <w:lang w:eastAsia="en-US"/>
              </w:rPr>
              <w:t>RP#49</w:t>
            </w:r>
          </w:p>
        </w:tc>
        <w:tc>
          <w:tcPr>
            <w:tcW w:w="1134" w:type="dxa"/>
            <w:gridSpan w:val="2"/>
            <w:shd w:val="solid" w:color="FFFFFF" w:fill="auto"/>
          </w:tcPr>
          <w:p w14:paraId="4B843B49" w14:textId="77777777" w:rsidR="00B441C4" w:rsidRPr="000749E2" w:rsidRDefault="00B441C4" w:rsidP="000749E2">
            <w:pPr>
              <w:pStyle w:val="TAL"/>
              <w:rPr>
                <w:lang w:eastAsia="en-US"/>
              </w:rPr>
            </w:pPr>
            <w:r w:rsidRPr="000749E2">
              <w:rPr>
                <w:lang w:eastAsia="en-US"/>
              </w:rPr>
              <w:t>RP-100816</w:t>
            </w:r>
          </w:p>
        </w:tc>
        <w:tc>
          <w:tcPr>
            <w:tcW w:w="567" w:type="dxa"/>
            <w:gridSpan w:val="2"/>
            <w:shd w:val="solid" w:color="FFFFFF" w:fill="auto"/>
          </w:tcPr>
          <w:p w14:paraId="2AE343DA" w14:textId="77777777" w:rsidR="00B441C4" w:rsidRPr="000749E2" w:rsidRDefault="00B441C4" w:rsidP="005076D8">
            <w:pPr>
              <w:pStyle w:val="TAL"/>
            </w:pPr>
            <w:r w:rsidRPr="000749E2">
              <w:t>0160</w:t>
            </w:r>
          </w:p>
        </w:tc>
        <w:tc>
          <w:tcPr>
            <w:tcW w:w="426" w:type="dxa"/>
            <w:gridSpan w:val="2"/>
            <w:shd w:val="solid" w:color="FFFFFF" w:fill="auto"/>
          </w:tcPr>
          <w:p w14:paraId="6BAEBDFC" w14:textId="77777777" w:rsidR="00B441C4" w:rsidRPr="000749E2" w:rsidRDefault="00B441C4" w:rsidP="000749E2">
            <w:pPr>
              <w:pStyle w:val="TAL"/>
              <w:rPr>
                <w:lang w:eastAsia="en-US"/>
              </w:rPr>
            </w:pPr>
            <w:r w:rsidRPr="000749E2">
              <w:rPr>
                <w:lang w:eastAsia="en-US"/>
              </w:rPr>
              <w:t>-</w:t>
            </w:r>
          </w:p>
        </w:tc>
        <w:tc>
          <w:tcPr>
            <w:tcW w:w="4062" w:type="dxa"/>
            <w:gridSpan w:val="2"/>
            <w:shd w:val="solid" w:color="FFFFFF" w:fill="auto"/>
          </w:tcPr>
          <w:p w14:paraId="29BB6ACE" w14:textId="77777777" w:rsidR="00B441C4" w:rsidRPr="000749E2" w:rsidRDefault="00B441C4" w:rsidP="000749E2">
            <w:pPr>
              <w:pStyle w:val="TAL"/>
              <w:rPr>
                <w:lang w:eastAsia="en-US"/>
              </w:rPr>
            </w:pPr>
            <w:r w:rsidRPr="000749E2">
              <w:rPr>
                <w:lang w:eastAsia="en-US"/>
              </w:rPr>
              <w:t>Default message contents for UTRAN and GERAN</w:t>
            </w:r>
          </w:p>
        </w:tc>
        <w:tc>
          <w:tcPr>
            <w:tcW w:w="415" w:type="dxa"/>
            <w:gridSpan w:val="2"/>
            <w:shd w:val="solid" w:color="FFFFFF" w:fill="auto"/>
          </w:tcPr>
          <w:p w14:paraId="15FD16DD" w14:textId="77777777" w:rsidR="00B441C4" w:rsidRPr="000749E2" w:rsidRDefault="00B441C4" w:rsidP="000749E2">
            <w:pPr>
              <w:pStyle w:val="TAL"/>
              <w:rPr>
                <w:lang w:eastAsia="en-US"/>
              </w:rPr>
            </w:pPr>
            <w:r w:rsidRPr="000749E2">
              <w:rPr>
                <w:lang w:eastAsia="en-US"/>
              </w:rPr>
              <w:t>F</w:t>
            </w:r>
          </w:p>
        </w:tc>
        <w:tc>
          <w:tcPr>
            <w:tcW w:w="708" w:type="dxa"/>
            <w:gridSpan w:val="2"/>
            <w:shd w:val="solid" w:color="FFFFFF" w:fill="auto"/>
          </w:tcPr>
          <w:p w14:paraId="2962CE57" w14:textId="77777777" w:rsidR="00B441C4" w:rsidRPr="000749E2" w:rsidRDefault="00B441C4" w:rsidP="000749E2">
            <w:pPr>
              <w:pStyle w:val="TAL"/>
              <w:rPr>
                <w:lang w:eastAsia="en-US"/>
              </w:rPr>
            </w:pPr>
            <w:r w:rsidRPr="000749E2">
              <w:rPr>
                <w:lang w:eastAsia="en-US"/>
              </w:rPr>
              <w:t>9.1.0</w:t>
            </w:r>
          </w:p>
        </w:tc>
        <w:tc>
          <w:tcPr>
            <w:tcW w:w="708" w:type="dxa"/>
            <w:gridSpan w:val="2"/>
            <w:shd w:val="solid" w:color="FFFFFF" w:fill="auto"/>
          </w:tcPr>
          <w:p w14:paraId="4E929FF8" w14:textId="77777777" w:rsidR="00B441C4" w:rsidRPr="000749E2" w:rsidRDefault="00B441C4" w:rsidP="000749E2">
            <w:pPr>
              <w:pStyle w:val="TAL"/>
              <w:rPr>
                <w:lang w:eastAsia="en-US"/>
              </w:rPr>
            </w:pPr>
            <w:r w:rsidRPr="000749E2">
              <w:rPr>
                <w:lang w:eastAsia="en-US"/>
              </w:rPr>
              <w:t>9.2.0</w:t>
            </w:r>
          </w:p>
        </w:tc>
        <w:tc>
          <w:tcPr>
            <w:tcW w:w="1033" w:type="dxa"/>
            <w:gridSpan w:val="2"/>
            <w:shd w:val="solid" w:color="FFFFFF" w:fill="auto"/>
          </w:tcPr>
          <w:p w14:paraId="6A0FC80E" w14:textId="77777777" w:rsidR="00B441C4" w:rsidRPr="000749E2" w:rsidRDefault="00B441C4" w:rsidP="000749E2">
            <w:pPr>
              <w:pStyle w:val="TAL"/>
              <w:rPr>
                <w:lang w:eastAsia="en-US"/>
              </w:rPr>
            </w:pPr>
            <w:r w:rsidRPr="000749E2">
              <w:rPr>
                <w:lang w:eastAsia="en-US"/>
              </w:rPr>
              <w:t>R5-104707</w:t>
            </w:r>
          </w:p>
        </w:tc>
      </w:tr>
      <w:tr w:rsidR="00B441C4" w:rsidRPr="000749E2" w14:paraId="0043C487" w14:textId="77777777" w:rsidTr="001C22E1">
        <w:trPr>
          <w:gridAfter w:val="1"/>
          <w:wAfter w:w="21" w:type="dxa"/>
          <w:jc w:val="center"/>
        </w:trPr>
        <w:tc>
          <w:tcPr>
            <w:tcW w:w="638" w:type="dxa"/>
            <w:gridSpan w:val="2"/>
            <w:shd w:val="solid" w:color="FFFFFF" w:fill="auto"/>
          </w:tcPr>
          <w:p w14:paraId="4F8765E3" w14:textId="77777777" w:rsidR="00B441C4" w:rsidRPr="000749E2" w:rsidRDefault="00B441C4" w:rsidP="000749E2">
            <w:pPr>
              <w:pStyle w:val="TAL"/>
              <w:rPr>
                <w:lang w:eastAsia="en-US"/>
              </w:rPr>
            </w:pPr>
            <w:r w:rsidRPr="000749E2">
              <w:rPr>
                <w:lang w:eastAsia="en-US"/>
              </w:rPr>
              <w:t>RP#49</w:t>
            </w:r>
          </w:p>
        </w:tc>
        <w:tc>
          <w:tcPr>
            <w:tcW w:w="1134" w:type="dxa"/>
            <w:gridSpan w:val="2"/>
            <w:shd w:val="solid" w:color="FFFFFF" w:fill="auto"/>
          </w:tcPr>
          <w:p w14:paraId="185C8950" w14:textId="77777777" w:rsidR="00B441C4" w:rsidRPr="000749E2" w:rsidRDefault="00B441C4" w:rsidP="000749E2">
            <w:pPr>
              <w:pStyle w:val="TAL"/>
              <w:rPr>
                <w:lang w:eastAsia="en-US"/>
              </w:rPr>
            </w:pPr>
            <w:r w:rsidRPr="000749E2">
              <w:rPr>
                <w:lang w:eastAsia="en-US"/>
              </w:rPr>
              <w:t>RP-100812</w:t>
            </w:r>
          </w:p>
        </w:tc>
        <w:tc>
          <w:tcPr>
            <w:tcW w:w="567" w:type="dxa"/>
            <w:gridSpan w:val="2"/>
            <w:shd w:val="solid" w:color="FFFFFF" w:fill="auto"/>
          </w:tcPr>
          <w:p w14:paraId="310C7F5B" w14:textId="77777777" w:rsidR="00B441C4" w:rsidRPr="000749E2" w:rsidRDefault="00B441C4" w:rsidP="005076D8">
            <w:pPr>
              <w:pStyle w:val="TAL"/>
            </w:pPr>
            <w:r w:rsidRPr="000749E2">
              <w:t>0161</w:t>
            </w:r>
          </w:p>
        </w:tc>
        <w:tc>
          <w:tcPr>
            <w:tcW w:w="426" w:type="dxa"/>
            <w:gridSpan w:val="2"/>
            <w:shd w:val="solid" w:color="FFFFFF" w:fill="auto"/>
          </w:tcPr>
          <w:p w14:paraId="477E8FDD" w14:textId="77777777" w:rsidR="00B441C4" w:rsidRPr="000749E2" w:rsidRDefault="00B441C4" w:rsidP="000749E2">
            <w:pPr>
              <w:pStyle w:val="TAL"/>
              <w:rPr>
                <w:lang w:eastAsia="en-US"/>
              </w:rPr>
            </w:pPr>
            <w:r w:rsidRPr="000749E2">
              <w:rPr>
                <w:lang w:eastAsia="en-US"/>
              </w:rPr>
              <w:t>-</w:t>
            </w:r>
          </w:p>
        </w:tc>
        <w:tc>
          <w:tcPr>
            <w:tcW w:w="4062" w:type="dxa"/>
            <w:gridSpan w:val="2"/>
            <w:shd w:val="solid" w:color="FFFFFF" w:fill="auto"/>
          </w:tcPr>
          <w:p w14:paraId="5D61E7E7" w14:textId="77777777" w:rsidR="00B441C4" w:rsidRPr="000749E2" w:rsidRDefault="00B441C4" w:rsidP="000749E2">
            <w:pPr>
              <w:pStyle w:val="TAL"/>
              <w:rPr>
                <w:lang w:eastAsia="en-US"/>
              </w:rPr>
            </w:pPr>
            <w:r w:rsidRPr="000749E2">
              <w:rPr>
                <w:lang w:eastAsia="en-US"/>
              </w:rPr>
              <w:t>Addition of the new connection diagram for the CSI test case</w:t>
            </w:r>
          </w:p>
        </w:tc>
        <w:tc>
          <w:tcPr>
            <w:tcW w:w="415" w:type="dxa"/>
            <w:gridSpan w:val="2"/>
            <w:shd w:val="solid" w:color="FFFFFF" w:fill="auto"/>
          </w:tcPr>
          <w:p w14:paraId="100A61DC" w14:textId="77777777" w:rsidR="00B441C4" w:rsidRPr="000749E2" w:rsidRDefault="00B441C4" w:rsidP="000749E2">
            <w:pPr>
              <w:pStyle w:val="TAL"/>
              <w:rPr>
                <w:lang w:eastAsia="en-US"/>
              </w:rPr>
            </w:pPr>
            <w:r w:rsidRPr="000749E2">
              <w:rPr>
                <w:lang w:eastAsia="en-US"/>
              </w:rPr>
              <w:t>F</w:t>
            </w:r>
          </w:p>
        </w:tc>
        <w:tc>
          <w:tcPr>
            <w:tcW w:w="708" w:type="dxa"/>
            <w:gridSpan w:val="2"/>
            <w:shd w:val="solid" w:color="FFFFFF" w:fill="auto"/>
          </w:tcPr>
          <w:p w14:paraId="7958FFB2" w14:textId="77777777" w:rsidR="00B441C4" w:rsidRPr="000749E2" w:rsidRDefault="00B441C4" w:rsidP="000749E2">
            <w:pPr>
              <w:pStyle w:val="TAL"/>
              <w:rPr>
                <w:lang w:eastAsia="en-US"/>
              </w:rPr>
            </w:pPr>
            <w:r w:rsidRPr="000749E2">
              <w:rPr>
                <w:lang w:eastAsia="en-US"/>
              </w:rPr>
              <w:t>9.1.0</w:t>
            </w:r>
          </w:p>
        </w:tc>
        <w:tc>
          <w:tcPr>
            <w:tcW w:w="708" w:type="dxa"/>
            <w:gridSpan w:val="2"/>
            <w:shd w:val="solid" w:color="FFFFFF" w:fill="auto"/>
          </w:tcPr>
          <w:p w14:paraId="66565A81" w14:textId="77777777" w:rsidR="00B441C4" w:rsidRPr="000749E2" w:rsidRDefault="00B441C4" w:rsidP="000749E2">
            <w:pPr>
              <w:pStyle w:val="TAL"/>
              <w:rPr>
                <w:lang w:eastAsia="en-US"/>
              </w:rPr>
            </w:pPr>
            <w:r w:rsidRPr="000749E2">
              <w:rPr>
                <w:lang w:eastAsia="en-US"/>
              </w:rPr>
              <w:t>9.2.0</w:t>
            </w:r>
          </w:p>
        </w:tc>
        <w:tc>
          <w:tcPr>
            <w:tcW w:w="1033" w:type="dxa"/>
            <w:gridSpan w:val="2"/>
            <w:shd w:val="solid" w:color="FFFFFF" w:fill="auto"/>
          </w:tcPr>
          <w:p w14:paraId="19DAF709" w14:textId="77777777" w:rsidR="00B441C4" w:rsidRPr="000749E2" w:rsidRDefault="00B441C4" w:rsidP="000749E2">
            <w:pPr>
              <w:pStyle w:val="TAL"/>
              <w:rPr>
                <w:lang w:eastAsia="en-US"/>
              </w:rPr>
            </w:pPr>
            <w:r w:rsidRPr="000749E2">
              <w:rPr>
                <w:lang w:eastAsia="en-US"/>
              </w:rPr>
              <w:t>R5-104884</w:t>
            </w:r>
          </w:p>
        </w:tc>
      </w:tr>
      <w:tr w:rsidR="00B441C4" w:rsidRPr="000749E2" w14:paraId="27944326" w14:textId="77777777" w:rsidTr="001C22E1">
        <w:trPr>
          <w:gridAfter w:val="1"/>
          <w:wAfter w:w="21" w:type="dxa"/>
          <w:jc w:val="center"/>
        </w:trPr>
        <w:tc>
          <w:tcPr>
            <w:tcW w:w="638" w:type="dxa"/>
            <w:gridSpan w:val="2"/>
            <w:shd w:val="solid" w:color="FFFFFF" w:fill="auto"/>
          </w:tcPr>
          <w:p w14:paraId="42D7219F" w14:textId="77777777" w:rsidR="00B441C4" w:rsidRPr="000749E2" w:rsidRDefault="00B441C4" w:rsidP="000749E2">
            <w:pPr>
              <w:pStyle w:val="TAL"/>
              <w:rPr>
                <w:lang w:eastAsia="en-US"/>
              </w:rPr>
            </w:pPr>
            <w:r w:rsidRPr="000749E2">
              <w:rPr>
                <w:lang w:eastAsia="en-US"/>
              </w:rPr>
              <w:t>RP#49</w:t>
            </w:r>
          </w:p>
        </w:tc>
        <w:tc>
          <w:tcPr>
            <w:tcW w:w="1134" w:type="dxa"/>
            <w:gridSpan w:val="2"/>
            <w:shd w:val="solid" w:color="FFFFFF" w:fill="auto"/>
          </w:tcPr>
          <w:p w14:paraId="52319B8A" w14:textId="77777777" w:rsidR="00B441C4" w:rsidRPr="000749E2" w:rsidRDefault="00B441C4" w:rsidP="000749E2">
            <w:pPr>
              <w:pStyle w:val="TAL"/>
              <w:rPr>
                <w:lang w:eastAsia="en-US"/>
              </w:rPr>
            </w:pPr>
            <w:r w:rsidRPr="000749E2">
              <w:rPr>
                <w:lang w:eastAsia="en-US"/>
              </w:rPr>
              <w:t>RP-100816</w:t>
            </w:r>
          </w:p>
        </w:tc>
        <w:tc>
          <w:tcPr>
            <w:tcW w:w="567" w:type="dxa"/>
            <w:gridSpan w:val="2"/>
            <w:shd w:val="solid" w:color="FFFFFF" w:fill="auto"/>
          </w:tcPr>
          <w:p w14:paraId="5428EFFF" w14:textId="77777777" w:rsidR="00B441C4" w:rsidRPr="000749E2" w:rsidRDefault="00B441C4" w:rsidP="005076D8">
            <w:pPr>
              <w:pStyle w:val="TAL"/>
            </w:pPr>
            <w:r w:rsidRPr="000749E2">
              <w:t>0162</w:t>
            </w:r>
          </w:p>
        </w:tc>
        <w:tc>
          <w:tcPr>
            <w:tcW w:w="426" w:type="dxa"/>
            <w:gridSpan w:val="2"/>
            <w:shd w:val="solid" w:color="FFFFFF" w:fill="auto"/>
          </w:tcPr>
          <w:p w14:paraId="418BF4EF" w14:textId="77777777" w:rsidR="00B441C4" w:rsidRPr="000749E2" w:rsidRDefault="00B441C4" w:rsidP="000749E2">
            <w:pPr>
              <w:pStyle w:val="TAL"/>
              <w:rPr>
                <w:lang w:eastAsia="en-US"/>
              </w:rPr>
            </w:pPr>
            <w:r w:rsidRPr="000749E2">
              <w:rPr>
                <w:lang w:eastAsia="en-US"/>
              </w:rPr>
              <w:t>-</w:t>
            </w:r>
          </w:p>
        </w:tc>
        <w:tc>
          <w:tcPr>
            <w:tcW w:w="4062" w:type="dxa"/>
            <w:gridSpan w:val="2"/>
            <w:shd w:val="solid" w:color="FFFFFF" w:fill="auto"/>
          </w:tcPr>
          <w:p w14:paraId="314052DC" w14:textId="77777777" w:rsidR="00B441C4" w:rsidRPr="000749E2" w:rsidRDefault="00B441C4" w:rsidP="000749E2">
            <w:pPr>
              <w:pStyle w:val="TAL"/>
              <w:rPr>
                <w:lang w:eastAsia="en-US"/>
              </w:rPr>
            </w:pPr>
            <w:r w:rsidRPr="000749E2">
              <w:rPr>
                <w:lang w:eastAsia="en-US"/>
              </w:rPr>
              <w:t>Correction to reference end states</w:t>
            </w:r>
          </w:p>
        </w:tc>
        <w:tc>
          <w:tcPr>
            <w:tcW w:w="415" w:type="dxa"/>
            <w:gridSpan w:val="2"/>
            <w:shd w:val="solid" w:color="FFFFFF" w:fill="auto"/>
          </w:tcPr>
          <w:p w14:paraId="0BB79A31" w14:textId="77777777" w:rsidR="00B441C4" w:rsidRPr="000749E2" w:rsidRDefault="00B441C4" w:rsidP="000749E2">
            <w:pPr>
              <w:pStyle w:val="TAL"/>
              <w:rPr>
                <w:lang w:eastAsia="en-US"/>
              </w:rPr>
            </w:pPr>
            <w:r w:rsidRPr="000749E2">
              <w:rPr>
                <w:lang w:eastAsia="en-US"/>
              </w:rPr>
              <w:t>F</w:t>
            </w:r>
          </w:p>
        </w:tc>
        <w:tc>
          <w:tcPr>
            <w:tcW w:w="708" w:type="dxa"/>
            <w:gridSpan w:val="2"/>
            <w:shd w:val="solid" w:color="FFFFFF" w:fill="auto"/>
          </w:tcPr>
          <w:p w14:paraId="1DA2FC3B" w14:textId="77777777" w:rsidR="00B441C4" w:rsidRPr="000749E2" w:rsidRDefault="00B441C4" w:rsidP="000749E2">
            <w:pPr>
              <w:pStyle w:val="TAL"/>
              <w:rPr>
                <w:lang w:eastAsia="en-US"/>
              </w:rPr>
            </w:pPr>
            <w:r w:rsidRPr="000749E2">
              <w:rPr>
                <w:lang w:eastAsia="en-US"/>
              </w:rPr>
              <w:t>9.1.0</w:t>
            </w:r>
          </w:p>
        </w:tc>
        <w:tc>
          <w:tcPr>
            <w:tcW w:w="708" w:type="dxa"/>
            <w:gridSpan w:val="2"/>
            <w:shd w:val="solid" w:color="FFFFFF" w:fill="auto"/>
          </w:tcPr>
          <w:p w14:paraId="10B32047" w14:textId="77777777" w:rsidR="00B441C4" w:rsidRPr="000749E2" w:rsidRDefault="00B441C4" w:rsidP="000749E2">
            <w:pPr>
              <w:pStyle w:val="TAL"/>
              <w:rPr>
                <w:lang w:eastAsia="en-US"/>
              </w:rPr>
            </w:pPr>
            <w:r w:rsidRPr="000749E2">
              <w:rPr>
                <w:lang w:eastAsia="en-US"/>
              </w:rPr>
              <w:t>9.2.0</w:t>
            </w:r>
          </w:p>
        </w:tc>
        <w:tc>
          <w:tcPr>
            <w:tcW w:w="1033" w:type="dxa"/>
            <w:gridSpan w:val="2"/>
            <w:shd w:val="solid" w:color="FFFFFF" w:fill="auto"/>
          </w:tcPr>
          <w:p w14:paraId="42EA0A27" w14:textId="77777777" w:rsidR="00B441C4" w:rsidRPr="000749E2" w:rsidRDefault="00B441C4" w:rsidP="000749E2">
            <w:pPr>
              <w:pStyle w:val="TAL"/>
              <w:rPr>
                <w:lang w:eastAsia="en-US"/>
              </w:rPr>
            </w:pPr>
            <w:r w:rsidRPr="000749E2">
              <w:rPr>
                <w:lang w:eastAsia="en-US"/>
              </w:rPr>
              <w:t>R5-105003</w:t>
            </w:r>
          </w:p>
        </w:tc>
      </w:tr>
      <w:tr w:rsidR="00B441C4" w:rsidRPr="000749E2" w14:paraId="56B3C875" w14:textId="77777777" w:rsidTr="001C22E1">
        <w:trPr>
          <w:gridAfter w:val="1"/>
          <w:wAfter w:w="21" w:type="dxa"/>
          <w:jc w:val="center"/>
        </w:trPr>
        <w:tc>
          <w:tcPr>
            <w:tcW w:w="638" w:type="dxa"/>
            <w:gridSpan w:val="2"/>
            <w:shd w:val="solid" w:color="FFFFFF" w:fill="auto"/>
          </w:tcPr>
          <w:p w14:paraId="7DE0DF7E" w14:textId="77777777" w:rsidR="00B441C4" w:rsidRPr="000749E2" w:rsidRDefault="00B441C4" w:rsidP="000749E2">
            <w:pPr>
              <w:pStyle w:val="TAL"/>
              <w:rPr>
                <w:lang w:eastAsia="en-US"/>
              </w:rPr>
            </w:pPr>
            <w:r w:rsidRPr="000749E2">
              <w:rPr>
                <w:lang w:eastAsia="en-US"/>
              </w:rPr>
              <w:t>RP#49</w:t>
            </w:r>
          </w:p>
        </w:tc>
        <w:tc>
          <w:tcPr>
            <w:tcW w:w="1134" w:type="dxa"/>
            <w:gridSpan w:val="2"/>
            <w:shd w:val="solid" w:color="FFFFFF" w:fill="auto"/>
          </w:tcPr>
          <w:p w14:paraId="36EAEB0C" w14:textId="77777777" w:rsidR="00B441C4" w:rsidRPr="000749E2" w:rsidRDefault="00B441C4" w:rsidP="000749E2">
            <w:pPr>
              <w:pStyle w:val="TAL"/>
              <w:rPr>
                <w:lang w:eastAsia="en-US"/>
              </w:rPr>
            </w:pPr>
            <w:r w:rsidRPr="000749E2">
              <w:rPr>
                <w:lang w:eastAsia="en-US"/>
              </w:rPr>
              <w:t>RP-100837</w:t>
            </w:r>
          </w:p>
        </w:tc>
        <w:tc>
          <w:tcPr>
            <w:tcW w:w="567" w:type="dxa"/>
            <w:gridSpan w:val="2"/>
            <w:shd w:val="solid" w:color="FFFFFF" w:fill="auto"/>
          </w:tcPr>
          <w:p w14:paraId="6D47F204" w14:textId="77777777" w:rsidR="00B441C4" w:rsidRPr="000749E2" w:rsidRDefault="00B441C4" w:rsidP="005076D8">
            <w:pPr>
              <w:pStyle w:val="TAL"/>
            </w:pPr>
            <w:r w:rsidRPr="000749E2">
              <w:t>0163</w:t>
            </w:r>
          </w:p>
        </w:tc>
        <w:tc>
          <w:tcPr>
            <w:tcW w:w="426" w:type="dxa"/>
            <w:gridSpan w:val="2"/>
            <w:shd w:val="solid" w:color="FFFFFF" w:fill="auto"/>
          </w:tcPr>
          <w:p w14:paraId="7C1C684E" w14:textId="77777777" w:rsidR="00B441C4" w:rsidRPr="000749E2" w:rsidRDefault="00B441C4" w:rsidP="000749E2">
            <w:pPr>
              <w:pStyle w:val="TAL"/>
              <w:rPr>
                <w:lang w:eastAsia="en-US"/>
              </w:rPr>
            </w:pPr>
            <w:r w:rsidRPr="000749E2">
              <w:rPr>
                <w:lang w:eastAsia="en-US"/>
              </w:rPr>
              <w:t>-</w:t>
            </w:r>
          </w:p>
        </w:tc>
        <w:tc>
          <w:tcPr>
            <w:tcW w:w="4062" w:type="dxa"/>
            <w:gridSpan w:val="2"/>
            <w:shd w:val="solid" w:color="FFFFFF" w:fill="auto"/>
          </w:tcPr>
          <w:p w14:paraId="68DA650E" w14:textId="77777777" w:rsidR="00B441C4" w:rsidRPr="000749E2" w:rsidRDefault="00B441C4" w:rsidP="000749E2">
            <w:pPr>
              <w:pStyle w:val="TAL"/>
              <w:rPr>
                <w:lang w:eastAsia="en-US"/>
              </w:rPr>
            </w:pPr>
            <w:r w:rsidRPr="000749E2">
              <w:rPr>
                <w:lang w:eastAsia="en-US"/>
              </w:rPr>
              <w:t>Correction for Timer Tolerances</w:t>
            </w:r>
          </w:p>
        </w:tc>
        <w:tc>
          <w:tcPr>
            <w:tcW w:w="415" w:type="dxa"/>
            <w:gridSpan w:val="2"/>
            <w:shd w:val="solid" w:color="FFFFFF" w:fill="auto"/>
          </w:tcPr>
          <w:p w14:paraId="1D63B982" w14:textId="77777777" w:rsidR="00B441C4" w:rsidRPr="000749E2" w:rsidRDefault="00B441C4" w:rsidP="000749E2">
            <w:pPr>
              <w:pStyle w:val="TAL"/>
              <w:rPr>
                <w:lang w:eastAsia="en-US"/>
              </w:rPr>
            </w:pPr>
            <w:r w:rsidRPr="000749E2">
              <w:rPr>
                <w:lang w:eastAsia="en-US"/>
              </w:rPr>
              <w:t>F</w:t>
            </w:r>
          </w:p>
        </w:tc>
        <w:tc>
          <w:tcPr>
            <w:tcW w:w="708" w:type="dxa"/>
            <w:gridSpan w:val="2"/>
            <w:shd w:val="solid" w:color="FFFFFF" w:fill="auto"/>
          </w:tcPr>
          <w:p w14:paraId="15D06787" w14:textId="77777777" w:rsidR="00B441C4" w:rsidRPr="000749E2" w:rsidRDefault="00B441C4" w:rsidP="000749E2">
            <w:pPr>
              <w:pStyle w:val="TAL"/>
              <w:rPr>
                <w:lang w:eastAsia="en-US"/>
              </w:rPr>
            </w:pPr>
            <w:r w:rsidRPr="000749E2">
              <w:rPr>
                <w:lang w:eastAsia="en-US"/>
              </w:rPr>
              <w:t>9.1.0</w:t>
            </w:r>
          </w:p>
        </w:tc>
        <w:tc>
          <w:tcPr>
            <w:tcW w:w="708" w:type="dxa"/>
            <w:gridSpan w:val="2"/>
            <w:shd w:val="solid" w:color="FFFFFF" w:fill="auto"/>
          </w:tcPr>
          <w:p w14:paraId="77205B77" w14:textId="77777777" w:rsidR="00B441C4" w:rsidRPr="000749E2" w:rsidRDefault="00B441C4" w:rsidP="000749E2">
            <w:pPr>
              <w:pStyle w:val="TAL"/>
              <w:rPr>
                <w:lang w:eastAsia="en-US"/>
              </w:rPr>
            </w:pPr>
            <w:r w:rsidRPr="000749E2">
              <w:rPr>
                <w:lang w:eastAsia="en-US"/>
              </w:rPr>
              <w:t>9.2.0</w:t>
            </w:r>
          </w:p>
        </w:tc>
        <w:tc>
          <w:tcPr>
            <w:tcW w:w="1033" w:type="dxa"/>
            <w:gridSpan w:val="2"/>
            <w:shd w:val="solid" w:color="FFFFFF" w:fill="auto"/>
          </w:tcPr>
          <w:p w14:paraId="2F61D1A1" w14:textId="77777777" w:rsidR="00B441C4" w:rsidRPr="000749E2" w:rsidRDefault="00B441C4" w:rsidP="000749E2">
            <w:pPr>
              <w:pStyle w:val="TAL"/>
              <w:rPr>
                <w:lang w:eastAsia="en-US"/>
              </w:rPr>
            </w:pPr>
            <w:r w:rsidRPr="000749E2">
              <w:rPr>
                <w:lang w:eastAsia="en-US"/>
              </w:rPr>
              <w:t>R5-105050</w:t>
            </w:r>
          </w:p>
        </w:tc>
      </w:tr>
      <w:tr w:rsidR="00712D0F" w:rsidRPr="000749E2" w14:paraId="003EA9C3" w14:textId="77777777" w:rsidTr="001C22E1">
        <w:trPr>
          <w:gridAfter w:val="1"/>
          <w:wAfter w:w="21" w:type="dxa"/>
          <w:jc w:val="center"/>
        </w:trPr>
        <w:tc>
          <w:tcPr>
            <w:tcW w:w="638" w:type="dxa"/>
            <w:gridSpan w:val="2"/>
            <w:shd w:val="solid" w:color="FFFFFF" w:fill="auto"/>
          </w:tcPr>
          <w:p w14:paraId="4A1E0878" w14:textId="77777777" w:rsidR="00712D0F" w:rsidRPr="000749E2" w:rsidRDefault="00712D0F" w:rsidP="000749E2">
            <w:pPr>
              <w:pStyle w:val="TAL"/>
              <w:rPr>
                <w:lang w:eastAsia="en-US"/>
              </w:rPr>
            </w:pPr>
            <w:r w:rsidRPr="000749E2">
              <w:rPr>
                <w:lang w:eastAsia="en-US"/>
              </w:rPr>
              <w:t>RP#49</w:t>
            </w:r>
          </w:p>
        </w:tc>
        <w:tc>
          <w:tcPr>
            <w:tcW w:w="1134" w:type="dxa"/>
            <w:gridSpan w:val="2"/>
            <w:shd w:val="solid" w:color="FFFFFF" w:fill="auto"/>
          </w:tcPr>
          <w:p w14:paraId="7D37C6DF" w14:textId="77777777" w:rsidR="00712D0F" w:rsidRPr="000749E2" w:rsidRDefault="00712D0F" w:rsidP="000749E2">
            <w:pPr>
              <w:pStyle w:val="TAL"/>
              <w:rPr>
                <w:lang w:eastAsia="en-US"/>
              </w:rPr>
            </w:pPr>
            <w:r w:rsidRPr="000749E2">
              <w:rPr>
                <w:lang w:eastAsia="en-US"/>
              </w:rPr>
              <w:t>RP-100885</w:t>
            </w:r>
          </w:p>
        </w:tc>
        <w:tc>
          <w:tcPr>
            <w:tcW w:w="567" w:type="dxa"/>
            <w:gridSpan w:val="2"/>
            <w:shd w:val="solid" w:color="FFFFFF" w:fill="auto"/>
          </w:tcPr>
          <w:p w14:paraId="5FD54CB3" w14:textId="77777777" w:rsidR="00712D0F" w:rsidRPr="000749E2" w:rsidRDefault="00712D0F" w:rsidP="005076D8">
            <w:pPr>
              <w:pStyle w:val="TAL"/>
            </w:pPr>
            <w:r w:rsidRPr="000749E2">
              <w:t>0165</w:t>
            </w:r>
          </w:p>
        </w:tc>
        <w:tc>
          <w:tcPr>
            <w:tcW w:w="426" w:type="dxa"/>
            <w:gridSpan w:val="2"/>
            <w:shd w:val="solid" w:color="FFFFFF" w:fill="auto"/>
          </w:tcPr>
          <w:p w14:paraId="14EC5A41" w14:textId="77777777" w:rsidR="00712D0F" w:rsidRPr="000749E2" w:rsidRDefault="00712D0F" w:rsidP="000749E2">
            <w:pPr>
              <w:pStyle w:val="TAL"/>
              <w:rPr>
                <w:lang w:eastAsia="en-US"/>
              </w:rPr>
            </w:pPr>
            <w:r w:rsidRPr="000749E2">
              <w:rPr>
                <w:lang w:eastAsia="en-US"/>
              </w:rPr>
              <w:t>-</w:t>
            </w:r>
          </w:p>
        </w:tc>
        <w:tc>
          <w:tcPr>
            <w:tcW w:w="4062" w:type="dxa"/>
            <w:gridSpan w:val="2"/>
            <w:shd w:val="solid" w:color="FFFFFF" w:fill="auto"/>
          </w:tcPr>
          <w:p w14:paraId="4A4F2051" w14:textId="77777777" w:rsidR="00712D0F" w:rsidRPr="000749E2" w:rsidRDefault="00712D0F" w:rsidP="000749E2">
            <w:pPr>
              <w:pStyle w:val="TAL"/>
              <w:rPr>
                <w:lang w:eastAsia="en-US"/>
              </w:rPr>
            </w:pPr>
            <w:r w:rsidRPr="000749E2">
              <w:rPr>
                <w:lang w:eastAsia="en-US"/>
              </w:rPr>
              <w:t>Introduction of default message contents for HRPD overhead messages</w:t>
            </w:r>
          </w:p>
        </w:tc>
        <w:tc>
          <w:tcPr>
            <w:tcW w:w="415" w:type="dxa"/>
            <w:gridSpan w:val="2"/>
            <w:shd w:val="solid" w:color="FFFFFF" w:fill="auto"/>
          </w:tcPr>
          <w:p w14:paraId="58979FD0" w14:textId="77777777" w:rsidR="00712D0F" w:rsidRPr="000749E2" w:rsidRDefault="00712D0F" w:rsidP="000749E2">
            <w:pPr>
              <w:pStyle w:val="TAL"/>
              <w:rPr>
                <w:lang w:eastAsia="en-US"/>
              </w:rPr>
            </w:pPr>
            <w:r w:rsidRPr="000749E2">
              <w:rPr>
                <w:lang w:eastAsia="en-US"/>
              </w:rPr>
              <w:t>F</w:t>
            </w:r>
          </w:p>
        </w:tc>
        <w:tc>
          <w:tcPr>
            <w:tcW w:w="708" w:type="dxa"/>
            <w:gridSpan w:val="2"/>
            <w:shd w:val="solid" w:color="FFFFFF" w:fill="auto"/>
          </w:tcPr>
          <w:p w14:paraId="4BDAC6FA" w14:textId="77777777" w:rsidR="00712D0F" w:rsidRPr="000749E2" w:rsidRDefault="00712D0F" w:rsidP="000749E2">
            <w:pPr>
              <w:pStyle w:val="TAL"/>
              <w:rPr>
                <w:lang w:eastAsia="en-US"/>
              </w:rPr>
            </w:pPr>
            <w:r w:rsidRPr="000749E2">
              <w:rPr>
                <w:lang w:eastAsia="en-US"/>
              </w:rPr>
              <w:t>9.1.0</w:t>
            </w:r>
          </w:p>
        </w:tc>
        <w:tc>
          <w:tcPr>
            <w:tcW w:w="708" w:type="dxa"/>
            <w:gridSpan w:val="2"/>
            <w:shd w:val="solid" w:color="FFFFFF" w:fill="auto"/>
          </w:tcPr>
          <w:p w14:paraId="23104B8D" w14:textId="77777777" w:rsidR="00712D0F" w:rsidRPr="000749E2" w:rsidRDefault="00712D0F" w:rsidP="000749E2">
            <w:pPr>
              <w:pStyle w:val="TAL"/>
              <w:rPr>
                <w:lang w:eastAsia="en-US"/>
              </w:rPr>
            </w:pPr>
            <w:r w:rsidRPr="000749E2">
              <w:rPr>
                <w:lang w:eastAsia="en-US"/>
              </w:rPr>
              <w:t>9.2.0</w:t>
            </w:r>
          </w:p>
        </w:tc>
        <w:tc>
          <w:tcPr>
            <w:tcW w:w="1033" w:type="dxa"/>
            <w:gridSpan w:val="2"/>
            <w:shd w:val="solid" w:color="FFFFFF" w:fill="auto"/>
          </w:tcPr>
          <w:p w14:paraId="432F14D3" w14:textId="77777777" w:rsidR="00712D0F" w:rsidRPr="000749E2" w:rsidRDefault="00712D0F" w:rsidP="000749E2">
            <w:pPr>
              <w:pStyle w:val="TAL"/>
              <w:rPr>
                <w:lang w:eastAsia="en-US"/>
              </w:rPr>
            </w:pPr>
            <w:r w:rsidRPr="000749E2">
              <w:rPr>
                <w:lang w:eastAsia="en-US"/>
              </w:rPr>
              <w:t>-</w:t>
            </w:r>
          </w:p>
        </w:tc>
      </w:tr>
      <w:tr w:rsidR="006D1B34" w:rsidRPr="000749E2" w14:paraId="4EC6A724" w14:textId="77777777" w:rsidTr="001C22E1">
        <w:trPr>
          <w:gridAfter w:val="1"/>
          <w:wAfter w:w="21" w:type="dxa"/>
          <w:jc w:val="center"/>
        </w:trPr>
        <w:tc>
          <w:tcPr>
            <w:tcW w:w="638" w:type="dxa"/>
            <w:gridSpan w:val="2"/>
            <w:shd w:val="solid" w:color="FFFFFF" w:fill="auto"/>
          </w:tcPr>
          <w:p w14:paraId="7F035FC6" w14:textId="77777777" w:rsidR="006D1B34" w:rsidRPr="000749E2" w:rsidRDefault="006D1B34" w:rsidP="000749E2">
            <w:pPr>
              <w:pStyle w:val="TAL"/>
              <w:rPr>
                <w:lang w:eastAsia="en-US"/>
              </w:rPr>
            </w:pPr>
            <w:r w:rsidRPr="000749E2">
              <w:rPr>
                <w:lang w:eastAsia="en-US"/>
              </w:rPr>
              <w:t>GP#49</w:t>
            </w:r>
          </w:p>
        </w:tc>
        <w:tc>
          <w:tcPr>
            <w:tcW w:w="1134" w:type="dxa"/>
            <w:gridSpan w:val="2"/>
            <w:shd w:val="solid" w:color="FFFFFF" w:fill="auto"/>
          </w:tcPr>
          <w:p w14:paraId="3F7E2924" w14:textId="77777777" w:rsidR="006D1B34" w:rsidRPr="000749E2" w:rsidRDefault="006D1B34" w:rsidP="000749E2">
            <w:pPr>
              <w:pStyle w:val="TAL"/>
              <w:rPr>
                <w:lang w:eastAsia="en-US"/>
              </w:rPr>
            </w:pPr>
            <w:r w:rsidRPr="000749E2">
              <w:rPr>
                <w:lang w:eastAsia="en-US"/>
              </w:rPr>
              <w:t>GP-101743</w:t>
            </w:r>
          </w:p>
        </w:tc>
        <w:tc>
          <w:tcPr>
            <w:tcW w:w="567" w:type="dxa"/>
            <w:gridSpan w:val="2"/>
            <w:shd w:val="solid" w:color="FFFFFF" w:fill="auto"/>
          </w:tcPr>
          <w:p w14:paraId="65FD15D4" w14:textId="77777777" w:rsidR="006D1B34" w:rsidRPr="000749E2" w:rsidRDefault="006D1B34" w:rsidP="005076D8">
            <w:pPr>
              <w:pStyle w:val="TAL"/>
            </w:pPr>
            <w:r w:rsidRPr="000749E2">
              <w:t>0166</w:t>
            </w:r>
          </w:p>
        </w:tc>
        <w:tc>
          <w:tcPr>
            <w:tcW w:w="426" w:type="dxa"/>
            <w:gridSpan w:val="2"/>
            <w:shd w:val="solid" w:color="FFFFFF" w:fill="auto"/>
          </w:tcPr>
          <w:p w14:paraId="393B585B" w14:textId="77777777" w:rsidR="006D1B34" w:rsidRPr="000749E2" w:rsidRDefault="006D1B34" w:rsidP="000749E2">
            <w:pPr>
              <w:pStyle w:val="TAL"/>
              <w:rPr>
                <w:lang w:eastAsia="en-US"/>
              </w:rPr>
            </w:pPr>
            <w:r w:rsidRPr="000749E2">
              <w:rPr>
                <w:lang w:eastAsia="en-US"/>
              </w:rPr>
              <w:t>-</w:t>
            </w:r>
          </w:p>
        </w:tc>
        <w:tc>
          <w:tcPr>
            <w:tcW w:w="4062" w:type="dxa"/>
            <w:gridSpan w:val="2"/>
            <w:shd w:val="solid" w:color="FFFFFF" w:fill="auto"/>
          </w:tcPr>
          <w:p w14:paraId="34B97BF1" w14:textId="77777777" w:rsidR="006D1B34" w:rsidRPr="000749E2" w:rsidRDefault="00641970" w:rsidP="000749E2">
            <w:pPr>
              <w:pStyle w:val="TAL"/>
              <w:rPr>
                <w:lang w:eastAsia="en-US"/>
              </w:rPr>
            </w:pPr>
            <w:r w:rsidRPr="000749E2">
              <w:rPr>
                <w:lang w:eastAsia="en-US"/>
              </w:rPr>
              <w:t>Update</w:t>
            </w:r>
            <w:r w:rsidR="006D1B34" w:rsidRPr="000749E2">
              <w:rPr>
                <w:lang w:eastAsia="en-US"/>
              </w:rPr>
              <w:t xml:space="preserve"> of Common parameters for simulated GERAN cells for supporting GERAN-EUTRAN Inter-RAT cell reselection</w:t>
            </w:r>
          </w:p>
        </w:tc>
        <w:tc>
          <w:tcPr>
            <w:tcW w:w="415" w:type="dxa"/>
            <w:gridSpan w:val="2"/>
            <w:shd w:val="solid" w:color="FFFFFF" w:fill="auto"/>
          </w:tcPr>
          <w:p w14:paraId="4AD4A112" w14:textId="77777777" w:rsidR="006D1B34" w:rsidRPr="000749E2" w:rsidRDefault="006D1B34" w:rsidP="000749E2">
            <w:pPr>
              <w:pStyle w:val="TAL"/>
              <w:rPr>
                <w:lang w:eastAsia="en-US"/>
              </w:rPr>
            </w:pPr>
            <w:r w:rsidRPr="000749E2">
              <w:rPr>
                <w:lang w:eastAsia="en-US"/>
              </w:rPr>
              <w:t>F</w:t>
            </w:r>
          </w:p>
        </w:tc>
        <w:tc>
          <w:tcPr>
            <w:tcW w:w="708" w:type="dxa"/>
            <w:gridSpan w:val="2"/>
            <w:shd w:val="solid" w:color="FFFFFF" w:fill="auto"/>
          </w:tcPr>
          <w:p w14:paraId="5A34052E" w14:textId="77777777" w:rsidR="006D1B34" w:rsidRPr="000749E2" w:rsidRDefault="006D1B34" w:rsidP="000749E2">
            <w:pPr>
              <w:pStyle w:val="TAL"/>
              <w:rPr>
                <w:lang w:eastAsia="en-US"/>
              </w:rPr>
            </w:pPr>
            <w:r w:rsidRPr="000749E2">
              <w:rPr>
                <w:lang w:eastAsia="en-US"/>
              </w:rPr>
              <w:t>9.2.0</w:t>
            </w:r>
          </w:p>
        </w:tc>
        <w:tc>
          <w:tcPr>
            <w:tcW w:w="708" w:type="dxa"/>
            <w:gridSpan w:val="2"/>
            <w:shd w:val="solid" w:color="FFFFFF" w:fill="auto"/>
          </w:tcPr>
          <w:p w14:paraId="18B7A728" w14:textId="77777777" w:rsidR="006D1B34" w:rsidRPr="000749E2" w:rsidRDefault="006D1B34" w:rsidP="000749E2">
            <w:pPr>
              <w:pStyle w:val="TAL"/>
              <w:rPr>
                <w:lang w:eastAsia="en-US"/>
              </w:rPr>
            </w:pPr>
            <w:r w:rsidRPr="000749E2">
              <w:rPr>
                <w:lang w:eastAsia="en-US"/>
              </w:rPr>
              <w:t>9.3.0</w:t>
            </w:r>
          </w:p>
        </w:tc>
        <w:tc>
          <w:tcPr>
            <w:tcW w:w="1033" w:type="dxa"/>
            <w:gridSpan w:val="2"/>
            <w:shd w:val="solid" w:color="FFFFFF" w:fill="auto"/>
          </w:tcPr>
          <w:p w14:paraId="58945D28" w14:textId="77777777" w:rsidR="006D1B34" w:rsidRPr="000749E2" w:rsidRDefault="006D1B34" w:rsidP="000749E2">
            <w:pPr>
              <w:pStyle w:val="TAL"/>
              <w:rPr>
                <w:lang w:eastAsia="en-US"/>
              </w:rPr>
            </w:pPr>
            <w:r w:rsidRPr="000749E2">
              <w:rPr>
                <w:lang w:eastAsia="en-US"/>
              </w:rPr>
              <w:t>GP-101743</w:t>
            </w:r>
          </w:p>
        </w:tc>
      </w:tr>
      <w:tr w:rsidR="00655C30" w:rsidRPr="000749E2" w14:paraId="72ED6850" w14:textId="77777777" w:rsidTr="001C22E1">
        <w:trPr>
          <w:gridAfter w:val="1"/>
          <w:wAfter w:w="21" w:type="dxa"/>
          <w:jc w:val="center"/>
        </w:trPr>
        <w:tc>
          <w:tcPr>
            <w:tcW w:w="638" w:type="dxa"/>
            <w:gridSpan w:val="2"/>
            <w:shd w:val="solid" w:color="FFFFFF" w:fill="auto"/>
          </w:tcPr>
          <w:p w14:paraId="3606E13A" w14:textId="77777777" w:rsidR="00655C30" w:rsidRPr="000749E2" w:rsidRDefault="00655C30" w:rsidP="000749E2">
            <w:pPr>
              <w:pStyle w:val="TAL"/>
              <w:rPr>
                <w:lang w:eastAsia="en-US"/>
              </w:rPr>
            </w:pPr>
            <w:r w:rsidRPr="000749E2">
              <w:rPr>
                <w:lang w:eastAsia="en-US"/>
              </w:rPr>
              <w:t>RP#50</w:t>
            </w:r>
          </w:p>
        </w:tc>
        <w:tc>
          <w:tcPr>
            <w:tcW w:w="1134" w:type="dxa"/>
            <w:gridSpan w:val="2"/>
            <w:shd w:val="solid" w:color="FFFFFF" w:fill="auto"/>
          </w:tcPr>
          <w:p w14:paraId="40FB3D0C" w14:textId="77777777" w:rsidR="00655C30" w:rsidRPr="000749E2" w:rsidRDefault="00655C30" w:rsidP="005076D8">
            <w:pPr>
              <w:pStyle w:val="TAL"/>
            </w:pPr>
            <w:r w:rsidRPr="000749E2">
              <w:t>RP-101138</w:t>
            </w:r>
          </w:p>
        </w:tc>
        <w:tc>
          <w:tcPr>
            <w:tcW w:w="567" w:type="dxa"/>
            <w:gridSpan w:val="2"/>
            <w:shd w:val="solid" w:color="FFFFFF" w:fill="auto"/>
          </w:tcPr>
          <w:p w14:paraId="0161BA13" w14:textId="77777777" w:rsidR="00655C30" w:rsidRPr="000749E2" w:rsidRDefault="00655C30" w:rsidP="005076D8">
            <w:pPr>
              <w:pStyle w:val="TAL"/>
            </w:pPr>
            <w:r w:rsidRPr="000749E2">
              <w:t>0167</w:t>
            </w:r>
          </w:p>
        </w:tc>
        <w:tc>
          <w:tcPr>
            <w:tcW w:w="426" w:type="dxa"/>
            <w:gridSpan w:val="2"/>
            <w:shd w:val="solid" w:color="FFFFFF" w:fill="auto"/>
          </w:tcPr>
          <w:p w14:paraId="1D2C0DAC" w14:textId="77777777" w:rsidR="00655C30" w:rsidRPr="000749E2" w:rsidRDefault="00655C30" w:rsidP="000749E2">
            <w:pPr>
              <w:pStyle w:val="TAL"/>
              <w:rPr>
                <w:lang w:eastAsia="en-US"/>
              </w:rPr>
            </w:pPr>
            <w:r w:rsidRPr="000749E2">
              <w:rPr>
                <w:lang w:eastAsia="en-US"/>
              </w:rPr>
              <w:t>-</w:t>
            </w:r>
          </w:p>
        </w:tc>
        <w:tc>
          <w:tcPr>
            <w:tcW w:w="4062" w:type="dxa"/>
            <w:gridSpan w:val="2"/>
            <w:shd w:val="solid" w:color="FFFFFF" w:fill="auto"/>
          </w:tcPr>
          <w:p w14:paraId="3E153DC0" w14:textId="77777777" w:rsidR="00655C30" w:rsidRPr="000749E2" w:rsidRDefault="00655C30" w:rsidP="005076D8">
            <w:pPr>
              <w:pStyle w:val="TAL"/>
            </w:pPr>
            <w:r w:rsidRPr="000749E2">
              <w:t>MBSFN configuration for RRM tests using E-UTRA FDD cells</w:t>
            </w:r>
          </w:p>
        </w:tc>
        <w:tc>
          <w:tcPr>
            <w:tcW w:w="415" w:type="dxa"/>
            <w:gridSpan w:val="2"/>
            <w:shd w:val="solid" w:color="FFFFFF" w:fill="auto"/>
          </w:tcPr>
          <w:p w14:paraId="4FEED1EB" w14:textId="77777777" w:rsidR="00655C30" w:rsidRPr="000749E2" w:rsidRDefault="00655C30" w:rsidP="000749E2">
            <w:pPr>
              <w:pStyle w:val="TAL"/>
              <w:rPr>
                <w:lang w:eastAsia="en-US"/>
              </w:rPr>
            </w:pPr>
            <w:r w:rsidRPr="000749E2">
              <w:rPr>
                <w:lang w:eastAsia="en-US"/>
              </w:rPr>
              <w:t>F</w:t>
            </w:r>
          </w:p>
        </w:tc>
        <w:tc>
          <w:tcPr>
            <w:tcW w:w="708" w:type="dxa"/>
            <w:gridSpan w:val="2"/>
            <w:shd w:val="solid" w:color="FFFFFF" w:fill="auto"/>
          </w:tcPr>
          <w:p w14:paraId="17F7FA64" w14:textId="77777777" w:rsidR="00655C30" w:rsidRPr="000749E2" w:rsidRDefault="00655C30" w:rsidP="000749E2">
            <w:pPr>
              <w:pStyle w:val="TAL"/>
              <w:rPr>
                <w:lang w:eastAsia="en-US"/>
              </w:rPr>
            </w:pPr>
            <w:r w:rsidRPr="000749E2">
              <w:rPr>
                <w:lang w:eastAsia="en-US"/>
              </w:rPr>
              <w:t>9.2.0</w:t>
            </w:r>
          </w:p>
        </w:tc>
        <w:tc>
          <w:tcPr>
            <w:tcW w:w="708" w:type="dxa"/>
            <w:gridSpan w:val="2"/>
            <w:shd w:val="solid" w:color="FFFFFF" w:fill="auto"/>
          </w:tcPr>
          <w:p w14:paraId="1F4D95E3" w14:textId="77777777" w:rsidR="00655C30" w:rsidRPr="000749E2" w:rsidRDefault="00655C30" w:rsidP="000749E2">
            <w:pPr>
              <w:pStyle w:val="TAL"/>
              <w:rPr>
                <w:lang w:eastAsia="en-US"/>
              </w:rPr>
            </w:pPr>
            <w:r w:rsidRPr="000749E2">
              <w:rPr>
                <w:lang w:eastAsia="en-US"/>
              </w:rPr>
              <w:t>9.3.0</w:t>
            </w:r>
          </w:p>
        </w:tc>
        <w:tc>
          <w:tcPr>
            <w:tcW w:w="1033" w:type="dxa"/>
            <w:gridSpan w:val="2"/>
            <w:shd w:val="solid" w:color="FFFFFF" w:fill="auto"/>
          </w:tcPr>
          <w:p w14:paraId="7E7BEAD8" w14:textId="77777777" w:rsidR="00655C30" w:rsidRPr="000749E2" w:rsidRDefault="00655C30" w:rsidP="005076D8">
            <w:pPr>
              <w:pStyle w:val="TAL"/>
            </w:pPr>
            <w:r w:rsidRPr="000749E2">
              <w:t>R5-106070</w:t>
            </w:r>
          </w:p>
        </w:tc>
      </w:tr>
      <w:tr w:rsidR="00655C30" w:rsidRPr="000749E2" w14:paraId="07915E49" w14:textId="77777777" w:rsidTr="001C22E1">
        <w:trPr>
          <w:gridAfter w:val="1"/>
          <w:wAfter w:w="21" w:type="dxa"/>
          <w:jc w:val="center"/>
        </w:trPr>
        <w:tc>
          <w:tcPr>
            <w:tcW w:w="638" w:type="dxa"/>
            <w:gridSpan w:val="2"/>
            <w:shd w:val="solid" w:color="FFFFFF" w:fill="auto"/>
          </w:tcPr>
          <w:p w14:paraId="18C7AB0B" w14:textId="77777777" w:rsidR="00655C30" w:rsidRPr="000749E2" w:rsidRDefault="00655C30" w:rsidP="000749E2">
            <w:pPr>
              <w:pStyle w:val="TAL"/>
              <w:rPr>
                <w:lang w:eastAsia="en-US"/>
              </w:rPr>
            </w:pPr>
            <w:r w:rsidRPr="000749E2">
              <w:rPr>
                <w:lang w:eastAsia="en-US"/>
              </w:rPr>
              <w:t>RP#50</w:t>
            </w:r>
          </w:p>
        </w:tc>
        <w:tc>
          <w:tcPr>
            <w:tcW w:w="1134" w:type="dxa"/>
            <w:gridSpan w:val="2"/>
            <w:shd w:val="solid" w:color="FFFFFF" w:fill="auto"/>
          </w:tcPr>
          <w:p w14:paraId="3EF980B7" w14:textId="77777777" w:rsidR="00655C30" w:rsidRPr="000749E2" w:rsidRDefault="00655C30" w:rsidP="005076D8">
            <w:pPr>
              <w:pStyle w:val="TAL"/>
            </w:pPr>
            <w:r w:rsidRPr="000749E2">
              <w:t>RP-101155</w:t>
            </w:r>
          </w:p>
        </w:tc>
        <w:tc>
          <w:tcPr>
            <w:tcW w:w="567" w:type="dxa"/>
            <w:gridSpan w:val="2"/>
            <w:shd w:val="solid" w:color="FFFFFF" w:fill="auto"/>
          </w:tcPr>
          <w:p w14:paraId="04CBBD68" w14:textId="77777777" w:rsidR="00655C30" w:rsidRPr="000749E2" w:rsidRDefault="00655C30" w:rsidP="005076D8">
            <w:pPr>
              <w:pStyle w:val="TAL"/>
            </w:pPr>
            <w:r w:rsidRPr="000749E2">
              <w:t>0169</w:t>
            </w:r>
          </w:p>
        </w:tc>
        <w:tc>
          <w:tcPr>
            <w:tcW w:w="426" w:type="dxa"/>
            <w:gridSpan w:val="2"/>
            <w:shd w:val="solid" w:color="FFFFFF" w:fill="auto"/>
          </w:tcPr>
          <w:p w14:paraId="172DF8DA" w14:textId="77777777" w:rsidR="00655C30" w:rsidRPr="000749E2" w:rsidRDefault="00655C30" w:rsidP="000749E2">
            <w:pPr>
              <w:pStyle w:val="TAL"/>
              <w:rPr>
                <w:lang w:eastAsia="en-US"/>
              </w:rPr>
            </w:pPr>
            <w:r w:rsidRPr="000749E2">
              <w:rPr>
                <w:lang w:eastAsia="en-US"/>
              </w:rPr>
              <w:t>-</w:t>
            </w:r>
          </w:p>
        </w:tc>
        <w:tc>
          <w:tcPr>
            <w:tcW w:w="4062" w:type="dxa"/>
            <w:gridSpan w:val="2"/>
            <w:shd w:val="solid" w:color="FFFFFF" w:fill="auto"/>
          </w:tcPr>
          <w:p w14:paraId="59B09444" w14:textId="77777777" w:rsidR="00655C30" w:rsidRPr="000749E2" w:rsidRDefault="00655C30" w:rsidP="005076D8">
            <w:pPr>
              <w:pStyle w:val="TAL"/>
            </w:pPr>
            <w:r w:rsidRPr="000749E2">
              <w:t>CR to 36.508: Update test frequencies for EUTRA TDD LTE band 41.</w:t>
            </w:r>
          </w:p>
        </w:tc>
        <w:tc>
          <w:tcPr>
            <w:tcW w:w="415" w:type="dxa"/>
            <w:gridSpan w:val="2"/>
            <w:shd w:val="solid" w:color="FFFFFF" w:fill="auto"/>
          </w:tcPr>
          <w:p w14:paraId="6634E312" w14:textId="77777777" w:rsidR="00655C30" w:rsidRPr="000749E2" w:rsidRDefault="00655C30" w:rsidP="000749E2">
            <w:pPr>
              <w:pStyle w:val="TAL"/>
              <w:rPr>
                <w:lang w:eastAsia="en-US"/>
              </w:rPr>
            </w:pPr>
            <w:r w:rsidRPr="000749E2">
              <w:rPr>
                <w:lang w:eastAsia="en-US"/>
              </w:rPr>
              <w:t>F</w:t>
            </w:r>
          </w:p>
        </w:tc>
        <w:tc>
          <w:tcPr>
            <w:tcW w:w="708" w:type="dxa"/>
            <w:gridSpan w:val="2"/>
            <w:shd w:val="solid" w:color="FFFFFF" w:fill="auto"/>
          </w:tcPr>
          <w:p w14:paraId="15F818BC" w14:textId="77777777" w:rsidR="00655C30" w:rsidRPr="000749E2" w:rsidRDefault="00655C30" w:rsidP="000749E2">
            <w:pPr>
              <w:pStyle w:val="TAL"/>
              <w:rPr>
                <w:lang w:eastAsia="en-US"/>
              </w:rPr>
            </w:pPr>
            <w:r w:rsidRPr="000749E2">
              <w:rPr>
                <w:lang w:eastAsia="en-US"/>
              </w:rPr>
              <w:t>9.2.0</w:t>
            </w:r>
          </w:p>
        </w:tc>
        <w:tc>
          <w:tcPr>
            <w:tcW w:w="708" w:type="dxa"/>
            <w:gridSpan w:val="2"/>
            <w:shd w:val="solid" w:color="FFFFFF" w:fill="auto"/>
          </w:tcPr>
          <w:p w14:paraId="69D9AD0D" w14:textId="77777777" w:rsidR="00655C30" w:rsidRPr="000749E2" w:rsidRDefault="00655C30" w:rsidP="000749E2">
            <w:pPr>
              <w:pStyle w:val="TAL"/>
              <w:rPr>
                <w:lang w:eastAsia="en-US"/>
              </w:rPr>
            </w:pPr>
            <w:r w:rsidRPr="000749E2">
              <w:rPr>
                <w:lang w:eastAsia="en-US"/>
              </w:rPr>
              <w:t>9.3.0</w:t>
            </w:r>
          </w:p>
        </w:tc>
        <w:tc>
          <w:tcPr>
            <w:tcW w:w="1033" w:type="dxa"/>
            <w:gridSpan w:val="2"/>
            <w:shd w:val="solid" w:color="FFFFFF" w:fill="auto"/>
          </w:tcPr>
          <w:p w14:paraId="5ED0B3DF" w14:textId="77777777" w:rsidR="00655C30" w:rsidRPr="000749E2" w:rsidRDefault="00655C30" w:rsidP="005076D8">
            <w:pPr>
              <w:pStyle w:val="TAL"/>
            </w:pPr>
            <w:r w:rsidRPr="000749E2">
              <w:t>R5-106105</w:t>
            </w:r>
          </w:p>
        </w:tc>
      </w:tr>
      <w:tr w:rsidR="00655C30" w:rsidRPr="000749E2" w14:paraId="41FFB142" w14:textId="77777777" w:rsidTr="001C22E1">
        <w:trPr>
          <w:gridAfter w:val="1"/>
          <w:wAfter w:w="21" w:type="dxa"/>
          <w:jc w:val="center"/>
        </w:trPr>
        <w:tc>
          <w:tcPr>
            <w:tcW w:w="638" w:type="dxa"/>
            <w:gridSpan w:val="2"/>
            <w:shd w:val="solid" w:color="FFFFFF" w:fill="auto"/>
          </w:tcPr>
          <w:p w14:paraId="6EDADC0D" w14:textId="77777777" w:rsidR="00655C30" w:rsidRPr="000749E2" w:rsidRDefault="00655C30" w:rsidP="000749E2">
            <w:pPr>
              <w:pStyle w:val="TAL"/>
              <w:rPr>
                <w:lang w:eastAsia="en-US"/>
              </w:rPr>
            </w:pPr>
            <w:r w:rsidRPr="000749E2">
              <w:rPr>
                <w:lang w:eastAsia="en-US"/>
              </w:rPr>
              <w:t>RP#50</w:t>
            </w:r>
          </w:p>
        </w:tc>
        <w:tc>
          <w:tcPr>
            <w:tcW w:w="1134" w:type="dxa"/>
            <w:gridSpan w:val="2"/>
            <w:shd w:val="solid" w:color="FFFFFF" w:fill="auto"/>
          </w:tcPr>
          <w:p w14:paraId="5D38CE24" w14:textId="77777777" w:rsidR="00655C30" w:rsidRPr="000749E2" w:rsidRDefault="00655C30" w:rsidP="005076D8">
            <w:pPr>
              <w:pStyle w:val="TAL"/>
            </w:pPr>
            <w:r w:rsidRPr="000749E2">
              <w:t>RP-101142</w:t>
            </w:r>
          </w:p>
        </w:tc>
        <w:tc>
          <w:tcPr>
            <w:tcW w:w="567" w:type="dxa"/>
            <w:gridSpan w:val="2"/>
            <w:shd w:val="solid" w:color="FFFFFF" w:fill="auto"/>
          </w:tcPr>
          <w:p w14:paraId="674918D0" w14:textId="77777777" w:rsidR="00655C30" w:rsidRPr="000749E2" w:rsidRDefault="00655C30" w:rsidP="005076D8">
            <w:pPr>
              <w:pStyle w:val="TAL"/>
            </w:pPr>
            <w:r w:rsidRPr="000749E2">
              <w:t>0168</w:t>
            </w:r>
          </w:p>
        </w:tc>
        <w:tc>
          <w:tcPr>
            <w:tcW w:w="426" w:type="dxa"/>
            <w:gridSpan w:val="2"/>
            <w:shd w:val="solid" w:color="FFFFFF" w:fill="auto"/>
          </w:tcPr>
          <w:p w14:paraId="7A49C651" w14:textId="77777777" w:rsidR="00655C30" w:rsidRPr="000749E2" w:rsidRDefault="00655C30" w:rsidP="000749E2">
            <w:pPr>
              <w:pStyle w:val="TAL"/>
              <w:rPr>
                <w:lang w:eastAsia="en-US"/>
              </w:rPr>
            </w:pPr>
            <w:r w:rsidRPr="000749E2">
              <w:rPr>
                <w:lang w:eastAsia="en-US"/>
              </w:rPr>
              <w:t>-</w:t>
            </w:r>
          </w:p>
        </w:tc>
        <w:tc>
          <w:tcPr>
            <w:tcW w:w="4062" w:type="dxa"/>
            <w:gridSpan w:val="2"/>
            <w:shd w:val="solid" w:color="FFFFFF" w:fill="auto"/>
          </w:tcPr>
          <w:p w14:paraId="7B49FAB2" w14:textId="77777777" w:rsidR="00655C30" w:rsidRPr="000749E2" w:rsidRDefault="00655C30" w:rsidP="005076D8">
            <w:pPr>
              <w:pStyle w:val="TAL"/>
            </w:pPr>
            <w:r w:rsidRPr="000749E2">
              <w:t xml:space="preserve">CR to 36.508: Correction to HRPD Overhead </w:t>
            </w:r>
            <w:r w:rsidRPr="000749E2">
              <w:lastRenderedPageBreak/>
              <w:t>messages (subclause 4.4.7.1)</w:t>
            </w:r>
          </w:p>
        </w:tc>
        <w:tc>
          <w:tcPr>
            <w:tcW w:w="415" w:type="dxa"/>
            <w:gridSpan w:val="2"/>
            <w:shd w:val="solid" w:color="FFFFFF" w:fill="auto"/>
          </w:tcPr>
          <w:p w14:paraId="602386CF" w14:textId="77777777" w:rsidR="00655C30" w:rsidRPr="000749E2" w:rsidRDefault="00655C30" w:rsidP="000749E2">
            <w:pPr>
              <w:pStyle w:val="TAL"/>
              <w:rPr>
                <w:lang w:eastAsia="en-US"/>
              </w:rPr>
            </w:pPr>
            <w:r w:rsidRPr="000749E2">
              <w:rPr>
                <w:lang w:eastAsia="en-US"/>
              </w:rPr>
              <w:lastRenderedPageBreak/>
              <w:t>F</w:t>
            </w:r>
          </w:p>
        </w:tc>
        <w:tc>
          <w:tcPr>
            <w:tcW w:w="708" w:type="dxa"/>
            <w:gridSpan w:val="2"/>
            <w:shd w:val="solid" w:color="FFFFFF" w:fill="auto"/>
          </w:tcPr>
          <w:p w14:paraId="4DF78EB0" w14:textId="77777777" w:rsidR="00655C30" w:rsidRPr="000749E2" w:rsidRDefault="00655C30" w:rsidP="000749E2">
            <w:pPr>
              <w:pStyle w:val="TAL"/>
              <w:rPr>
                <w:lang w:eastAsia="en-US"/>
              </w:rPr>
            </w:pPr>
            <w:r w:rsidRPr="000749E2">
              <w:rPr>
                <w:lang w:eastAsia="en-US"/>
              </w:rPr>
              <w:t>9.2.0</w:t>
            </w:r>
          </w:p>
        </w:tc>
        <w:tc>
          <w:tcPr>
            <w:tcW w:w="708" w:type="dxa"/>
            <w:gridSpan w:val="2"/>
            <w:shd w:val="solid" w:color="FFFFFF" w:fill="auto"/>
          </w:tcPr>
          <w:p w14:paraId="2D29C776" w14:textId="77777777" w:rsidR="00655C30" w:rsidRPr="000749E2" w:rsidRDefault="00655C30" w:rsidP="000749E2">
            <w:pPr>
              <w:pStyle w:val="TAL"/>
              <w:rPr>
                <w:lang w:eastAsia="en-US"/>
              </w:rPr>
            </w:pPr>
            <w:r w:rsidRPr="000749E2">
              <w:rPr>
                <w:lang w:eastAsia="en-US"/>
              </w:rPr>
              <w:t>9.3.0</w:t>
            </w:r>
          </w:p>
        </w:tc>
        <w:tc>
          <w:tcPr>
            <w:tcW w:w="1033" w:type="dxa"/>
            <w:gridSpan w:val="2"/>
            <w:shd w:val="solid" w:color="FFFFFF" w:fill="auto"/>
          </w:tcPr>
          <w:p w14:paraId="36D5C552" w14:textId="77777777" w:rsidR="00655C30" w:rsidRPr="000749E2" w:rsidRDefault="00655C30" w:rsidP="005076D8">
            <w:pPr>
              <w:pStyle w:val="TAL"/>
            </w:pPr>
            <w:r w:rsidRPr="000749E2">
              <w:t>R5-106116</w:t>
            </w:r>
          </w:p>
        </w:tc>
      </w:tr>
      <w:tr w:rsidR="00655C30" w:rsidRPr="000749E2" w14:paraId="149F4EC1" w14:textId="77777777" w:rsidTr="001C22E1">
        <w:trPr>
          <w:gridAfter w:val="1"/>
          <w:wAfter w:w="21" w:type="dxa"/>
          <w:jc w:val="center"/>
        </w:trPr>
        <w:tc>
          <w:tcPr>
            <w:tcW w:w="638" w:type="dxa"/>
            <w:gridSpan w:val="2"/>
            <w:shd w:val="solid" w:color="FFFFFF" w:fill="auto"/>
          </w:tcPr>
          <w:p w14:paraId="093FFBFC" w14:textId="77777777" w:rsidR="00655C30" w:rsidRPr="000749E2" w:rsidRDefault="00655C30" w:rsidP="000749E2">
            <w:pPr>
              <w:pStyle w:val="TAL"/>
              <w:rPr>
                <w:lang w:eastAsia="en-US"/>
              </w:rPr>
            </w:pPr>
            <w:r w:rsidRPr="000749E2">
              <w:rPr>
                <w:lang w:eastAsia="en-US"/>
              </w:rPr>
              <w:t>RP#50</w:t>
            </w:r>
          </w:p>
        </w:tc>
        <w:tc>
          <w:tcPr>
            <w:tcW w:w="1134" w:type="dxa"/>
            <w:gridSpan w:val="2"/>
            <w:shd w:val="solid" w:color="FFFFFF" w:fill="auto"/>
          </w:tcPr>
          <w:p w14:paraId="76B29F33" w14:textId="77777777" w:rsidR="00655C30" w:rsidRPr="000749E2" w:rsidRDefault="00655C30" w:rsidP="005076D8">
            <w:pPr>
              <w:pStyle w:val="TAL"/>
            </w:pPr>
            <w:r w:rsidRPr="000749E2">
              <w:t>RP-101142</w:t>
            </w:r>
          </w:p>
        </w:tc>
        <w:tc>
          <w:tcPr>
            <w:tcW w:w="567" w:type="dxa"/>
            <w:gridSpan w:val="2"/>
            <w:shd w:val="solid" w:color="FFFFFF" w:fill="auto"/>
          </w:tcPr>
          <w:p w14:paraId="3D92719F" w14:textId="77777777" w:rsidR="00655C30" w:rsidRPr="000749E2" w:rsidRDefault="00655C30" w:rsidP="005076D8">
            <w:pPr>
              <w:pStyle w:val="TAL"/>
            </w:pPr>
            <w:r w:rsidRPr="000749E2">
              <w:t>0170</w:t>
            </w:r>
          </w:p>
        </w:tc>
        <w:tc>
          <w:tcPr>
            <w:tcW w:w="426" w:type="dxa"/>
            <w:gridSpan w:val="2"/>
            <w:shd w:val="solid" w:color="FFFFFF" w:fill="auto"/>
          </w:tcPr>
          <w:p w14:paraId="361DB19C" w14:textId="77777777" w:rsidR="00655C30" w:rsidRPr="000749E2" w:rsidRDefault="00655C30" w:rsidP="000749E2">
            <w:pPr>
              <w:pStyle w:val="TAL"/>
              <w:rPr>
                <w:lang w:eastAsia="en-US"/>
              </w:rPr>
            </w:pPr>
            <w:r w:rsidRPr="000749E2">
              <w:rPr>
                <w:lang w:eastAsia="en-US"/>
              </w:rPr>
              <w:t>-</w:t>
            </w:r>
          </w:p>
        </w:tc>
        <w:tc>
          <w:tcPr>
            <w:tcW w:w="4062" w:type="dxa"/>
            <w:gridSpan w:val="2"/>
            <w:shd w:val="solid" w:color="FFFFFF" w:fill="auto"/>
          </w:tcPr>
          <w:p w14:paraId="2C338723" w14:textId="77777777" w:rsidR="00655C30" w:rsidRPr="000749E2" w:rsidRDefault="00655C30" w:rsidP="005076D8">
            <w:pPr>
              <w:pStyle w:val="TAL"/>
            </w:pPr>
            <w:r w:rsidRPr="000749E2">
              <w:t>Addition of test frequencies for LTE-C2k interworking test cases</w:t>
            </w:r>
          </w:p>
        </w:tc>
        <w:tc>
          <w:tcPr>
            <w:tcW w:w="415" w:type="dxa"/>
            <w:gridSpan w:val="2"/>
            <w:shd w:val="solid" w:color="FFFFFF" w:fill="auto"/>
          </w:tcPr>
          <w:p w14:paraId="4FD41EE8" w14:textId="77777777" w:rsidR="00655C30" w:rsidRPr="000749E2" w:rsidRDefault="00655C30" w:rsidP="000749E2">
            <w:pPr>
              <w:pStyle w:val="TAL"/>
              <w:rPr>
                <w:lang w:eastAsia="en-US"/>
              </w:rPr>
            </w:pPr>
            <w:r w:rsidRPr="000749E2">
              <w:rPr>
                <w:lang w:eastAsia="en-US"/>
              </w:rPr>
              <w:t>F</w:t>
            </w:r>
          </w:p>
        </w:tc>
        <w:tc>
          <w:tcPr>
            <w:tcW w:w="708" w:type="dxa"/>
            <w:gridSpan w:val="2"/>
            <w:shd w:val="solid" w:color="FFFFFF" w:fill="auto"/>
          </w:tcPr>
          <w:p w14:paraId="17B29847" w14:textId="77777777" w:rsidR="00655C30" w:rsidRPr="000749E2" w:rsidRDefault="00655C30" w:rsidP="000749E2">
            <w:pPr>
              <w:pStyle w:val="TAL"/>
              <w:rPr>
                <w:lang w:eastAsia="en-US"/>
              </w:rPr>
            </w:pPr>
            <w:r w:rsidRPr="000749E2">
              <w:rPr>
                <w:lang w:eastAsia="en-US"/>
              </w:rPr>
              <w:t>9.2.0</w:t>
            </w:r>
          </w:p>
        </w:tc>
        <w:tc>
          <w:tcPr>
            <w:tcW w:w="708" w:type="dxa"/>
            <w:gridSpan w:val="2"/>
            <w:shd w:val="solid" w:color="FFFFFF" w:fill="auto"/>
          </w:tcPr>
          <w:p w14:paraId="3988A825" w14:textId="77777777" w:rsidR="00655C30" w:rsidRPr="000749E2" w:rsidRDefault="00655C30" w:rsidP="000749E2">
            <w:pPr>
              <w:pStyle w:val="TAL"/>
              <w:rPr>
                <w:lang w:eastAsia="en-US"/>
              </w:rPr>
            </w:pPr>
            <w:r w:rsidRPr="000749E2">
              <w:rPr>
                <w:lang w:eastAsia="en-US"/>
              </w:rPr>
              <w:t>9.3.0</w:t>
            </w:r>
          </w:p>
        </w:tc>
        <w:tc>
          <w:tcPr>
            <w:tcW w:w="1033" w:type="dxa"/>
            <w:gridSpan w:val="2"/>
            <w:shd w:val="solid" w:color="FFFFFF" w:fill="auto"/>
          </w:tcPr>
          <w:p w14:paraId="4AA770CD" w14:textId="77777777" w:rsidR="00655C30" w:rsidRPr="000749E2" w:rsidRDefault="00655C30" w:rsidP="005076D8">
            <w:pPr>
              <w:pStyle w:val="TAL"/>
            </w:pPr>
            <w:r w:rsidRPr="000749E2">
              <w:t>R5-106298</w:t>
            </w:r>
          </w:p>
        </w:tc>
      </w:tr>
      <w:tr w:rsidR="00655C30" w:rsidRPr="000749E2" w14:paraId="78B324AA" w14:textId="77777777" w:rsidTr="001C22E1">
        <w:trPr>
          <w:gridAfter w:val="1"/>
          <w:wAfter w:w="21" w:type="dxa"/>
          <w:jc w:val="center"/>
        </w:trPr>
        <w:tc>
          <w:tcPr>
            <w:tcW w:w="638" w:type="dxa"/>
            <w:gridSpan w:val="2"/>
            <w:shd w:val="solid" w:color="FFFFFF" w:fill="auto"/>
          </w:tcPr>
          <w:p w14:paraId="3E9CF344" w14:textId="77777777" w:rsidR="00655C30" w:rsidRPr="000749E2" w:rsidRDefault="00655C30" w:rsidP="000749E2">
            <w:pPr>
              <w:pStyle w:val="TAL"/>
              <w:rPr>
                <w:lang w:eastAsia="en-US"/>
              </w:rPr>
            </w:pPr>
            <w:r w:rsidRPr="000749E2">
              <w:rPr>
                <w:lang w:eastAsia="en-US"/>
              </w:rPr>
              <w:t>RP#50</w:t>
            </w:r>
          </w:p>
        </w:tc>
        <w:tc>
          <w:tcPr>
            <w:tcW w:w="1134" w:type="dxa"/>
            <w:gridSpan w:val="2"/>
            <w:shd w:val="solid" w:color="FFFFFF" w:fill="auto"/>
          </w:tcPr>
          <w:p w14:paraId="262D578A" w14:textId="77777777" w:rsidR="00655C30" w:rsidRPr="000749E2" w:rsidRDefault="00655C30" w:rsidP="005076D8">
            <w:pPr>
              <w:pStyle w:val="TAL"/>
            </w:pPr>
            <w:r w:rsidRPr="000749E2">
              <w:t>RP-101142</w:t>
            </w:r>
          </w:p>
        </w:tc>
        <w:tc>
          <w:tcPr>
            <w:tcW w:w="567" w:type="dxa"/>
            <w:gridSpan w:val="2"/>
            <w:shd w:val="solid" w:color="FFFFFF" w:fill="auto"/>
          </w:tcPr>
          <w:p w14:paraId="348408D3" w14:textId="77777777" w:rsidR="00655C30" w:rsidRPr="000749E2" w:rsidRDefault="00655C30" w:rsidP="005076D8">
            <w:pPr>
              <w:pStyle w:val="TAL"/>
            </w:pPr>
            <w:r w:rsidRPr="000749E2">
              <w:t>0172</w:t>
            </w:r>
          </w:p>
        </w:tc>
        <w:tc>
          <w:tcPr>
            <w:tcW w:w="426" w:type="dxa"/>
            <w:gridSpan w:val="2"/>
            <w:shd w:val="solid" w:color="FFFFFF" w:fill="auto"/>
          </w:tcPr>
          <w:p w14:paraId="48534943" w14:textId="77777777" w:rsidR="00655C30" w:rsidRPr="000749E2" w:rsidRDefault="00655C30" w:rsidP="000749E2">
            <w:pPr>
              <w:pStyle w:val="TAL"/>
              <w:rPr>
                <w:lang w:eastAsia="en-US"/>
              </w:rPr>
            </w:pPr>
            <w:r w:rsidRPr="000749E2">
              <w:rPr>
                <w:lang w:eastAsia="en-US"/>
              </w:rPr>
              <w:t>-</w:t>
            </w:r>
          </w:p>
        </w:tc>
        <w:tc>
          <w:tcPr>
            <w:tcW w:w="4062" w:type="dxa"/>
            <w:gridSpan w:val="2"/>
            <w:shd w:val="solid" w:color="FFFFFF" w:fill="auto"/>
          </w:tcPr>
          <w:p w14:paraId="3E2E7B89" w14:textId="77777777" w:rsidR="00655C30" w:rsidRPr="000749E2" w:rsidRDefault="00655C30" w:rsidP="005076D8">
            <w:pPr>
              <w:pStyle w:val="TAL"/>
            </w:pPr>
            <w:r w:rsidRPr="000749E2">
              <w:t>Addition of UTRA reference radio parameters and combination for PS RB and Speech</w:t>
            </w:r>
          </w:p>
        </w:tc>
        <w:tc>
          <w:tcPr>
            <w:tcW w:w="415" w:type="dxa"/>
            <w:gridSpan w:val="2"/>
            <w:shd w:val="solid" w:color="FFFFFF" w:fill="auto"/>
          </w:tcPr>
          <w:p w14:paraId="18461BB3" w14:textId="77777777" w:rsidR="00655C30" w:rsidRPr="000749E2" w:rsidRDefault="00655C30" w:rsidP="000749E2">
            <w:pPr>
              <w:pStyle w:val="TAL"/>
              <w:rPr>
                <w:lang w:eastAsia="en-US"/>
              </w:rPr>
            </w:pPr>
            <w:r w:rsidRPr="000749E2">
              <w:rPr>
                <w:lang w:eastAsia="en-US"/>
              </w:rPr>
              <w:t>F</w:t>
            </w:r>
          </w:p>
        </w:tc>
        <w:tc>
          <w:tcPr>
            <w:tcW w:w="708" w:type="dxa"/>
            <w:gridSpan w:val="2"/>
            <w:shd w:val="solid" w:color="FFFFFF" w:fill="auto"/>
          </w:tcPr>
          <w:p w14:paraId="54A16F34" w14:textId="77777777" w:rsidR="00655C30" w:rsidRPr="000749E2" w:rsidRDefault="00655C30" w:rsidP="000749E2">
            <w:pPr>
              <w:pStyle w:val="TAL"/>
              <w:rPr>
                <w:lang w:eastAsia="en-US"/>
              </w:rPr>
            </w:pPr>
            <w:r w:rsidRPr="000749E2">
              <w:rPr>
                <w:lang w:eastAsia="en-US"/>
              </w:rPr>
              <w:t>9.2.0</w:t>
            </w:r>
          </w:p>
        </w:tc>
        <w:tc>
          <w:tcPr>
            <w:tcW w:w="708" w:type="dxa"/>
            <w:gridSpan w:val="2"/>
            <w:shd w:val="solid" w:color="FFFFFF" w:fill="auto"/>
          </w:tcPr>
          <w:p w14:paraId="5033FB2D" w14:textId="77777777" w:rsidR="00655C30" w:rsidRPr="000749E2" w:rsidRDefault="00655C30" w:rsidP="000749E2">
            <w:pPr>
              <w:pStyle w:val="TAL"/>
              <w:rPr>
                <w:lang w:eastAsia="en-US"/>
              </w:rPr>
            </w:pPr>
            <w:r w:rsidRPr="000749E2">
              <w:rPr>
                <w:lang w:eastAsia="en-US"/>
              </w:rPr>
              <w:t>9.3.0</w:t>
            </w:r>
          </w:p>
        </w:tc>
        <w:tc>
          <w:tcPr>
            <w:tcW w:w="1033" w:type="dxa"/>
            <w:gridSpan w:val="2"/>
            <w:shd w:val="solid" w:color="FFFFFF" w:fill="auto"/>
          </w:tcPr>
          <w:p w14:paraId="7537CCA7" w14:textId="77777777" w:rsidR="00655C30" w:rsidRPr="000749E2" w:rsidRDefault="00655C30" w:rsidP="005076D8">
            <w:pPr>
              <w:pStyle w:val="TAL"/>
            </w:pPr>
            <w:r w:rsidRPr="000749E2">
              <w:t>R5-106383</w:t>
            </w:r>
          </w:p>
        </w:tc>
      </w:tr>
      <w:tr w:rsidR="00655C30" w:rsidRPr="000749E2" w14:paraId="6748FE7C" w14:textId="77777777" w:rsidTr="001C22E1">
        <w:trPr>
          <w:gridAfter w:val="1"/>
          <w:wAfter w:w="21" w:type="dxa"/>
          <w:jc w:val="center"/>
        </w:trPr>
        <w:tc>
          <w:tcPr>
            <w:tcW w:w="638" w:type="dxa"/>
            <w:gridSpan w:val="2"/>
            <w:shd w:val="solid" w:color="FFFFFF" w:fill="auto"/>
          </w:tcPr>
          <w:p w14:paraId="0B9293A8" w14:textId="77777777" w:rsidR="00655C30" w:rsidRPr="000749E2" w:rsidRDefault="00655C30" w:rsidP="000749E2">
            <w:pPr>
              <w:pStyle w:val="TAL"/>
              <w:rPr>
                <w:lang w:eastAsia="en-US"/>
              </w:rPr>
            </w:pPr>
            <w:r w:rsidRPr="000749E2">
              <w:rPr>
                <w:lang w:eastAsia="en-US"/>
              </w:rPr>
              <w:t>RP#50</w:t>
            </w:r>
          </w:p>
        </w:tc>
        <w:tc>
          <w:tcPr>
            <w:tcW w:w="1134" w:type="dxa"/>
            <w:gridSpan w:val="2"/>
            <w:shd w:val="solid" w:color="FFFFFF" w:fill="auto"/>
          </w:tcPr>
          <w:p w14:paraId="11375E4A" w14:textId="77777777" w:rsidR="00655C30" w:rsidRPr="000749E2" w:rsidRDefault="00655C30" w:rsidP="005076D8">
            <w:pPr>
              <w:pStyle w:val="TAL"/>
            </w:pPr>
            <w:r w:rsidRPr="000749E2">
              <w:t>RP-101142</w:t>
            </w:r>
          </w:p>
        </w:tc>
        <w:tc>
          <w:tcPr>
            <w:tcW w:w="567" w:type="dxa"/>
            <w:gridSpan w:val="2"/>
            <w:shd w:val="solid" w:color="FFFFFF" w:fill="auto"/>
          </w:tcPr>
          <w:p w14:paraId="1428F096" w14:textId="77777777" w:rsidR="00655C30" w:rsidRPr="000749E2" w:rsidRDefault="00655C30" w:rsidP="005076D8">
            <w:pPr>
              <w:pStyle w:val="TAL"/>
            </w:pPr>
            <w:r w:rsidRPr="000749E2">
              <w:t>0175</w:t>
            </w:r>
          </w:p>
        </w:tc>
        <w:tc>
          <w:tcPr>
            <w:tcW w:w="426" w:type="dxa"/>
            <w:gridSpan w:val="2"/>
            <w:shd w:val="solid" w:color="FFFFFF" w:fill="auto"/>
          </w:tcPr>
          <w:p w14:paraId="01A26AB6" w14:textId="77777777" w:rsidR="00655C30" w:rsidRPr="000749E2" w:rsidRDefault="00655C30" w:rsidP="000749E2">
            <w:pPr>
              <w:pStyle w:val="TAL"/>
              <w:rPr>
                <w:lang w:eastAsia="en-US"/>
              </w:rPr>
            </w:pPr>
            <w:r w:rsidRPr="000749E2">
              <w:rPr>
                <w:lang w:eastAsia="en-US"/>
              </w:rPr>
              <w:t>-</w:t>
            </w:r>
          </w:p>
        </w:tc>
        <w:tc>
          <w:tcPr>
            <w:tcW w:w="4062" w:type="dxa"/>
            <w:gridSpan w:val="2"/>
            <w:shd w:val="solid" w:color="FFFFFF" w:fill="auto"/>
          </w:tcPr>
          <w:p w14:paraId="4EE46EC8" w14:textId="77777777" w:rsidR="00655C30" w:rsidRPr="000749E2" w:rsidRDefault="00655C30" w:rsidP="005076D8">
            <w:pPr>
              <w:pStyle w:val="TAL"/>
            </w:pPr>
            <w:r w:rsidRPr="000749E2">
              <w:t>Correction to EUTRA carrier frequency list in SIB19</w:t>
            </w:r>
          </w:p>
        </w:tc>
        <w:tc>
          <w:tcPr>
            <w:tcW w:w="415" w:type="dxa"/>
            <w:gridSpan w:val="2"/>
            <w:shd w:val="solid" w:color="FFFFFF" w:fill="auto"/>
          </w:tcPr>
          <w:p w14:paraId="2C7ABE02" w14:textId="77777777" w:rsidR="00655C30" w:rsidRPr="000749E2" w:rsidRDefault="00655C30" w:rsidP="000749E2">
            <w:pPr>
              <w:pStyle w:val="TAL"/>
              <w:rPr>
                <w:lang w:eastAsia="en-US"/>
              </w:rPr>
            </w:pPr>
            <w:r w:rsidRPr="000749E2">
              <w:rPr>
                <w:lang w:eastAsia="en-US"/>
              </w:rPr>
              <w:t>F</w:t>
            </w:r>
          </w:p>
        </w:tc>
        <w:tc>
          <w:tcPr>
            <w:tcW w:w="708" w:type="dxa"/>
            <w:gridSpan w:val="2"/>
            <w:shd w:val="solid" w:color="FFFFFF" w:fill="auto"/>
          </w:tcPr>
          <w:p w14:paraId="7BD81F60" w14:textId="77777777" w:rsidR="00655C30" w:rsidRPr="000749E2" w:rsidRDefault="00655C30" w:rsidP="000749E2">
            <w:pPr>
              <w:pStyle w:val="TAL"/>
              <w:rPr>
                <w:lang w:eastAsia="en-US"/>
              </w:rPr>
            </w:pPr>
            <w:r w:rsidRPr="000749E2">
              <w:rPr>
                <w:lang w:eastAsia="en-US"/>
              </w:rPr>
              <w:t>9.2.0</w:t>
            </w:r>
          </w:p>
        </w:tc>
        <w:tc>
          <w:tcPr>
            <w:tcW w:w="708" w:type="dxa"/>
            <w:gridSpan w:val="2"/>
            <w:shd w:val="solid" w:color="FFFFFF" w:fill="auto"/>
          </w:tcPr>
          <w:p w14:paraId="2D389F1C" w14:textId="77777777" w:rsidR="00655C30" w:rsidRPr="000749E2" w:rsidRDefault="00655C30" w:rsidP="000749E2">
            <w:pPr>
              <w:pStyle w:val="TAL"/>
              <w:rPr>
                <w:lang w:eastAsia="en-US"/>
              </w:rPr>
            </w:pPr>
            <w:r w:rsidRPr="000749E2">
              <w:rPr>
                <w:lang w:eastAsia="en-US"/>
              </w:rPr>
              <w:t>9.3.0</w:t>
            </w:r>
          </w:p>
        </w:tc>
        <w:tc>
          <w:tcPr>
            <w:tcW w:w="1033" w:type="dxa"/>
            <w:gridSpan w:val="2"/>
            <w:shd w:val="solid" w:color="FFFFFF" w:fill="auto"/>
          </w:tcPr>
          <w:p w14:paraId="703CCB1D" w14:textId="77777777" w:rsidR="00655C30" w:rsidRPr="000749E2" w:rsidRDefault="00655C30" w:rsidP="005076D8">
            <w:pPr>
              <w:pStyle w:val="TAL"/>
            </w:pPr>
            <w:r w:rsidRPr="000749E2">
              <w:t>R5-106421</w:t>
            </w:r>
          </w:p>
        </w:tc>
      </w:tr>
      <w:tr w:rsidR="00655C30" w:rsidRPr="000749E2" w14:paraId="119D3616" w14:textId="77777777" w:rsidTr="001C22E1">
        <w:trPr>
          <w:gridAfter w:val="1"/>
          <w:wAfter w:w="21" w:type="dxa"/>
          <w:jc w:val="center"/>
        </w:trPr>
        <w:tc>
          <w:tcPr>
            <w:tcW w:w="638" w:type="dxa"/>
            <w:gridSpan w:val="2"/>
            <w:shd w:val="solid" w:color="FFFFFF" w:fill="auto"/>
          </w:tcPr>
          <w:p w14:paraId="7657CB10" w14:textId="77777777" w:rsidR="00655C30" w:rsidRPr="000749E2" w:rsidRDefault="00655C30" w:rsidP="000749E2">
            <w:pPr>
              <w:pStyle w:val="TAL"/>
              <w:rPr>
                <w:lang w:eastAsia="en-US"/>
              </w:rPr>
            </w:pPr>
            <w:r w:rsidRPr="000749E2">
              <w:rPr>
                <w:lang w:eastAsia="en-US"/>
              </w:rPr>
              <w:t>RP#50</w:t>
            </w:r>
          </w:p>
        </w:tc>
        <w:tc>
          <w:tcPr>
            <w:tcW w:w="1134" w:type="dxa"/>
            <w:gridSpan w:val="2"/>
            <w:shd w:val="solid" w:color="FFFFFF" w:fill="auto"/>
          </w:tcPr>
          <w:p w14:paraId="211613DC" w14:textId="77777777" w:rsidR="00655C30" w:rsidRPr="000749E2" w:rsidRDefault="00655C30" w:rsidP="005076D8">
            <w:pPr>
              <w:pStyle w:val="TAL"/>
            </w:pPr>
            <w:r w:rsidRPr="000749E2">
              <w:t>RP-101142</w:t>
            </w:r>
          </w:p>
        </w:tc>
        <w:tc>
          <w:tcPr>
            <w:tcW w:w="567" w:type="dxa"/>
            <w:gridSpan w:val="2"/>
            <w:shd w:val="solid" w:color="FFFFFF" w:fill="auto"/>
          </w:tcPr>
          <w:p w14:paraId="670499E3" w14:textId="77777777" w:rsidR="00655C30" w:rsidRPr="000749E2" w:rsidRDefault="00655C30" w:rsidP="005076D8">
            <w:pPr>
              <w:pStyle w:val="TAL"/>
            </w:pPr>
            <w:r w:rsidRPr="000749E2">
              <w:t>0171</w:t>
            </w:r>
          </w:p>
        </w:tc>
        <w:tc>
          <w:tcPr>
            <w:tcW w:w="426" w:type="dxa"/>
            <w:gridSpan w:val="2"/>
            <w:shd w:val="solid" w:color="FFFFFF" w:fill="auto"/>
          </w:tcPr>
          <w:p w14:paraId="369097CB" w14:textId="77777777" w:rsidR="00655C30" w:rsidRPr="000749E2" w:rsidRDefault="00655C30" w:rsidP="000749E2">
            <w:pPr>
              <w:pStyle w:val="TAL"/>
              <w:rPr>
                <w:lang w:eastAsia="en-US"/>
              </w:rPr>
            </w:pPr>
            <w:r w:rsidRPr="000749E2">
              <w:rPr>
                <w:lang w:eastAsia="en-US"/>
              </w:rPr>
              <w:t>-</w:t>
            </w:r>
          </w:p>
        </w:tc>
        <w:tc>
          <w:tcPr>
            <w:tcW w:w="4062" w:type="dxa"/>
            <w:gridSpan w:val="2"/>
            <w:shd w:val="solid" w:color="FFFFFF" w:fill="auto"/>
          </w:tcPr>
          <w:p w14:paraId="641C2A06" w14:textId="77777777" w:rsidR="00655C30" w:rsidRPr="000749E2" w:rsidRDefault="00655C30" w:rsidP="005076D8">
            <w:pPr>
              <w:pStyle w:val="TAL"/>
            </w:pPr>
            <w:r w:rsidRPr="000749E2">
              <w:t>Correction to the IDENTITY RESPONSE (with IMSI) message</w:t>
            </w:r>
          </w:p>
        </w:tc>
        <w:tc>
          <w:tcPr>
            <w:tcW w:w="415" w:type="dxa"/>
            <w:gridSpan w:val="2"/>
            <w:shd w:val="solid" w:color="FFFFFF" w:fill="auto"/>
          </w:tcPr>
          <w:p w14:paraId="27851BDF" w14:textId="77777777" w:rsidR="00655C30" w:rsidRPr="000749E2" w:rsidRDefault="00655C30" w:rsidP="000749E2">
            <w:pPr>
              <w:pStyle w:val="TAL"/>
              <w:rPr>
                <w:lang w:eastAsia="en-US"/>
              </w:rPr>
            </w:pPr>
            <w:r w:rsidRPr="000749E2">
              <w:rPr>
                <w:lang w:eastAsia="en-US"/>
              </w:rPr>
              <w:t>F</w:t>
            </w:r>
          </w:p>
        </w:tc>
        <w:tc>
          <w:tcPr>
            <w:tcW w:w="708" w:type="dxa"/>
            <w:gridSpan w:val="2"/>
            <w:shd w:val="solid" w:color="FFFFFF" w:fill="auto"/>
          </w:tcPr>
          <w:p w14:paraId="388AFEDF" w14:textId="77777777" w:rsidR="00655C30" w:rsidRPr="000749E2" w:rsidRDefault="00655C30" w:rsidP="000749E2">
            <w:pPr>
              <w:pStyle w:val="TAL"/>
              <w:rPr>
                <w:lang w:eastAsia="en-US"/>
              </w:rPr>
            </w:pPr>
            <w:r w:rsidRPr="000749E2">
              <w:rPr>
                <w:lang w:eastAsia="en-US"/>
              </w:rPr>
              <w:t>9.2.0</w:t>
            </w:r>
          </w:p>
        </w:tc>
        <w:tc>
          <w:tcPr>
            <w:tcW w:w="708" w:type="dxa"/>
            <w:gridSpan w:val="2"/>
            <w:shd w:val="solid" w:color="FFFFFF" w:fill="auto"/>
          </w:tcPr>
          <w:p w14:paraId="47608814" w14:textId="77777777" w:rsidR="00655C30" w:rsidRPr="000749E2" w:rsidRDefault="00655C30" w:rsidP="000749E2">
            <w:pPr>
              <w:pStyle w:val="TAL"/>
              <w:rPr>
                <w:lang w:eastAsia="en-US"/>
              </w:rPr>
            </w:pPr>
            <w:r w:rsidRPr="000749E2">
              <w:rPr>
                <w:lang w:eastAsia="en-US"/>
              </w:rPr>
              <w:t>9.3.0</w:t>
            </w:r>
          </w:p>
        </w:tc>
        <w:tc>
          <w:tcPr>
            <w:tcW w:w="1033" w:type="dxa"/>
            <w:gridSpan w:val="2"/>
            <w:shd w:val="solid" w:color="FFFFFF" w:fill="auto"/>
          </w:tcPr>
          <w:p w14:paraId="5D5143A7" w14:textId="77777777" w:rsidR="00655C30" w:rsidRPr="000749E2" w:rsidRDefault="00655C30" w:rsidP="005076D8">
            <w:pPr>
              <w:pStyle w:val="TAL"/>
            </w:pPr>
            <w:r w:rsidRPr="000749E2">
              <w:t>R5-106551</w:t>
            </w:r>
          </w:p>
        </w:tc>
      </w:tr>
      <w:tr w:rsidR="00655C30" w:rsidRPr="000749E2" w14:paraId="65706A0A" w14:textId="77777777" w:rsidTr="001C22E1">
        <w:trPr>
          <w:gridAfter w:val="1"/>
          <w:wAfter w:w="21" w:type="dxa"/>
          <w:jc w:val="center"/>
        </w:trPr>
        <w:tc>
          <w:tcPr>
            <w:tcW w:w="638" w:type="dxa"/>
            <w:gridSpan w:val="2"/>
            <w:shd w:val="solid" w:color="FFFFFF" w:fill="auto"/>
          </w:tcPr>
          <w:p w14:paraId="5730AA5B" w14:textId="77777777" w:rsidR="00655C30" w:rsidRPr="000749E2" w:rsidRDefault="00655C30" w:rsidP="000749E2">
            <w:pPr>
              <w:pStyle w:val="TAL"/>
              <w:rPr>
                <w:lang w:eastAsia="en-US"/>
              </w:rPr>
            </w:pPr>
            <w:r w:rsidRPr="000749E2">
              <w:rPr>
                <w:lang w:eastAsia="en-US"/>
              </w:rPr>
              <w:t>RP#50</w:t>
            </w:r>
          </w:p>
        </w:tc>
        <w:tc>
          <w:tcPr>
            <w:tcW w:w="1134" w:type="dxa"/>
            <w:gridSpan w:val="2"/>
            <w:shd w:val="solid" w:color="FFFFFF" w:fill="auto"/>
          </w:tcPr>
          <w:p w14:paraId="01044007" w14:textId="77777777" w:rsidR="00655C30" w:rsidRPr="000749E2" w:rsidRDefault="00655C30" w:rsidP="005076D8">
            <w:pPr>
              <w:pStyle w:val="TAL"/>
            </w:pPr>
            <w:r w:rsidRPr="000749E2">
              <w:t>RP-101142</w:t>
            </w:r>
          </w:p>
        </w:tc>
        <w:tc>
          <w:tcPr>
            <w:tcW w:w="567" w:type="dxa"/>
            <w:gridSpan w:val="2"/>
            <w:shd w:val="solid" w:color="FFFFFF" w:fill="auto"/>
          </w:tcPr>
          <w:p w14:paraId="1B18ED4A" w14:textId="77777777" w:rsidR="00655C30" w:rsidRPr="000749E2" w:rsidRDefault="00655C30" w:rsidP="005076D8">
            <w:pPr>
              <w:pStyle w:val="TAL"/>
            </w:pPr>
            <w:r w:rsidRPr="000749E2">
              <w:t>0178</w:t>
            </w:r>
          </w:p>
        </w:tc>
        <w:tc>
          <w:tcPr>
            <w:tcW w:w="426" w:type="dxa"/>
            <w:gridSpan w:val="2"/>
            <w:shd w:val="solid" w:color="FFFFFF" w:fill="auto"/>
          </w:tcPr>
          <w:p w14:paraId="2653F1D3" w14:textId="77777777" w:rsidR="00655C30" w:rsidRPr="000749E2" w:rsidRDefault="00655C30" w:rsidP="000749E2">
            <w:pPr>
              <w:pStyle w:val="TAL"/>
              <w:rPr>
                <w:lang w:eastAsia="en-US"/>
              </w:rPr>
            </w:pPr>
            <w:r w:rsidRPr="000749E2">
              <w:rPr>
                <w:lang w:eastAsia="en-US"/>
              </w:rPr>
              <w:t>-</w:t>
            </w:r>
          </w:p>
        </w:tc>
        <w:tc>
          <w:tcPr>
            <w:tcW w:w="4062" w:type="dxa"/>
            <w:gridSpan w:val="2"/>
            <w:shd w:val="solid" w:color="FFFFFF" w:fill="auto"/>
          </w:tcPr>
          <w:p w14:paraId="7D70E4A2" w14:textId="77777777" w:rsidR="00655C30" w:rsidRPr="000749E2" w:rsidRDefault="00655C30" w:rsidP="005076D8">
            <w:pPr>
              <w:pStyle w:val="TAL"/>
            </w:pPr>
            <w:r w:rsidRPr="000749E2">
              <w:t>Correction for DRX offset start time</w:t>
            </w:r>
          </w:p>
        </w:tc>
        <w:tc>
          <w:tcPr>
            <w:tcW w:w="415" w:type="dxa"/>
            <w:gridSpan w:val="2"/>
            <w:shd w:val="solid" w:color="FFFFFF" w:fill="auto"/>
          </w:tcPr>
          <w:p w14:paraId="6F000D27" w14:textId="77777777" w:rsidR="00655C30" w:rsidRPr="000749E2" w:rsidRDefault="00655C30" w:rsidP="000749E2">
            <w:pPr>
              <w:pStyle w:val="TAL"/>
              <w:rPr>
                <w:lang w:eastAsia="en-US"/>
              </w:rPr>
            </w:pPr>
            <w:r w:rsidRPr="000749E2">
              <w:rPr>
                <w:lang w:eastAsia="en-US"/>
              </w:rPr>
              <w:t>F</w:t>
            </w:r>
          </w:p>
        </w:tc>
        <w:tc>
          <w:tcPr>
            <w:tcW w:w="708" w:type="dxa"/>
            <w:gridSpan w:val="2"/>
            <w:shd w:val="solid" w:color="FFFFFF" w:fill="auto"/>
          </w:tcPr>
          <w:p w14:paraId="700581C8" w14:textId="77777777" w:rsidR="00655C30" w:rsidRPr="000749E2" w:rsidRDefault="00655C30" w:rsidP="000749E2">
            <w:pPr>
              <w:pStyle w:val="TAL"/>
              <w:rPr>
                <w:lang w:eastAsia="en-US"/>
              </w:rPr>
            </w:pPr>
            <w:r w:rsidRPr="000749E2">
              <w:rPr>
                <w:lang w:eastAsia="en-US"/>
              </w:rPr>
              <w:t>9.2.0</w:t>
            </w:r>
          </w:p>
        </w:tc>
        <w:tc>
          <w:tcPr>
            <w:tcW w:w="708" w:type="dxa"/>
            <w:gridSpan w:val="2"/>
            <w:shd w:val="solid" w:color="FFFFFF" w:fill="auto"/>
          </w:tcPr>
          <w:p w14:paraId="1E50D629" w14:textId="77777777" w:rsidR="00655C30" w:rsidRPr="000749E2" w:rsidRDefault="00655C30" w:rsidP="000749E2">
            <w:pPr>
              <w:pStyle w:val="TAL"/>
              <w:rPr>
                <w:lang w:eastAsia="en-US"/>
              </w:rPr>
            </w:pPr>
            <w:r w:rsidRPr="000749E2">
              <w:rPr>
                <w:lang w:eastAsia="en-US"/>
              </w:rPr>
              <w:t>9.3.0</w:t>
            </w:r>
          </w:p>
        </w:tc>
        <w:tc>
          <w:tcPr>
            <w:tcW w:w="1033" w:type="dxa"/>
            <w:gridSpan w:val="2"/>
            <w:shd w:val="solid" w:color="FFFFFF" w:fill="auto"/>
          </w:tcPr>
          <w:p w14:paraId="1E34AA27" w14:textId="77777777" w:rsidR="00655C30" w:rsidRPr="000749E2" w:rsidRDefault="00655C30" w:rsidP="005076D8">
            <w:pPr>
              <w:pStyle w:val="TAL"/>
            </w:pPr>
            <w:r w:rsidRPr="000749E2">
              <w:t>R5-106552</w:t>
            </w:r>
          </w:p>
        </w:tc>
      </w:tr>
      <w:tr w:rsidR="00655C30" w:rsidRPr="000749E2" w14:paraId="2E045F5C" w14:textId="77777777" w:rsidTr="001C22E1">
        <w:trPr>
          <w:gridAfter w:val="1"/>
          <w:wAfter w:w="21" w:type="dxa"/>
          <w:jc w:val="center"/>
        </w:trPr>
        <w:tc>
          <w:tcPr>
            <w:tcW w:w="638" w:type="dxa"/>
            <w:gridSpan w:val="2"/>
            <w:shd w:val="solid" w:color="FFFFFF" w:fill="auto"/>
          </w:tcPr>
          <w:p w14:paraId="24A0F39A" w14:textId="77777777" w:rsidR="00655C30" w:rsidRPr="000749E2" w:rsidRDefault="00655C30" w:rsidP="000749E2">
            <w:pPr>
              <w:pStyle w:val="TAL"/>
              <w:rPr>
                <w:lang w:eastAsia="en-US"/>
              </w:rPr>
            </w:pPr>
            <w:r w:rsidRPr="000749E2">
              <w:rPr>
                <w:lang w:eastAsia="en-US"/>
              </w:rPr>
              <w:t>RP#50</w:t>
            </w:r>
          </w:p>
        </w:tc>
        <w:tc>
          <w:tcPr>
            <w:tcW w:w="1134" w:type="dxa"/>
            <w:gridSpan w:val="2"/>
            <w:shd w:val="solid" w:color="FFFFFF" w:fill="auto"/>
          </w:tcPr>
          <w:p w14:paraId="4DAE18FC" w14:textId="77777777" w:rsidR="00655C30" w:rsidRPr="000749E2" w:rsidRDefault="00655C30" w:rsidP="005076D8">
            <w:pPr>
              <w:pStyle w:val="TAL"/>
            </w:pPr>
            <w:r w:rsidRPr="000749E2">
              <w:t>RP-101142</w:t>
            </w:r>
          </w:p>
        </w:tc>
        <w:tc>
          <w:tcPr>
            <w:tcW w:w="567" w:type="dxa"/>
            <w:gridSpan w:val="2"/>
            <w:shd w:val="solid" w:color="FFFFFF" w:fill="auto"/>
          </w:tcPr>
          <w:p w14:paraId="2B0164AC" w14:textId="77777777" w:rsidR="00655C30" w:rsidRPr="000749E2" w:rsidRDefault="00655C30" w:rsidP="005076D8">
            <w:pPr>
              <w:pStyle w:val="TAL"/>
            </w:pPr>
            <w:r w:rsidRPr="000749E2">
              <w:t>0177</w:t>
            </w:r>
          </w:p>
        </w:tc>
        <w:tc>
          <w:tcPr>
            <w:tcW w:w="426" w:type="dxa"/>
            <w:gridSpan w:val="2"/>
            <w:shd w:val="solid" w:color="FFFFFF" w:fill="auto"/>
          </w:tcPr>
          <w:p w14:paraId="6F7FEE40" w14:textId="77777777" w:rsidR="00655C30" w:rsidRPr="000749E2" w:rsidRDefault="00655C30" w:rsidP="000749E2">
            <w:pPr>
              <w:pStyle w:val="TAL"/>
              <w:rPr>
                <w:lang w:eastAsia="en-US"/>
              </w:rPr>
            </w:pPr>
            <w:r w:rsidRPr="000749E2">
              <w:rPr>
                <w:lang w:eastAsia="en-US"/>
              </w:rPr>
              <w:t>-</w:t>
            </w:r>
          </w:p>
        </w:tc>
        <w:tc>
          <w:tcPr>
            <w:tcW w:w="4062" w:type="dxa"/>
            <w:gridSpan w:val="2"/>
            <w:shd w:val="solid" w:color="FFFFFF" w:fill="auto"/>
          </w:tcPr>
          <w:p w14:paraId="19E4104D" w14:textId="77777777" w:rsidR="00655C30" w:rsidRPr="000749E2" w:rsidRDefault="00655C30" w:rsidP="005076D8">
            <w:pPr>
              <w:pStyle w:val="TAL"/>
            </w:pPr>
            <w:r w:rsidRPr="000749E2">
              <w:t>Correction of specific message content for generic procedures (state 2 and state 2A)</w:t>
            </w:r>
          </w:p>
        </w:tc>
        <w:tc>
          <w:tcPr>
            <w:tcW w:w="415" w:type="dxa"/>
            <w:gridSpan w:val="2"/>
            <w:shd w:val="solid" w:color="FFFFFF" w:fill="auto"/>
          </w:tcPr>
          <w:p w14:paraId="5D5227F9" w14:textId="77777777" w:rsidR="00655C30" w:rsidRPr="000749E2" w:rsidRDefault="00655C30" w:rsidP="000749E2">
            <w:pPr>
              <w:pStyle w:val="TAL"/>
              <w:rPr>
                <w:lang w:eastAsia="en-US"/>
              </w:rPr>
            </w:pPr>
            <w:r w:rsidRPr="000749E2">
              <w:rPr>
                <w:lang w:eastAsia="en-US"/>
              </w:rPr>
              <w:t>F</w:t>
            </w:r>
          </w:p>
        </w:tc>
        <w:tc>
          <w:tcPr>
            <w:tcW w:w="708" w:type="dxa"/>
            <w:gridSpan w:val="2"/>
            <w:shd w:val="solid" w:color="FFFFFF" w:fill="auto"/>
          </w:tcPr>
          <w:p w14:paraId="33D458AB" w14:textId="77777777" w:rsidR="00655C30" w:rsidRPr="000749E2" w:rsidRDefault="00655C30" w:rsidP="000749E2">
            <w:pPr>
              <w:pStyle w:val="TAL"/>
              <w:rPr>
                <w:lang w:eastAsia="en-US"/>
              </w:rPr>
            </w:pPr>
            <w:r w:rsidRPr="000749E2">
              <w:rPr>
                <w:lang w:eastAsia="en-US"/>
              </w:rPr>
              <w:t>9.2.0</w:t>
            </w:r>
          </w:p>
        </w:tc>
        <w:tc>
          <w:tcPr>
            <w:tcW w:w="708" w:type="dxa"/>
            <w:gridSpan w:val="2"/>
            <w:shd w:val="solid" w:color="FFFFFF" w:fill="auto"/>
          </w:tcPr>
          <w:p w14:paraId="745A7075" w14:textId="77777777" w:rsidR="00655C30" w:rsidRPr="000749E2" w:rsidRDefault="00655C30" w:rsidP="000749E2">
            <w:pPr>
              <w:pStyle w:val="TAL"/>
              <w:rPr>
                <w:lang w:eastAsia="en-US"/>
              </w:rPr>
            </w:pPr>
            <w:r w:rsidRPr="000749E2">
              <w:rPr>
                <w:lang w:eastAsia="en-US"/>
              </w:rPr>
              <w:t>9.3.0</w:t>
            </w:r>
          </w:p>
        </w:tc>
        <w:tc>
          <w:tcPr>
            <w:tcW w:w="1033" w:type="dxa"/>
            <w:gridSpan w:val="2"/>
            <w:shd w:val="solid" w:color="FFFFFF" w:fill="auto"/>
          </w:tcPr>
          <w:p w14:paraId="4C993EA0" w14:textId="77777777" w:rsidR="00655C30" w:rsidRPr="000749E2" w:rsidRDefault="00655C30" w:rsidP="005076D8">
            <w:pPr>
              <w:pStyle w:val="TAL"/>
            </w:pPr>
            <w:r w:rsidRPr="000749E2">
              <w:t>R5-106596</w:t>
            </w:r>
          </w:p>
        </w:tc>
      </w:tr>
      <w:tr w:rsidR="00655C30" w:rsidRPr="000749E2" w14:paraId="2AFA5B83" w14:textId="77777777" w:rsidTr="001C22E1">
        <w:trPr>
          <w:gridAfter w:val="1"/>
          <w:wAfter w:w="21" w:type="dxa"/>
          <w:jc w:val="center"/>
        </w:trPr>
        <w:tc>
          <w:tcPr>
            <w:tcW w:w="638" w:type="dxa"/>
            <w:gridSpan w:val="2"/>
            <w:shd w:val="solid" w:color="FFFFFF" w:fill="auto"/>
          </w:tcPr>
          <w:p w14:paraId="78CB2116" w14:textId="77777777" w:rsidR="00655C30" w:rsidRPr="000749E2" w:rsidRDefault="00655C30" w:rsidP="000749E2">
            <w:pPr>
              <w:pStyle w:val="TAL"/>
              <w:rPr>
                <w:lang w:eastAsia="en-US"/>
              </w:rPr>
            </w:pPr>
            <w:r w:rsidRPr="000749E2">
              <w:rPr>
                <w:lang w:eastAsia="en-US"/>
              </w:rPr>
              <w:t>RP#50</w:t>
            </w:r>
          </w:p>
        </w:tc>
        <w:tc>
          <w:tcPr>
            <w:tcW w:w="1134" w:type="dxa"/>
            <w:gridSpan w:val="2"/>
            <w:shd w:val="solid" w:color="FFFFFF" w:fill="auto"/>
          </w:tcPr>
          <w:p w14:paraId="23C152F0" w14:textId="77777777" w:rsidR="00655C30" w:rsidRPr="000749E2" w:rsidRDefault="00655C30" w:rsidP="005076D8">
            <w:pPr>
              <w:pStyle w:val="TAL"/>
            </w:pPr>
            <w:r w:rsidRPr="000749E2">
              <w:t>RP-101138</w:t>
            </w:r>
          </w:p>
        </w:tc>
        <w:tc>
          <w:tcPr>
            <w:tcW w:w="567" w:type="dxa"/>
            <w:gridSpan w:val="2"/>
            <w:shd w:val="solid" w:color="FFFFFF" w:fill="auto"/>
          </w:tcPr>
          <w:p w14:paraId="4A978419" w14:textId="77777777" w:rsidR="00655C30" w:rsidRPr="000749E2" w:rsidRDefault="00655C30" w:rsidP="005076D8">
            <w:pPr>
              <w:pStyle w:val="TAL"/>
            </w:pPr>
            <w:r w:rsidRPr="000749E2">
              <w:t>0180</w:t>
            </w:r>
          </w:p>
        </w:tc>
        <w:tc>
          <w:tcPr>
            <w:tcW w:w="426" w:type="dxa"/>
            <w:gridSpan w:val="2"/>
            <w:shd w:val="solid" w:color="FFFFFF" w:fill="auto"/>
          </w:tcPr>
          <w:p w14:paraId="31B394CA" w14:textId="77777777" w:rsidR="00655C30" w:rsidRPr="000749E2" w:rsidRDefault="00655C30" w:rsidP="000749E2">
            <w:pPr>
              <w:pStyle w:val="TAL"/>
              <w:rPr>
                <w:lang w:eastAsia="en-US"/>
              </w:rPr>
            </w:pPr>
            <w:r w:rsidRPr="000749E2">
              <w:rPr>
                <w:lang w:eastAsia="en-US"/>
              </w:rPr>
              <w:t>-</w:t>
            </w:r>
          </w:p>
        </w:tc>
        <w:tc>
          <w:tcPr>
            <w:tcW w:w="4062" w:type="dxa"/>
            <w:gridSpan w:val="2"/>
            <w:shd w:val="solid" w:color="FFFFFF" w:fill="auto"/>
          </w:tcPr>
          <w:p w14:paraId="515FDDD4" w14:textId="77777777" w:rsidR="00655C30" w:rsidRPr="000749E2" w:rsidRDefault="00655C30" w:rsidP="005076D8">
            <w:pPr>
              <w:pStyle w:val="TAL"/>
            </w:pPr>
            <w:r w:rsidRPr="000749E2">
              <w:t>LTE-RF state 3A</w:t>
            </w:r>
          </w:p>
        </w:tc>
        <w:tc>
          <w:tcPr>
            <w:tcW w:w="415" w:type="dxa"/>
            <w:gridSpan w:val="2"/>
            <w:shd w:val="solid" w:color="FFFFFF" w:fill="auto"/>
          </w:tcPr>
          <w:p w14:paraId="65CDDCB0" w14:textId="77777777" w:rsidR="00655C30" w:rsidRPr="000749E2" w:rsidRDefault="00655C30" w:rsidP="000749E2">
            <w:pPr>
              <w:pStyle w:val="TAL"/>
              <w:rPr>
                <w:lang w:eastAsia="en-US"/>
              </w:rPr>
            </w:pPr>
            <w:r w:rsidRPr="000749E2">
              <w:rPr>
                <w:lang w:eastAsia="en-US"/>
              </w:rPr>
              <w:t>F</w:t>
            </w:r>
          </w:p>
        </w:tc>
        <w:tc>
          <w:tcPr>
            <w:tcW w:w="708" w:type="dxa"/>
            <w:gridSpan w:val="2"/>
            <w:shd w:val="solid" w:color="FFFFFF" w:fill="auto"/>
          </w:tcPr>
          <w:p w14:paraId="25984180" w14:textId="77777777" w:rsidR="00655C30" w:rsidRPr="000749E2" w:rsidRDefault="00655C30" w:rsidP="000749E2">
            <w:pPr>
              <w:pStyle w:val="TAL"/>
              <w:rPr>
                <w:lang w:eastAsia="en-US"/>
              </w:rPr>
            </w:pPr>
            <w:r w:rsidRPr="000749E2">
              <w:rPr>
                <w:lang w:eastAsia="en-US"/>
              </w:rPr>
              <w:t>9.2.0</w:t>
            </w:r>
          </w:p>
        </w:tc>
        <w:tc>
          <w:tcPr>
            <w:tcW w:w="708" w:type="dxa"/>
            <w:gridSpan w:val="2"/>
            <w:shd w:val="solid" w:color="FFFFFF" w:fill="auto"/>
          </w:tcPr>
          <w:p w14:paraId="5D15A51D" w14:textId="77777777" w:rsidR="00655C30" w:rsidRPr="000749E2" w:rsidRDefault="00655C30" w:rsidP="000749E2">
            <w:pPr>
              <w:pStyle w:val="TAL"/>
              <w:rPr>
                <w:lang w:eastAsia="en-US"/>
              </w:rPr>
            </w:pPr>
            <w:r w:rsidRPr="000749E2">
              <w:rPr>
                <w:lang w:eastAsia="en-US"/>
              </w:rPr>
              <w:t>9.3.0</w:t>
            </w:r>
          </w:p>
        </w:tc>
        <w:tc>
          <w:tcPr>
            <w:tcW w:w="1033" w:type="dxa"/>
            <w:gridSpan w:val="2"/>
            <w:shd w:val="solid" w:color="FFFFFF" w:fill="auto"/>
          </w:tcPr>
          <w:p w14:paraId="226C2CAB" w14:textId="77777777" w:rsidR="00655C30" w:rsidRPr="000749E2" w:rsidRDefault="00655C30" w:rsidP="005076D8">
            <w:pPr>
              <w:pStyle w:val="TAL"/>
            </w:pPr>
            <w:r w:rsidRPr="000749E2">
              <w:t>R5-106597</w:t>
            </w:r>
          </w:p>
        </w:tc>
      </w:tr>
      <w:tr w:rsidR="00655C30" w:rsidRPr="000749E2" w14:paraId="7FDEDD9B" w14:textId="77777777" w:rsidTr="001C22E1">
        <w:trPr>
          <w:gridAfter w:val="1"/>
          <w:wAfter w:w="21" w:type="dxa"/>
          <w:jc w:val="center"/>
        </w:trPr>
        <w:tc>
          <w:tcPr>
            <w:tcW w:w="638" w:type="dxa"/>
            <w:gridSpan w:val="2"/>
            <w:shd w:val="solid" w:color="FFFFFF" w:fill="auto"/>
          </w:tcPr>
          <w:p w14:paraId="61957DB0" w14:textId="77777777" w:rsidR="00655C30" w:rsidRPr="000749E2" w:rsidRDefault="00655C30" w:rsidP="000749E2">
            <w:pPr>
              <w:pStyle w:val="TAL"/>
              <w:rPr>
                <w:lang w:eastAsia="en-US"/>
              </w:rPr>
            </w:pPr>
            <w:r w:rsidRPr="000749E2">
              <w:rPr>
                <w:lang w:eastAsia="en-US"/>
              </w:rPr>
              <w:t>RP#50</w:t>
            </w:r>
          </w:p>
        </w:tc>
        <w:tc>
          <w:tcPr>
            <w:tcW w:w="1134" w:type="dxa"/>
            <w:gridSpan w:val="2"/>
            <w:shd w:val="solid" w:color="FFFFFF" w:fill="auto"/>
          </w:tcPr>
          <w:p w14:paraId="3F03C59E" w14:textId="77777777" w:rsidR="00655C30" w:rsidRPr="000749E2" w:rsidRDefault="00655C30" w:rsidP="005076D8">
            <w:pPr>
              <w:pStyle w:val="TAL"/>
            </w:pPr>
            <w:r w:rsidRPr="000749E2">
              <w:t>RP-101142</w:t>
            </w:r>
          </w:p>
        </w:tc>
        <w:tc>
          <w:tcPr>
            <w:tcW w:w="567" w:type="dxa"/>
            <w:gridSpan w:val="2"/>
            <w:shd w:val="solid" w:color="FFFFFF" w:fill="auto"/>
          </w:tcPr>
          <w:p w14:paraId="0EC121D5" w14:textId="77777777" w:rsidR="00655C30" w:rsidRPr="000749E2" w:rsidRDefault="00655C30" w:rsidP="005076D8">
            <w:pPr>
              <w:pStyle w:val="TAL"/>
            </w:pPr>
            <w:r w:rsidRPr="000749E2">
              <w:t>0176</w:t>
            </w:r>
          </w:p>
        </w:tc>
        <w:tc>
          <w:tcPr>
            <w:tcW w:w="426" w:type="dxa"/>
            <w:gridSpan w:val="2"/>
            <w:shd w:val="solid" w:color="FFFFFF" w:fill="auto"/>
          </w:tcPr>
          <w:p w14:paraId="223B9D48" w14:textId="77777777" w:rsidR="00655C30" w:rsidRPr="000749E2" w:rsidRDefault="00655C30" w:rsidP="000749E2">
            <w:pPr>
              <w:pStyle w:val="TAL"/>
              <w:rPr>
                <w:lang w:eastAsia="en-US"/>
              </w:rPr>
            </w:pPr>
            <w:r w:rsidRPr="000749E2">
              <w:rPr>
                <w:lang w:eastAsia="en-US"/>
              </w:rPr>
              <w:t>-</w:t>
            </w:r>
          </w:p>
        </w:tc>
        <w:tc>
          <w:tcPr>
            <w:tcW w:w="4062" w:type="dxa"/>
            <w:gridSpan w:val="2"/>
            <w:shd w:val="solid" w:color="FFFFFF" w:fill="auto"/>
          </w:tcPr>
          <w:p w14:paraId="640D8FC5" w14:textId="77777777" w:rsidR="00655C30" w:rsidRPr="000749E2" w:rsidRDefault="00655C30" w:rsidP="005076D8">
            <w:pPr>
              <w:pStyle w:val="TAL"/>
            </w:pPr>
            <w:r w:rsidRPr="000749E2">
              <w:t>Correction to security protection header for Identity Request message</w:t>
            </w:r>
          </w:p>
        </w:tc>
        <w:tc>
          <w:tcPr>
            <w:tcW w:w="415" w:type="dxa"/>
            <w:gridSpan w:val="2"/>
            <w:shd w:val="solid" w:color="FFFFFF" w:fill="auto"/>
          </w:tcPr>
          <w:p w14:paraId="775176BE" w14:textId="77777777" w:rsidR="00655C30" w:rsidRPr="000749E2" w:rsidRDefault="00655C30" w:rsidP="000749E2">
            <w:pPr>
              <w:pStyle w:val="TAL"/>
              <w:rPr>
                <w:lang w:eastAsia="en-US"/>
              </w:rPr>
            </w:pPr>
            <w:r w:rsidRPr="000749E2">
              <w:rPr>
                <w:lang w:eastAsia="en-US"/>
              </w:rPr>
              <w:t>F</w:t>
            </w:r>
          </w:p>
        </w:tc>
        <w:tc>
          <w:tcPr>
            <w:tcW w:w="708" w:type="dxa"/>
            <w:gridSpan w:val="2"/>
            <w:shd w:val="solid" w:color="FFFFFF" w:fill="auto"/>
          </w:tcPr>
          <w:p w14:paraId="0B4552BC" w14:textId="77777777" w:rsidR="00655C30" w:rsidRPr="000749E2" w:rsidRDefault="00655C30" w:rsidP="000749E2">
            <w:pPr>
              <w:pStyle w:val="TAL"/>
              <w:rPr>
                <w:lang w:eastAsia="en-US"/>
              </w:rPr>
            </w:pPr>
            <w:r w:rsidRPr="000749E2">
              <w:rPr>
                <w:lang w:eastAsia="en-US"/>
              </w:rPr>
              <w:t>9.2.0</w:t>
            </w:r>
          </w:p>
        </w:tc>
        <w:tc>
          <w:tcPr>
            <w:tcW w:w="708" w:type="dxa"/>
            <w:gridSpan w:val="2"/>
            <w:shd w:val="solid" w:color="FFFFFF" w:fill="auto"/>
          </w:tcPr>
          <w:p w14:paraId="7D83A593" w14:textId="77777777" w:rsidR="00655C30" w:rsidRPr="000749E2" w:rsidRDefault="00655C30" w:rsidP="000749E2">
            <w:pPr>
              <w:pStyle w:val="TAL"/>
              <w:rPr>
                <w:lang w:eastAsia="en-US"/>
              </w:rPr>
            </w:pPr>
            <w:r w:rsidRPr="000749E2">
              <w:rPr>
                <w:lang w:eastAsia="en-US"/>
              </w:rPr>
              <w:t>9.3.0</w:t>
            </w:r>
          </w:p>
        </w:tc>
        <w:tc>
          <w:tcPr>
            <w:tcW w:w="1033" w:type="dxa"/>
            <w:gridSpan w:val="2"/>
            <w:shd w:val="solid" w:color="FFFFFF" w:fill="auto"/>
          </w:tcPr>
          <w:p w14:paraId="3E73E9D8" w14:textId="77777777" w:rsidR="00655C30" w:rsidRPr="000749E2" w:rsidRDefault="00655C30" w:rsidP="005076D8">
            <w:pPr>
              <w:pStyle w:val="TAL"/>
            </w:pPr>
            <w:r w:rsidRPr="000749E2">
              <w:t>R5-106611</w:t>
            </w:r>
          </w:p>
        </w:tc>
      </w:tr>
      <w:tr w:rsidR="00655C30" w:rsidRPr="000749E2" w14:paraId="088D3CDD" w14:textId="77777777" w:rsidTr="001C22E1">
        <w:trPr>
          <w:gridAfter w:val="1"/>
          <w:wAfter w:w="21" w:type="dxa"/>
          <w:jc w:val="center"/>
        </w:trPr>
        <w:tc>
          <w:tcPr>
            <w:tcW w:w="638" w:type="dxa"/>
            <w:gridSpan w:val="2"/>
            <w:shd w:val="solid" w:color="FFFFFF" w:fill="auto"/>
          </w:tcPr>
          <w:p w14:paraId="23E870DB" w14:textId="77777777" w:rsidR="00655C30" w:rsidRPr="000749E2" w:rsidRDefault="00655C30" w:rsidP="000749E2">
            <w:pPr>
              <w:pStyle w:val="TAL"/>
              <w:rPr>
                <w:lang w:eastAsia="en-US"/>
              </w:rPr>
            </w:pPr>
            <w:r w:rsidRPr="000749E2">
              <w:rPr>
                <w:lang w:eastAsia="en-US"/>
              </w:rPr>
              <w:t>RP#50</w:t>
            </w:r>
          </w:p>
        </w:tc>
        <w:tc>
          <w:tcPr>
            <w:tcW w:w="1134" w:type="dxa"/>
            <w:gridSpan w:val="2"/>
            <w:shd w:val="solid" w:color="FFFFFF" w:fill="auto"/>
          </w:tcPr>
          <w:p w14:paraId="273E4A9E" w14:textId="77777777" w:rsidR="00655C30" w:rsidRPr="000749E2" w:rsidRDefault="00655C30" w:rsidP="005076D8">
            <w:pPr>
              <w:pStyle w:val="TAL"/>
            </w:pPr>
            <w:r w:rsidRPr="000749E2">
              <w:t>RP-101142</w:t>
            </w:r>
          </w:p>
        </w:tc>
        <w:tc>
          <w:tcPr>
            <w:tcW w:w="567" w:type="dxa"/>
            <w:gridSpan w:val="2"/>
            <w:shd w:val="solid" w:color="FFFFFF" w:fill="auto"/>
          </w:tcPr>
          <w:p w14:paraId="1BC146B3" w14:textId="77777777" w:rsidR="00655C30" w:rsidRPr="000749E2" w:rsidRDefault="00655C30" w:rsidP="005076D8">
            <w:pPr>
              <w:pStyle w:val="TAL"/>
            </w:pPr>
            <w:r w:rsidRPr="000749E2">
              <w:t>0173</w:t>
            </w:r>
          </w:p>
        </w:tc>
        <w:tc>
          <w:tcPr>
            <w:tcW w:w="426" w:type="dxa"/>
            <w:gridSpan w:val="2"/>
            <w:shd w:val="solid" w:color="FFFFFF" w:fill="auto"/>
          </w:tcPr>
          <w:p w14:paraId="60C1F673" w14:textId="77777777" w:rsidR="00655C30" w:rsidRPr="000749E2" w:rsidRDefault="00655C30" w:rsidP="000749E2">
            <w:pPr>
              <w:pStyle w:val="TAL"/>
              <w:rPr>
                <w:lang w:eastAsia="en-US"/>
              </w:rPr>
            </w:pPr>
            <w:r w:rsidRPr="000749E2">
              <w:rPr>
                <w:lang w:eastAsia="en-US"/>
              </w:rPr>
              <w:t>-</w:t>
            </w:r>
          </w:p>
        </w:tc>
        <w:tc>
          <w:tcPr>
            <w:tcW w:w="4062" w:type="dxa"/>
            <w:gridSpan w:val="2"/>
            <w:shd w:val="solid" w:color="FFFFFF" w:fill="auto"/>
          </w:tcPr>
          <w:p w14:paraId="0C18872D" w14:textId="77777777" w:rsidR="00655C30" w:rsidRPr="000749E2" w:rsidRDefault="00641970" w:rsidP="005076D8">
            <w:pPr>
              <w:pStyle w:val="TAL"/>
            </w:pPr>
            <w:r w:rsidRPr="000749E2">
              <w:t>Addition</w:t>
            </w:r>
            <w:r w:rsidR="00655C30" w:rsidRPr="000749E2">
              <w:t xml:space="preserve"> of new system information combinations</w:t>
            </w:r>
          </w:p>
        </w:tc>
        <w:tc>
          <w:tcPr>
            <w:tcW w:w="415" w:type="dxa"/>
            <w:gridSpan w:val="2"/>
            <w:shd w:val="solid" w:color="FFFFFF" w:fill="auto"/>
          </w:tcPr>
          <w:p w14:paraId="24068451" w14:textId="77777777" w:rsidR="00655C30" w:rsidRPr="000749E2" w:rsidRDefault="00655C30" w:rsidP="000749E2">
            <w:pPr>
              <w:pStyle w:val="TAL"/>
              <w:rPr>
                <w:lang w:eastAsia="en-US"/>
              </w:rPr>
            </w:pPr>
            <w:r w:rsidRPr="000749E2">
              <w:rPr>
                <w:lang w:eastAsia="en-US"/>
              </w:rPr>
              <w:t>F</w:t>
            </w:r>
          </w:p>
        </w:tc>
        <w:tc>
          <w:tcPr>
            <w:tcW w:w="708" w:type="dxa"/>
            <w:gridSpan w:val="2"/>
            <w:shd w:val="solid" w:color="FFFFFF" w:fill="auto"/>
          </w:tcPr>
          <w:p w14:paraId="290EEF65" w14:textId="77777777" w:rsidR="00655C30" w:rsidRPr="000749E2" w:rsidRDefault="00655C30" w:rsidP="000749E2">
            <w:pPr>
              <w:pStyle w:val="TAL"/>
              <w:rPr>
                <w:lang w:eastAsia="en-US"/>
              </w:rPr>
            </w:pPr>
            <w:r w:rsidRPr="000749E2">
              <w:rPr>
                <w:lang w:eastAsia="en-US"/>
              </w:rPr>
              <w:t>9.2.0</w:t>
            </w:r>
          </w:p>
        </w:tc>
        <w:tc>
          <w:tcPr>
            <w:tcW w:w="708" w:type="dxa"/>
            <w:gridSpan w:val="2"/>
            <w:shd w:val="solid" w:color="FFFFFF" w:fill="auto"/>
          </w:tcPr>
          <w:p w14:paraId="3D02B29C" w14:textId="77777777" w:rsidR="00655C30" w:rsidRPr="000749E2" w:rsidRDefault="00655C30" w:rsidP="000749E2">
            <w:pPr>
              <w:pStyle w:val="TAL"/>
              <w:rPr>
                <w:lang w:eastAsia="en-US"/>
              </w:rPr>
            </w:pPr>
            <w:r w:rsidRPr="000749E2">
              <w:rPr>
                <w:lang w:eastAsia="en-US"/>
              </w:rPr>
              <w:t>9.3.0</w:t>
            </w:r>
          </w:p>
        </w:tc>
        <w:tc>
          <w:tcPr>
            <w:tcW w:w="1033" w:type="dxa"/>
            <w:gridSpan w:val="2"/>
            <w:shd w:val="solid" w:color="FFFFFF" w:fill="auto"/>
          </w:tcPr>
          <w:p w14:paraId="2B8AD800" w14:textId="77777777" w:rsidR="00655C30" w:rsidRPr="000749E2" w:rsidRDefault="00655C30" w:rsidP="005076D8">
            <w:pPr>
              <w:pStyle w:val="TAL"/>
            </w:pPr>
            <w:r w:rsidRPr="000749E2">
              <w:t>R5-106616</w:t>
            </w:r>
          </w:p>
        </w:tc>
      </w:tr>
      <w:tr w:rsidR="00655C30" w:rsidRPr="000749E2" w14:paraId="6BCA772B" w14:textId="77777777" w:rsidTr="001C22E1">
        <w:trPr>
          <w:gridAfter w:val="1"/>
          <w:wAfter w:w="21" w:type="dxa"/>
          <w:jc w:val="center"/>
        </w:trPr>
        <w:tc>
          <w:tcPr>
            <w:tcW w:w="638" w:type="dxa"/>
            <w:gridSpan w:val="2"/>
            <w:shd w:val="solid" w:color="FFFFFF" w:fill="auto"/>
          </w:tcPr>
          <w:p w14:paraId="2D649AFD" w14:textId="77777777" w:rsidR="00655C30" w:rsidRPr="000749E2" w:rsidRDefault="00655C30" w:rsidP="000749E2">
            <w:pPr>
              <w:pStyle w:val="TAL"/>
              <w:rPr>
                <w:lang w:eastAsia="en-US"/>
              </w:rPr>
            </w:pPr>
            <w:r w:rsidRPr="000749E2">
              <w:rPr>
                <w:lang w:eastAsia="en-US"/>
              </w:rPr>
              <w:t>RP#50</w:t>
            </w:r>
          </w:p>
        </w:tc>
        <w:tc>
          <w:tcPr>
            <w:tcW w:w="1134" w:type="dxa"/>
            <w:gridSpan w:val="2"/>
            <w:shd w:val="solid" w:color="FFFFFF" w:fill="auto"/>
          </w:tcPr>
          <w:p w14:paraId="079AB84D" w14:textId="77777777" w:rsidR="00655C30" w:rsidRPr="000749E2" w:rsidRDefault="00655C30" w:rsidP="005076D8">
            <w:pPr>
              <w:pStyle w:val="TAL"/>
            </w:pPr>
            <w:r w:rsidRPr="000749E2">
              <w:t>RP-101142</w:t>
            </w:r>
          </w:p>
        </w:tc>
        <w:tc>
          <w:tcPr>
            <w:tcW w:w="567" w:type="dxa"/>
            <w:gridSpan w:val="2"/>
            <w:shd w:val="solid" w:color="FFFFFF" w:fill="auto"/>
          </w:tcPr>
          <w:p w14:paraId="559D1406" w14:textId="77777777" w:rsidR="00655C30" w:rsidRPr="000749E2" w:rsidRDefault="00655C30" w:rsidP="005076D8">
            <w:pPr>
              <w:pStyle w:val="TAL"/>
            </w:pPr>
            <w:r w:rsidRPr="000749E2">
              <w:t>0174</w:t>
            </w:r>
          </w:p>
        </w:tc>
        <w:tc>
          <w:tcPr>
            <w:tcW w:w="426" w:type="dxa"/>
            <w:gridSpan w:val="2"/>
            <w:shd w:val="solid" w:color="FFFFFF" w:fill="auto"/>
          </w:tcPr>
          <w:p w14:paraId="061610E9" w14:textId="77777777" w:rsidR="00655C30" w:rsidRPr="000749E2" w:rsidRDefault="00655C30" w:rsidP="000749E2">
            <w:pPr>
              <w:pStyle w:val="TAL"/>
              <w:rPr>
                <w:lang w:eastAsia="en-US"/>
              </w:rPr>
            </w:pPr>
            <w:r w:rsidRPr="000749E2">
              <w:rPr>
                <w:lang w:eastAsia="en-US"/>
              </w:rPr>
              <w:t>-</w:t>
            </w:r>
          </w:p>
        </w:tc>
        <w:tc>
          <w:tcPr>
            <w:tcW w:w="4062" w:type="dxa"/>
            <w:gridSpan w:val="2"/>
            <w:shd w:val="solid" w:color="FFFFFF" w:fill="auto"/>
          </w:tcPr>
          <w:p w14:paraId="17936F3F" w14:textId="77777777" w:rsidR="00655C30" w:rsidRPr="000749E2" w:rsidRDefault="00655C30" w:rsidP="005076D8">
            <w:pPr>
              <w:pStyle w:val="TAL"/>
            </w:pPr>
            <w:r w:rsidRPr="000749E2">
              <w:t>Remove SS requirement for IMS in UTRA</w:t>
            </w:r>
          </w:p>
        </w:tc>
        <w:tc>
          <w:tcPr>
            <w:tcW w:w="415" w:type="dxa"/>
            <w:gridSpan w:val="2"/>
            <w:shd w:val="solid" w:color="FFFFFF" w:fill="auto"/>
          </w:tcPr>
          <w:p w14:paraId="0E1F8AFF" w14:textId="77777777" w:rsidR="00655C30" w:rsidRPr="000749E2" w:rsidRDefault="00655C30" w:rsidP="000749E2">
            <w:pPr>
              <w:pStyle w:val="TAL"/>
              <w:rPr>
                <w:lang w:eastAsia="en-US"/>
              </w:rPr>
            </w:pPr>
            <w:r w:rsidRPr="000749E2">
              <w:rPr>
                <w:lang w:eastAsia="en-US"/>
              </w:rPr>
              <w:t>F</w:t>
            </w:r>
          </w:p>
        </w:tc>
        <w:tc>
          <w:tcPr>
            <w:tcW w:w="708" w:type="dxa"/>
            <w:gridSpan w:val="2"/>
            <w:shd w:val="solid" w:color="FFFFFF" w:fill="auto"/>
          </w:tcPr>
          <w:p w14:paraId="6B241A92" w14:textId="77777777" w:rsidR="00655C30" w:rsidRPr="000749E2" w:rsidRDefault="00655C30" w:rsidP="000749E2">
            <w:pPr>
              <w:pStyle w:val="TAL"/>
              <w:rPr>
                <w:lang w:eastAsia="en-US"/>
              </w:rPr>
            </w:pPr>
            <w:r w:rsidRPr="000749E2">
              <w:rPr>
                <w:lang w:eastAsia="en-US"/>
              </w:rPr>
              <w:t>9.2.0</w:t>
            </w:r>
          </w:p>
        </w:tc>
        <w:tc>
          <w:tcPr>
            <w:tcW w:w="708" w:type="dxa"/>
            <w:gridSpan w:val="2"/>
            <w:shd w:val="solid" w:color="FFFFFF" w:fill="auto"/>
          </w:tcPr>
          <w:p w14:paraId="631C4D3F" w14:textId="77777777" w:rsidR="00655C30" w:rsidRPr="000749E2" w:rsidRDefault="00655C30" w:rsidP="000749E2">
            <w:pPr>
              <w:pStyle w:val="TAL"/>
              <w:rPr>
                <w:lang w:eastAsia="en-US"/>
              </w:rPr>
            </w:pPr>
            <w:r w:rsidRPr="000749E2">
              <w:rPr>
                <w:lang w:eastAsia="en-US"/>
              </w:rPr>
              <w:t>9.3.0</w:t>
            </w:r>
          </w:p>
        </w:tc>
        <w:tc>
          <w:tcPr>
            <w:tcW w:w="1033" w:type="dxa"/>
            <w:gridSpan w:val="2"/>
            <w:shd w:val="solid" w:color="FFFFFF" w:fill="auto"/>
          </w:tcPr>
          <w:p w14:paraId="4FCC4D9E" w14:textId="77777777" w:rsidR="00655C30" w:rsidRPr="000749E2" w:rsidRDefault="00655C30" w:rsidP="005076D8">
            <w:pPr>
              <w:pStyle w:val="TAL"/>
            </w:pPr>
            <w:r w:rsidRPr="000749E2">
              <w:t>R5-106690</w:t>
            </w:r>
          </w:p>
        </w:tc>
      </w:tr>
      <w:tr w:rsidR="00655C30" w:rsidRPr="000749E2" w14:paraId="1ABB9EEA" w14:textId="77777777" w:rsidTr="001C22E1">
        <w:trPr>
          <w:gridAfter w:val="1"/>
          <w:wAfter w:w="21" w:type="dxa"/>
          <w:jc w:val="center"/>
        </w:trPr>
        <w:tc>
          <w:tcPr>
            <w:tcW w:w="638" w:type="dxa"/>
            <w:gridSpan w:val="2"/>
            <w:shd w:val="solid" w:color="FFFFFF" w:fill="auto"/>
          </w:tcPr>
          <w:p w14:paraId="514AA57B" w14:textId="77777777" w:rsidR="00655C30" w:rsidRPr="000749E2" w:rsidRDefault="00655C30" w:rsidP="000749E2">
            <w:pPr>
              <w:pStyle w:val="TAL"/>
              <w:rPr>
                <w:lang w:eastAsia="en-US"/>
              </w:rPr>
            </w:pPr>
            <w:r w:rsidRPr="000749E2">
              <w:rPr>
                <w:lang w:eastAsia="en-US"/>
              </w:rPr>
              <w:t>RP#50</w:t>
            </w:r>
          </w:p>
        </w:tc>
        <w:tc>
          <w:tcPr>
            <w:tcW w:w="1134" w:type="dxa"/>
            <w:gridSpan w:val="2"/>
            <w:shd w:val="solid" w:color="FFFFFF" w:fill="auto"/>
          </w:tcPr>
          <w:p w14:paraId="37BB3913" w14:textId="77777777" w:rsidR="00655C30" w:rsidRPr="000749E2" w:rsidRDefault="00655C30" w:rsidP="005076D8">
            <w:pPr>
              <w:pStyle w:val="TAL"/>
            </w:pPr>
            <w:r w:rsidRPr="000749E2">
              <w:t>RP-101159</w:t>
            </w:r>
          </w:p>
        </w:tc>
        <w:tc>
          <w:tcPr>
            <w:tcW w:w="567" w:type="dxa"/>
            <w:gridSpan w:val="2"/>
            <w:shd w:val="solid" w:color="FFFFFF" w:fill="auto"/>
          </w:tcPr>
          <w:p w14:paraId="24895C21" w14:textId="77777777" w:rsidR="00655C30" w:rsidRPr="000749E2" w:rsidRDefault="00655C30" w:rsidP="005076D8">
            <w:pPr>
              <w:pStyle w:val="TAL"/>
            </w:pPr>
            <w:r w:rsidRPr="000749E2">
              <w:t>0179</w:t>
            </w:r>
          </w:p>
        </w:tc>
        <w:tc>
          <w:tcPr>
            <w:tcW w:w="426" w:type="dxa"/>
            <w:gridSpan w:val="2"/>
            <w:shd w:val="solid" w:color="FFFFFF" w:fill="auto"/>
          </w:tcPr>
          <w:p w14:paraId="44A029BE" w14:textId="77777777" w:rsidR="00655C30" w:rsidRPr="000749E2" w:rsidRDefault="00655C30" w:rsidP="000749E2">
            <w:pPr>
              <w:pStyle w:val="TAL"/>
              <w:rPr>
                <w:lang w:eastAsia="en-US"/>
              </w:rPr>
            </w:pPr>
            <w:r w:rsidRPr="000749E2">
              <w:rPr>
                <w:lang w:eastAsia="en-US"/>
              </w:rPr>
              <w:t>-</w:t>
            </w:r>
          </w:p>
        </w:tc>
        <w:tc>
          <w:tcPr>
            <w:tcW w:w="4062" w:type="dxa"/>
            <w:gridSpan w:val="2"/>
            <w:shd w:val="solid" w:color="FFFFFF" w:fill="auto"/>
          </w:tcPr>
          <w:p w14:paraId="4F6E2A00" w14:textId="77777777" w:rsidR="00655C30" w:rsidRPr="000749E2" w:rsidRDefault="00655C30" w:rsidP="005076D8">
            <w:pPr>
              <w:pStyle w:val="TAL"/>
            </w:pPr>
            <w:r w:rsidRPr="000749E2">
              <w:t>Corrections to default settings for Elementary Files (EFs) on Test USIM</w:t>
            </w:r>
          </w:p>
        </w:tc>
        <w:tc>
          <w:tcPr>
            <w:tcW w:w="415" w:type="dxa"/>
            <w:gridSpan w:val="2"/>
            <w:shd w:val="solid" w:color="FFFFFF" w:fill="auto"/>
          </w:tcPr>
          <w:p w14:paraId="504E22E2" w14:textId="77777777" w:rsidR="00655C30" w:rsidRPr="000749E2" w:rsidRDefault="00655C30" w:rsidP="000749E2">
            <w:pPr>
              <w:pStyle w:val="TAL"/>
              <w:rPr>
                <w:lang w:eastAsia="en-US"/>
              </w:rPr>
            </w:pPr>
            <w:r w:rsidRPr="000749E2">
              <w:rPr>
                <w:lang w:eastAsia="en-US"/>
              </w:rPr>
              <w:t>F</w:t>
            </w:r>
          </w:p>
        </w:tc>
        <w:tc>
          <w:tcPr>
            <w:tcW w:w="708" w:type="dxa"/>
            <w:gridSpan w:val="2"/>
            <w:shd w:val="solid" w:color="FFFFFF" w:fill="auto"/>
          </w:tcPr>
          <w:p w14:paraId="609D0C9E" w14:textId="77777777" w:rsidR="00655C30" w:rsidRPr="000749E2" w:rsidRDefault="00655C30" w:rsidP="000749E2">
            <w:pPr>
              <w:pStyle w:val="TAL"/>
              <w:rPr>
                <w:lang w:eastAsia="en-US"/>
              </w:rPr>
            </w:pPr>
            <w:r w:rsidRPr="000749E2">
              <w:rPr>
                <w:lang w:eastAsia="en-US"/>
              </w:rPr>
              <w:t>9.2.0</w:t>
            </w:r>
          </w:p>
        </w:tc>
        <w:tc>
          <w:tcPr>
            <w:tcW w:w="708" w:type="dxa"/>
            <w:gridSpan w:val="2"/>
            <w:shd w:val="solid" w:color="FFFFFF" w:fill="auto"/>
          </w:tcPr>
          <w:p w14:paraId="03FA0569" w14:textId="77777777" w:rsidR="00655C30" w:rsidRPr="000749E2" w:rsidRDefault="00655C30" w:rsidP="000749E2">
            <w:pPr>
              <w:pStyle w:val="TAL"/>
              <w:rPr>
                <w:lang w:eastAsia="en-US"/>
              </w:rPr>
            </w:pPr>
            <w:r w:rsidRPr="000749E2">
              <w:rPr>
                <w:lang w:eastAsia="en-US"/>
              </w:rPr>
              <w:t>9.3.0</w:t>
            </w:r>
          </w:p>
        </w:tc>
        <w:tc>
          <w:tcPr>
            <w:tcW w:w="1033" w:type="dxa"/>
            <w:gridSpan w:val="2"/>
            <w:shd w:val="solid" w:color="FFFFFF" w:fill="auto"/>
          </w:tcPr>
          <w:p w14:paraId="29AE31DC" w14:textId="77777777" w:rsidR="00655C30" w:rsidRPr="000749E2" w:rsidRDefault="00655C30" w:rsidP="005076D8">
            <w:pPr>
              <w:pStyle w:val="TAL"/>
            </w:pPr>
            <w:r w:rsidRPr="000749E2">
              <w:t>R5-106819</w:t>
            </w:r>
          </w:p>
        </w:tc>
      </w:tr>
      <w:tr w:rsidR="00655C30" w:rsidRPr="000749E2" w14:paraId="0436A233" w14:textId="77777777" w:rsidTr="001C22E1">
        <w:trPr>
          <w:gridAfter w:val="1"/>
          <w:wAfter w:w="21" w:type="dxa"/>
          <w:jc w:val="center"/>
        </w:trPr>
        <w:tc>
          <w:tcPr>
            <w:tcW w:w="638" w:type="dxa"/>
            <w:gridSpan w:val="2"/>
            <w:shd w:val="solid" w:color="FFFFFF" w:fill="auto"/>
          </w:tcPr>
          <w:p w14:paraId="2ACC3041" w14:textId="77777777" w:rsidR="00655C30" w:rsidRPr="000749E2" w:rsidRDefault="00655C30" w:rsidP="000749E2">
            <w:pPr>
              <w:pStyle w:val="TAL"/>
              <w:rPr>
                <w:lang w:eastAsia="en-US"/>
              </w:rPr>
            </w:pPr>
            <w:r w:rsidRPr="000749E2">
              <w:rPr>
                <w:lang w:eastAsia="en-US"/>
              </w:rPr>
              <w:t>RP#50</w:t>
            </w:r>
          </w:p>
        </w:tc>
        <w:tc>
          <w:tcPr>
            <w:tcW w:w="1134" w:type="dxa"/>
            <w:gridSpan w:val="2"/>
            <w:shd w:val="solid" w:color="FFFFFF" w:fill="auto"/>
          </w:tcPr>
          <w:p w14:paraId="7663FEC2" w14:textId="77777777" w:rsidR="00655C30" w:rsidRPr="000749E2" w:rsidRDefault="00655C30" w:rsidP="005076D8">
            <w:pPr>
              <w:pStyle w:val="TAL"/>
            </w:pPr>
            <w:r w:rsidRPr="000749E2">
              <w:t>RP-101138</w:t>
            </w:r>
          </w:p>
        </w:tc>
        <w:tc>
          <w:tcPr>
            <w:tcW w:w="567" w:type="dxa"/>
            <w:gridSpan w:val="2"/>
            <w:shd w:val="solid" w:color="FFFFFF" w:fill="auto"/>
          </w:tcPr>
          <w:p w14:paraId="75314DD0" w14:textId="77777777" w:rsidR="00655C30" w:rsidRPr="000749E2" w:rsidRDefault="00655C30" w:rsidP="005076D8">
            <w:pPr>
              <w:pStyle w:val="TAL"/>
            </w:pPr>
            <w:r w:rsidRPr="000749E2">
              <w:t>0181</w:t>
            </w:r>
          </w:p>
        </w:tc>
        <w:tc>
          <w:tcPr>
            <w:tcW w:w="426" w:type="dxa"/>
            <w:gridSpan w:val="2"/>
            <w:shd w:val="solid" w:color="FFFFFF" w:fill="auto"/>
          </w:tcPr>
          <w:p w14:paraId="7F830FC8" w14:textId="77777777" w:rsidR="00655C30" w:rsidRPr="000749E2" w:rsidRDefault="00655C30" w:rsidP="000749E2">
            <w:pPr>
              <w:pStyle w:val="TAL"/>
              <w:rPr>
                <w:lang w:eastAsia="en-US"/>
              </w:rPr>
            </w:pPr>
            <w:r w:rsidRPr="000749E2">
              <w:rPr>
                <w:lang w:eastAsia="en-US"/>
              </w:rPr>
              <w:t>-</w:t>
            </w:r>
          </w:p>
        </w:tc>
        <w:tc>
          <w:tcPr>
            <w:tcW w:w="4062" w:type="dxa"/>
            <w:gridSpan w:val="2"/>
            <w:shd w:val="solid" w:color="FFFFFF" w:fill="auto"/>
          </w:tcPr>
          <w:p w14:paraId="62016929" w14:textId="77777777" w:rsidR="00655C30" w:rsidRPr="000749E2" w:rsidRDefault="00655C30" w:rsidP="005076D8">
            <w:pPr>
              <w:pStyle w:val="TAL"/>
            </w:pPr>
            <w:r w:rsidRPr="000749E2">
              <w:t>Update of the RF exceptional RRC message</w:t>
            </w:r>
          </w:p>
        </w:tc>
        <w:tc>
          <w:tcPr>
            <w:tcW w:w="415" w:type="dxa"/>
            <w:gridSpan w:val="2"/>
            <w:shd w:val="solid" w:color="FFFFFF" w:fill="auto"/>
          </w:tcPr>
          <w:p w14:paraId="6B2C2D52" w14:textId="77777777" w:rsidR="00655C30" w:rsidRPr="000749E2" w:rsidRDefault="00655C30" w:rsidP="000749E2">
            <w:pPr>
              <w:pStyle w:val="TAL"/>
              <w:rPr>
                <w:lang w:eastAsia="en-US"/>
              </w:rPr>
            </w:pPr>
            <w:r w:rsidRPr="000749E2">
              <w:rPr>
                <w:lang w:eastAsia="en-US"/>
              </w:rPr>
              <w:t>F</w:t>
            </w:r>
          </w:p>
        </w:tc>
        <w:tc>
          <w:tcPr>
            <w:tcW w:w="708" w:type="dxa"/>
            <w:gridSpan w:val="2"/>
            <w:shd w:val="solid" w:color="FFFFFF" w:fill="auto"/>
          </w:tcPr>
          <w:p w14:paraId="18D3A46B" w14:textId="77777777" w:rsidR="00655C30" w:rsidRPr="000749E2" w:rsidRDefault="00655C30" w:rsidP="000749E2">
            <w:pPr>
              <w:pStyle w:val="TAL"/>
              <w:rPr>
                <w:lang w:eastAsia="en-US"/>
              </w:rPr>
            </w:pPr>
            <w:r w:rsidRPr="000749E2">
              <w:rPr>
                <w:lang w:eastAsia="en-US"/>
              </w:rPr>
              <w:t>9.2.0</w:t>
            </w:r>
          </w:p>
        </w:tc>
        <w:tc>
          <w:tcPr>
            <w:tcW w:w="708" w:type="dxa"/>
            <w:gridSpan w:val="2"/>
            <w:shd w:val="solid" w:color="FFFFFF" w:fill="auto"/>
          </w:tcPr>
          <w:p w14:paraId="0A5759A4" w14:textId="77777777" w:rsidR="00655C30" w:rsidRPr="000749E2" w:rsidRDefault="00655C30" w:rsidP="000749E2">
            <w:pPr>
              <w:pStyle w:val="TAL"/>
              <w:rPr>
                <w:lang w:eastAsia="en-US"/>
              </w:rPr>
            </w:pPr>
            <w:r w:rsidRPr="000749E2">
              <w:rPr>
                <w:lang w:eastAsia="en-US"/>
              </w:rPr>
              <w:t>9.3.0</w:t>
            </w:r>
          </w:p>
        </w:tc>
        <w:tc>
          <w:tcPr>
            <w:tcW w:w="1033" w:type="dxa"/>
            <w:gridSpan w:val="2"/>
            <w:shd w:val="solid" w:color="FFFFFF" w:fill="auto"/>
          </w:tcPr>
          <w:p w14:paraId="5416A7F7" w14:textId="77777777" w:rsidR="00655C30" w:rsidRPr="000749E2" w:rsidRDefault="00655C30" w:rsidP="005076D8">
            <w:pPr>
              <w:pStyle w:val="TAL"/>
            </w:pPr>
            <w:r w:rsidRPr="000749E2">
              <w:t>R5-106820</w:t>
            </w:r>
          </w:p>
        </w:tc>
      </w:tr>
      <w:tr w:rsidR="00C720F3" w:rsidRPr="000749E2" w14:paraId="15ABE719" w14:textId="77777777" w:rsidTr="001C22E1">
        <w:trPr>
          <w:gridAfter w:val="1"/>
          <w:wAfter w:w="21" w:type="dxa"/>
          <w:jc w:val="center"/>
        </w:trPr>
        <w:tc>
          <w:tcPr>
            <w:tcW w:w="638" w:type="dxa"/>
            <w:gridSpan w:val="2"/>
            <w:shd w:val="solid" w:color="FFFFFF" w:fill="auto"/>
          </w:tcPr>
          <w:p w14:paraId="3EF92E7B" w14:textId="77777777" w:rsidR="00C720F3" w:rsidRPr="000749E2" w:rsidRDefault="00C720F3" w:rsidP="000749E2">
            <w:pPr>
              <w:pStyle w:val="TAL"/>
              <w:rPr>
                <w:lang w:eastAsia="en-US"/>
              </w:rPr>
            </w:pPr>
            <w:r w:rsidRPr="000749E2">
              <w:rPr>
                <w:lang w:eastAsia="en-US"/>
              </w:rPr>
              <w:t>RP#51</w:t>
            </w:r>
          </w:p>
        </w:tc>
        <w:tc>
          <w:tcPr>
            <w:tcW w:w="1134" w:type="dxa"/>
            <w:gridSpan w:val="2"/>
            <w:shd w:val="solid" w:color="FFFFFF" w:fill="auto"/>
          </w:tcPr>
          <w:p w14:paraId="7879081C" w14:textId="77777777" w:rsidR="00C720F3" w:rsidRPr="000749E2" w:rsidRDefault="00C720F3" w:rsidP="005076D8">
            <w:pPr>
              <w:pStyle w:val="TAL"/>
            </w:pPr>
            <w:r w:rsidRPr="000749E2">
              <w:t>RP-110161</w:t>
            </w:r>
          </w:p>
        </w:tc>
        <w:tc>
          <w:tcPr>
            <w:tcW w:w="567" w:type="dxa"/>
            <w:gridSpan w:val="2"/>
            <w:shd w:val="solid" w:color="FFFFFF" w:fill="auto"/>
          </w:tcPr>
          <w:p w14:paraId="56391BCC" w14:textId="77777777" w:rsidR="00C720F3" w:rsidRPr="000749E2" w:rsidRDefault="00C720F3" w:rsidP="005076D8">
            <w:pPr>
              <w:pStyle w:val="TAL"/>
            </w:pPr>
            <w:r w:rsidRPr="000749E2">
              <w:t>0182</w:t>
            </w:r>
          </w:p>
        </w:tc>
        <w:tc>
          <w:tcPr>
            <w:tcW w:w="426" w:type="dxa"/>
            <w:gridSpan w:val="2"/>
            <w:shd w:val="solid" w:color="FFFFFF" w:fill="auto"/>
          </w:tcPr>
          <w:p w14:paraId="67EC443D" w14:textId="77777777" w:rsidR="00C720F3" w:rsidRPr="000749E2" w:rsidRDefault="00C720F3" w:rsidP="000749E2">
            <w:pPr>
              <w:pStyle w:val="TAL"/>
              <w:rPr>
                <w:lang w:eastAsia="en-US"/>
              </w:rPr>
            </w:pPr>
            <w:r w:rsidRPr="000749E2">
              <w:rPr>
                <w:lang w:eastAsia="en-US"/>
              </w:rPr>
              <w:t>-</w:t>
            </w:r>
          </w:p>
        </w:tc>
        <w:tc>
          <w:tcPr>
            <w:tcW w:w="4062" w:type="dxa"/>
            <w:gridSpan w:val="2"/>
            <w:shd w:val="solid" w:color="FFFFFF" w:fill="auto"/>
          </w:tcPr>
          <w:p w14:paraId="6E02BDE9" w14:textId="77777777" w:rsidR="00C720F3" w:rsidRPr="000749E2" w:rsidRDefault="00C720F3" w:rsidP="005076D8">
            <w:pPr>
              <w:pStyle w:val="TAL"/>
            </w:pPr>
            <w:r w:rsidRPr="000749E2">
              <w:t xml:space="preserve">Update of HRPD overhead message parameters </w:t>
            </w:r>
            <w:proofErr w:type="spellStart"/>
            <w:r w:rsidRPr="000749E2">
              <w:t>AccessSignature</w:t>
            </w:r>
            <w:proofErr w:type="spellEnd"/>
            <w:r w:rsidRPr="000749E2">
              <w:t xml:space="preserve">, </w:t>
            </w:r>
            <w:proofErr w:type="spellStart"/>
            <w:r w:rsidRPr="000749E2">
              <w:t>SectorSignature</w:t>
            </w:r>
            <w:proofErr w:type="spellEnd"/>
          </w:p>
        </w:tc>
        <w:tc>
          <w:tcPr>
            <w:tcW w:w="415" w:type="dxa"/>
            <w:gridSpan w:val="2"/>
            <w:shd w:val="solid" w:color="FFFFFF" w:fill="auto"/>
          </w:tcPr>
          <w:p w14:paraId="7A3C871B" w14:textId="77777777" w:rsidR="00C720F3" w:rsidRPr="000749E2" w:rsidRDefault="00C720F3" w:rsidP="000749E2">
            <w:pPr>
              <w:pStyle w:val="TAL"/>
              <w:rPr>
                <w:lang w:eastAsia="en-US"/>
              </w:rPr>
            </w:pPr>
            <w:r w:rsidRPr="000749E2">
              <w:rPr>
                <w:lang w:eastAsia="en-US"/>
              </w:rPr>
              <w:t>F</w:t>
            </w:r>
          </w:p>
        </w:tc>
        <w:tc>
          <w:tcPr>
            <w:tcW w:w="708" w:type="dxa"/>
            <w:gridSpan w:val="2"/>
            <w:shd w:val="solid" w:color="FFFFFF" w:fill="auto"/>
          </w:tcPr>
          <w:p w14:paraId="7F181390" w14:textId="77777777" w:rsidR="00C720F3" w:rsidRPr="000749E2" w:rsidRDefault="00C720F3" w:rsidP="000749E2">
            <w:pPr>
              <w:pStyle w:val="TAL"/>
              <w:rPr>
                <w:lang w:eastAsia="en-US"/>
              </w:rPr>
            </w:pPr>
            <w:r w:rsidRPr="000749E2">
              <w:rPr>
                <w:lang w:eastAsia="en-US"/>
              </w:rPr>
              <w:t>9.3.0</w:t>
            </w:r>
          </w:p>
        </w:tc>
        <w:tc>
          <w:tcPr>
            <w:tcW w:w="708" w:type="dxa"/>
            <w:gridSpan w:val="2"/>
            <w:shd w:val="solid" w:color="FFFFFF" w:fill="auto"/>
          </w:tcPr>
          <w:p w14:paraId="59B365C9" w14:textId="77777777" w:rsidR="00C720F3" w:rsidRPr="000749E2" w:rsidRDefault="00C720F3" w:rsidP="000749E2">
            <w:pPr>
              <w:pStyle w:val="TAL"/>
              <w:rPr>
                <w:lang w:eastAsia="en-US"/>
              </w:rPr>
            </w:pPr>
            <w:r w:rsidRPr="000749E2">
              <w:rPr>
                <w:lang w:eastAsia="en-US"/>
              </w:rPr>
              <w:t>9.4.0</w:t>
            </w:r>
          </w:p>
        </w:tc>
        <w:tc>
          <w:tcPr>
            <w:tcW w:w="1033" w:type="dxa"/>
            <w:gridSpan w:val="2"/>
            <w:shd w:val="solid" w:color="FFFFFF" w:fill="auto"/>
          </w:tcPr>
          <w:p w14:paraId="5254AE34" w14:textId="77777777" w:rsidR="00C720F3" w:rsidRPr="000749E2" w:rsidRDefault="00C720F3" w:rsidP="005076D8">
            <w:pPr>
              <w:pStyle w:val="TAL"/>
            </w:pPr>
            <w:r w:rsidRPr="000749E2">
              <w:t>R5-110069</w:t>
            </w:r>
          </w:p>
        </w:tc>
      </w:tr>
      <w:tr w:rsidR="00C720F3" w:rsidRPr="000749E2" w14:paraId="4DA011EA" w14:textId="77777777" w:rsidTr="001C22E1">
        <w:trPr>
          <w:gridAfter w:val="1"/>
          <w:wAfter w:w="21" w:type="dxa"/>
          <w:jc w:val="center"/>
        </w:trPr>
        <w:tc>
          <w:tcPr>
            <w:tcW w:w="638" w:type="dxa"/>
            <w:gridSpan w:val="2"/>
            <w:shd w:val="solid" w:color="FFFFFF" w:fill="auto"/>
          </w:tcPr>
          <w:p w14:paraId="7ECD5443" w14:textId="77777777" w:rsidR="00C720F3" w:rsidRPr="000749E2" w:rsidRDefault="00C720F3" w:rsidP="000749E2">
            <w:pPr>
              <w:pStyle w:val="TAL"/>
              <w:rPr>
                <w:lang w:eastAsia="en-US"/>
              </w:rPr>
            </w:pPr>
            <w:r w:rsidRPr="000749E2">
              <w:rPr>
                <w:lang w:eastAsia="en-US"/>
              </w:rPr>
              <w:t>RP#51</w:t>
            </w:r>
          </w:p>
        </w:tc>
        <w:tc>
          <w:tcPr>
            <w:tcW w:w="1134" w:type="dxa"/>
            <w:gridSpan w:val="2"/>
            <w:shd w:val="solid" w:color="FFFFFF" w:fill="auto"/>
          </w:tcPr>
          <w:p w14:paraId="262698A9" w14:textId="77777777" w:rsidR="00C720F3" w:rsidRPr="000749E2" w:rsidRDefault="00C720F3" w:rsidP="005076D8">
            <w:pPr>
              <w:pStyle w:val="TAL"/>
            </w:pPr>
            <w:r w:rsidRPr="000749E2">
              <w:t>RP-110161</w:t>
            </w:r>
          </w:p>
        </w:tc>
        <w:tc>
          <w:tcPr>
            <w:tcW w:w="567" w:type="dxa"/>
            <w:gridSpan w:val="2"/>
            <w:shd w:val="solid" w:color="FFFFFF" w:fill="auto"/>
          </w:tcPr>
          <w:p w14:paraId="31BB4ADC" w14:textId="77777777" w:rsidR="00C720F3" w:rsidRPr="000749E2" w:rsidRDefault="00C720F3" w:rsidP="005076D8">
            <w:pPr>
              <w:pStyle w:val="TAL"/>
            </w:pPr>
            <w:r w:rsidRPr="000749E2">
              <w:t>0183</w:t>
            </w:r>
          </w:p>
        </w:tc>
        <w:tc>
          <w:tcPr>
            <w:tcW w:w="426" w:type="dxa"/>
            <w:gridSpan w:val="2"/>
            <w:shd w:val="solid" w:color="FFFFFF" w:fill="auto"/>
          </w:tcPr>
          <w:p w14:paraId="7933ADFD" w14:textId="77777777" w:rsidR="00C720F3" w:rsidRPr="000749E2" w:rsidRDefault="00C720F3" w:rsidP="000749E2">
            <w:pPr>
              <w:pStyle w:val="TAL"/>
              <w:rPr>
                <w:lang w:eastAsia="en-US"/>
              </w:rPr>
            </w:pPr>
            <w:r w:rsidRPr="000749E2">
              <w:rPr>
                <w:lang w:eastAsia="en-US"/>
              </w:rPr>
              <w:t>-</w:t>
            </w:r>
          </w:p>
        </w:tc>
        <w:tc>
          <w:tcPr>
            <w:tcW w:w="4062" w:type="dxa"/>
            <w:gridSpan w:val="2"/>
            <w:shd w:val="solid" w:color="FFFFFF" w:fill="auto"/>
          </w:tcPr>
          <w:p w14:paraId="4EA6BB78" w14:textId="77777777" w:rsidR="00C720F3" w:rsidRPr="000749E2" w:rsidRDefault="00C720F3" w:rsidP="005076D8">
            <w:pPr>
              <w:pStyle w:val="TAL"/>
            </w:pPr>
            <w:r w:rsidRPr="000749E2">
              <w:t xml:space="preserve">Add a new </w:t>
            </w:r>
            <w:proofErr w:type="spellStart"/>
            <w:r w:rsidRPr="000749E2">
              <w:t>eUTRA</w:t>
            </w:r>
            <w:proofErr w:type="spellEnd"/>
            <w:r w:rsidRPr="000749E2">
              <w:t xml:space="preserve"> sub-end state E2_T3440</w:t>
            </w:r>
          </w:p>
        </w:tc>
        <w:tc>
          <w:tcPr>
            <w:tcW w:w="415" w:type="dxa"/>
            <w:gridSpan w:val="2"/>
            <w:shd w:val="solid" w:color="FFFFFF" w:fill="auto"/>
          </w:tcPr>
          <w:p w14:paraId="6D72CE79" w14:textId="77777777" w:rsidR="00C720F3" w:rsidRPr="000749E2" w:rsidRDefault="00C720F3" w:rsidP="000749E2">
            <w:pPr>
              <w:pStyle w:val="TAL"/>
              <w:rPr>
                <w:lang w:eastAsia="en-US"/>
              </w:rPr>
            </w:pPr>
            <w:r w:rsidRPr="000749E2">
              <w:rPr>
                <w:lang w:eastAsia="en-US"/>
              </w:rPr>
              <w:t>F</w:t>
            </w:r>
          </w:p>
        </w:tc>
        <w:tc>
          <w:tcPr>
            <w:tcW w:w="708" w:type="dxa"/>
            <w:gridSpan w:val="2"/>
            <w:shd w:val="solid" w:color="FFFFFF" w:fill="auto"/>
          </w:tcPr>
          <w:p w14:paraId="6867D6AA" w14:textId="77777777" w:rsidR="00C720F3" w:rsidRPr="000749E2" w:rsidRDefault="00C720F3" w:rsidP="000749E2">
            <w:pPr>
              <w:pStyle w:val="TAL"/>
              <w:rPr>
                <w:lang w:eastAsia="en-US"/>
              </w:rPr>
            </w:pPr>
            <w:r w:rsidRPr="000749E2">
              <w:rPr>
                <w:lang w:eastAsia="en-US"/>
              </w:rPr>
              <w:t>9.3.0</w:t>
            </w:r>
          </w:p>
        </w:tc>
        <w:tc>
          <w:tcPr>
            <w:tcW w:w="708" w:type="dxa"/>
            <w:gridSpan w:val="2"/>
            <w:shd w:val="solid" w:color="FFFFFF" w:fill="auto"/>
          </w:tcPr>
          <w:p w14:paraId="72A3285F" w14:textId="77777777" w:rsidR="00C720F3" w:rsidRPr="000749E2" w:rsidRDefault="00C720F3" w:rsidP="000749E2">
            <w:pPr>
              <w:pStyle w:val="TAL"/>
              <w:rPr>
                <w:lang w:eastAsia="en-US"/>
              </w:rPr>
            </w:pPr>
            <w:r w:rsidRPr="000749E2">
              <w:rPr>
                <w:lang w:eastAsia="en-US"/>
              </w:rPr>
              <w:t>9.4.0</w:t>
            </w:r>
          </w:p>
        </w:tc>
        <w:tc>
          <w:tcPr>
            <w:tcW w:w="1033" w:type="dxa"/>
            <w:gridSpan w:val="2"/>
            <w:shd w:val="solid" w:color="FFFFFF" w:fill="auto"/>
          </w:tcPr>
          <w:p w14:paraId="7850C4F0" w14:textId="77777777" w:rsidR="00C720F3" w:rsidRPr="000749E2" w:rsidRDefault="00C720F3" w:rsidP="005076D8">
            <w:pPr>
              <w:pStyle w:val="TAL"/>
            </w:pPr>
            <w:r w:rsidRPr="000749E2">
              <w:t>R5-110105</w:t>
            </w:r>
          </w:p>
        </w:tc>
      </w:tr>
      <w:tr w:rsidR="00C720F3" w:rsidRPr="000749E2" w14:paraId="7DD50320" w14:textId="77777777" w:rsidTr="001C22E1">
        <w:trPr>
          <w:gridAfter w:val="1"/>
          <w:wAfter w:w="21" w:type="dxa"/>
          <w:jc w:val="center"/>
        </w:trPr>
        <w:tc>
          <w:tcPr>
            <w:tcW w:w="638" w:type="dxa"/>
            <w:gridSpan w:val="2"/>
            <w:shd w:val="solid" w:color="FFFFFF" w:fill="auto"/>
          </w:tcPr>
          <w:p w14:paraId="10DC190D" w14:textId="77777777" w:rsidR="00C720F3" w:rsidRPr="000749E2" w:rsidRDefault="00C720F3" w:rsidP="000749E2">
            <w:pPr>
              <w:pStyle w:val="TAL"/>
              <w:rPr>
                <w:lang w:eastAsia="en-US"/>
              </w:rPr>
            </w:pPr>
            <w:r w:rsidRPr="000749E2">
              <w:rPr>
                <w:lang w:eastAsia="en-US"/>
              </w:rPr>
              <w:t>RP#51</w:t>
            </w:r>
          </w:p>
        </w:tc>
        <w:tc>
          <w:tcPr>
            <w:tcW w:w="1134" w:type="dxa"/>
            <w:gridSpan w:val="2"/>
            <w:shd w:val="solid" w:color="FFFFFF" w:fill="auto"/>
          </w:tcPr>
          <w:p w14:paraId="66B9AF6F" w14:textId="77777777" w:rsidR="00C720F3" w:rsidRPr="000749E2" w:rsidRDefault="00C720F3" w:rsidP="005076D8">
            <w:pPr>
              <w:pStyle w:val="TAL"/>
            </w:pPr>
            <w:r w:rsidRPr="000749E2">
              <w:t>RP-110161</w:t>
            </w:r>
          </w:p>
        </w:tc>
        <w:tc>
          <w:tcPr>
            <w:tcW w:w="567" w:type="dxa"/>
            <w:gridSpan w:val="2"/>
            <w:shd w:val="solid" w:color="FFFFFF" w:fill="auto"/>
          </w:tcPr>
          <w:p w14:paraId="7C8C1980" w14:textId="77777777" w:rsidR="00C720F3" w:rsidRPr="000749E2" w:rsidRDefault="00C720F3" w:rsidP="005076D8">
            <w:pPr>
              <w:pStyle w:val="TAL"/>
            </w:pPr>
            <w:r w:rsidRPr="000749E2">
              <w:t>0184</w:t>
            </w:r>
          </w:p>
        </w:tc>
        <w:tc>
          <w:tcPr>
            <w:tcW w:w="426" w:type="dxa"/>
            <w:gridSpan w:val="2"/>
            <w:shd w:val="solid" w:color="FFFFFF" w:fill="auto"/>
          </w:tcPr>
          <w:p w14:paraId="25BB3E16" w14:textId="77777777" w:rsidR="00C720F3" w:rsidRPr="000749E2" w:rsidRDefault="00C720F3" w:rsidP="000749E2">
            <w:pPr>
              <w:pStyle w:val="TAL"/>
              <w:rPr>
                <w:lang w:eastAsia="en-US"/>
              </w:rPr>
            </w:pPr>
            <w:r w:rsidRPr="000749E2">
              <w:rPr>
                <w:lang w:eastAsia="en-US"/>
              </w:rPr>
              <w:t>-</w:t>
            </w:r>
          </w:p>
        </w:tc>
        <w:tc>
          <w:tcPr>
            <w:tcW w:w="4062" w:type="dxa"/>
            <w:gridSpan w:val="2"/>
            <w:shd w:val="solid" w:color="FFFFFF" w:fill="auto"/>
          </w:tcPr>
          <w:p w14:paraId="1B498BC4" w14:textId="77777777" w:rsidR="00C720F3" w:rsidRPr="000749E2" w:rsidRDefault="00C720F3" w:rsidP="005076D8">
            <w:pPr>
              <w:pStyle w:val="TAL"/>
            </w:pPr>
            <w:r w:rsidRPr="000749E2">
              <w:t>Correction for NAS message NOTE</w:t>
            </w:r>
          </w:p>
        </w:tc>
        <w:tc>
          <w:tcPr>
            <w:tcW w:w="415" w:type="dxa"/>
            <w:gridSpan w:val="2"/>
            <w:shd w:val="solid" w:color="FFFFFF" w:fill="auto"/>
          </w:tcPr>
          <w:p w14:paraId="6F839366" w14:textId="77777777" w:rsidR="00C720F3" w:rsidRPr="000749E2" w:rsidRDefault="00C720F3" w:rsidP="000749E2">
            <w:pPr>
              <w:pStyle w:val="TAL"/>
              <w:rPr>
                <w:lang w:eastAsia="en-US"/>
              </w:rPr>
            </w:pPr>
            <w:r w:rsidRPr="000749E2">
              <w:rPr>
                <w:lang w:eastAsia="en-US"/>
              </w:rPr>
              <w:t>F</w:t>
            </w:r>
          </w:p>
        </w:tc>
        <w:tc>
          <w:tcPr>
            <w:tcW w:w="708" w:type="dxa"/>
            <w:gridSpan w:val="2"/>
            <w:shd w:val="solid" w:color="FFFFFF" w:fill="auto"/>
          </w:tcPr>
          <w:p w14:paraId="25BAAEE9" w14:textId="77777777" w:rsidR="00C720F3" w:rsidRPr="000749E2" w:rsidRDefault="00C720F3" w:rsidP="000749E2">
            <w:pPr>
              <w:pStyle w:val="TAL"/>
              <w:rPr>
                <w:lang w:eastAsia="en-US"/>
              </w:rPr>
            </w:pPr>
            <w:r w:rsidRPr="000749E2">
              <w:rPr>
                <w:lang w:eastAsia="en-US"/>
              </w:rPr>
              <w:t>9.3.0</w:t>
            </w:r>
          </w:p>
        </w:tc>
        <w:tc>
          <w:tcPr>
            <w:tcW w:w="708" w:type="dxa"/>
            <w:gridSpan w:val="2"/>
            <w:shd w:val="solid" w:color="FFFFFF" w:fill="auto"/>
          </w:tcPr>
          <w:p w14:paraId="05D4E80E" w14:textId="77777777" w:rsidR="00C720F3" w:rsidRPr="000749E2" w:rsidRDefault="00C720F3" w:rsidP="000749E2">
            <w:pPr>
              <w:pStyle w:val="TAL"/>
              <w:rPr>
                <w:lang w:eastAsia="en-US"/>
              </w:rPr>
            </w:pPr>
            <w:r w:rsidRPr="000749E2">
              <w:rPr>
                <w:lang w:eastAsia="en-US"/>
              </w:rPr>
              <w:t>9.4.0</w:t>
            </w:r>
          </w:p>
        </w:tc>
        <w:tc>
          <w:tcPr>
            <w:tcW w:w="1033" w:type="dxa"/>
            <w:gridSpan w:val="2"/>
            <w:shd w:val="solid" w:color="FFFFFF" w:fill="auto"/>
          </w:tcPr>
          <w:p w14:paraId="53D71888" w14:textId="77777777" w:rsidR="00C720F3" w:rsidRPr="000749E2" w:rsidRDefault="00C720F3" w:rsidP="005076D8">
            <w:pPr>
              <w:pStyle w:val="TAL"/>
            </w:pPr>
            <w:r w:rsidRPr="000749E2">
              <w:t>R5-110229</w:t>
            </w:r>
          </w:p>
        </w:tc>
      </w:tr>
      <w:tr w:rsidR="00C720F3" w:rsidRPr="000749E2" w14:paraId="04970A80" w14:textId="77777777" w:rsidTr="001C22E1">
        <w:trPr>
          <w:gridAfter w:val="1"/>
          <w:wAfter w:w="21" w:type="dxa"/>
          <w:jc w:val="center"/>
        </w:trPr>
        <w:tc>
          <w:tcPr>
            <w:tcW w:w="638" w:type="dxa"/>
            <w:gridSpan w:val="2"/>
            <w:shd w:val="solid" w:color="FFFFFF" w:fill="auto"/>
          </w:tcPr>
          <w:p w14:paraId="6FE5EE24" w14:textId="77777777" w:rsidR="00C720F3" w:rsidRPr="000749E2" w:rsidRDefault="00C720F3" w:rsidP="000749E2">
            <w:pPr>
              <w:pStyle w:val="TAL"/>
              <w:rPr>
                <w:lang w:eastAsia="en-US"/>
              </w:rPr>
            </w:pPr>
            <w:r w:rsidRPr="000749E2">
              <w:rPr>
                <w:lang w:eastAsia="en-US"/>
              </w:rPr>
              <w:t>RP#51</w:t>
            </w:r>
          </w:p>
        </w:tc>
        <w:tc>
          <w:tcPr>
            <w:tcW w:w="1134" w:type="dxa"/>
            <w:gridSpan w:val="2"/>
            <w:shd w:val="solid" w:color="FFFFFF" w:fill="auto"/>
          </w:tcPr>
          <w:p w14:paraId="62EDBD4F" w14:textId="77777777" w:rsidR="00C720F3" w:rsidRPr="000749E2" w:rsidRDefault="00C720F3" w:rsidP="005076D8">
            <w:pPr>
              <w:pStyle w:val="TAL"/>
            </w:pPr>
            <w:r w:rsidRPr="000749E2">
              <w:t>RP-110161</w:t>
            </w:r>
          </w:p>
        </w:tc>
        <w:tc>
          <w:tcPr>
            <w:tcW w:w="567" w:type="dxa"/>
            <w:gridSpan w:val="2"/>
            <w:shd w:val="solid" w:color="FFFFFF" w:fill="auto"/>
          </w:tcPr>
          <w:p w14:paraId="55845EA2" w14:textId="77777777" w:rsidR="00C720F3" w:rsidRPr="000749E2" w:rsidRDefault="00C720F3" w:rsidP="005076D8">
            <w:pPr>
              <w:pStyle w:val="TAL"/>
            </w:pPr>
            <w:r w:rsidRPr="000749E2">
              <w:t>0185</w:t>
            </w:r>
          </w:p>
        </w:tc>
        <w:tc>
          <w:tcPr>
            <w:tcW w:w="426" w:type="dxa"/>
            <w:gridSpan w:val="2"/>
            <w:shd w:val="solid" w:color="FFFFFF" w:fill="auto"/>
          </w:tcPr>
          <w:p w14:paraId="522F4C02" w14:textId="77777777" w:rsidR="00C720F3" w:rsidRPr="000749E2" w:rsidRDefault="00C720F3" w:rsidP="000749E2">
            <w:pPr>
              <w:pStyle w:val="TAL"/>
              <w:rPr>
                <w:lang w:eastAsia="en-US"/>
              </w:rPr>
            </w:pPr>
            <w:r w:rsidRPr="000749E2">
              <w:rPr>
                <w:lang w:eastAsia="en-US"/>
              </w:rPr>
              <w:t>-</w:t>
            </w:r>
          </w:p>
        </w:tc>
        <w:tc>
          <w:tcPr>
            <w:tcW w:w="4062" w:type="dxa"/>
            <w:gridSpan w:val="2"/>
            <w:shd w:val="solid" w:color="FFFFFF" w:fill="auto"/>
          </w:tcPr>
          <w:p w14:paraId="7B83DCCA" w14:textId="77777777" w:rsidR="00C720F3" w:rsidRPr="000749E2" w:rsidRDefault="00C720F3" w:rsidP="005076D8">
            <w:pPr>
              <w:pStyle w:val="TAL"/>
            </w:pPr>
            <w:r w:rsidRPr="000749E2">
              <w:t>Addition of CSIM default contents</w:t>
            </w:r>
          </w:p>
        </w:tc>
        <w:tc>
          <w:tcPr>
            <w:tcW w:w="415" w:type="dxa"/>
            <w:gridSpan w:val="2"/>
            <w:shd w:val="solid" w:color="FFFFFF" w:fill="auto"/>
          </w:tcPr>
          <w:p w14:paraId="0CBA1916" w14:textId="77777777" w:rsidR="00C720F3" w:rsidRPr="000749E2" w:rsidRDefault="00C720F3" w:rsidP="000749E2">
            <w:pPr>
              <w:pStyle w:val="TAL"/>
              <w:rPr>
                <w:lang w:eastAsia="en-US"/>
              </w:rPr>
            </w:pPr>
            <w:r w:rsidRPr="000749E2">
              <w:rPr>
                <w:lang w:eastAsia="en-US"/>
              </w:rPr>
              <w:t>F</w:t>
            </w:r>
          </w:p>
        </w:tc>
        <w:tc>
          <w:tcPr>
            <w:tcW w:w="708" w:type="dxa"/>
            <w:gridSpan w:val="2"/>
            <w:shd w:val="solid" w:color="FFFFFF" w:fill="auto"/>
          </w:tcPr>
          <w:p w14:paraId="5A612374" w14:textId="77777777" w:rsidR="00C720F3" w:rsidRPr="000749E2" w:rsidRDefault="00C720F3" w:rsidP="000749E2">
            <w:pPr>
              <w:pStyle w:val="TAL"/>
              <w:rPr>
                <w:lang w:eastAsia="en-US"/>
              </w:rPr>
            </w:pPr>
            <w:r w:rsidRPr="000749E2">
              <w:rPr>
                <w:lang w:eastAsia="en-US"/>
              </w:rPr>
              <w:t>9.3.0</w:t>
            </w:r>
          </w:p>
        </w:tc>
        <w:tc>
          <w:tcPr>
            <w:tcW w:w="708" w:type="dxa"/>
            <w:gridSpan w:val="2"/>
            <w:shd w:val="solid" w:color="FFFFFF" w:fill="auto"/>
          </w:tcPr>
          <w:p w14:paraId="5B99F766" w14:textId="77777777" w:rsidR="00C720F3" w:rsidRPr="000749E2" w:rsidRDefault="00C720F3" w:rsidP="000749E2">
            <w:pPr>
              <w:pStyle w:val="TAL"/>
              <w:rPr>
                <w:lang w:eastAsia="en-US"/>
              </w:rPr>
            </w:pPr>
            <w:r w:rsidRPr="000749E2">
              <w:rPr>
                <w:lang w:eastAsia="en-US"/>
              </w:rPr>
              <w:t>9.4.0</w:t>
            </w:r>
          </w:p>
        </w:tc>
        <w:tc>
          <w:tcPr>
            <w:tcW w:w="1033" w:type="dxa"/>
            <w:gridSpan w:val="2"/>
            <w:shd w:val="solid" w:color="FFFFFF" w:fill="auto"/>
          </w:tcPr>
          <w:p w14:paraId="3CB4F13A" w14:textId="77777777" w:rsidR="00C720F3" w:rsidRPr="000749E2" w:rsidRDefault="00C720F3" w:rsidP="005076D8">
            <w:pPr>
              <w:pStyle w:val="TAL"/>
            </w:pPr>
            <w:r w:rsidRPr="000749E2">
              <w:t>R5-110331</w:t>
            </w:r>
          </w:p>
        </w:tc>
      </w:tr>
      <w:tr w:rsidR="00C720F3" w:rsidRPr="000749E2" w14:paraId="02BF084F" w14:textId="77777777" w:rsidTr="001C22E1">
        <w:trPr>
          <w:gridAfter w:val="1"/>
          <w:wAfter w:w="21" w:type="dxa"/>
          <w:jc w:val="center"/>
        </w:trPr>
        <w:tc>
          <w:tcPr>
            <w:tcW w:w="638" w:type="dxa"/>
            <w:gridSpan w:val="2"/>
            <w:shd w:val="solid" w:color="FFFFFF" w:fill="auto"/>
          </w:tcPr>
          <w:p w14:paraId="317A8E78" w14:textId="77777777" w:rsidR="00C720F3" w:rsidRPr="000749E2" w:rsidRDefault="00C720F3" w:rsidP="000749E2">
            <w:pPr>
              <w:pStyle w:val="TAL"/>
              <w:rPr>
                <w:lang w:eastAsia="en-US"/>
              </w:rPr>
            </w:pPr>
            <w:r w:rsidRPr="000749E2">
              <w:rPr>
                <w:lang w:eastAsia="en-US"/>
              </w:rPr>
              <w:t>RP#51</w:t>
            </w:r>
          </w:p>
        </w:tc>
        <w:tc>
          <w:tcPr>
            <w:tcW w:w="1134" w:type="dxa"/>
            <w:gridSpan w:val="2"/>
            <w:shd w:val="solid" w:color="FFFFFF" w:fill="auto"/>
          </w:tcPr>
          <w:p w14:paraId="45B84D63" w14:textId="77777777" w:rsidR="00C720F3" w:rsidRPr="000749E2" w:rsidRDefault="00C720F3" w:rsidP="005076D8">
            <w:pPr>
              <w:pStyle w:val="TAL"/>
            </w:pPr>
            <w:r w:rsidRPr="000749E2">
              <w:t>RP-110161</w:t>
            </w:r>
          </w:p>
        </w:tc>
        <w:tc>
          <w:tcPr>
            <w:tcW w:w="567" w:type="dxa"/>
            <w:gridSpan w:val="2"/>
            <w:shd w:val="solid" w:color="FFFFFF" w:fill="auto"/>
          </w:tcPr>
          <w:p w14:paraId="4A7DA6DB" w14:textId="77777777" w:rsidR="00C720F3" w:rsidRPr="000749E2" w:rsidRDefault="00C720F3" w:rsidP="005076D8">
            <w:pPr>
              <w:pStyle w:val="TAL"/>
            </w:pPr>
            <w:r w:rsidRPr="000749E2">
              <w:t>0186</w:t>
            </w:r>
          </w:p>
        </w:tc>
        <w:tc>
          <w:tcPr>
            <w:tcW w:w="426" w:type="dxa"/>
            <w:gridSpan w:val="2"/>
            <w:shd w:val="solid" w:color="FFFFFF" w:fill="auto"/>
          </w:tcPr>
          <w:p w14:paraId="5176FBDF" w14:textId="77777777" w:rsidR="00C720F3" w:rsidRPr="000749E2" w:rsidRDefault="00C720F3" w:rsidP="000749E2">
            <w:pPr>
              <w:pStyle w:val="TAL"/>
              <w:rPr>
                <w:lang w:eastAsia="en-US"/>
              </w:rPr>
            </w:pPr>
            <w:r w:rsidRPr="000749E2">
              <w:rPr>
                <w:lang w:eastAsia="en-US"/>
              </w:rPr>
              <w:t>-</w:t>
            </w:r>
          </w:p>
        </w:tc>
        <w:tc>
          <w:tcPr>
            <w:tcW w:w="4062" w:type="dxa"/>
            <w:gridSpan w:val="2"/>
            <w:shd w:val="solid" w:color="FFFFFF" w:fill="auto"/>
          </w:tcPr>
          <w:p w14:paraId="5CA96B75" w14:textId="77777777" w:rsidR="00C720F3" w:rsidRPr="000749E2" w:rsidRDefault="00C720F3" w:rsidP="005076D8">
            <w:pPr>
              <w:pStyle w:val="TAL"/>
            </w:pPr>
            <w:r w:rsidRPr="000749E2">
              <w:t>Update of Table 4.4.2-1 with HRPD/1xRTT frequency range info</w:t>
            </w:r>
          </w:p>
        </w:tc>
        <w:tc>
          <w:tcPr>
            <w:tcW w:w="415" w:type="dxa"/>
            <w:gridSpan w:val="2"/>
            <w:shd w:val="solid" w:color="FFFFFF" w:fill="auto"/>
          </w:tcPr>
          <w:p w14:paraId="6A8C5259" w14:textId="77777777" w:rsidR="00C720F3" w:rsidRPr="000749E2" w:rsidRDefault="00C720F3" w:rsidP="000749E2">
            <w:pPr>
              <w:pStyle w:val="TAL"/>
              <w:rPr>
                <w:lang w:eastAsia="en-US"/>
              </w:rPr>
            </w:pPr>
            <w:r w:rsidRPr="000749E2">
              <w:rPr>
                <w:lang w:eastAsia="en-US"/>
              </w:rPr>
              <w:t>F</w:t>
            </w:r>
          </w:p>
        </w:tc>
        <w:tc>
          <w:tcPr>
            <w:tcW w:w="708" w:type="dxa"/>
            <w:gridSpan w:val="2"/>
            <w:shd w:val="solid" w:color="FFFFFF" w:fill="auto"/>
          </w:tcPr>
          <w:p w14:paraId="24402149" w14:textId="77777777" w:rsidR="00C720F3" w:rsidRPr="000749E2" w:rsidRDefault="00C720F3" w:rsidP="000749E2">
            <w:pPr>
              <w:pStyle w:val="TAL"/>
              <w:rPr>
                <w:lang w:eastAsia="en-US"/>
              </w:rPr>
            </w:pPr>
            <w:r w:rsidRPr="000749E2">
              <w:rPr>
                <w:lang w:eastAsia="en-US"/>
              </w:rPr>
              <w:t>9.3.0</w:t>
            </w:r>
          </w:p>
        </w:tc>
        <w:tc>
          <w:tcPr>
            <w:tcW w:w="708" w:type="dxa"/>
            <w:gridSpan w:val="2"/>
            <w:shd w:val="solid" w:color="FFFFFF" w:fill="auto"/>
          </w:tcPr>
          <w:p w14:paraId="4B49B826" w14:textId="77777777" w:rsidR="00C720F3" w:rsidRPr="000749E2" w:rsidRDefault="00C720F3" w:rsidP="000749E2">
            <w:pPr>
              <w:pStyle w:val="TAL"/>
              <w:rPr>
                <w:lang w:eastAsia="en-US"/>
              </w:rPr>
            </w:pPr>
            <w:r w:rsidRPr="000749E2">
              <w:rPr>
                <w:lang w:eastAsia="en-US"/>
              </w:rPr>
              <w:t>9.4.0</w:t>
            </w:r>
          </w:p>
        </w:tc>
        <w:tc>
          <w:tcPr>
            <w:tcW w:w="1033" w:type="dxa"/>
            <w:gridSpan w:val="2"/>
            <w:shd w:val="solid" w:color="FFFFFF" w:fill="auto"/>
          </w:tcPr>
          <w:p w14:paraId="662A6058" w14:textId="77777777" w:rsidR="00C720F3" w:rsidRPr="000749E2" w:rsidRDefault="00C720F3" w:rsidP="005076D8">
            <w:pPr>
              <w:pStyle w:val="TAL"/>
            </w:pPr>
            <w:r w:rsidRPr="000749E2">
              <w:t>R5-110332</w:t>
            </w:r>
          </w:p>
        </w:tc>
      </w:tr>
      <w:tr w:rsidR="00C720F3" w:rsidRPr="000749E2" w14:paraId="22473BA2" w14:textId="77777777" w:rsidTr="001C22E1">
        <w:trPr>
          <w:gridAfter w:val="1"/>
          <w:wAfter w:w="21" w:type="dxa"/>
          <w:jc w:val="center"/>
        </w:trPr>
        <w:tc>
          <w:tcPr>
            <w:tcW w:w="638" w:type="dxa"/>
            <w:gridSpan w:val="2"/>
            <w:shd w:val="solid" w:color="FFFFFF" w:fill="auto"/>
          </w:tcPr>
          <w:p w14:paraId="75AE673C" w14:textId="77777777" w:rsidR="00C720F3" w:rsidRPr="000749E2" w:rsidRDefault="00C720F3" w:rsidP="000749E2">
            <w:pPr>
              <w:pStyle w:val="TAL"/>
              <w:rPr>
                <w:lang w:eastAsia="en-US"/>
              </w:rPr>
            </w:pPr>
            <w:r w:rsidRPr="000749E2">
              <w:rPr>
                <w:lang w:eastAsia="en-US"/>
              </w:rPr>
              <w:t>RP#51</w:t>
            </w:r>
          </w:p>
        </w:tc>
        <w:tc>
          <w:tcPr>
            <w:tcW w:w="1134" w:type="dxa"/>
            <w:gridSpan w:val="2"/>
            <w:shd w:val="solid" w:color="FFFFFF" w:fill="auto"/>
          </w:tcPr>
          <w:p w14:paraId="3EBB4CE7" w14:textId="77777777" w:rsidR="00C720F3" w:rsidRPr="000749E2" w:rsidRDefault="00C720F3" w:rsidP="005076D8">
            <w:pPr>
              <w:pStyle w:val="TAL"/>
            </w:pPr>
            <w:r w:rsidRPr="000749E2">
              <w:t>RP-110157</w:t>
            </w:r>
          </w:p>
        </w:tc>
        <w:tc>
          <w:tcPr>
            <w:tcW w:w="567" w:type="dxa"/>
            <w:gridSpan w:val="2"/>
            <w:shd w:val="solid" w:color="FFFFFF" w:fill="auto"/>
          </w:tcPr>
          <w:p w14:paraId="32821E40" w14:textId="77777777" w:rsidR="00C720F3" w:rsidRPr="000749E2" w:rsidRDefault="00C720F3" w:rsidP="005076D8">
            <w:pPr>
              <w:pStyle w:val="TAL"/>
            </w:pPr>
            <w:r w:rsidRPr="000749E2">
              <w:t>0187</w:t>
            </w:r>
          </w:p>
        </w:tc>
        <w:tc>
          <w:tcPr>
            <w:tcW w:w="426" w:type="dxa"/>
            <w:gridSpan w:val="2"/>
            <w:shd w:val="solid" w:color="FFFFFF" w:fill="auto"/>
          </w:tcPr>
          <w:p w14:paraId="44CF390B" w14:textId="77777777" w:rsidR="00C720F3" w:rsidRPr="000749E2" w:rsidRDefault="00C720F3" w:rsidP="000749E2">
            <w:pPr>
              <w:pStyle w:val="TAL"/>
              <w:rPr>
                <w:lang w:eastAsia="en-US"/>
              </w:rPr>
            </w:pPr>
            <w:r w:rsidRPr="000749E2">
              <w:rPr>
                <w:lang w:eastAsia="en-US"/>
              </w:rPr>
              <w:t>-</w:t>
            </w:r>
          </w:p>
        </w:tc>
        <w:tc>
          <w:tcPr>
            <w:tcW w:w="4062" w:type="dxa"/>
            <w:gridSpan w:val="2"/>
            <w:shd w:val="solid" w:color="FFFFFF" w:fill="auto"/>
          </w:tcPr>
          <w:p w14:paraId="5CCC32E3" w14:textId="77777777" w:rsidR="00C720F3" w:rsidRPr="000749E2" w:rsidRDefault="00C720F3" w:rsidP="005076D8">
            <w:pPr>
              <w:pStyle w:val="TAL"/>
            </w:pPr>
            <w:r w:rsidRPr="000749E2">
              <w:t>Update of the RF exceptional RRC message</w:t>
            </w:r>
          </w:p>
        </w:tc>
        <w:tc>
          <w:tcPr>
            <w:tcW w:w="415" w:type="dxa"/>
            <w:gridSpan w:val="2"/>
            <w:shd w:val="solid" w:color="FFFFFF" w:fill="auto"/>
          </w:tcPr>
          <w:p w14:paraId="20C90AC7" w14:textId="77777777" w:rsidR="00C720F3" w:rsidRPr="000749E2" w:rsidRDefault="00C720F3" w:rsidP="000749E2">
            <w:pPr>
              <w:pStyle w:val="TAL"/>
              <w:rPr>
                <w:lang w:eastAsia="en-US"/>
              </w:rPr>
            </w:pPr>
            <w:r w:rsidRPr="000749E2">
              <w:rPr>
                <w:lang w:eastAsia="en-US"/>
              </w:rPr>
              <w:t>F</w:t>
            </w:r>
          </w:p>
        </w:tc>
        <w:tc>
          <w:tcPr>
            <w:tcW w:w="708" w:type="dxa"/>
            <w:gridSpan w:val="2"/>
            <w:shd w:val="solid" w:color="FFFFFF" w:fill="auto"/>
          </w:tcPr>
          <w:p w14:paraId="5BAF45BD" w14:textId="77777777" w:rsidR="00C720F3" w:rsidRPr="000749E2" w:rsidRDefault="00C720F3" w:rsidP="000749E2">
            <w:pPr>
              <w:pStyle w:val="TAL"/>
              <w:rPr>
                <w:lang w:eastAsia="en-US"/>
              </w:rPr>
            </w:pPr>
            <w:r w:rsidRPr="000749E2">
              <w:rPr>
                <w:lang w:eastAsia="en-US"/>
              </w:rPr>
              <w:t>9.3.0</w:t>
            </w:r>
          </w:p>
        </w:tc>
        <w:tc>
          <w:tcPr>
            <w:tcW w:w="708" w:type="dxa"/>
            <w:gridSpan w:val="2"/>
            <w:shd w:val="solid" w:color="FFFFFF" w:fill="auto"/>
          </w:tcPr>
          <w:p w14:paraId="6E134E81" w14:textId="77777777" w:rsidR="00C720F3" w:rsidRPr="000749E2" w:rsidRDefault="00C720F3" w:rsidP="000749E2">
            <w:pPr>
              <w:pStyle w:val="TAL"/>
              <w:rPr>
                <w:lang w:eastAsia="en-US"/>
              </w:rPr>
            </w:pPr>
            <w:r w:rsidRPr="000749E2">
              <w:rPr>
                <w:lang w:eastAsia="en-US"/>
              </w:rPr>
              <w:t>9.4.0</w:t>
            </w:r>
          </w:p>
        </w:tc>
        <w:tc>
          <w:tcPr>
            <w:tcW w:w="1033" w:type="dxa"/>
            <w:gridSpan w:val="2"/>
            <w:shd w:val="solid" w:color="FFFFFF" w:fill="auto"/>
          </w:tcPr>
          <w:p w14:paraId="75B7ABD0" w14:textId="77777777" w:rsidR="00C720F3" w:rsidRPr="000749E2" w:rsidRDefault="00C720F3" w:rsidP="005076D8">
            <w:pPr>
              <w:pStyle w:val="TAL"/>
            </w:pPr>
            <w:r w:rsidRPr="000749E2">
              <w:t>R5-110410</w:t>
            </w:r>
          </w:p>
        </w:tc>
      </w:tr>
      <w:tr w:rsidR="00C720F3" w:rsidRPr="000749E2" w14:paraId="4BF1A2E5" w14:textId="77777777" w:rsidTr="001C22E1">
        <w:trPr>
          <w:gridAfter w:val="1"/>
          <w:wAfter w:w="21" w:type="dxa"/>
          <w:jc w:val="center"/>
        </w:trPr>
        <w:tc>
          <w:tcPr>
            <w:tcW w:w="638" w:type="dxa"/>
            <w:gridSpan w:val="2"/>
            <w:shd w:val="solid" w:color="FFFFFF" w:fill="auto"/>
          </w:tcPr>
          <w:p w14:paraId="21C76D13" w14:textId="77777777" w:rsidR="00C720F3" w:rsidRPr="000749E2" w:rsidRDefault="00C720F3" w:rsidP="000749E2">
            <w:pPr>
              <w:pStyle w:val="TAL"/>
              <w:rPr>
                <w:lang w:eastAsia="en-US"/>
              </w:rPr>
            </w:pPr>
            <w:r w:rsidRPr="000749E2">
              <w:rPr>
                <w:lang w:eastAsia="en-US"/>
              </w:rPr>
              <w:t>RP#51</w:t>
            </w:r>
          </w:p>
        </w:tc>
        <w:tc>
          <w:tcPr>
            <w:tcW w:w="1134" w:type="dxa"/>
            <w:gridSpan w:val="2"/>
            <w:shd w:val="solid" w:color="FFFFFF" w:fill="auto"/>
          </w:tcPr>
          <w:p w14:paraId="7AB046B8" w14:textId="77777777" w:rsidR="00C720F3" w:rsidRPr="000749E2" w:rsidRDefault="00C720F3" w:rsidP="005076D8">
            <w:pPr>
              <w:pStyle w:val="TAL"/>
            </w:pPr>
            <w:r w:rsidRPr="000749E2">
              <w:t>RP-110161</w:t>
            </w:r>
          </w:p>
        </w:tc>
        <w:tc>
          <w:tcPr>
            <w:tcW w:w="567" w:type="dxa"/>
            <w:gridSpan w:val="2"/>
            <w:shd w:val="solid" w:color="FFFFFF" w:fill="auto"/>
          </w:tcPr>
          <w:p w14:paraId="5795F25C" w14:textId="77777777" w:rsidR="00C720F3" w:rsidRPr="000749E2" w:rsidRDefault="00C720F3" w:rsidP="005076D8">
            <w:pPr>
              <w:pStyle w:val="TAL"/>
            </w:pPr>
            <w:r w:rsidRPr="000749E2">
              <w:t>0188</w:t>
            </w:r>
          </w:p>
        </w:tc>
        <w:tc>
          <w:tcPr>
            <w:tcW w:w="426" w:type="dxa"/>
            <w:gridSpan w:val="2"/>
            <w:shd w:val="solid" w:color="FFFFFF" w:fill="auto"/>
          </w:tcPr>
          <w:p w14:paraId="2E7F9475" w14:textId="77777777" w:rsidR="00C720F3" w:rsidRPr="000749E2" w:rsidRDefault="00C720F3" w:rsidP="000749E2">
            <w:pPr>
              <w:pStyle w:val="TAL"/>
              <w:rPr>
                <w:lang w:eastAsia="en-US"/>
              </w:rPr>
            </w:pPr>
            <w:r w:rsidRPr="000749E2">
              <w:rPr>
                <w:lang w:eastAsia="en-US"/>
              </w:rPr>
              <w:t>-</w:t>
            </w:r>
          </w:p>
        </w:tc>
        <w:tc>
          <w:tcPr>
            <w:tcW w:w="4062" w:type="dxa"/>
            <w:gridSpan w:val="2"/>
            <w:shd w:val="solid" w:color="FFFFFF" w:fill="auto"/>
          </w:tcPr>
          <w:p w14:paraId="6F6F0898" w14:textId="77777777" w:rsidR="00C720F3" w:rsidRPr="000749E2" w:rsidRDefault="00C720F3" w:rsidP="005076D8">
            <w:pPr>
              <w:pStyle w:val="TAL"/>
            </w:pPr>
            <w:r w:rsidRPr="000749E2">
              <w:t>Editorial correction for IMS signalling</w:t>
            </w:r>
          </w:p>
        </w:tc>
        <w:tc>
          <w:tcPr>
            <w:tcW w:w="415" w:type="dxa"/>
            <w:gridSpan w:val="2"/>
            <w:shd w:val="solid" w:color="FFFFFF" w:fill="auto"/>
          </w:tcPr>
          <w:p w14:paraId="11A9A2FC" w14:textId="77777777" w:rsidR="00C720F3" w:rsidRPr="000749E2" w:rsidRDefault="00C720F3" w:rsidP="000749E2">
            <w:pPr>
              <w:pStyle w:val="TAL"/>
              <w:rPr>
                <w:lang w:eastAsia="en-US"/>
              </w:rPr>
            </w:pPr>
            <w:r w:rsidRPr="000749E2">
              <w:rPr>
                <w:lang w:eastAsia="en-US"/>
              </w:rPr>
              <w:t>F</w:t>
            </w:r>
          </w:p>
        </w:tc>
        <w:tc>
          <w:tcPr>
            <w:tcW w:w="708" w:type="dxa"/>
            <w:gridSpan w:val="2"/>
            <w:shd w:val="solid" w:color="FFFFFF" w:fill="auto"/>
          </w:tcPr>
          <w:p w14:paraId="33DE6973" w14:textId="77777777" w:rsidR="00C720F3" w:rsidRPr="000749E2" w:rsidRDefault="00C720F3" w:rsidP="000749E2">
            <w:pPr>
              <w:pStyle w:val="TAL"/>
              <w:rPr>
                <w:lang w:eastAsia="en-US"/>
              </w:rPr>
            </w:pPr>
            <w:r w:rsidRPr="000749E2">
              <w:rPr>
                <w:lang w:eastAsia="en-US"/>
              </w:rPr>
              <w:t>9.3.0</w:t>
            </w:r>
          </w:p>
        </w:tc>
        <w:tc>
          <w:tcPr>
            <w:tcW w:w="708" w:type="dxa"/>
            <w:gridSpan w:val="2"/>
            <w:shd w:val="solid" w:color="FFFFFF" w:fill="auto"/>
          </w:tcPr>
          <w:p w14:paraId="76803AB0" w14:textId="77777777" w:rsidR="00C720F3" w:rsidRPr="000749E2" w:rsidRDefault="00C720F3" w:rsidP="000749E2">
            <w:pPr>
              <w:pStyle w:val="TAL"/>
              <w:rPr>
                <w:lang w:eastAsia="en-US"/>
              </w:rPr>
            </w:pPr>
            <w:r w:rsidRPr="000749E2">
              <w:rPr>
                <w:lang w:eastAsia="en-US"/>
              </w:rPr>
              <w:t>9.4.0</w:t>
            </w:r>
          </w:p>
        </w:tc>
        <w:tc>
          <w:tcPr>
            <w:tcW w:w="1033" w:type="dxa"/>
            <w:gridSpan w:val="2"/>
            <w:shd w:val="solid" w:color="FFFFFF" w:fill="auto"/>
          </w:tcPr>
          <w:p w14:paraId="305870F1" w14:textId="77777777" w:rsidR="00C720F3" w:rsidRPr="000749E2" w:rsidRDefault="00C720F3" w:rsidP="005076D8">
            <w:pPr>
              <w:pStyle w:val="TAL"/>
            </w:pPr>
            <w:r w:rsidRPr="000749E2">
              <w:t>R5-110433</w:t>
            </w:r>
          </w:p>
        </w:tc>
      </w:tr>
      <w:tr w:rsidR="00C720F3" w:rsidRPr="000749E2" w14:paraId="5C624564" w14:textId="77777777" w:rsidTr="001C22E1">
        <w:trPr>
          <w:gridAfter w:val="1"/>
          <w:wAfter w:w="21" w:type="dxa"/>
          <w:jc w:val="center"/>
        </w:trPr>
        <w:tc>
          <w:tcPr>
            <w:tcW w:w="638" w:type="dxa"/>
            <w:gridSpan w:val="2"/>
            <w:shd w:val="solid" w:color="FFFFFF" w:fill="auto"/>
          </w:tcPr>
          <w:p w14:paraId="100300C3" w14:textId="77777777" w:rsidR="00C720F3" w:rsidRPr="000749E2" w:rsidRDefault="00C720F3" w:rsidP="000749E2">
            <w:pPr>
              <w:pStyle w:val="TAL"/>
              <w:rPr>
                <w:lang w:eastAsia="en-US"/>
              </w:rPr>
            </w:pPr>
            <w:r w:rsidRPr="000749E2">
              <w:rPr>
                <w:lang w:eastAsia="en-US"/>
              </w:rPr>
              <w:t>RP#51</w:t>
            </w:r>
          </w:p>
        </w:tc>
        <w:tc>
          <w:tcPr>
            <w:tcW w:w="1134" w:type="dxa"/>
            <w:gridSpan w:val="2"/>
            <w:shd w:val="solid" w:color="FFFFFF" w:fill="auto"/>
          </w:tcPr>
          <w:p w14:paraId="5E40FCF3" w14:textId="77777777" w:rsidR="00C720F3" w:rsidRPr="000749E2" w:rsidRDefault="00C720F3" w:rsidP="005076D8">
            <w:pPr>
              <w:pStyle w:val="TAL"/>
            </w:pPr>
            <w:r w:rsidRPr="000749E2">
              <w:t>RP-110161</w:t>
            </w:r>
          </w:p>
        </w:tc>
        <w:tc>
          <w:tcPr>
            <w:tcW w:w="567" w:type="dxa"/>
            <w:gridSpan w:val="2"/>
            <w:shd w:val="solid" w:color="FFFFFF" w:fill="auto"/>
          </w:tcPr>
          <w:p w14:paraId="7E34D462" w14:textId="77777777" w:rsidR="00C720F3" w:rsidRPr="000749E2" w:rsidRDefault="00C720F3" w:rsidP="005076D8">
            <w:pPr>
              <w:pStyle w:val="TAL"/>
            </w:pPr>
            <w:r w:rsidRPr="000749E2">
              <w:t>0189</w:t>
            </w:r>
          </w:p>
        </w:tc>
        <w:tc>
          <w:tcPr>
            <w:tcW w:w="426" w:type="dxa"/>
            <w:gridSpan w:val="2"/>
            <w:shd w:val="solid" w:color="FFFFFF" w:fill="auto"/>
          </w:tcPr>
          <w:p w14:paraId="4BC4B933" w14:textId="77777777" w:rsidR="00C720F3" w:rsidRPr="000749E2" w:rsidRDefault="00C720F3" w:rsidP="000749E2">
            <w:pPr>
              <w:pStyle w:val="TAL"/>
              <w:rPr>
                <w:lang w:eastAsia="en-US"/>
              </w:rPr>
            </w:pPr>
            <w:r w:rsidRPr="000749E2">
              <w:rPr>
                <w:lang w:eastAsia="en-US"/>
              </w:rPr>
              <w:t>-</w:t>
            </w:r>
          </w:p>
        </w:tc>
        <w:tc>
          <w:tcPr>
            <w:tcW w:w="4062" w:type="dxa"/>
            <w:gridSpan w:val="2"/>
            <w:shd w:val="solid" w:color="FFFFFF" w:fill="auto"/>
          </w:tcPr>
          <w:p w14:paraId="5501AE45" w14:textId="77777777" w:rsidR="00C720F3" w:rsidRPr="000749E2" w:rsidRDefault="00C720F3" w:rsidP="005076D8">
            <w:pPr>
              <w:pStyle w:val="TAL"/>
            </w:pPr>
            <w:r w:rsidRPr="000749E2">
              <w:t>Correction to SIB combinations related to HeNB Cells</w:t>
            </w:r>
          </w:p>
        </w:tc>
        <w:tc>
          <w:tcPr>
            <w:tcW w:w="415" w:type="dxa"/>
            <w:gridSpan w:val="2"/>
            <w:shd w:val="solid" w:color="FFFFFF" w:fill="auto"/>
          </w:tcPr>
          <w:p w14:paraId="3C87779D" w14:textId="77777777" w:rsidR="00C720F3" w:rsidRPr="000749E2" w:rsidRDefault="00C720F3" w:rsidP="000749E2">
            <w:pPr>
              <w:pStyle w:val="TAL"/>
              <w:rPr>
                <w:lang w:eastAsia="en-US"/>
              </w:rPr>
            </w:pPr>
            <w:r w:rsidRPr="000749E2">
              <w:rPr>
                <w:lang w:eastAsia="en-US"/>
              </w:rPr>
              <w:t>F</w:t>
            </w:r>
          </w:p>
        </w:tc>
        <w:tc>
          <w:tcPr>
            <w:tcW w:w="708" w:type="dxa"/>
            <w:gridSpan w:val="2"/>
            <w:shd w:val="solid" w:color="FFFFFF" w:fill="auto"/>
          </w:tcPr>
          <w:p w14:paraId="3404A71D" w14:textId="77777777" w:rsidR="00C720F3" w:rsidRPr="000749E2" w:rsidRDefault="00C720F3" w:rsidP="000749E2">
            <w:pPr>
              <w:pStyle w:val="TAL"/>
              <w:rPr>
                <w:lang w:eastAsia="en-US"/>
              </w:rPr>
            </w:pPr>
            <w:r w:rsidRPr="000749E2">
              <w:rPr>
                <w:lang w:eastAsia="en-US"/>
              </w:rPr>
              <w:t>9.3.0</w:t>
            </w:r>
          </w:p>
        </w:tc>
        <w:tc>
          <w:tcPr>
            <w:tcW w:w="708" w:type="dxa"/>
            <w:gridSpan w:val="2"/>
            <w:shd w:val="solid" w:color="FFFFFF" w:fill="auto"/>
          </w:tcPr>
          <w:p w14:paraId="318BDEA6" w14:textId="77777777" w:rsidR="00C720F3" w:rsidRPr="000749E2" w:rsidRDefault="00C720F3" w:rsidP="000749E2">
            <w:pPr>
              <w:pStyle w:val="TAL"/>
              <w:rPr>
                <w:lang w:eastAsia="en-US"/>
              </w:rPr>
            </w:pPr>
            <w:r w:rsidRPr="000749E2">
              <w:rPr>
                <w:lang w:eastAsia="en-US"/>
              </w:rPr>
              <w:t>9.4.0</w:t>
            </w:r>
          </w:p>
        </w:tc>
        <w:tc>
          <w:tcPr>
            <w:tcW w:w="1033" w:type="dxa"/>
            <w:gridSpan w:val="2"/>
            <w:shd w:val="solid" w:color="FFFFFF" w:fill="auto"/>
          </w:tcPr>
          <w:p w14:paraId="5DE95B59" w14:textId="77777777" w:rsidR="00C720F3" w:rsidRPr="000749E2" w:rsidRDefault="00C720F3" w:rsidP="005076D8">
            <w:pPr>
              <w:pStyle w:val="TAL"/>
            </w:pPr>
            <w:r w:rsidRPr="000749E2">
              <w:t>R5-110471</w:t>
            </w:r>
          </w:p>
        </w:tc>
      </w:tr>
      <w:tr w:rsidR="00C720F3" w:rsidRPr="000749E2" w14:paraId="2EABD365" w14:textId="77777777" w:rsidTr="001C22E1">
        <w:trPr>
          <w:gridAfter w:val="1"/>
          <w:wAfter w:w="21" w:type="dxa"/>
          <w:jc w:val="center"/>
        </w:trPr>
        <w:tc>
          <w:tcPr>
            <w:tcW w:w="638" w:type="dxa"/>
            <w:gridSpan w:val="2"/>
            <w:shd w:val="solid" w:color="FFFFFF" w:fill="auto"/>
          </w:tcPr>
          <w:p w14:paraId="410CE1EC" w14:textId="77777777" w:rsidR="00C720F3" w:rsidRPr="000749E2" w:rsidRDefault="00C720F3" w:rsidP="000749E2">
            <w:pPr>
              <w:pStyle w:val="TAL"/>
              <w:rPr>
                <w:lang w:eastAsia="en-US"/>
              </w:rPr>
            </w:pPr>
            <w:r w:rsidRPr="000749E2">
              <w:rPr>
                <w:lang w:eastAsia="en-US"/>
              </w:rPr>
              <w:t>RP#51</w:t>
            </w:r>
          </w:p>
        </w:tc>
        <w:tc>
          <w:tcPr>
            <w:tcW w:w="1134" w:type="dxa"/>
            <w:gridSpan w:val="2"/>
            <w:shd w:val="solid" w:color="FFFFFF" w:fill="auto"/>
          </w:tcPr>
          <w:p w14:paraId="2643F759" w14:textId="77777777" w:rsidR="00C720F3" w:rsidRPr="000749E2" w:rsidRDefault="00C720F3" w:rsidP="005076D8">
            <w:pPr>
              <w:pStyle w:val="TAL"/>
            </w:pPr>
            <w:r w:rsidRPr="000749E2">
              <w:t>RP-110161</w:t>
            </w:r>
          </w:p>
        </w:tc>
        <w:tc>
          <w:tcPr>
            <w:tcW w:w="567" w:type="dxa"/>
            <w:gridSpan w:val="2"/>
            <w:shd w:val="solid" w:color="FFFFFF" w:fill="auto"/>
          </w:tcPr>
          <w:p w14:paraId="1874D84B" w14:textId="77777777" w:rsidR="00C720F3" w:rsidRPr="000749E2" w:rsidRDefault="00C720F3" w:rsidP="005076D8">
            <w:pPr>
              <w:pStyle w:val="TAL"/>
            </w:pPr>
            <w:r w:rsidRPr="000749E2">
              <w:t>0190</w:t>
            </w:r>
          </w:p>
        </w:tc>
        <w:tc>
          <w:tcPr>
            <w:tcW w:w="426" w:type="dxa"/>
            <w:gridSpan w:val="2"/>
            <w:shd w:val="solid" w:color="FFFFFF" w:fill="auto"/>
          </w:tcPr>
          <w:p w14:paraId="559A693F" w14:textId="77777777" w:rsidR="00C720F3" w:rsidRPr="000749E2" w:rsidRDefault="00C720F3" w:rsidP="000749E2">
            <w:pPr>
              <w:pStyle w:val="TAL"/>
              <w:rPr>
                <w:lang w:eastAsia="en-US"/>
              </w:rPr>
            </w:pPr>
            <w:r w:rsidRPr="000749E2">
              <w:rPr>
                <w:lang w:eastAsia="en-US"/>
              </w:rPr>
              <w:t>-</w:t>
            </w:r>
          </w:p>
        </w:tc>
        <w:tc>
          <w:tcPr>
            <w:tcW w:w="4062" w:type="dxa"/>
            <w:gridSpan w:val="2"/>
            <w:shd w:val="solid" w:color="FFFFFF" w:fill="auto"/>
          </w:tcPr>
          <w:p w14:paraId="1FC471FA" w14:textId="77777777" w:rsidR="00C720F3" w:rsidRPr="000749E2" w:rsidRDefault="00BE398E" w:rsidP="005076D8">
            <w:pPr>
              <w:pStyle w:val="TAL"/>
            </w:pPr>
            <w:r w:rsidRPr="000749E2">
              <w:t>Correction</w:t>
            </w:r>
            <w:r w:rsidR="00C720F3" w:rsidRPr="000749E2">
              <w:t xml:space="preserve"> to default message content for Detach Request message</w:t>
            </w:r>
          </w:p>
        </w:tc>
        <w:tc>
          <w:tcPr>
            <w:tcW w:w="415" w:type="dxa"/>
            <w:gridSpan w:val="2"/>
            <w:shd w:val="solid" w:color="FFFFFF" w:fill="auto"/>
          </w:tcPr>
          <w:p w14:paraId="4E55405D" w14:textId="77777777" w:rsidR="00C720F3" w:rsidRPr="000749E2" w:rsidRDefault="00C720F3" w:rsidP="000749E2">
            <w:pPr>
              <w:pStyle w:val="TAL"/>
              <w:rPr>
                <w:lang w:eastAsia="en-US"/>
              </w:rPr>
            </w:pPr>
            <w:r w:rsidRPr="000749E2">
              <w:rPr>
                <w:lang w:eastAsia="en-US"/>
              </w:rPr>
              <w:t>F</w:t>
            </w:r>
          </w:p>
        </w:tc>
        <w:tc>
          <w:tcPr>
            <w:tcW w:w="708" w:type="dxa"/>
            <w:gridSpan w:val="2"/>
            <w:shd w:val="solid" w:color="FFFFFF" w:fill="auto"/>
          </w:tcPr>
          <w:p w14:paraId="379300A2" w14:textId="77777777" w:rsidR="00C720F3" w:rsidRPr="000749E2" w:rsidRDefault="00C720F3" w:rsidP="000749E2">
            <w:pPr>
              <w:pStyle w:val="TAL"/>
              <w:rPr>
                <w:lang w:eastAsia="en-US"/>
              </w:rPr>
            </w:pPr>
            <w:r w:rsidRPr="000749E2">
              <w:rPr>
                <w:lang w:eastAsia="en-US"/>
              </w:rPr>
              <w:t>9.3.0</w:t>
            </w:r>
          </w:p>
        </w:tc>
        <w:tc>
          <w:tcPr>
            <w:tcW w:w="708" w:type="dxa"/>
            <w:gridSpan w:val="2"/>
            <w:shd w:val="solid" w:color="FFFFFF" w:fill="auto"/>
          </w:tcPr>
          <w:p w14:paraId="1D8C2052" w14:textId="77777777" w:rsidR="00C720F3" w:rsidRPr="000749E2" w:rsidRDefault="00C720F3" w:rsidP="000749E2">
            <w:pPr>
              <w:pStyle w:val="TAL"/>
              <w:rPr>
                <w:lang w:eastAsia="en-US"/>
              </w:rPr>
            </w:pPr>
            <w:r w:rsidRPr="000749E2">
              <w:rPr>
                <w:lang w:eastAsia="en-US"/>
              </w:rPr>
              <w:t>9.4.0</w:t>
            </w:r>
          </w:p>
        </w:tc>
        <w:tc>
          <w:tcPr>
            <w:tcW w:w="1033" w:type="dxa"/>
            <w:gridSpan w:val="2"/>
            <w:shd w:val="solid" w:color="FFFFFF" w:fill="auto"/>
          </w:tcPr>
          <w:p w14:paraId="23C0989F" w14:textId="77777777" w:rsidR="00C720F3" w:rsidRPr="000749E2" w:rsidRDefault="00C720F3" w:rsidP="005076D8">
            <w:pPr>
              <w:pStyle w:val="TAL"/>
            </w:pPr>
            <w:r w:rsidRPr="000749E2">
              <w:t>R5-110472</w:t>
            </w:r>
          </w:p>
        </w:tc>
      </w:tr>
      <w:tr w:rsidR="00C720F3" w:rsidRPr="000749E2" w14:paraId="5FC82882" w14:textId="77777777" w:rsidTr="001C22E1">
        <w:trPr>
          <w:gridAfter w:val="1"/>
          <w:wAfter w:w="21" w:type="dxa"/>
          <w:jc w:val="center"/>
        </w:trPr>
        <w:tc>
          <w:tcPr>
            <w:tcW w:w="638" w:type="dxa"/>
            <w:gridSpan w:val="2"/>
            <w:shd w:val="solid" w:color="FFFFFF" w:fill="auto"/>
          </w:tcPr>
          <w:p w14:paraId="10D9960C" w14:textId="77777777" w:rsidR="00C720F3" w:rsidRPr="000749E2" w:rsidRDefault="00C720F3" w:rsidP="000749E2">
            <w:pPr>
              <w:pStyle w:val="TAL"/>
              <w:rPr>
                <w:lang w:eastAsia="en-US"/>
              </w:rPr>
            </w:pPr>
            <w:r w:rsidRPr="000749E2">
              <w:rPr>
                <w:lang w:eastAsia="en-US"/>
              </w:rPr>
              <w:t>RP#51</w:t>
            </w:r>
          </w:p>
        </w:tc>
        <w:tc>
          <w:tcPr>
            <w:tcW w:w="1134" w:type="dxa"/>
            <w:gridSpan w:val="2"/>
            <w:shd w:val="solid" w:color="FFFFFF" w:fill="auto"/>
          </w:tcPr>
          <w:p w14:paraId="065E015C" w14:textId="77777777" w:rsidR="00C720F3" w:rsidRPr="000749E2" w:rsidRDefault="00C720F3" w:rsidP="005076D8">
            <w:pPr>
              <w:pStyle w:val="TAL"/>
            </w:pPr>
            <w:r w:rsidRPr="000749E2">
              <w:t>RP-110157</w:t>
            </w:r>
          </w:p>
        </w:tc>
        <w:tc>
          <w:tcPr>
            <w:tcW w:w="567" w:type="dxa"/>
            <w:gridSpan w:val="2"/>
            <w:shd w:val="solid" w:color="FFFFFF" w:fill="auto"/>
          </w:tcPr>
          <w:p w14:paraId="5F66E656" w14:textId="77777777" w:rsidR="00C720F3" w:rsidRPr="000749E2" w:rsidRDefault="00C720F3" w:rsidP="005076D8">
            <w:pPr>
              <w:pStyle w:val="TAL"/>
            </w:pPr>
            <w:r w:rsidRPr="000749E2">
              <w:t>0191</w:t>
            </w:r>
          </w:p>
        </w:tc>
        <w:tc>
          <w:tcPr>
            <w:tcW w:w="426" w:type="dxa"/>
            <w:gridSpan w:val="2"/>
            <w:shd w:val="solid" w:color="FFFFFF" w:fill="auto"/>
          </w:tcPr>
          <w:p w14:paraId="099F48C3" w14:textId="77777777" w:rsidR="00C720F3" w:rsidRPr="000749E2" w:rsidRDefault="00C720F3" w:rsidP="000749E2">
            <w:pPr>
              <w:pStyle w:val="TAL"/>
              <w:rPr>
                <w:lang w:eastAsia="en-US"/>
              </w:rPr>
            </w:pPr>
            <w:r w:rsidRPr="000749E2">
              <w:rPr>
                <w:lang w:eastAsia="en-US"/>
              </w:rPr>
              <w:t>-</w:t>
            </w:r>
          </w:p>
        </w:tc>
        <w:tc>
          <w:tcPr>
            <w:tcW w:w="4062" w:type="dxa"/>
            <w:gridSpan w:val="2"/>
            <w:shd w:val="solid" w:color="FFFFFF" w:fill="auto"/>
          </w:tcPr>
          <w:p w14:paraId="3EB71A4F" w14:textId="77777777" w:rsidR="00C720F3" w:rsidRPr="000749E2" w:rsidRDefault="00C720F3" w:rsidP="005076D8">
            <w:pPr>
              <w:pStyle w:val="TAL"/>
            </w:pPr>
            <w:r w:rsidRPr="000749E2">
              <w:t>Removal of Lower Humidity Limit in Normal Conditions</w:t>
            </w:r>
          </w:p>
        </w:tc>
        <w:tc>
          <w:tcPr>
            <w:tcW w:w="415" w:type="dxa"/>
            <w:gridSpan w:val="2"/>
            <w:shd w:val="solid" w:color="FFFFFF" w:fill="auto"/>
          </w:tcPr>
          <w:p w14:paraId="11792EC1" w14:textId="77777777" w:rsidR="00C720F3" w:rsidRPr="000749E2" w:rsidRDefault="00C720F3" w:rsidP="000749E2">
            <w:pPr>
              <w:pStyle w:val="TAL"/>
              <w:rPr>
                <w:lang w:eastAsia="en-US"/>
              </w:rPr>
            </w:pPr>
            <w:r w:rsidRPr="000749E2">
              <w:rPr>
                <w:lang w:eastAsia="en-US"/>
              </w:rPr>
              <w:t>F</w:t>
            </w:r>
          </w:p>
        </w:tc>
        <w:tc>
          <w:tcPr>
            <w:tcW w:w="708" w:type="dxa"/>
            <w:gridSpan w:val="2"/>
            <w:shd w:val="solid" w:color="FFFFFF" w:fill="auto"/>
          </w:tcPr>
          <w:p w14:paraId="710364B9" w14:textId="77777777" w:rsidR="00C720F3" w:rsidRPr="000749E2" w:rsidRDefault="00C720F3" w:rsidP="000749E2">
            <w:pPr>
              <w:pStyle w:val="TAL"/>
              <w:rPr>
                <w:lang w:eastAsia="en-US"/>
              </w:rPr>
            </w:pPr>
            <w:r w:rsidRPr="000749E2">
              <w:rPr>
                <w:lang w:eastAsia="en-US"/>
              </w:rPr>
              <w:t>9.3.0</w:t>
            </w:r>
          </w:p>
        </w:tc>
        <w:tc>
          <w:tcPr>
            <w:tcW w:w="708" w:type="dxa"/>
            <w:gridSpan w:val="2"/>
            <w:shd w:val="solid" w:color="FFFFFF" w:fill="auto"/>
          </w:tcPr>
          <w:p w14:paraId="2A3BF968" w14:textId="77777777" w:rsidR="00C720F3" w:rsidRPr="000749E2" w:rsidRDefault="00C720F3" w:rsidP="000749E2">
            <w:pPr>
              <w:pStyle w:val="TAL"/>
              <w:rPr>
                <w:lang w:eastAsia="en-US"/>
              </w:rPr>
            </w:pPr>
            <w:r w:rsidRPr="000749E2">
              <w:rPr>
                <w:lang w:eastAsia="en-US"/>
              </w:rPr>
              <w:t>9.4.0</w:t>
            </w:r>
          </w:p>
        </w:tc>
        <w:tc>
          <w:tcPr>
            <w:tcW w:w="1033" w:type="dxa"/>
            <w:gridSpan w:val="2"/>
            <w:shd w:val="solid" w:color="FFFFFF" w:fill="auto"/>
          </w:tcPr>
          <w:p w14:paraId="59DBC958" w14:textId="77777777" w:rsidR="00C720F3" w:rsidRPr="000749E2" w:rsidRDefault="00C720F3" w:rsidP="005076D8">
            <w:pPr>
              <w:pStyle w:val="TAL"/>
            </w:pPr>
            <w:r w:rsidRPr="000749E2">
              <w:t>R5-110534</w:t>
            </w:r>
          </w:p>
        </w:tc>
      </w:tr>
      <w:tr w:rsidR="00C720F3" w:rsidRPr="000749E2" w14:paraId="55741BD8" w14:textId="77777777" w:rsidTr="001C22E1">
        <w:trPr>
          <w:gridAfter w:val="1"/>
          <w:wAfter w:w="21" w:type="dxa"/>
          <w:jc w:val="center"/>
        </w:trPr>
        <w:tc>
          <w:tcPr>
            <w:tcW w:w="638" w:type="dxa"/>
            <w:gridSpan w:val="2"/>
            <w:shd w:val="solid" w:color="FFFFFF" w:fill="auto"/>
          </w:tcPr>
          <w:p w14:paraId="1CC6E084" w14:textId="77777777" w:rsidR="00C720F3" w:rsidRPr="000749E2" w:rsidRDefault="00C720F3" w:rsidP="000749E2">
            <w:pPr>
              <w:pStyle w:val="TAL"/>
              <w:rPr>
                <w:lang w:eastAsia="en-US"/>
              </w:rPr>
            </w:pPr>
            <w:r w:rsidRPr="000749E2">
              <w:rPr>
                <w:lang w:eastAsia="en-US"/>
              </w:rPr>
              <w:t>RP#51</w:t>
            </w:r>
          </w:p>
        </w:tc>
        <w:tc>
          <w:tcPr>
            <w:tcW w:w="1134" w:type="dxa"/>
            <w:gridSpan w:val="2"/>
            <w:shd w:val="solid" w:color="FFFFFF" w:fill="auto"/>
          </w:tcPr>
          <w:p w14:paraId="149FE0E7" w14:textId="77777777" w:rsidR="00C720F3" w:rsidRPr="000749E2" w:rsidRDefault="00C720F3" w:rsidP="005076D8">
            <w:pPr>
              <w:pStyle w:val="TAL"/>
            </w:pPr>
            <w:r w:rsidRPr="000749E2">
              <w:t>RP-110157</w:t>
            </w:r>
          </w:p>
        </w:tc>
        <w:tc>
          <w:tcPr>
            <w:tcW w:w="567" w:type="dxa"/>
            <w:gridSpan w:val="2"/>
            <w:shd w:val="solid" w:color="FFFFFF" w:fill="auto"/>
          </w:tcPr>
          <w:p w14:paraId="5483B331" w14:textId="77777777" w:rsidR="00C720F3" w:rsidRPr="000749E2" w:rsidRDefault="00C720F3" w:rsidP="005076D8">
            <w:pPr>
              <w:pStyle w:val="TAL"/>
            </w:pPr>
            <w:r w:rsidRPr="000749E2">
              <w:t>0192</w:t>
            </w:r>
          </w:p>
        </w:tc>
        <w:tc>
          <w:tcPr>
            <w:tcW w:w="426" w:type="dxa"/>
            <w:gridSpan w:val="2"/>
            <w:shd w:val="solid" w:color="FFFFFF" w:fill="auto"/>
          </w:tcPr>
          <w:p w14:paraId="5B7E3E42" w14:textId="77777777" w:rsidR="00C720F3" w:rsidRPr="000749E2" w:rsidRDefault="00C720F3" w:rsidP="000749E2">
            <w:pPr>
              <w:pStyle w:val="TAL"/>
              <w:rPr>
                <w:lang w:eastAsia="en-US"/>
              </w:rPr>
            </w:pPr>
            <w:r w:rsidRPr="000749E2">
              <w:rPr>
                <w:lang w:eastAsia="en-US"/>
              </w:rPr>
              <w:t>-</w:t>
            </w:r>
          </w:p>
        </w:tc>
        <w:tc>
          <w:tcPr>
            <w:tcW w:w="4062" w:type="dxa"/>
            <w:gridSpan w:val="2"/>
            <w:shd w:val="solid" w:color="FFFFFF" w:fill="auto"/>
          </w:tcPr>
          <w:p w14:paraId="1527538E" w14:textId="77777777" w:rsidR="00C720F3" w:rsidRPr="000749E2" w:rsidRDefault="00C720F3" w:rsidP="005076D8">
            <w:pPr>
              <w:pStyle w:val="TAL"/>
            </w:pPr>
            <w:r w:rsidRPr="000749E2">
              <w:t>Correction of EARFCN numbers for band 41</w:t>
            </w:r>
          </w:p>
        </w:tc>
        <w:tc>
          <w:tcPr>
            <w:tcW w:w="415" w:type="dxa"/>
            <w:gridSpan w:val="2"/>
            <w:shd w:val="solid" w:color="FFFFFF" w:fill="auto"/>
          </w:tcPr>
          <w:p w14:paraId="20BD1F71" w14:textId="77777777" w:rsidR="00C720F3" w:rsidRPr="000749E2" w:rsidRDefault="00C720F3" w:rsidP="000749E2">
            <w:pPr>
              <w:pStyle w:val="TAL"/>
              <w:rPr>
                <w:lang w:eastAsia="en-US"/>
              </w:rPr>
            </w:pPr>
            <w:r w:rsidRPr="000749E2">
              <w:rPr>
                <w:lang w:eastAsia="en-US"/>
              </w:rPr>
              <w:t>F</w:t>
            </w:r>
          </w:p>
        </w:tc>
        <w:tc>
          <w:tcPr>
            <w:tcW w:w="708" w:type="dxa"/>
            <w:gridSpan w:val="2"/>
            <w:shd w:val="solid" w:color="FFFFFF" w:fill="auto"/>
          </w:tcPr>
          <w:p w14:paraId="126BF604" w14:textId="77777777" w:rsidR="00C720F3" w:rsidRPr="000749E2" w:rsidRDefault="00C720F3" w:rsidP="000749E2">
            <w:pPr>
              <w:pStyle w:val="TAL"/>
              <w:rPr>
                <w:lang w:eastAsia="en-US"/>
              </w:rPr>
            </w:pPr>
            <w:r w:rsidRPr="000749E2">
              <w:rPr>
                <w:lang w:eastAsia="en-US"/>
              </w:rPr>
              <w:t>9.3.0</w:t>
            </w:r>
          </w:p>
        </w:tc>
        <w:tc>
          <w:tcPr>
            <w:tcW w:w="708" w:type="dxa"/>
            <w:gridSpan w:val="2"/>
            <w:shd w:val="solid" w:color="FFFFFF" w:fill="auto"/>
          </w:tcPr>
          <w:p w14:paraId="52C9A143" w14:textId="77777777" w:rsidR="00C720F3" w:rsidRPr="000749E2" w:rsidRDefault="00C720F3" w:rsidP="000749E2">
            <w:pPr>
              <w:pStyle w:val="TAL"/>
              <w:rPr>
                <w:lang w:eastAsia="en-US"/>
              </w:rPr>
            </w:pPr>
            <w:r w:rsidRPr="000749E2">
              <w:rPr>
                <w:lang w:eastAsia="en-US"/>
              </w:rPr>
              <w:t>9.4.0</w:t>
            </w:r>
          </w:p>
        </w:tc>
        <w:tc>
          <w:tcPr>
            <w:tcW w:w="1033" w:type="dxa"/>
            <w:gridSpan w:val="2"/>
            <w:shd w:val="solid" w:color="FFFFFF" w:fill="auto"/>
          </w:tcPr>
          <w:p w14:paraId="1C3C6ED1" w14:textId="77777777" w:rsidR="00C720F3" w:rsidRPr="000749E2" w:rsidRDefault="00C720F3" w:rsidP="005076D8">
            <w:pPr>
              <w:pStyle w:val="TAL"/>
            </w:pPr>
            <w:r w:rsidRPr="000749E2">
              <w:t>R5-110542</w:t>
            </w:r>
          </w:p>
        </w:tc>
      </w:tr>
      <w:tr w:rsidR="00C720F3" w:rsidRPr="000749E2" w14:paraId="34D9B8BE" w14:textId="77777777" w:rsidTr="001C22E1">
        <w:trPr>
          <w:gridAfter w:val="1"/>
          <w:wAfter w:w="21" w:type="dxa"/>
          <w:jc w:val="center"/>
        </w:trPr>
        <w:tc>
          <w:tcPr>
            <w:tcW w:w="638" w:type="dxa"/>
            <w:gridSpan w:val="2"/>
            <w:shd w:val="solid" w:color="FFFFFF" w:fill="auto"/>
          </w:tcPr>
          <w:p w14:paraId="625D1817" w14:textId="77777777" w:rsidR="00C720F3" w:rsidRPr="000749E2" w:rsidRDefault="00C720F3" w:rsidP="000749E2">
            <w:pPr>
              <w:pStyle w:val="TAL"/>
              <w:rPr>
                <w:lang w:eastAsia="en-US"/>
              </w:rPr>
            </w:pPr>
            <w:r w:rsidRPr="000749E2">
              <w:rPr>
                <w:lang w:eastAsia="en-US"/>
              </w:rPr>
              <w:t>RP#51</w:t>
            </w:r>
          </w:p>
        </w:tc>
        <w:tc>
          <w:tcPr>
            <w:tcW w:w="1134" w:type="dxa"/>
            <w:gridSpan w:val="2"/>
            <w:shd w:val="solid" w:color="FFFFFF" w:fill="auto"/>
          </w:tcPr>
          <w:p w14:paraId="28721667" w14:textId="77777777" w:rsidR="00C720F3" w:rsidRPr="000749E2" w:rsidRDefault="00C720F3" w:rsidP="005076D8">
            <w:pPr>
              <w:pStyle w:val="TAL"/>
            </w:pPr>
            <w:r w:rsidRPr="000749E2">
              <w:t>RP-110161</w:t>
            </w:r>
          </w:p>
        </w:tc>
        <w:tc>
          <w:tcPr>
            <w:tcW w:w="567" w:type="dxa"/>
            <w:gridSpan w:val="2"/>
            <w:shd w:val="solid" w:color="FFFFFF" w:fill="auto"/>
          </w:tcPr>
          <w:p w14:paraId="3BD24469" w14:textId="77777777" w:rsidR="00C720F3" w:rsidRPr="000749E2" w:rsidRDefault="00C720F3" w:rsidP="005076D8">
            <w:pPr>
              <w:pStyle w:val="TAL"/>
            </w:pPr>
            <w:r w:rsidRPr="000749E2">
              <w:t>0193</w:t>
            </w:r>
          </w:p>
        </w:tc>
        <w:tc>
          <w:tcPr>
            <w:tcW w:w="426" w:type="dxa"/>
            <w:gridSpan w:val="2"/>
            <w:shd w:val="solid" w:color="FFFFFF" w:fill="auto"/>
          </w:tcPr>
          <w:p w14:paraId="0C974591" w14:textId="77777777" w:rsidR="00C720F3" w:rsidRPr="000749E2" w:rsidRDefault="00C720F3" w:rsidP="000749E2">
            <w:pPr>
              <w:pStyle w:val="TAL"/>
              <w:rPr>
                <w:lang w:eastAsia="en-US"/>
              </w:rPr>
            </w:pPr>
            <w:r w:rsidRPr="000749E2">
              <w:rPr>
                <w:lang w:eastAsia="en-US"/>
              </w:rPr>
              <w:t>-</w:t>
            </w:r>
          </w:p>
        </w:tc>
        <w:tc>
          <w:tcPr>
            <w:tcW w:w="4062" w:type="dxa"/>
            <w:gridSpan w:val="2"/>
            <w:shd w:val="solid" w:color="FFFFFF" w:fill="auto"/>
          </w:tcPr>
          <w:p w14:paraId="225481DA" w14:textId="77777777" w:rsidR="00C720F3" w:rsidRPr="000749E2" w:rsidRDefault="00C720F3" w:rsidP="005076D8">
            <w:pPr>
              <w:pStyle w:val="TAL"/>
            </w:pPr>
            <w:r w:rsidRPr="000749E2">
              <w:t>Removal of "Modified contents of the EFs at the ISIM ADF (application DF) level"</w:t>
            </w:r>
          </w:p>
        </w:tc>
        <w:tc>
          <w:tcPr>
            <w:tcW w:w="415" w:type="dxa"/>
            <w:gridSpan w:val="2"/>
            <w:shd w:val="solid" w:color="FFFFFF" w:fill="auto"/>
          </w:tcPr>
          <w:p w14:paraId="1F064830" w14:textId="77777777" w:rsidR="00C720F3" w:rsidRPr="000749E2" w:rsidRDefault="00C720F3" w:rsidP="000749E2">
            <w:pPr>
              <w:pStyle w:val="TAL"/>
              <w:rPr>
                <w:lang w:eastAsia="en-US"/>
              </w:rPr>
            </w:pPr>
            <w:r w:rsidRPr="000749E2">
              <w:rPr>
                <w:lang w:eastAsia="en-US"/>
              </w:rPr>
              <w:t>F</w:t>
            </w:r>
          </w:p>
        </w:tc>
        <w:tc>
          <w:tcPr>
            <w:tcW w:w="708" w:type="dxa"/>
            <w:gridSpan w:val="2"/>
            <w:shd w:val="solid" w:color="FFFFFF" w:fill="auto"/>
          </w:tcPr>
          <w:p w14:paraId="4F0C118F" w14:textId="77777777" w:rsidR="00C720F3" w:rsidRPr="000749E2" w:rsidRDefault="00C720F3" w:rsidP="000749E2">
            <w:pPr>
              <w:pStyle w:val="TAL"/>
              <w:rPr>
                <w:lang w:eastAsia="en-US"/>
              </w:rPr>
            </w:pPr>
            <w:r w:rsidRPr="000749E2">
              <w:rPr>
                <w:lang w:eastAsia="en-US"/>
              </w:rPr>
              <w:t>9.3.0</w:t>
            </w:r>
          </w:p>
        </w:tc>
        <w:tc>
          <w:tcPr>
            <w:tcW w:w="708" w:type="dxa"/>
            <w:gridSpan w:val="2"/>
            <w:shd w:val="solid" w:color="FFFFFF" w:fill="auto"/>
          </w:tcPr>
          <w:p w14:paraId="1D0A76AA" w14:textId="77777777" w:rsidR="00C720F3" w:rsidRPr="000749E2" w:rsidRDefault="00C720F3" w:rsidP="000749E2">
            <w:pPr>
              <w:pStyle w:val="TAL"/>
              <w:rPr>
                <w:lang w:eastAsia="en-US"/>
              </w:rPr>
            </w:pPr>
            <w:r w:rsidRPr="000749E2">
              <w:rPr>
                <w:lang w:eastAsia="en-US"/>
              </w:rPr>
              <w:t>9.4.0</w:t>
            </w:r>
          </w:p>
        </w:tc>
        <w:tc>
          <w:tcPr>
            <w:tcW w:w="1033" w:type="dxa"/>
            <w:gridSpan w:val="2"/>
            <w:shd w:val="solid" w:color="FFFFFF" w:fill="auto"/>
          </w:tcPr>
          <w:p w14:paraId="357717D3" w14:textId="77777777" w:rsidR="00C720F3" w:rsidRPr="000749E2" w:rsidRDefault="00C720F3" w:rsidP="005076D8">
            <w:pPr>
              <w:pStyle w:val="TAL"/>
            </w:pPr>
            <w:r w:rsidRPr="000749E2">
              <w:t>R5-110593</w:t>
            </w:r>
          </w:p>
        </w:tc>
      </w:tr>
      <w:tr w:rsidR="00C720F3" w:rsidRPr="000749E2" w14:paraId="3636EE37" w14:textId="77777777" w:rsidTr="001C22E1">
        <w:trPr>
          <w:gridAfter w:val="1"/>
          <w:wAfter w:w="21" w:type="dxa"/>
          <w:jc w:val="center"/>
        </w:trPr>
        <w:tc>
          <w:tcPr>
            <w:tcW w:w="638" w:type="dxa"/>
            <w:gridSpan w:val="2"/>
            <w:shd w:val="solid" w:color="FFFFFF" w:fill="auto"/>
          </w:tcPr>
          <w:p w14:paraId="1F91289E" w14:textId="77777777" w:rsidR="00C720F3" w:rsidRPr="000749E2" w:rsidRDefault="00C720F3" w:rsidP="000749E2">
            <w:pPr>
              <w:pStyle w:val="TAL"/>
              <w:rPr>
                <w:lang w:eastAsia="en-US"/>
              </w:rPr>
            </w:pPr>
            <w:r w:rsidRPr="000749E2">
              <w:rPr>
                <w:lang w:eastAsia="en-US"/>
              </w:rPr>
              <w:t>RP#51</w:t>
            </w:r>
          </w:p>
        </w:tc>
        <w:tc>
          <w:tcPr>
            <w:tcW w:w="1134" w:type="dxa"/>
            <w:gridSpan w:val="2"/>
            <w:shd w:val="solid" w:color="FFFFFF" w:fill="auto"/>
          </w:tcPr>
          <w:p w14:paraId="1ECFF5D7" w14:textId="77777777" w:rsidR="00C720F3" w:rsidRPr="000749E2" w:rsidRDefault="00C720F3" w:rsidP="005076D8">
            <w:pPr>
              <w:pStyle w:val="TAL"/>
            </w:pPr>
            <w:r w:rsidRPr="000749E2">
              <w:t>RP-110161</w:t>
            </w:r>
          </w:p>
        </w:tc>
        <w:tc>
          <w:tcPr>
            <w:tcW w:w="567" w:type="dxa"/>
            <w:gridSpan w:val="2"/>
            <w:shd w:val="solid" w:color="FFFFFF" w:fill="auto"/>
          </w:tcPr>
          <w:p w14:paraId="2B16F4AD" w14:textId="77777777" w:rsidR="00C720F3" w:rsidRPr="000749E2" w:rsidRDefault="00C720F3" w:rsidP="005076D8">
            <w:pPr>
              <w:pStyle w:val="TAL"/>
            </w:pPr>
            <w:r w:rsidRPr="000749E2">
              <w:t>0194</w:t>
            </w:r>
          </w:p>
        </w:tc>
        <w:tc>
          <w:tcPr>
            <w:tcW w:w="426" w:type="dxa"/>
            <w:gridSpan w:val="2"/>
            <w:shd w:val="solid" w:color="FFFFFF" w:fill="auto"/>
          </w:tcPr>
          <w:p w14:paraId="2AB553D6" w14:textId="77777777" w:rsidR="00C720F3" w:rsidRPr="000749E2" w:rsidRDefault="00C720F3" w:rsidP="000749E2">
            <w:pPr>
              <w:pStyle w:val="TAL"/>
              <w:rPr>
                <w:lang w:eastAsia="en-US"/>
              </w:rPr>
            </w:pPr>
            <w:r w:rsidRPr="000749E2">
              <w:rPr>
                <w:lang w:eastAsia="en-US"/>
              </w:rPr>
              <w:t>-</w:t>
            </w:r>
          </w:p>
        </w:tc>
        <w:tc>
          <w:tcPr>
            <w:tcW w:w="4062" w:type="dxa"/>
            <w:gridSpan w:val="2"/>
            <w:shd w:val="solid" w:color="FFFFFF" w:fill="auto"/>
          </w:tcPr>
          <w:p w14:paraId="095DFB0F" w14:textId="77777777" w:rsidR="00C720F3" w:rsidRPr="000749E2" w:rsidRDefault="00C720F3" w:rsidP="005076D8">
            <w:pPr>
              <w:pStyle w:val="TAL"/>
            </w:pPr>
            <w:r w:rsidRPr="000749E2">
              <w:t>Correction of the IEs for compressed mode in table 4.7B.1-5</w:t>
            </w:r>
          </w:p>
        </w:tc>
        <w:tc>
          <w:tcPr>
            <w:tcW w:w="415" w:type="dxa"/>
            <w:gridSpan w:val="2"/>
            <w:shd w:val="solid" w:color="FFFFFF" w:fill="auto"/>
          </w:tcPr>
          <w:p w14:paraId="75751868" w14:textId="77777777" w:rsidR="00C720F3" w:rsidRPr="000749E2" w:rsidRDefault="00C720F3" w:rsidP="000749E2">
            <w:pPr>
              <w:pStyle w:val="TAL"/>
              <w:rPr>
                <w:lang w:eastAsia="en-US"/>
              </w:rPr>
            </w:pPr>
            <w:r w:rsidRPr="000749E2">
              <w:rPr>
                <w:lang w:eastAsia="en-US"/>
              </w:rPr>
              <w:t>F</w:t>
            </w:r>
          </w:p>
        </w:tc>
        <w:tc>
          <w:tcPr>
            <w:tcW w:w="708" w:type="dxa"/>
            <w:gridSpan w:val="2"/>
            <w:shd w:val="solid" w:color="FFFFFF" w:fill="auto"/>
          </w:tcPr>
          <w:p w14:paraId="28364332" w14:textId="77777777" w:rsidR="00C720F3" w:rsidRPr="000749E2" w:rsidRDefault="00C720F3" w:rsidP="000749E2">
            <w:pPr>
              <w:pStyle w:val="TAL"/>
              <w:rPr>
                <w:lang w:eastAsia="en-US"/>
              </w:rPr>
            </w:pPr>
            <w:r w:rsidRPr="000749E2">
              <w:rPr>
                <w:lang w:eastAsia="en-US"/>
              </w:rPr>
              <w:t>9.3.0</w:t>
            </w:r>
          </w:p>
        </w:tc>
        <w:tc>
          <w:tcPr>
            <w:tcW w:w="708" w:type="dxa"/>
            <w:gridSpan w:val="2"/>
            <w:shd w:val="solid" w:color="FFFFFF" w:fill="auto"/>
          </w:tcPr>
          <w:p w14:paraId="44BCA0EB" w14:textId="77777777" w:rsidR="00C720F3" w:rsidRPr="000749E2" w:rsidRDefault="00C720F3" w:rsidP="000749E2">
            <w:pPr>
              <w:pStyle w:val="TAL"/>
              <w:rPr>
                <w:lang w:eastAsia="en-US"/>
              </w:rPr>
            </w:pPr>
            <w:r w:rsidRPr="000749E2">
              <w:rPr>
                <w:lang w:eastAsia="en-US"/>
              </w:rPr>
              <w:t>9.4.0</w:t>
            </w:r>
          </w:p>
        </w:tc>
        <w:tc>
          <w:tcPr>
            <w:tcW w:w="1033" w:type="dxa"/>
            <w:gridSpan w:val="2"/>
            <w:shd w:val="solid" w:color="FFFFFF" w:fill="auto"/>
          </w:tcPr>
          <w:p w14:paraId="1376235A" w14:textId="77777777" w:rsidR="00C720F3" w:rsidRPr="000749E2" w:rsidRDefault="00C720F3" w:rsidP="005076D8">
            <w:pPr>
              <w:pStyle w:val="TAL"/>
            </w:pPr>
            <w:r w:rsidRPr="000749E2">
              <w:t>R5-110601</w:t>
            </w:r>
          </w:p>
        </w:tc>
      </w:tr>
      <w:tr w:rsidR="00C720F3" w:rsidRPr="000749E2" w14:paraId="0AEA8526" w14:textId="77777777" w:rsidTr="001C22E1">
        <w:trPr>
          <w:gridAfter w:val="1"/>
          <w:wAfter w:w="21" w:type="dxa"/>
          <w:jc w:val="center"/>
        </w:trPr>
        <w:tc>
          <w:tcPr>
            <w:tcW w:w="638" w:type="dxa"/>
            <w:gridSpan w:val="2"/>
            <w:shd w:val="solid" w:color="FFFFFF" w:fill="auto"/>
          </w:tcPr>
          <w:p w14:paraId="745D887F" w14:textId="77777777" w:rsidR="00C720F3" w:rsidRPr="000749E2" w:rsidRDefault="00C720F3" w:rsidP="000749E2">
            <w:pPr>
              <w:pStyle w:val="TAL"/>
              <w:rPr>
                <w:lang w:eastAsia="en-US"/>
              </w:rPr>
            </w:pPr>
            <w:r w:rsidRPr="000749E2">
              <w:rPr>
                <w:lang w:eastAsia="en-US"/>
              </w:rPr>
              <w:t>RP#51</w:t>
            </w:r>
          </w:p>
        </w:tc>
        <w:tc>
          <w:tcPr>
            <w:tcW w:w="1134" w:type="dxa"/>
            <w:gridSpan w:val="2"/>
            <w:shd w:val="solid" w:color="FFFFFF" w:fill="auto"/>
          </w:tcPr>
          <w:p w14:paraId="434A6C25" w14:textId="77777777" w:rsidR="00C720F3" w:rsidRPr="000749E2" w:rsidRDefault="00C720F3" w:rsidP="005076D8">
            <w:pPr>
              <w:pStyle w:val="TAL"/>
            </w:pPr>
            <w:r w:rsidRPr="000749E2">
              <w:t>RP-110161</w:t>
            </w:r>
          </w:p>
        </w:tc>
        <w:tc>
          <w:tcPr>
            <w:tcW w:w="567" w:type="dxa"/>
            <w:gridSpan w:val="2"/>
            <w:shd w:val="solid" w:color="FFFFFF" w:fill="auto"/>
          </w:tcPr>
          <w:p w14:paraId="19239299" w14:textId="77777777" w:rsidR="00C720F3" w:rsidRPr="000749E2" w:rsidRDefault="00C720F3" w:rsidP="005076D8">
            <w:pPr>
              <w:pStyle w:val="TAL"/>
            </w:pPr>
            <w:r w:rsidRPr="000749E2">
              <w:t>0195</w:t>
            </w:r>
          </w:p>
        </w:tc>
        <w:tc>
          <w:tcPr>
            <w:tcW w:w="426" w:type="dxa"/>
            <w:gridSpan w:val="2"/>
            <w:shd w:val="solid" w:color="FFFFFF" w:fill="auto"/>
          </w:tcPr>
          <w:p w14:paraId="04BBB22E" w14:textId="77777777" w:rsidR="00C720F3" w:rsidRPr="000749E2" w:rsidRDefault="00C720F3" w:rsidP="000749E2">
            <w:pPr>
              <w:pStyle w:val="TAL"/>
              <w:rPr>
                <w:lang w:eastAsia="en-US"/>
              </w:rPr>
            </w:pPr>
            <w:r w:rsidRPr="000749E2">
              <w:rPr>
                <w:lang w:eastAsia="en-US"/>
              </w:rPr>
              <w:t>-</w:t>
            </w:r>
          </w:p>
        </w:tc>
        <w:tc>
          <w:tcPr>
            <w:tcW w:w="4062" w:type="dxa"/>
            <w:gridSpan w:val="2"/>
            <w:shd w:val="solid" w:color="FFFFFF" w:fill="auto"/>
          </w:tcPr>
          <w:p w14:paraId="2FAF43D6" w14:textId="77777777" w:rsidR="00C720F3" w:rsidRPr="000749E2" w:rsidRDefault="00C720F3" w:rsidP="005076D8">
            <w:pPr>
              <w:pStyle w:val="TAL"/>
            </w:pPr>
            <w:r w:rsidRPr="000749E2">
              <w:t>Update to default message content for TRACKING AREA UPDATE REQUEST message</w:t>
            </w:r>
          </w:p>
        </w:tc>
        <w:tc>
          <w:tcPr>
            <w:tcW w:w="415" w:type="dxa"/>
            <w:gridSpan w:val="2"/>
            <w:shd w:val="solid" w:color="FFFFFF" w:fill="auto"/>
          </w:tcPr>
          <w:p w14:paraId="71CA3A43" w14:textId="77777777" w:rsidR="00C720F3" w:rsidRPr="000749E2" w:rsidRDefault="00C720F3" w:rsidP="000749E2">
            <w:pPr>
              <w:pStyle w:val="TAL"/>
              <w:rPr>
                <w:lang w:eastAsia="en-US"/>
              </w:rPr>
            </w:pPr>
            <w:r w:rsidRPr="000749E2">
              <w:rPr>
                <w:lang w:eastAsia="en-US"/>
              </w:rPr>
              <w:t>F</w:t>
            </w:r>
          </w:p>
        </w:tc>
        <w:tc>
          <w:tcPr>
            <w:tcW w:w="708" w:type="dxa"/>
            <w:gridSpan w:val="2"/>
            <w:shd w:val="solid" w:color="FFFFFF" w:fill="auto"/>
          </w:tcPr>
          <w:p w14:paraId="762A0E27" w14:textId="77777777" w:rsidR="00C720F3" w:rsidRPr="000749E2" w:rsidRDefault="00C720F3" w:rsidP="000749E2">
            <w:pPr>
              <w:pStyle w:val="TAL"/>
              <w:rPr>
                <w:lang w:eastAsia="en-US"/>
              </w:rPr>
            </w:pPr>
            <w:r w:rsidRPr="000749E2">
              <w:rPr>
                <w:lang w:eastAsia="en-US"/>
              </w:rPr>
              <w:t>9.3.0</w:t>
            </w:r>
          </w:p>
        </w:tc>
        <w:tc>
          <w:tcPr>
            <w:tcW w:w="708" w:type="dxa"/>
            <w:gridSpan w:val="2"/>
            <w:shd w:val="solid" w:color="FFFFFF" w:fill="auto"/>
          </w:tcPr>
          <w:p w14:paraId="466DEB13" w14:textId="77777777" w:rsidR="00C720F3" w:rsidRPr="000749E2" w:rsidRDefault="00C720F3" w:rsidP="000749E2">
            <w:pPr>
              <w:pStyle w:val="TAL"/>
              <w:rPr>
                <w:lang w:eastAsia="en-US"/>
              </w:rPr>
            </w:pPr>
            <w:r w:rsidRPr="000749E2">
              <w:rPr>
                <w:lang w:eastAsia="en-US"/>
              </w:rPr>
              <w:t>9.4.0</w:t>
            </w:r>
          </w:p>
        </w:tc>
        <w:tc>
          <w:tcPr>
            <w:tcW w:w="1033" w:type="dxa"/>
            <w:gridSpan w:val="2"/>
            <w:shd w:val="solid" w:color="FFFFFF" w:fill="auto"/>
          </w:tcPr>
          <w:p w14:paraId="01E009F4" w14:textId="77777777" w:rsidR="00C720F3" w:rsidRPr="000749E2" w:rsidRDefault="00C720F3" w:rsidP="005076D8">
            <w:pPr>
              <w:pStyle w:val="TAL"/>
            </w:pPr>
            <w:r w:rsidRPr="000749E2">
              <w:t>R5-110703</w:t>
            </w:r>
          </w:p>
        </w:tc>
      </w:tr>
      <w:tr w:rsidR="00C720F3" w:rsidRPr="000749E2" w14:paraId="1BD2A79D" w14:textId="77777777" w:rsidTr="001C22E1">
        <w:trPr>
          <w:gridAfter w:val="1"/>
          <w:wAfter w:w="21" w:type="dxa"/>
          <w:jc w:val="center"/>
        </w:trPr>
        <w:tc>
          <w:tcPr>
            <w:tcW w:w="638" w:type="dxa"/>
            <w:gridSpan w:val="2"/>
            <w:shd w:val="solid" w:color="FFFFFF" w:fill="auto"/>
          </w:tcPr>
          <w:p w14:paraId="6202BC6D" w14:textId="77777777" w:rsidR="00C720F3" w:rsidRPr="000749E2" w:rsidRDefault="00C720F3" w:rsidP="000749E2">
            <w:pPr>
              <w:pStyle w:val="TAL"/>
              <w:rPr>
                <w:lang w:eastAsia="en-US"/>
              </w:rPr>
            </w:pPr>
            <w:r w:rsidRPr="000749E2">
              <w:rPr>
                <w:lang w:eastAsia="en-US"/>
              </w:rPr>
              <w:t>RP#51</w:t>
            </w:r>
          </w:p>
        </w:tc>
        <w:tc>
          <w:tcPr>
            <w:tcW w:w="1134" w:type="dxa"/>
            <w:gridSpan w:val="2"/>
            <w:shd w:val="solid" w:color="FFFFFF" w:fill="auto"/>
          </w:tcPr>
          <w:p w14:paraId="1E038638" w14:textId="77777777" w:rsidR="00C720F3" w:rsidRPr="000749E2" w:rsidRDefault="00C720F3" w:rsidP="005076D8">
            <w:pPr>
              <w:pStyle w:val="TAL"/>
            </w:pPr>
            <w:r w:rsidRPr="000749E2">
              <w:t>RP-110161</w:t>
            </w:r>
          </w:p>
        </w:tc>
        <w:tc>
          <w:tcPr>
            <w:tcW w:w="567" w:type="dxa"/>
            <w:gridSpan w:val="2"/>
            <w:shd w:val="solid" w:color="FFFFFF" w:fill="auto"/>
          </w:tcPr>
          <w:p w14:paraId="0840DABA" w14:textId="77777777" w:rsidR="00C720F3" w:rsidRPr="000749E2" w:rsidRDefault="00C720F3" w:rsidP="005076D8">
            <w:pPr>
              <w:pStyle w:val="TAL"/>
            </w:pPr>
            <w:r w:rsidRPr="000749E2">
              <w:t>0196</w:t>
            </w:r>
          </w:p>
        </w:tc>
        <w:tc>
          <w:tcPr>
            <w:tcW w:w="426" w:type="dxa"/>
            <w:gridSpan w:val="2"/>
            <w:shd w:val="solid" w:color="FFFFFF" w:fill="auto"/>
          </w:tcPr>
          <w:p w14:paraId="3B13D6E1" w14:textId="77777777" w:rsidR="00C720F3" w:rsidRPr="000749E2" w:rsidRDefault="00C720F3" w:rsidP="000749E2">
            <w:pPr>
              <w:pStyle w:val="TAL"/>
              <w:rPr>
                <w:lang w:eastAsia="en-US"/>
              </w:rPr>
            </w:pPr>
            <w:r w:rsidRPr="000749E2">
              <w:rPr>
                <w:lang w:eastAsia="en-US"/>
              </w:rPr>
              <w:t>-</w:t>
            </w:r>
          </w:p>
        </w:tc>
        <w:tc>
          <w:tcPr>
            <w:tcW w:w="4062" w:type="dxa"/>
            <w:gridSpan w:val="2"/>
            <w:shd w:val="solid" w:color="FFFFFF" w:fill="auto"/>
          </w:tcPr>
          <w:p w14:paraId="03275041" w14:textId="77777777" w:rsidR="00C720F3" w:rsidRPr="000749E2" w:rsidRDefault="00C720F3" w:rsidP="005076D8">
            <w:pPr>
              <w:pStyle w:val="TAL"/>
            </w:pPr>
            <w:r w:rsidRPr="000749E2">
              <w:t>Add default APN for IMS</w:t>
            </w:r>
          </w:p>
        </w:tc>
        <w:tc>
          <w:tcPr>
            <w:tcW w:w="415" w:type="dxa"/>
            <w:gridSpan w:val="2"/>
            <w:shd w:val="solid" w:color="FFFFFF" w:fill="auto"/>
          </w:tcPr>
          <w:p w14:paraId="163E9147" w14:textId="77777777" w:rsidR="00C720F3" w:rsidRPr="000749E2" w:rsidRDefault="00C720F3" w:rsidP="000749E2">
            <w:pPr>
              <w:pStyle w:val="TAL"/>
              <w:rPr>
                <w:lang w:eastAsia="en-US"/>
              </w:rPr>
            </w:pPr>
            <w:r w:rsidRPr="000749E2">
              <w:rPr>
                <w:lang w:eastAsia="en-US"/>
              </w:rPr>
              <w:t>F</w:t>
            </w:r>
          </w:p>
        </w:tc>
        <w:tc>
          <w:tcPr>
            <w:tcW w:w="708" w:type="dxa"/>
            <w:gridSpan w:val="2"/>
            <w:shd w:val="solid" w:color="FFFFFF" w:fill="auto"/>
          </w:tcPr>
          <w:p w14:paraId="79580518" w14:textId="77777777" w:rsidR="00C720F3" w:rsidRPr="000749E2" w:rsidRDefault="00C720F3" w:rsidP="000749E2">
            <w:pPr>
              <w:pStyle w:val="TAL"/>
              <w:rPr>
                <w:lang w:eastAsia="en-US"/>
              </w:rPr>
            </w:pPr>
            <w:r w:rsidRPr="000749E2">
              <w:rPr>
                <w:lang w:eastAsia="en-US"/>
              </w:rPr>
              <w:t>9.3.0</w:t>
            </w:r>
          </w:p>
        </w:tc>
        <w:tc>
          <w:tcPr>
            <w:tcW w:w="708" w:type="dxa"/>
            <w:gridSpan w:val="2"/>
            <w:shd w:val="solid" w:color="FFFFFF" w:fill="auto"/>
          </w:tcPr>
          <w:p w14:paraId="40C85252" w14:textId="77777777" w:rsidR="00C720F3" w:rsidRPr="000749E2" w:rsidRDefault="00C720F3" w:rsidP="000749E2">
            <w:pPr>
              <w:pStyle w:val="TAL"/>
              <w:rPr>
                <w:lang w:eastAsia="en-US"/>
              </w:rPr>
            </w:pPr>
            <w:r w:rsidRPr="000749E2">
              <w:rPr>
                <w:lang w:eastAsia="en-US"/>
              </w:rPr>
              <w:t>9.4.0</w:t>
            </w:r>
          </w:p>
        </w:tc>
        <w:tc>
          <w:tcPr>
            <w:tcW w:w="1033" w:type="dxa"/>
            <w:gridSpan w:val="2"/>
            <w:shd w:val="solid" w:color="FFFFFF" w:fill="auto"/>
          </w:tcPr>
          <w:p w14:paraId="600ADD24" w14:textId="77777777" w:rsidR="00C720F3" w:rsidRPr="000749E2" w:rsidRDefault="00C720F3" w:rsidP="005076D8">
            <w:pPr>
              <w:pStyle w:val="TAL"/>
            </w:pPr>
            <w:r w:rsidRPr="000749E2">
              <w:t>R5-110708</w:t>
            </w:r>
          </w:p>
        </w:tc>
      </w:tr>
      <w:tr w:rsidR="00C720F3" w:rsidRPr="000749E2" w14:paraId="1A020458" w14:textId="77777777" w:rsidTr="001C22E1">
        <w:trPr>
          <w:gridAfter w:val="1"/>
          <w:wAfter w:w="21" w:type="dxa"/>
          <w:jc w:val="center"/>
        </w:trPr>
        <w:tc>
          <w:tcPr>
            <w:tcW w:w="638" w:type="dxa"/>
            <w:gridSpan w:val="2"/>
            <w:shd w:val="solid" w:color="FFFFFF" w:fill="auto"/>
          </w:tcPr>
          <w:p w14:paraId="7B74FD56" w14:textId="77777777" w:rsidR="00C720F3" w:rsidRPr="000749E2" w:rsidRDefault="00C720F3" w:rsidP="000749E2">
            <w:pPr>
              <w:pStyle w:val="TAL"/>
              <w:rPr>
                <w:lang w:eastAsia="en-US"/>
              </w:rPr>
            </w:pPr>
            <w:r w:rsidRPr="000749E2">
              <w:rPr>
                <w:lang w:eastAsia="en-US"/>
              </w:rPr>
              <w:t>RP#51</w:t>
            </w:r>
          </w:p>
        </w:tc>
        <w:tc>
          <w:tcPr>
            <w:tcW w:w="1134" w:type="dxa"/>
            <w:gridSpan w:val="2"/>
            <w:shd w:val="solid" w:color="FFFFFF" w:fill="auto"/>
          </w:tcPr>
          <w:p w14:paraId="5227BB23" w14:textId="77777777" w:rsidR="00C720F3" w:rsidRPr="000749E2" w:rsidRDefault="00C720F3" w:rsidP="005076D8">
            <w:pPr>
              <w:pStyle w:val="TAL"/>
            </w:pPr>
            <w:r w:rsidRPr="000749E2">
              <w:t>RP-110161</w:t>
            </w:r>
          </w:p>
        </w:tc>
        <w:tc>
          <w:tcPr>
            <w:tcW w:w="567" w:type="dxa"/>
            <w:gridSpan w:val="2"/>
            <w:shd w:val="solid" w:color="FFFFFF" w:fill="auto"/>
          </w:tcPr>
          <w:p w14:paraId="594300F5" w14:textId="77777777" w:rsidR="00C720F3" w:rsidRPr="000749E2" w:rsidRDefault="00C720F3" w:rsidP="005076D8">
            <w:pPr>
              <w:pStyle w:val="TAL"/>
            </w:pPr>
            <w:r w:rsidRPr="000749E2">
              <w:t>0197</w:t>
            </w:r>
          </w:p>
        </w:tc>
        <w:tc>
          <w:tcPr>
            <w:tcW w:w="426" w:type="dxa"/>
            <w:gridSpan w:val="2"/>
            <w:shd w:val="solid" w:color="FFFFFF" w:fill="auto"/>
          </w:tcPr>
          <w:p w14:paraId="7A88AFA3" w14:textId="77777777" w:rsidR="00C720F3" w:rsidRPr="000749E2" w:rsidRDefault="00C720F3" w:rsidP="000749E2">
            <w:pPr>
              <w:pStyle w:val="TAL"/>
              <w:rPr>
                <w:lang w:eastAsia="en-US"/>
              </w:rPr>
            </w:pPr>
            <w:r w:rsidRPr="000749E2">
              <w:rPr>
                <w:lang w:eastAsia="en-US"/>
              </w:rPr>
              <w:t>-</w:t>
            </w:r>
          </w:p>
        </w:tc>
        <w:tc>
          <w:tcPr>
            <w:tcW w:w="4062" w:type="dxa"/>
            <w:gridSpan w:val="2"/>
            <w:shd w:val="solid" w:color="FFFFFF" w:fill="auto"/>
          </w:tcPr>
          <w:p w14:paraId="68C6EAFC" w14:textId="77777777" w:rsidR="00C720F3" w:rsidRPr="000749E2" w:rsidRDefault="00C720F3" w:rsidP="005076D8">
            <w:pPr>
              <w:pStyle w:val="TAL"/>
            </w:pPr>
            <w:r w:rsidRPr="000749E2">
              <w:t xml:space="preserve">Introduction of </w:t>
            </w:r>
            <w:proofErr w:type="spellStart"/>
            <w:r w:rsidRPr="000749E2">
              <w:t>over head</w:t>
            </w:r>
            <w:proofErr w:type="spellEnd"/>
            <w:r w:rsidRPr="000749E2">
              <w:t xml:space="preserve"> messages for CDMA2000 1XRTT</w:t>
            </w:r>
          </w:p>
        </w:tc>
        <w:tc>
          <w:tcPr>
            <w:tcW w:w="415" w:type="dxa"/>
            <w:gridSpan w:val="2"/>
            <w:shd w:val="solid" w:color="FFFFFF" w:fill="auto"/>
          </w:tcPr>
          <w:p w14:paraId="3231BF9B" w14:textId="77777777" w:rsidR="00C720F3" w:rsidRPr="000749E2" w:rsidRDefault="00C720F3" w:rsidP="000749E2">
            <w:pPr>
              <w:pStyle w:val="TAL"/>
              <w:rPr>
                <w:lang w:eastAsia="en-US"/>
              </w:rPr>
            </w:pPr>
            <w:r w:rsidRPr="000749E2">
              <w:rPr>
                <w:lang w:eastAsia="en-US"/>
              </w:rPr>
              <w:t>F</w:t>
            </w:r>
          </w:p>
        </w:tc>
        <w:tc>
          <w:tcPr>
            <w:tcW w:w="708" w:type="dxa"/>
            <w:gridSpan w:val="2"/>
            <w:shd w:val="solid" w:color="FFFFFF" w:fill="auto"/>
          </w:tcPr>
          <w:p w14:paraId="39907307" w14:textId="77777777" w:rsidR="00C720F3" w:rsidRPr="000749E2" w:rsidRDefault="00C720F3" w:rsidP="000749E2">
            <w:pPr>
              <w:pStyle w:val="TAL"/>
              <w:rPr>
                <w:lang w:eastAsia="en-US"/>
              </w:rPr>
            </w:pPr>
            <w:r w:rsidRPr="000749E2">
              <w:rPr>
                <w:lang w:eastAsia="en-US"/>
              </w:rPr>
              <w:t>9.3.0</w:t>
            </w:r>
          </w:p>
        </w:tc>
        <w:tc>
          <w:tcPr>
            <w:tcW w:w="708" w:type="dxa"/>
            <w:gridSpan w:val="2"/>
            <w:shd w:val="solid" w:color="FFFFFF" w:fill="auto"/>
          </w:tcPr>
          <w:p w14:paraId="7599A596" w14:textId="77777777" w:rsidR="00C720F3" w:rsidRPr="000749E2" w:rsidRDefault="00C720F3" w:rsidP="000749E2">
            <w:pPr>
              <w:pStyle w:val="TAL"/>
              <w:rPr>
                <w:lang w:eastAsia="en-US"/>
              </w:rPr>
            </w:pPr>
            <w:r w:rsidRPr="000749E2">
              <w:rPr>
                <w:lang w:eastAsia="en-US"/>
              </w:rPr>
              <w:t>9.4.0</w:t>
            </w:r>
          </w:p>
        </w:tc>
        <w:tc>
          <w:tcPr>
            <w:tcW w:w="1033" w:type="dxa"/>
            <w:gridSpan w:val="2"/>
            <w:shd w:val="solid" w:color="FFFFFF" w:fill="auto"/>
          </w:tcPr>
          <w:p w14:paraId="227267BA" w14:textId="77777777" w:rsidR="00C720F3" w:rsidRPr="000749E2" w:rsidRDefault="00C720F3" w:rsidP="005076D8">
            <w:pPr>
              <w:pStyle w:val="TAL"/>
            </w:pPr>
            <w:r w:rsidRPr="000749E2">
              <w:t>R5-110710</w:t>
            </w:r>
          </w:p>
        </w:tc>
      </w:tr>
      <w:tr w:rsidR="00C720F3" w:rsidRPr="000749E2" w14:paraId="7BF9592D" w14:textId="77777777" w:rsidTr="001C22E1">
        <w:trPr>
          <w:gridAfter w:val="1"/>
          <w:wAfter w:w="21" w:type="dxa"/>
          <w:jc w:val="center"/>
        </w:trPr>
        <w:tc>
          <w:tcPr>
            <w:tcW w:w="638" w:type="dxa"/>
            <w:gridSpan w:val="2"/>
            <w:shd w:val="solid" w:color="FFFFFF" w:fill="auto"/>
          </w:tcPr>
          <w:p w14:paraId="5A6D592B" w14:textId="77777777" w:rsidR="00C720F3" w:rsidRPr="000749E2" w:rsidRDefault="00C720F3" w:rsidP="000749E2">
            <w:pPr>
              <w:pStyle w:val="TAL"/>
              <w:rPr>
                <w:lang w:eastAsia="en-US"/>
              </w:rPr>
            </w:pPr>
            <w:r w:rsidRPr="000749E2">
              <w:rPr>
                <w:lang w:eastAsia="en-US"/>
              </w:rPr>
              <w:t>RP#51</w:t>
            </w:r>
          </w:p>
        </w:tc>
        <w:tc>
          <w:tcPr>
            <w:tcW w:w="1134" w:type="dxa"/>
            <w:gridSpan w:val="2"/>
            <w:shd w:val="solid" w:color="FFFFFF" w:fill="auto"/>
          </w:tcPr>
          <w:p w14:paraId="30029F1D" w14:textId="77777777" w:rsidR="00C720F3" w:rsidRPr="000749E2" w:rsidRDefault="00C720F3" w:rsidP="005076D8">
            <w:pPr>
              <w:pStyle w:val="TAL"/>
            </w:pPr>
            <w:r w:rsidRPr="000749E2">
              <w:t>RP-110161</w:t>
            </w:r>
          </w:p>
        </w:tc>
        <w:tc>
          <w:tcPr>
            <w:tcW w:w="567" w:type="dxa"/>
            <w:gridSpan w:val="2"/>
            <w:shd w:val="solid" w:color="FFFFFF" w:fill="auto"/>
          </w:tcPr>
          <w:p w14:paraId="6F9EE2DD" w14:textId="77777777" w:rsidR="00C720F3" w:rsidRPr="000749E2" w:rsidRDefault="00C720F3" w:rsidP="005076D8">
            <w:pPr>
              <w:pStyle w:val="TAL"/>
            </w:pPr>
            <w:r w:rsidRPr="000749E2">
              <w:t>0198</w:t>
            </w:r>
          </w:p>
        </w:tc>
        <w:tc>
          <w:tcPr>
            <w:tcW w:w="426" w:type="dxa"/>
            <w:gridSpan w:val="2"/>
            <w:shd w:val="solid" w:color="FFFFFF" w:fill="auto"/>
          </w:tcPr>
          <w:p w14:paraId="3D72357E" w14:textId="77777777" w:rsidR="00C720F3" w:rsidRPr="000749E2" w:rsidRDefault="00C720F3" w:rsidP="000749E2">
            <w:pPr>
              <w:pStyle w:val="TAL"/>
              <w:rPr>
                <w:lang w:eastAsia="en-US"/>
              </w:rPr>
            </w:pPr>
            <w:r w:rsidRPr="000749E2">
              <w:rPr>
                <w:lang w:eastAsia="en-US"/>
              </w:rPr>
              <w:t>-</w:t>
            </w:r>
          </w:p>
        </w:tc>
        <w:tc>
          <w:tcPr>
            <w:tcW w:w="4062" w:type="dxa"/>
            <w:gridSpan w:val="2"/>
            <w:shd w:val="solid" w:color="FFFFFF" w:fill="auto"/>
          </w:tcPr>
          <w:p w14:paraId="617AEA54" w14:textId="77777777" w:rsidR="00C720F3" w:rsidRPr="000749E2" w:rsidRDefault="00C720F3" w:rsidP="005076D8">
            <w:pPr>
              <w:pStyle w:val="TAL"/>
            </w:pPr>
            <w:r w:rsidRPr="000749E2">
              <w:t>Addition of default SMS over SGs message contents</w:t>
            </w:r>
          </w:p>
        </w:tc>
        <w:tc>
          <w:tcPr>
            <w:tcW w:w="415" w:type="dxa"/>
            <w:gridSpan w:val="2"/>
            <w:shd w:val="solid" w:color="FFFFFF" w:fill="auto"/>
          </w:tcPr>
          <w:p w14:paraId="437C8443" w14:textId="77777777" w:rsidR="00C720F3" w:rsidRPr="000749E2" w:rsidRDefault="00C720F3" w:rsidP="000749E2">
            <w:pPr>
              <w:pStyle w:val="TAL"/>
              <w:rPr>
                <w:lang w:eastAsia="en-US"/>
              </w:rPr>
            </w:pPr>
            <w:r w:rsidRPr="000749E2">
              <w:rPr>
                <w:lang w:eastAsia="en-US"/>
              </w:rPr>
              <w:t>F</w:t>
            </w:r>
          </w:p>
        </w:tc>
        <w:tc>
          <w:tcPr>
            <w:tcW w:w="708" w:type="dxa"/>
            <w:gridSpan w:val="2"/>
            <w:shd w:val="solid" w:color="FFFFFF" w:fill="auto"/>
          </w:tcPr>
          <w:p w14:paraId="1AEADFD3" w14:textId="77777777" w:rsidR="00C720F3" w:rsidRPr="000749E2" w:rsidRDefault="00C720F3" w:rsidP="000749E2">
            <w:pPr>
              <w:pStyle w:val="TAL"/>
              <w:rPr>
                <w:lang w:eastAsia="en-US"/>
              </w:rPr>
            </w:pPr>
            <w:r w:rsidRPr="000749E2">
              <w:rPr>
                <w:lang w:eastAsia="en-US"/>
              </w:rPr>
              <w:t>9.3.0</w:t>
            </w:r>
          </w:p>
        </w:tc>
        <w:tc>
          <w:tcPr>
            <w:tcW w:w="708" w:type="dxa"/>
            <w:gridSpan w:val="2"/>
            <w:shd w:val="solid" w:color="FFFFFF" w:fill="auto"/>
          </w:tcPr>
          <w:p w14:paraId="3F996131" w14:textId="77777777" w:rsidR="00C720F3" w:rsidRPr="000749E2" w:rsidRDefault="00C720F3" w:rsidP="000749E2">
            <w:pPr>
              <w:pStyle w:val="TAL"/>
              <w:rPr>
                <w:lang w:eastAsia="en-US"/>
              </w:rPr>
            </w:pPr>
            <w:r w:rsidRPr="000749E2">
              <w:rPr>
                <w:lang w:eastAsia="en-US"/>
              </w:rPr>
              <w:t>9.4.0</w:t>
            </w:r>
          </w:p>
        </w:tc>
        <w:tc>
          <w:tcPr>
            <w:tcW w:w="1033" w:type="dxa"/>
            <w:gridSpan w:val="2"/>
            <w:shd w:val="solid" w:color="FFFFFF" w:fill="auto"/>
          </w:tcPr>
          <w:p w14:paraId="7A326FD6" w14:textId="77777777" w:rsidR="00C720F3" w:rsidRPr="000749E2" w:rsidRDefault="00C720F3" w:rsidP="005076D8">
            <w:pPr>
              <w:pStyle w:val="TAL"/>
            </w:pPr>
            <w:r w:rsidRPr="000749E2">
              <w:t>R5-110875</w:t>
            </w:r>
          </w:p>
        </w:tc>
      </w:tr>
      <w:tr w:rsidR="00C720F3" w:rsidRPr="000749E2" w14:paraId="3ADD9038" w14:textId="77777777" w:rsidTr="001C22E1">
        <w:trPr>
          <w:gridAfter w:val="1"/>
          <w:wAfter w:w="21" w:type="dxa"/>
          <w:jc w:val="center"/>
        </w:trPr>
        <w:tc>
          <w:tcPr>
            <w:tcW w:w="638" w:type="dxa"/>
            <w:gridSpan w:val="2"/>
            <w:shd w:val="solid" w:color="FFFFFF" w:fill="auto"/>
          </w:tcPr>
          <w:p w14:paraId="27DF1E0B" w14:textId="77777777" w:rsidR="00C720F3" w:rsidRPr="000749E2" w:rsidRDefault="00C720F3" w:rsidP="000749E2">
            <w:pPr>
              <w:pStyle w:val="TAL"/>
              <w:rPr>
                <w:lang w:eastAsia="en-US"/>
              </w:rPr>
            </w:pPr>
            <w:r w:rsidRPr="000749E2">
              <w:rPr>
                <w:lang w:eastAsia="en-US"/>
              </w:rPr>
              <w:t>RP#51</w:t>
            </w:r>
          </w:p>
        </w:tc>
        <w:tc>
          <w:tcPr>
            <w:tcW w:w="1134" w:type="dxa"/>
            <w:gridSpan w:val="2"/>
            <w:shd w:val="solid" w:color="FFFFFF" w:fill="auto"/>
          </w:tcPr>
          <w:p w14:paraId="359047DD" w14:textId="77777777" w:rsidR="00C720F3" w:rsidRPr="000749E2" w:rsidRDefault="00C720F3" w:rsidP="005076D8">
            <w:pPr>
              <w:pStyle w:val="TAL"/>
            </w:pPr>
            <w:r w:rsidRPr="000749E2">
              <w:t>RP-110161</w:t>
            </w:r>
          </w:p>
        </w:tc>
        <w:tc>
          <w:tcPr>
            <w:tcW w:w="567" w:type="dxa"/>
            <w:gridSpan w:val="2"/>
            <w:shd w:val="solid" w:color="FFFFFF" w:fill="auto"/>
          </w:tcPr>
          <w:p w14:paraId="7B21C824" w14:textId="77777777" w:rsidR="00C720F3" w:rsidRPr="000749E2" w:rsidRDefault="00C720F3" w:rsidP="005076D8">
            <w:pPr>
              <w:pStyle w:val="TAL"/>
            </w:pPr>
            <w:r w:rsidRPr="000749E2">
              <w:t>0199</w:t>
            </w:r>
          </w:p>
        </w:tc>
        <w:tc>
          <w:tcPr>
            <w:tcW w:w="426" w:type="dxa"/>
            <w:gridSpan w:val="2"/>
            <w:shd w:val="solid" w:color="FFFFFF" w:fill="auto"/>
          </w:tcPr>
          <w:p w14:paraId="5A080BA1" w14:textId="77777777" w:rsidR="00C720F3" w:rsidRPr="000749E2" w:rsidRDefault="00C720F3" w:rsidP="000749E2">
            <w:pPr>
              <w:pStyle w:val="TAL"/>
              <w:rPr>
                <w:lang w:eastAsia="en-US"/>
              </w:rPr>
            </w:pPr>
            <w:r w:rsidRPr="000749E2">
              <w:rPr>
                <w:lang w:eastAsia="en-US"/>
              </w:rPr>
              <w:t>-</w:t>
            </w:r>
          </w:p>
        </w:tc>
        <w:tc>
          <w:tcPr>
            <w:tcW w:w="4062" w:type="dxa"/>
            <w:gridSpan w:val="2"/>
            <w:shd w:val="solid" w:color="FFFFFF" w:fill="auto"/>
          </w:tcPr>
          <w:p w14:paraId="01B317C1" w14:textId="77777777" w:rsidR="00C720F3" w:rsidRPr="000749E2" w:rsidRDefault="00C720F3" w:rsidP="005076D8">
            <w:pPr>
              <w:pStyle w:val="TAL"/>
            </w:pPr>
            <w:r w:rsidRPr="000749E2">
              <w:t>Correction to 'Test procedure to check that UE is camped on E-UTRAN cell upon mobility from another RAT'</w:t>
            </w:r>
          </w:p>
        </w:tc>
        <w:tc>
          <w:tcPr>
            <w:tcW w:w="415" w:type="dxa"/>
            <w:gridSpan w:val="2"/>
            <w:shd w:val="solid" w:color="FFFFFF" w:fill="auto"/>
          </w:tcPr>
          <w:p w14:paraId="4EA2E8AE" w14:textId="77777777" w:rsidR="00C720F3" w:rsidRPr="000749E2" w:rsidRDefault="00C720F3" w:rsidP="000749E2">
            <w:pPr>
              <w:pStyle w:val="TAL"/>
              <w:rPr>
                <w:lang w:eastAsia="en-US"/>
              </w:rPr>
            </w:pPr>
            <w:r w:rsidRPr="000749E2">
              <w:rPr>
                <w:lang w:eastAsia="en-US"/>
              </w:rPr>
              <w:t>F</w:t>
            </w:r>
          </w:p>
        </w:tc>
        <w:tc>
          <w:tcPr>
            <w:tcW w:w="708" w:type="dxa"/>
            <w:gridSpan w:val="2"/>
            <w:shd w:val="solid" w:color="FFFFFF" w:fill="auto"/>
          </w:tcPr>
          <w:p w14:paraId="5AC54370" w14:textId="77777777" w:rsidR="00C720F3" w:rsidRPr="000749E2" w:rsidRDefault="00C720F3" w:rsidP="000749E2">
            <w:pPr>
              <w:pStyle w:val="TAL"/>
              <w:rPr>
                <w:lang w:eastAsia="en-US"/>
              </w:rPr>
            </w:pPr>
            <w:r w:rsidRPr="000749E2">
              <w:rPr>
                <w:lang w:eastAsia="en-US"/>
              </w:rPr>
              <w:t>9.3.0</w:t>
            </w:r>
          </w:p>
        </w:tc>
        <w:tc>
          <w:tcPr>
            <w:tcW w:w="708" w:type="dxa"/>
            <w:gridSpan w:val="2"/>
            <w:shd w:val="solid" w:color="FFFFFF" w:fill="auto"/>
          </w:tcPr>
          <w:p w14:paraId="5CB90391" w14:textId="77777777" w:rsidR="00C720F3" w:rsidRPr="000749E2" w:rsidRDefault="00C720F3" w:rsidP="000749E2">
            <w:pPr>
              <w:pStyle w:val="TAL"/>
              <w:rPr>
                <w:lang w:eastAsia="en-US"/>
              </w:rPr>
            </w:pPr>
            <w:r w:rsidRPr="000749E2">
              <w:rPr>
                <w:lang w:eastAsia="en-US"/>
              </w:rPr>
              <w:t>9.4.0</w:t>
            </w:r>
          </w:p>
        </w:tc>
        <w:tc>
          <w:tcPr>
            <w:tcW w:w="1033" w:type="dxa"/>
            <w:gridSpan w:val="2"/>
            <w:shd w:val="solid" w:color="FFFFFF" w:fill="auto"/>
          </w:tcPr>
          <w:p w14:paraId="40CAB063" w14:textId="77777777" w:rsidR="00C720F3" w:rsidRPr="000749E2" w:rsidRDefault="00C720F3" w:rsidP="005076D8">
            <w:pPr>
              <w:pStyle w:val="TAL"/>
            </w:pPr>
            <w:r w:rsidRPr="000749E2">
              <w:t>R5-110746</w:t>
            </w:r>
          </w:p>
        </w:tc>
      </w:tr>
      <w:tr w:rsidR="00C720F3" w:rsidRPr="000749E2" w14:paraId="2AD4EEEC" w14:textId="77777777" w:rsidTr="001C22E1">
        <w:trPr>
          <w:gridAfter w:val="1"/>
          <w:wAfter w:w="21" w:type="dxa"/>
          <w:jc w:val="center"/>
        </w:trPr>
        <w:tc>
          <w:tcPr>
            <w:tcW w:w="638" w:type="dxa"/>
            <w:gridSpan w:val="2"/>
            <w:shd w:val="solid" w:color="FFFFFF" w:fill="auto"/>
          </w:tcPr>
          <w:p w14:paraId="60F28E68" w14:textId="77777777" w:rsidR="00C720F3" w:rsidRPr="000749E2" w:rsidRDefault="00C720F3" w:rsidP="000749E2">
            <w:pPr>
              <w:pStyle w:val="TAL"/>
              <w:rPr>
                <w:lang w:eastAsia="en-US"/>
              </w:rPr>
            </w:pPr>
            <w:r w:rsidRPr="000749E2">
              <w:rPr>
                <w:lang w:eastAsia="en-US"/>
              </w:rPr>
              <w:t>RP#51</w:t>
            </w:r>
          </w:p>
        </w:tc>
        <w:tc>
          <w:tcPr>
            <w:tcW w:w="1134" w:type="dxa"/>
            <w:gridSpan w:val="2"/>
            <w:shd w:val="solid" w:color="FFFFFF" w:fill="auto"/>
          </w:tcPr>
          <w:p w14:paraId="544E125B" w14:textId="77777777" w:rsidR="00C720F3" w:rsidRPr="000749E2" w:rsidRDefault="00C720F3" w:rsidP="005076D8">
            <w:pPr>
              <w:pStyle w:val="TAL"/>
            </w:pPr>
            <w:r w:rsidRPr="000749E2">
              <w:t>RP-110161</w:t>
            </w:r>
          </w:p>
        </w:tc>
        <w:tc>
          <w:tcPr>
            <w:tcW w:w="567" w:type="dxa"/>
            <w:gridSpan w:val="2"/>
            <w:shd w:val="solid" w:color="FFFFFF" w:fill="auto"/>
          </w:tcPr>
          <w:p w14:paraId="52232073" w14:textId="77777777" w:rsidR="00C720F3" w:rsidRPr="000749E2" w:rsidRDefault="00C720F3" w:rsidP="005076D8">
            <w:pPr>
              <w:pStyle w:val="TAL"/>
            </w:pPr>
            <w:r w:rsidRPr="000749E2">
              <w:t>0200</w:t>
            </w:r>
          </w:p>
        </w:tc>
        <w:tc>
          <w:tcPr>
            <w:tcW w:w="426" w:type="dxa"/>
            <w:gridSpan w:val="2"/>
            <w:shd w:val="solid" w:color="FFFFFF" w:fill="auto"/>
          </w:tcPr>
          <w:p w14:paraId="28A0AB21" w14:textId="77777777" w:rsidR="00C720F3" w:rsidRPr="000749E2" w:rsidRDefault="00C720F3" w:rsidP="000749E2">
            <w:pPr>
              <w:pStyle w:val="TAL"/>
              <w:rPr>
                <w:lang w:eastAsia="en-US"/>
              </w:rPr>
            </w:pPr>
            <w:r w:rsidRPr="000749E2">
              <w:rPr>
                <w:lang w:eastAsia="en-US"/>
              </w:rPr>
              <w:t>-</w:t>
            </w:r>
          </w:p>
        </w:tc>
        <w:tc>
          <w:tcPr>
            <w:tcW w:w="4062" w:type="dxa"/>
            <w:gridSpan w:val="2"/>
            <w:shd w:val="solid" w:color="FFFFFF" w:fill="auto"/>
          </w:tcPr>
          <w:p w14:paraId="36D1D22D" w14:textId="77777777" w:rsidR="00C720F3" w:rsidRPr="000749E2" w:rsidRDefault="00C720F3" w:rsidP="005076D8">
            <w:pPr>
              <w:pStyle w:val="TAL"/>
            </w:pPr>
            <w:r w:rsidRPr="000749E2">
              <w:t>Correction of frequency allocations</w:t>
            </w:r>
          </w:p>
        </w:tc>
        <w:tc>
          <w:tcPr>
            <w:tcW w:w="415" w:type="dxa"/>
            <w:gridSpan w:val="2"/>
            <w:shd w:val="solid" w:color="FFFFFF" w:fill="auto"/>
          </w:tcPr>
          <w:p w14:paraId="2A78E33D" w14:textId="77777777" w:rsidR="00C720F3" w:rsidRPr="000749E2" w:rsidRDefault="00C720F3" w:rsidP="000749E2">
            <w:pPr>
              <w:pStyle w:val="TAL"/>
              <w:rPr>
                <w:lang w:eastAsia="en-US"/>
              </w:rPr>
            </w:pPr>
            <w:r w:rsidRPr="000749E2">
              <w:rPr>
                <w:lang w:eastAsia="en-US"/>
              </w:rPr>
              <w:t>F</w:t>
            </w:r>
          </w:p>
        </w:tc>
        <w:tc>
          <w:tcPr>
            <w:tcW w:w="708" w:type="dxa"/>
            <w:gridSpan w:val="2"/>
            <w:shd w:val="solid" w:color="FFFFFF" w:fill="auto"/>
          </w:tcPr>
          <w:p w14:paraId="7AB25B4C" w14:textId="77777777" w:rsidR="00C720F3" w:rsidRPr="000749E2" w:rsidRDefault="00C720F3" w:rsidP="000749E2">
            <w:pPr>
              <w:pStyle w:val="TAL"/>
              <w:rPr>
                <w:lang w:eastAsia="en-US"/>
              </w:rPr>
            </w:pPr>
            <w:r w:rsidRPr="000749E2">
              <w:rPr>
                <w:lang w:eastAsia="en-US"/>
              </w:rPr>
              <w:t>9.3.0</w:t>
            </w:r>
          </w:p>
        </w:tc>
        <w:tc>
          <w:tcPr>
            <w:tcW w:w="708" w:type="dxa"/>
            <w:gridSpan w:val="2"/>
            <w:shd w:val="solid" w:color="FFFFFF" w:fill="auto"/>
          </w:tcPr>
          <w:p w14:paraId="27655F08" w14:textId="77777777" w:rsidR="00C720F3" w:rsidRPr="000749E2" w:rsidRDefault="00C720F3" w:rsidP="000749E2">
            <w:pPr>
              <w:pStyle w:val="TAL"/>
              <w:rPr>
                <w:lang w:eastAsia="en-US"/>
              </w:rPr>
            </w:pPr>
            <w:r w:rsidRPr="000749E2">
              <w:rPr>
                <w:lang w:eastAsia="en-US"/>
              </w:rPr>
              <w:t>9.4.0</w:t>
            </w:r>
          </w:p>
        </w:tc>
        <w:tc>
          <w:tcPr>
            <w:tcW w:w="1033" w:type="dxa"/>
            <w:gridSpan w:val="2"/>
            <w:shd w:val="solid" w:color="FFFFFF" w:fill="auto"/>
          </w:tcPr>
          <w:p w14:paraId="76FB8973" w14:textId="77777777" w:rsidR="00C720F3" w:rsidRPr="000749E2" w:rsidRDefault="00C720F3" w:rsidP="005076D8">
            <w:pPr>
              <w:pStyle w:val="TAL"/>
            </w:pPr>
            <w:r w:rsidRPr="000749E2">
              <w:t>R5-110788</w:t>
            </w:r>
          </w:p>
        </w:tc>
      </w:tr>
      <w:tr w:rsidR="00C720F3" w:rsidRPr="000749E2" w14:paraId="0057C156" w14:textId="77777777" w:rsidTr="001C22E1">
        <w:trPr>
          <w:gridAfter w:val="1"/>
          <w:wAfter w:w="21" w:type="dxa"/>
          <w:jc w:val="center"/>
        </w:trPr>
        <w:tc>
          <w:tcPr>
            <w:tcW w:w="638" w:type="dxa"/>
            <w:gridSpan w:val="2"/>
            <w:shd w:val="solid" w:color="FFFFFF" w:fill="auto"/>
          </w:tcPr>
          <w:p w14:paraId="45DEAE2C" w14:textId="77777777" w:rsidR="00C720F3" w:rsidRPr="000749E2" w:rsidRDefault="00C720F3" w:rsidP="000749E2">
            <w:pPr>
              <w:pStyle w:val="TAL"/>
              <w:rPr>
                <w:lang w:eastAsia="en-US"/>
              </w:rPr>
            </w:pPr>
            <w:r w:rsidRPr="000749E2">
              <w:rPr>
                <w:lang w:eastAsia="en-US"/>
              </w:rPr>
              <w:t>RP#51</w:t>
            </w:r>
          </w:p>
        </w:tc>
        <w:tc>
          <w:tcPr>
            <w:tcW w:w="1134" w:type="dxa"/>
            <w:gridSpan w:val="2"/>
            <w:shd w:val="solid" w:color="FFFFFF" w:fill="auto"/>
          </w:tcPr>
          <w:p w14:paraId="0ACCB10B" w14:textId="77777777" w:rsidR="00C720F3" w:rsidRPr="000749E2" w:rsidRDefault="00C720F3" w:rsidP="005076D8">
            <w:pPr>
              <w:pStyle w:val="TAL"/>
            </w:pPr>
            <w:r w:rsidRPr="000749E2">
              <w:t>RP-110161</w:t>
            </w:r>
          </w:p>
        </w:tc>
        <w:tc>
          <w:tcPr>
            <w:tcW w:w="567" w:type="dxa"/>
            <w:gridSpan w:val="2"/>
            <w:shd w:val="solid" w:color="FFFFFF" w:fill="auto"/>
          </w:tcPr>
          <w:p w14:paraId="69B0AB6A" w14:textId="77777777" w:rsidR="00C720F3" w:rsidRPr="000749E2" w:rsidRDefault="00C720F3" w:rsidP="005076D8">
            <w:pPr>
              <w:pStyle w:val="TAL"/>
            </w:pPr>
            <w:r w:rsidRPr="000749E2">
              <w:t>0201</w:t>
            </w:r>
          </w:p>
        </w:tc>
        <w:tc>
          <w:tcPr>
            <w:tcW w:w="426" w:type="dxa"/>
            <w:gridSpan w:val="2"/>
            <w:shd w:val="solid" w:color="FFFFFF" w:fill="auto"/>
          </w:tcPr>
          <w:p w14:paraId="39ACF918" w14:textId="77777777" w:rsidR="00C720F3" w:rsidRPr="000749E2" w:rsidRDefault="00C720F3" w:rsidP="000749E2">
            <w:pPr>
              <w:pStyle w:val="TAL"/>
              <w:rPr>
                <w:lang w:eastAsia="en-US"/>
              </w:rPr>
            </w:pPr>
            <w:r w:rsidRPr="000749E2">
              <w:rPr>
                <w:lang w:eastAsia="en-US"/>
              </w:rPr>
              <w:t>-</w:t>
            </w:r>
          </w:p>
        </w:tc>
        <w:tc>
          <w:tcPr>
            <w:tcW w:w="4062" w:type="dxa"/>
            <w:gridSpan w:val="2"/>
            <w:shd w:val="solid" w:color="FFFFFF" w:fill="auto"/>
          </w:tcPr>
          <w:p w14:paraId="3BDCE3A9" w14:textId="77777777" w:rsidR="00C720F3" w:rsidRPr="000749E2" w:rsidRDefault="00C720F3" w:rsidP="005076D8">
            <w:pPr>
              <w:pStyle w:val="TAL"/>
            </w:pPr>
            <w:r w:rsidRPr="000749E2">
              <w:t>Update of Reference packet filters contents</w:t>
            </w:r>
          </w:p>
        </w:tc>
        <w:tc>
          <w:tcPr>
            <w:tcW w:w="415" w:type="dxa"/>
            <w:gridSpan w:val="2"/>
            <w:shd w:val="solid" w:color="FFFFFF" w:fill="auto"/>
          </w:tcPr>
          <w:p w14:paraId="2416B159" w14:textId="77777777" w:rsidR="00C720F3" w:rsidRPr="000749E2" w:rsidRDefault="00C720F3" w:rsidP="000749E2">
            <w:pPr>
              <w:pStyle w:val="TAL"/>
              <w:rPr>
                <w:lang w:eastAsia="en-US"/>
              </w:rPr>
            </w:pPr>
            <w:r w:rsidRPr="000749E2">
              <w:rPr>
                <w:lang w:eastAsia="en-US"/>
              </w:rPr>
              <w:t>F</w:t>
            </w:r>
          </w:p>
        </w:tc>
        <w:tc>
          <w:tcPr>
            <w:tcW w:w="708" w:type="dxa"/>
            <w:gridSpan w:val="2"/>
            <w:shd w:val="solid" w:color="FFFFFF" w:fill="auto"/>
          </w:tcPr>
          <w:p w14:paraId="159E6CD7" w14:textId="77777777" w:rsidR="00C720F3" w:rsidRPr="000749E2" w:rsidRDefault="00C720F3" w:rsidP="000749E2">
            <w:pPr>
              <w:pStyle w:val="TAL"/>
              <w:rPr>
                <w:lang w:eastAsia="en-US"/>
              </w:rPr>
            </w:pPr>
            <w:r w:rsidRPr="000749E2">
              <w:rPr>
                <w:lang w:eastAsia="en-US"/>
              </w:rPr>
              <w:t>9.3.0</w:t>
            </w:r>
          </w:p>
        </w:tc>
        <w:tc>
          <w:tcPr>
            <w:tcW w:w="708" w:type="dxa"/>
            <w:gridSpan w:val="2"/>
            <w:shd w:val="solid" w:color="FFFFFF" w:fill="auto"/>
          </w:tcPr>
          <w:p w14:paraId="79C22ED9" w14:textId="77777777" w:rsidR="00C720F3" w:rsidRPr="000749E2" w:rsidRDefault="00C720F3" w:rsidP="000749E2">
            <w:pPr>
              <w:pStyle w:val="TAL"/>
              <w:rPr>
                <w:lang w:eastAsia="en-US"/>
              </w:rPr>
            </w:pPr>
            <w:r w:rsidRPr="000749E2">
              <w:rPr>
                <w:lang w:eastAsia="en-US"/>
              </w:rPr>
              <w:t>9.4.0</w:t>
            </w:r>
          </w:p>
        </w:tc>
        <w:tc>
          <w:tcPr>
            <w:tcW w:w="1033" w:type="dxa"/>
            <w:gridSpan w:val="2"/>
            <w:shd w:val="solid" w:color="FFFFFF" w:fill="auto"/>
          </w:tcPr>
          <w:p w14:paraId="298C2442" w14:textId="77777777" w:rsidR="00C720F3" w:rsidRPr="000749E2" w:rsidRDefault="00C720F3" w:rsidP="005076D8">
            <w:pPr>
              <w:pStyle w:val="TAL"/>
            </w:pPr>
            <w:r w:rsidRPr="000749E2">
              <w:t>R5-110789</w:t>
            </w:r>
          </w:p>
        </w:tc>
      </w:tr>
      <w:tr w:rsidR="00C720F3" w:rsidRPr="000749E2" w14:paraId="738AF071" w14:textId="77777777" w:rsidTr="001C22E1">
        <w:trPr>
          <w:gridAfter w:val="1"/>
          <w:wAfter w:w="21" w:type="dxa"/>
          <w:jc w:val="center"/>
        </w:trPr>
        <w:tc>
          <w:tcPr>
            <w:tcW w:w="638" w:type="dxa"/>
            <w:gridSpan w:val="2"/>
            <w:shd w:val="solid" w:color="FFFFFF" w:fill="auto"/>
          </w:tcPr>
          <w:p w14:paraId="41A0AD0D" w14:textId="77777777" w:rsidR="00C720F3" w:rsidRPr="000749E2" w:rsidRDefault="00C720F3" w:rsidP="000749E2">
            <w:pPr>
              <w:pStyle w:val="TAL"/>
              <w:rPr>
                <w:lang w:eastAsia="en-US"/>
              </w:rPr>
            </w:pPr>
            <w:r w:rsidRPr="000749E2">
              <w:rPr>
                <w:lang w:eastAsia="en-US"/>
              </w:rPr>
              <w:t>RP#51</w:t>
            </w:r>
          </w:p>
        </w:tc>
        <w:tc>
          <w:tcPr>
            <w:tcW w:w="1134" w:type="dxa"/>
            <w:gridSpan w:val="2"/>
            <w:shd w:val="solid" w:color="FFFFFF" w:fill="auto"/>
          </w:tcPr>
          <w:p w14:paraId="4C1B9707" w14:textId="77777777" w:rsidR="00C720F3" w:rsidRPr="000749E2" w:rsidRDefault="00C720F3" w:rsidP="005076D8">
            <w:pPr>
              <w:pStyle w:val="TAL"/>
            </w:pPr>
            <w:r w:rsidRPr="000749E2">
              <w:t>RP-110157</w:t>
            </w:r>
          </w:p>
        </w:tc>
        <w:tc>
          <w:tcPr>
            <w:tcW w:w="567" w:type="dxa"/>
            <w:gridSpan w:val="2"/>
            <w:shd w:val="solid" w:color="FFFFFF" w:fill="auto"/>
          </w:tcPr>
          <w:p w14:paraId="597DBE75" w14:textId="77777777" w:rsidR="00C720F3" w:rsidRPr="000749E2" w:rsidRDefault="00C720F3" w:rsidP="005076D8">
            <w:pPr>
              <w:pStyle w:val="TAL"/>
            </w:pPr>
            <w:r w:rsidRPr="000749E2">
              <w:t>0202</w:t>
            </w:r>
          </w:p>
        </w:tc>
        <w:tc>
          <w:tcPr>
            <w:tcW w:w="426" w:type="dxa"/>
            <w:gridSpan w:val="2"/>
            <w:shd w:val="solid" w:color="FFFFFF" w:fill="auto"/>
          </w:tcPr>
          <w:p w14:paraId="48008351" w14:textId="77777777" w:rsidR="00C720F3" w:rsidRPr="000749E2" w:rsidRDefault="00C720F3" w:rsidP="000749E2">
            <w:pPr>
              <w:pStyle w:val="TAL"/>
              <w:rPr>
                <w:lang w:eastAsia="en-US"/>
              </w:rPr>
            </w:pPr>
            <w:r w:rsidRPr="000749E2">
              <w:rPr>
                <w:lang w:eastAsia="en-US"/>
              </w:rPr>
              <w:t>-</w:t>
            </w:r>
          </w:p>
        </w:tc>
        <w:tc>
          <w:tcPr>
            <w:tcW w:w="4062" w:type="dxa"/>
            <w:gridSpan w:val="2"/>
            <w:shd w:val="solid" w:color="FFFFFF" w:fill="auto"/>
          </w:tcPr>
          <w:p w14:paraId="56BA9B15" w14:textId="77777777" w:rsidR="00C720F3" w:rsidRPr="000749E2" w:rsidRDefault="00C720F3" w:rsidP="005076D8">
            <w:pPr>
              <w:pStyle w:val="TAL"/>
            </w:pPr>
            <w:r w:rsidRPr="000749E2">
              <w:t>Correction to FDD Reference Test Frequencies for Operating Band 12</w:t>
            </w:r>
          </w:p>
        </w:tc>
        <w:tc>
          <w:tcPr>
            <w:tcW w:w="415" w:type="dxa"/>
            <w:gridSpan w:val="2"/>
            <w:shd w:val="solid" w:color="FFFFFF" w:fill="auto"/>
          </w:tcPr>
          <w:p w14:paraId="4FDC5A9B" w14:textId="77777777" w:rsidR="00C720F3" w:rsidRPr="000749E2" w:rsidRDefault="00C720F3" w:rsidP="000749E2">
            <w:pPr>
              <w:pStyle w:val="TAL"/>
              <w:rPr>
                <w:lang w:eastAsia="en-US"/>
              </w:rPr>
            </w:pPr>
            <w:r w:rsidRPr="000749E2">
              <w:rPr>
                <w:lang w:eastAsia="en-US"/>
              </w:rPr>
              <w:t>F</w:t>
            </w:r>
          </w:p>
        </w:tc>
        <w:tc>
          <w:tcPr>
            <w:tcW w:w="708" w:type="dxa"/>
            <w:gridSpan w:val="2"/>
            <w:shd w:val="solid" w:color="FFFFFF" w:fill="auto"/>
          </w:tcPr>
          <w:p w14:paraId="538CCE50" w14:textId="77777777" w:rsidR="00C720F3" w:rsidRPr="000749E2" w:rsidRDefault="00C720F3" w:rsidP="000749E2">
            <w:pPr>
              <w:pStyle w:val="TAL"/>
              <w:rPr>
                <w:lang w:eastAsia="en-US"/>
              </w:rPr>
            </w:pPr>
            <w:r w:rsidRPr="000749E2">
              <w:rPr>
                <w:lang w:eastAsia="en-US"/>
              </w:rPr>
              <w:t>9.3.0</w:t>
            </w:r>
          </w:p>
        </w:tc>
        <w:tc>
          <w:tcPr>
            <w:tcW w:w="708" w:type="dxa"/>
            <w:gridSpan w:val="2"/>
            <w:shd w:val="solid" w:color="FFFFFF" w:fill="auto"/>
          </w:tcPr>
          <w:p w14:paraId="5BD3C361" w14:textId="77777777" w:rsidR="00C720F3" w:rsidRPr="000749E2" w:rsidRDefault="00C720F3" w:rsidP="000749E2">
            <w:pPr>
              <w:pStyle w:val="TAL"/>
              <w:rPr>
                <w:lang w:eastAsia="en-US"/>
              </w:rPr>
            </w:pPr>
            <w:r w:rsidRPr="000749E2">
              <w:rPr>
                <w:lang w:eastAsia="en-US"/>
              </w:rPr>
              <w:t>9.4.0</w:t>
            </w:r>
          </w:p>
        </w:tc>
        <w:tc>
          <w:tcPr>
            <w:tcW w:w="1033" w:type="dxa"/>
            <w:gridSpan w:val="2"/>
            <w:shd w:val="solid" w:color="FFFFFF" w:fill="auto"/>
          </w:tcPr>
          <w:p w14:paraId="65FB44CA" w14:textId="77777777" w:rsidR="00C720F3" w:rsidRPr="000749E2" w:rsidRDefault="00C720F3" w:rsidP="005076D8">
            <w:pPr>
              <w:pStyle w:val="TAL"/>
            </w:pPr>
            <w:r w:rsidRPr="000749E2">
              <w:t>R5-110846</w:t>
            </w:r>
          </w:p>
        </w:tc>
      </w:tr>
      <w:tr w:rsidR="00C720F3" w:rsidRPr="000749E2" w14:paraId="6824A09C" w14:textId="77777777" w:rsidTr="001C22E1">
        <w:trPr>
          <w:gridAfter w:val="1"/>
          <w:wAfter w:w="21" w:type="dxa"/>
          <w:jc w:val="center"/>
        </w:trPr>
        <w:tc>
          <w:tcPr>
            <w:tcW w:w="638" w:type="dxa"/>
            <w:gridSpan w:val="2"/>
            <w:shd w:val="solid" w:color="FFFFFF" w:fill="auto"/>
          </w:tcPr>
          <w:p w14:paraId="343710F1" w14:textId="77777777" w:rsidR="00C720F3" w:rsidRPr="000749E2" w:rsidRDefault="00C720F3" w:rsidP="000749E2">
            <w:pPr>
              <w:pStyle w:val="TAL"/>
              <w:rPr>
                <w:lang w:eastAsia="en-US"/>
              </w:rPr>
            </w:pPr>
            <w:r w:rsidRPr="000749E2">
              <w:rPr>
                <w:lang w:eastAsia="en-US"/>
              </w:rPr>
              <w:t>RP#51</w:t>
            </w:r>
          </w:p>
        </w:tc>
        <w:tc>
          <w:tcPr>
            <w:tcW w:w="1134" w:type="dxa"/>
            <w:gridSpan w:val="2"/>
            <w:shd w:val="solid" w:color="FFFFFF" w:fill="auto"/>
          </w:tcPr>
          <w:p w14:paraId="3F91CAFD" w14:textId="77777777" w:rsidR="00C720F3" w:rsidRPr="000749E2" w:rsidRDefault="00C720F3" w:rsidP="005076D8">
            <w:pPr>
              <w:pStyle w:val="TAL"/>
            </w:pPr>
            <w:r w:rsidRPr="000749E2">
              <w:t>RP-110157</w:t>
            </w:r>
          </w:p>
        </w:tc>
        <w:tc>
          <w:tcPr>
            <w:tcW w:w="567" w:type="dxa"/>
            <w:gridSpan w:val="2"/>
            <w:shd w:val="solid" w:color="FFFFFF" w:fill="auto"/>
          </w:tcPr>
          <w:p w14:paraId="572512CB" w14:textId="77777777" w:rsidR="00C720F3" w:rsidRPr="000749E2" w:rsidRDefault="00C720F3" w:rsidP="005076D8">
            <w:pPr>
              <w:pStyle w:val="TAL"/>
            </w:pPr>
            <w:r w:rsidRPr="000749E2">
              <w:t>0203</w:t>
            </w:r>
          </w:p>
        </w:tc>
        <w:tc>
          <w:tcPr>
            <w:tcW w:w="426" w:type="dxa"/>
            <w:gridSpan w:val="2"/>
            <w:shd w:val="solid" w:color="FFFFFF" w:fill="auto"/>
          </w:tcPr>
          <w:p w14:paraId="444EC924" w14:textId="77777777" w:rsidR="00C720F3" w:rsidRPr="000749E2" w:rsidRDefault="00C720F3" w:rsidP="000749E2">
            <w:pPr>
              <w:pStyle w:val="TAL"/>
              <w:rPr>
                <w:lang w:eastAsia="en-US"/>
              </w:rPr>
            </w:pPr>
            <w:r w:rsidRPr="000749E2">
              <w:rPr>
                <w:lang w:eastAsia="en-US"/>
              </w:rPr>
              <w:t>-</w:t>
            </w:r>
          </w:p>
        </w:tc>
        <w:tc>
          <w:tcPr>
            <w:tcW w:w="4062" w:type="dxa"/>
            <w:gridSpan w:val="2"/>
            <w:shd w:val="solid" w:color="FFFFFF" w:fill="auto"/>
          </w:tcPr>
          <w:p w14:paraId="1D874A4A" w14:textId="77777777" w:rsidR="00C720F3" w:rsidRPr="000749E2" w:rsidRDefault="00C720F3" w:rsidP="005076D8">
            <w:pPr>
              <w:pStyle w:val="TAL"/>
            </w:pPr>
            <w:r w:rsidRPr="000749E2">
              <w:t>LTE RF: state 3A-RF update</w:t>
            </w:r>
          </w:p>
        </w:tc>
        <w:tc>
          <w:tcPr>
            <w:tcW w:w="415" w:type="dxa"/>
            <w:gridSpan w:val="2"/>
            <w:shd w:val="solid" w:color="FFFFFF" w:fill="auto"/>
          </w:tcPr>
          <w:p w14:paraId="6A39B50C" w14:textId="77777777" w:rsidR="00C720F3" w:rsidRPr="000749E2" w:rsidRDefault="00C720F3" w:rsidP="000749E2">
            <w:pPr>
              <w:pStyle w:val="TAL"/>
              <w:rPr>
                <w:lang w:eastAsia="en-US"/>
              </w:rPr>
            </w:pPr>
            <w:r w:rsidRPr="000749E2">
              <w:rPr>
                <w:lang w:eastAsia="en-US"/>
              </w:rPr>
              <w:t>F</w:t>
            </w:r>
          </w:p>
        </w:tc>
        <w:tc>
          <w:tcPr>
            <w:tcW w:w="708" w:type="dxa"/>
            <w:gridSpan w:val="2"/>
            <w:shd w:val="solid" w:color="FFFFFF" w:fill="auto"/>
          </w:tcPr>
          <w:p w14:paraId="42E38818" w14:textId="77777777" w:rsidR="00C720F3" w:rsidRPr="000749E2" w:rsidRDefault="00C720F3" w:rsidP="000749E2">
            <w:pPr>
              <w:pStyle w:val="TAL"/>
              <w:rPr>
                <w:lang w:eastAsia="en-US"/>
              </w:rPr>
            </w:pPr>
            <w:r w:rsidRPr="000749E2">
              <w:rPr>
                <w:lang w:eastAsia="en-US"/>
              </w:rPr>
              <w:t>9.3.0</w:t>
            </w:r>
          </w:p>
        </w:tc>
        <w:tc>
          <w:tcPr>
            <w:tcW w:w="708" w:type="dxa"/>
            <w:gridSpan w:val="2"/>
            <w:shd w:val="solid" w:color="FFFFFF" w:fill="auto"/>
          </w:tcPr>
          <w:p w14:paraId="2DE8C86D" w14:textId="77777777" w:rsidR="00C720F3" w:rsidRPr="000749E2" w:rsidRDefault="00C720F3" w:rsidP="000749E2">
            <w:pPr>
              <w:pStyle w:val="TAL"/>
              <w:rPr>
                <w:lang w:eastAsia="en-US"/>
              </w:rPr>
            </w:pPr>
            <w:r w:rsidRPr="000749E2">
              <w:rPr>
                <w:lang w:eastAsia="en-US"/>
              </w:rPr>
              <w:t>9.4.0</w:t>
            </w:r>
          </w:p>
        </w:tc>
        <w:tc>
          <w:tcPr>
            <w:tcW w:w="1033" w:type="dxa"/>
            <w:gridSpan w:val="2"/>
            <w:shd w:val="solid" w:color="FFFFFF" w:fill="auto"/>
          </w:tcPr>
          <w:p w14:paraId="565DD0EB" w14:textId="77777777" w:rsidR="00C720F3" w:rsidRPr="000749E2" w:rsidRDefault="00C720F3" w:rsidP="005076D8">
            <w:pPr>
              <w:pStyle w:val="TAL"/>
            </w:pPr>
            <w:r w:rsidRPr="000749E2">
              <w:t>R5-110937</w:t>
            </w:r>
          </w:p>
        </w:tc>
      </w:tr>
      <w:tr w:rsidR="00C720F3" w:rsidRPr="000749E2" w14:paraId="7E6692AC" w14:textId="77777777" w:rsidTr="001C22E1">
        <w:trPr>
          <w:gridAfter w:val="1"/>
          <w:wAfter w:w="21" w:type="dxa"/>
          <w:jc w:val="center"/>
        </w:trPr>
        <w:tc>
          <w:tcPr>
            <w:tcW w:w="638" w:type="dxa"/>
            <w:gridSpan w:val="2"/>
            <w:shd w:val="solid" w:color="FFFFFF" w:fill="auto"/>
          </w:tcPr>
          <w:p w14:paraId="60326752" w14:textId="77777777" w:rsidR="00C720F3" w:rsidRPr="000749E2" w:rsidRDefault="00C720F3" w:rsidP="000749E2">
            <w:pPr>
              <w:pStyle w:val="TAL"/>
              <w:rPr>
                <w:lang w:eastAsia="en-US"/>
              </w:rPr>
            </w:pPr>
            <w:r w:rsidRPr="000749E2">
              <w:rPr>
                <w:lang w:eastAsia="en-US"/>
              </w:rPr>
              <w:t>RP#51</w:t>
            </w:r>
          </w:p>
        </w:tc>
        <w:tc>
          <w:tcPr>
            <w:tcW w:w="1134" w:type="dxa"/>
            <w:gridSpan w:val="2"/>
            <w:shd w:val="solid" w:color="FFFFFF" w:fill="auto"/>
          </w:tcPr>
          <w:p w14:paraId="08B2AF27" w14:textId="77777777" w:rsidR="00C720F3" w:rsidRPr="000749E2" w:rsidRDefault="00C720F3" w:rsidP="005076D8">
            <w:pPr>
              <w:pStyle w:val="TAL"/>
            </w:pPr>
            <w:r w:rsidRPr="000749E2">
              <w:t>RP-110172</w:t>
            </w:r>
          </w:p>
        </w:tc>
        <w:tc>
          <w:tcPr>
            <w:tcW w:w="567" w:type="dxa"/>
            <w:gridSpan w:val="2"/>
            <w:shd w:val="solid" w:color="FFFFFF" w:fill="auto"/>
          </w:tcPr>
          <w:p w14:paraId="49F61008" w14:textId="77777777" w:rsidR="00C720F3" w:rsidRPr="000749E2" w:rsidRDefault="00C720F3" w:rsidP="005076D8">
            <w:pPr>
              <w:pStyle w:val="TAL"/>
            </w:pPr>
            <w:r w:rsidRPr="000749E2">
              <w:t>0204</w:t>
            </w:r>
          </w:p>
        </w:tc>
        <w:tc>
          <w:tcPr>
            <w:tcW w:w="426" w:type="dxa"/>
            <w:gridSpan w:val="2"/>
            <w:shd w:val="solid" w:color="FFFFFF" w:fill="auto"/>
          </w:tcPr>
          <w:p w14:paraId="7FD1EAD4" w14:textId="77777777" w:rsidR="00C720F3" w:rsidRPr="000749E2" w:rsidRDefault="00C720F3" w:rsidP="000749E2">
            <w:pPr>
              <w:pStyle w:val="TAL"/>
              <w:rPr>
                <w:lang w:eastAsia="en-US"/>
              </w:rPr>
            </w:pPr>
            <w:r w:rsidRPr="000749E2">
              <w:rPr>
                <w:lang w:eastAsia="en-US"/>
              </w:rPr>
              <w:t>-</w:t>
            </w:r>
          </w:p>
        </w:tc>
        <w:tc>
          <w:tcPr>
            <w:tcW w:w="4062" w:type="dxa"/>
            <w:gridSpan w:val="2"/>
            <w:shd w:val="solid" w:color="FFFFFF" w:fill="auto"/>
          </w:tcPr>
          <w:p w14:paraId="332AC4BF" w14:textId="77777777" w:rsidR="00C720F3" w:rsidRPr="000749E2" w:rsidRDefault="00C720F3" w:rsidP="005076D8">
            <w:pPr>
              <w:pStyle w:val="TAL"/>
            </w:pPr>
            <w:r w:rsidRPr="000749E2">
              <w:t>Add test frequencies for bands 42, 43 (3500MHz)</w:t>
            </w:r>
          </w:p>
        </w:tc>
        <w:tc>
          <w:tcPr>
            <w:tcW w:w="415" w:type="dxa"/>
            <w:gridSpan w:val="2"/>
            <w:shd w:val="solid" w:color="FFFFFF" w:fill="auto"/>
          </w:tcPr>
          <w:p w14:paraId="0ACAA570" w14:textId="77777777" w:rsidR="00C720F3" w:rsidRPr="000749E2" w:rsidRDefault="00C720F3" w:rsidP="000749E2">
            <w:pPr>
              <w:pStyle w:val="TAL"/>
              <w:rPr>
                <w:lang w:eastAsia="en-US"/>
              </w:rPr>
            </w:pPr>
            <w:r w:rsidRPr="000749E2">
              <w:rPr>
                <w:lang w:eastAsia="en-US"/>
              </w:rPr>
              <w:t>F</w:t>
            </w:r>
          </w:p>
        </w:tc>
        <w:tc>
          <w:tcPr>
            <w:tcW w:w="708" w:type="dxa"/>
            <w:gridSpan w:val="2"/>
            <w:shd w:val="solid" w:color="FFFFFF" w:fill="auto"/>
          </w:tcPr>
          <w:p w14:paraId="1B396932" w14:textId="77777777" w:rsidR="00C720F3" w:rsidRPr="000749E2" w:rsidRDefault="00C720F3" w:rsidP="000749E2">
            <w:pPr>
              <w:pStyle w:val="TAL"/>
              <w:rPr>
                <w:lang w:eastAsia="en-US"/>
              </w:rPr>
            </w:pPr>
            <w:r w:rsidRPr="000749E2">
              <w:rPr>
                <w:lang w:eastAsia="en-US"/>
              </w:rPr>
              <w:t>9.3.0</w:t>
            </w:r>
          </w:p>
        </w:tc>
        <w:tc>
          <w:tcPr>
            <w:tcW w:w="708" w:type="dxa"/>
            <w:gridSpan w:val="2"/>
            <w:shd w:val="solid" w:color="FFFFFF" w:fill="auto"/>
          </w:tcPr>
          <w:p w14:paraId="04855CCA" w14:textId="77777777" w:rsidR="00C720F3" w:rsidRPr="000749E2" w:rsidRDefault="00C720F3" w:rsidP="000749E2">
            <w:pPr>
              <w:pStyle w:val="TAL"/>
              <w:rPr>
                <w:lang w:eastAsia="en-US"/>
              </w:rPr>
            </w:pPr>
            <w:r w:rsidRPr="000749E2">
              <w:rPr>
                <w:lang w:eastAsia="en-US"/>
              </w:rPr>
              <w:t>9.4.0</w:t>
            </w:r>
          </w:p>
        </w:tc>
        <w:tc>
          <w:tcPr>
            <w:tcW w:w="1033" w:type="dxa"/>
            <w:gridSpan w:val="2"/>
            <w:shd w:val="solid" w:color="FFFFFF" w:fill="auto"/>
          </w:tcPr>
          <w:p w14:paraId="0B4558A6" w14:textId="77777777" w:rsidR="00C720F3" w:rsidRPr="000749E2" w:rsidRDefault="00C720F3" w:rsidP="005076D8">
            <w:pPr>
              <w:pStyle w:val="TAL"/>
            </w:pPr>
            <w:r w:rsidRPr="000749E2">
              <w:t>R5-110968</w:t>
            </w:r>
          </w:p>
        </w:tc>
      </w:tr>
      <w:tr w:rsidR="005472F4" w:rsidRPr="000749E2" w14:paraId="494F4007" w14:textId="77777777" w:rsidTr="001C22E1">
        <w:trPr>
          <w:gridAfter w:val="1"/>
          <w:wAfter w:w="21" w:type="dxa"/>
          <w:jc w:val="center"/>
        </w:trPr>
        <w:tc>
          <w:tcPr>
            <w:tcW w:w="638" w:type="dxa"/>
            <w:gridSpan w:val="2"/>
            <w:shd w:val="solid" w:color="FFFFFF" w:fill="auto"/>
          </w:tcPr>
          <w:p w14:paraId="4015BD6E" w14:textId="77777777" w:rsidR="005472F4" w:rsidRPr="000749E2" w:rsidRDefault="005472F4" w:rsidP="000749E2">
            <w:pPr>
              <w:pStyle w:val="TAL"/>
              <w:rPr>
                <w:lang w:eastAsia="en-US"/>
              </w:rPr>
            </w:pPr>
            <w:r w:rsidRPr="000749E2">
              <w:rPr>
                <w:lang w:eastAsia="en-US"/>
              </w:rPr>
              <w:t>RP#52</w:t>
            </w:r>
          </w:p>
        </w:tc>
        <w:tc>
          <w:tcPr>
            <w:tcW w:w="1134" w:type="dxa"/>
            <w:gridSpan w:val="2"/>
            <w:shd w:val="solid" w:color="FFFFFF" w:fill="auto"/>
          </w:tcPr>
          <w:p w14:paraId="1D110300" w14:textId="77777777" w:rsidR="005472F4" w:rsidRPr="000749E2" w:rsidRDefault="005472F4" w:rsidP="005076D8">
            <w:pPr>
              <w:pStyle w:val="TAL"/>
            </w:pPr>
            <w:r w:rsidRPr="000749E2">
              <w:t>RP-110647</w:t>
            </w:r>
          </w:p>
        </w:tc>
        <w:tc>
          <w:tcPr>
            <w:tcW w:w="567" w:type="dxa"/>
            <w:gridSpan w:val="2"/>
            <w:shd w:val="solid" w:color="FFFFFF" w:fill="auto"/>
          </w:tcPr>
          <w:p w14:paraId="30ACC8E7" w14:textId="77777777" w:rsidR="005472F4" w:rsidRPr="000749E2" w:rsidRDefault="005472F4" w:rsidP="005076D8">
            <w:pPr>
              <w:pStyle w:val="TAL"/>
            </w:pPr>
            <w:r w:rsidRPr="000749E2">
              <w:t>0205</w:t>
            </w:r>
          </w:p>
        </w:tc>
        <w:tc>
          <w:tcPr>
            <w:tcW w:w="426" w:type="dxa"/>
            <w:gridSpan w:val="2"/>
            <w:shd w:val="solid" w:color="FFFFFF" w:fill="auto"/>
          </w:tcPr>
          <w:p w14:paraId="6FA41EB5" w14:textId="77777777" w:rsidR="005472F4" w:rsidRPr="000749E2" w:rsidRDefault="005472F4" w:rsidP="000749E2">
            <w:pPr>
              <w:pStyle w:val="TAL"/>
              <w:rPr>
                <w:lang w:eastAsia="en-US"/>
              </w:rPr>
            </w:pPr>
            <w:r w:rsidRPr="000749E2">
              <w:rPr>
                <w:lang w:eastAsia="en-US"/>
              </w:rPr>
              <w:t>-</w:t>
            </w:r>
          </w:p>
        </w:tc>
        <w:tc>
          <w:tcPr>
            <w:tcW w:w="4062" w:type="dxa"/>
            <w:gridSpan w:val="2"/>
            <w:shd w:val="solid" w:color="FFFFFF" w:fill="auto"/>
          </w:tcPr>
          <w:p w14:paraId="063AE8F6" w14:textId="77777777" w:rsidR="005472F4" w:rsidRPr="000749E2" w:rsidRDefault="005472F4" w:rsidP="005076D8">
            <w:pPr>
              <w:pStyle w:val="TAL"/>
            </w:pPr>
            <w:r w:rsidRPr="000749E2">
              <w:t>Correction to default message content of LOCATION UPDATING REQUEST message</w:t>
            </w:r>
          </w:p>
        </w:tc>
        <w:tc>
          <w:tcPr>
            <w:tcW w:w="415" w:type="dxa"/>
            <w:gridSpan w:val="2"/>
            <w:shd w:val="solid" w:color="FFFFFF" w:fill="auto"/>
          </w:tcPr>
          <w:p w14:paraId="1D07EBBA" w14:textId="77777777" w:rsidR="005472F4" w:rsidRPr="000749E2" w:rsidRDefault="005472F4" w:rsidP="000749E2">
            <w:pPr>
              <w:pStyle w:val="TAL"/>
              <w:rPr>
                <w:lang w:eastAsia="en-US"/>
              </w:rPr>
            </w:pPr>
            <w:r w:rsidRPr="000749E2">
              <w:rPr>
                <w:lang w:eastAsia="en-US"/>
              </w:rPr>
              <w:t>F</w:t>
            </w:r>
          </w:p>
        </w:tc>
        <w:tc>
          <w:tcPr>
            <w:tcW w:w="708" w:type="dxa"/>
            <w:gridSpan w:val="2"/>
            <w:shd w:val="solid" w:color="FFFFFF" w:fill="auto"/>
          </w:tcPr>
          <w:p w14:paraId="53EB078D" w14:textId="77777777" w:rsidR="005472F4" w:rsidRPr="000749E2" w:rsidRDefault="005472F4" w:rsidP="000749E2">
            <w:pPr>
              <w:pStyle w:val="TAL"/>
              <w:rPr>
                <w:lang w:eastAsia="en-US"/>
              </w:rPr>
            </w:pPr>
            <w:r w:rsidRPr="000749E2">
              <w:rPr>
                <w:lang w:eastAsia="en-US"/>
              </w:rPr>
              <w:t>9.4.0</w:t>
            </w:r>
          </w:p>
        </w:tc>
        <w:tc>
          <w:tcPr>
            <w:tcW w:w="708" w:type="dxa"/>
            <w:gridSpan w:val="2"/>
            <w:shd w:val="solid" w:color="FFFFFF" w:fill="auto"/>
          </w:tcPr>
          <w:p w14:paraId="7A8D82E9" w14:textId="77777777" w:rsidR="005472F4" w:rsidRPr="000749E2" w:rsidRDefault="005472F4" w:rsidP="000749E2">
            <w:pPr>
              <w:pStyle w:val="TAL"/>
              <w:rPr>
                <w:lang w:eastAsia="en-US"/>
              </w:rPr>
            </w:pPr>
            <w:r w:rsidRPr="000749E2">
              <w:rPr>
                <w:lang w:eastAsia="en-US"/>
              </w:rPr>
              <w:t>9.5.0</w:t>
            </w:r>
          </w:p>
        </w:tc>
        <w:tc>
          <w:tcPr>
            <w:tcW w:w="1033" w:type="dxa"/>
            <w:gridSpan w:val="2"/>
            <w:shd w:val="solid" w:color="FFFFFF" w:fill="auto"/>
          </w:tcPr>
          <w:p w14:paraId="21E42AEB" w14:textId="77777777" w:rsidR="005472F4" w:rsidRPr="000749E2" w:rsidRDefault="005472F4" w:rsidP="005076D8">
            <w:pPr>
              <w:pStyle w:val="TAL"/>
            </w:pPr>
            <w:r w:rsidRPr="000749E2">
              <w:t>R5-112114</w:t>
            </w:r>
          </w:p>
        </w:tc>
      </w:tr>
      <w:tr w:rsidR="005472F4" w:rsidRPr="000749E2" w14:paraId="586FE110" w14:textId="77777777" w:rsidTr="001C22E1">
        <w:trPr>
          <w:gridAfter w:val="1"/>
          <w:wAfter w:w="21" w:type="dxa"/>
          <w:jc w:val="center"/>
        </w:trPr>
        <w:tc>
          <w:tcPr>
            <w:tcW w:w="638" w:type="dxa"/>
            <w:gridSpan w:val="2"/>
            <w:shd w:val="solid" w:color="FFFFFF" w:fill="auto"/>
          </w:tcPr>
          <w:p w14:paraId="00583167" w14:textId="77777777" w:rsidR="005472F4" w:rsidRPr="000749E2" w:rsidRDefault="005472F4" w:rsidP="000749E2">
            <w:pPr>
              <w:pStyle w:val="TAL"/>
              <w:rPr>
                <w:lang w:eastAsia="en-US"/>
              </w:rPr>
            </w:pPr>
            <w:r w:rsidRPr="000749E2">
              <w:rPr>
                <w:lang w:eastAsia="en-US"/>
              </w:rPr>
              <w:t>RP#52</w:t>
            </w:r>
          </w:p>
        </w:tc>
        <w:tc>
          <w:tcPr>
            <w:tcW w:w="1134" w:type="dxa"/>
            <w:gridSpan w:val="2"/>
            <w:shd w:val="solid" w:color="FFFFFF" w:fill="auto"/>
          </w:tcPr>
          <w:p w14:paraId="526BDC43" w14:textId="77777777" w:rsidR="005472F4" w:rsidRPr="000749E2" w:rsidRDefault="005472F4" w:rsidP="005076D8">
            <w:pPr>
              <w:pStyle w:val="TAL"/>
            </w:pPr>
            <w:r w:rsidRPr="000749E2">
              <w:t>RP-110647</w:t>
            </w:r>
          </w:p>
        </w:tc>
        <w:tc>
          <w:tcPr>
            <w:tcW w:w="567" w:type="dxa"/>
            <w:gridSpan w:val="2"/>
            <w:shd w:val="solid" w:color="FFFFFF" w:fill="auto"/>
          </w:tcPr>
          <w:p w14:paraId="0EEDD7C0" w14:textId="77777777" w:rsidR="005472F4" w:rsidRPr="000749E2" w:rsidRDefault="005472F4" w:rsidP="005076D8">
            <w:pPr>
              <w:pStyle w:val="TAL"/>
            </w:pPr>
            <w:r w:rsidRPr="000749E2">
              <w:t>0206</w:t>
            </w:r>
          </w:p>
        </w:tc>
        <w:tc>
          <w:tcPr>
            <w:tcW w:w="426" w:type="dxa"/>
            <w:gridSpan w:val="2"/>
            <w:shd w:val="solid" w:color="FFFFFF" w:fill="auto"/>
          </w:tcPr>
          <w:p w14:paraId="557AA7B5" w14:textId="77777777" w:rsidR="005472F4" w:rsidRPr="000749E2" w:rsidRDefault="005472F4" w:rsidP="000749E2">
            <w:pPr>
              <w:pStyle w:val="TAL"/>
              <w:rPr>
                <w:lang w:eastAsia="en-US"/>
              </w:rPr>
            </w:pPr>
            <w:r w:rsidRPr="000749E2">
              <w:rPr>
                <w:lang w:eastAsia="en-US"/>
              </w:rPr>
              <w:t>-</w:t>
            </w:r>
          </w:p>
        </w:tc>
        <w:tc>
          <w:tcPr>
            <w:tcW w:w="4062" w:type="dxa"/>
            <w:gridSpan w:val="2"/>
            <w:shd w:val="solid" w:color="FFFFFF" w:fill="auto"/>
          </w:tcPr>
          <w:p w14:paraId="5D80A51E" w14:textId="77777777" w:rsidR="005472F4" w:rsidRPr="000749E2" w:rsidRDefault="005472F4" w:rsidP="005076D8">
            <w:pPr>
              <w:pStyle w:val="TAL"/>
            </w:pPr>
            <w:r w:rsidRPr="000749E2">
              <w:t>Correction to default message content of TRACKING AREA UPDATE REQUEST message</w:t>
            </w:r>
          </w:p>
        </w:tc>
        <w:tc>
          <w:tcPr>
            <w:tcW w:w="415" w:type="dxa"/>
            <w:gridSpan w:val="2"/>
            <w:shd w:val="solid" w:color="FFFFFF" w:fill="auto"/>
          </w:tcPr>
          <w:p w14:paraId="2B4B4BFD" w14:textId="77777777" w:rsidR="005472F4" w:rsidRPr="000749E2" w:rsidRDefault="005472F4" w:rsidP="000749E2">
            <w:pPr>
              <w:pStyle w:val="TAL"/>
              <w:rPr>
                <w:lang w:eastAsia="en-US"/>
              </w:rPr>
            </w:pPr>
            <w:r w:rsidRPr="000749E2">
              <w:rPr>
                <w:lang w:eastAsia="en-US"/>
              </w:rPr>
              <w:t>F</w:t>
            </w:r>
          </w:p>
        </w:tc>
        <w:tc>
          <w:tcPr>
            <w:tcW w:w="708" w:type="dxa"/>
            <w:gridSpan w:val="2"/>
            <w:shd w:val="solid" w:color="FFFFFF" w:fill="auto"/>
          </w:tcPr>
          <w:p w14:paraId="02AEE575" w14:textId="77777777" w:rsidR="005472F4" w:rsidRPr="000749E2" w:rsidRDefault="005472F4" w:rsidP="000749E2">
            <w:pPr>
              <w:pStyle w:val="TAL"/>
              <w:rPr>
                <w:lang w:eastAsia="en-US"/>
              </w:rPr>
            </w:pPr>
            <w:r w:rsidRPr="000749E2">
              <w:rPr>
                <w:lang w:eastAsia="en-US"/>
              </w:rPr>
              <w:t>9.4.0</w:t>
            </w:r>
          </w:p>
        </w:tc>
        <w:tc>
          <w:tcPr>
            <w:tcW w:w="708" w:type="dxa"/>
            <w:gridSpan w:val="2"/>
            <w:shd w:val="solid" w:color="FFFFFF" w:fill="auto"/>
          </w:tcPr>
          <w:p w14:paraId="0AA563FE" w14:textId="77777777" w:rsidR="005472F4" w:rsidRPr="000749E2" w:rsidRDefault="005472F4" w:rsidP="000749E2">
            <w:pPr>
              <w:pStyle w:val="TAL"/>
              <w:rPr>
                <w:lang w:eastAsia="en-US"/>
              </w:rPr>
            </w:pPr>
            <w:r w:rsidRPr="000749E2">
              <w:rPr>
                <w:lang w:eastAsia="en-US"/>
              </w:rPr>
              <w:t>9.5.0</w:t>
            </w:r>
          </w:p>
        </w:tc>
        <w:tc>
          <w:tcPr>
            <w:tcW w:w="1033" w:type="dxa"/>
            <w:gridSpan w:val="2"/>
            <w:shd w:val="solid" w:color="FFFFFF" w:fill="auto"/>
          </w:tcPr>
          <w:p w14:paraId="05F9BA61" w14:textId="77777777" w:rsidR="005472F4" w:rsidRPr="000749E2" w:rsidRDefault="005472F4" w:rsidP="005076D8">
            <w:pPr>
              <w:pStyle w:val="TAL"/>
            </w:pPr>
            <w:r w:rsidRPr="000749E2">
              <w:t>R5-112120</w:t>
            </w:r>
          </w:p>
        </w:tc>
      </w:tr>
      <w:tr w:rsidR="005472F4" w:rsidRPr="000749E2" w14:paraId="53A828FF" w14:textId="77777777" w:rsidTr="001C22E1">
        <w:trPr>
          <w:gridAfter w:val="1"/>
          <w:wAfter w:w="21" w:type="dxa"/>
          <w:jc w:val="center"/>
        </w:trPr>
        <w:tc>
          <w:tcPr>
            <w:tcW w:w="638" w:type="dxa"/>
            <w:gridSpan w:val="2"/>
            <w:shd w:val="solid" w:color="FFFFFF" w:fill="auto"/>
          </w:tcPr>
          <w:p w14:paraId="5719F87C" w14:textId="77777777" w:rsidR="005472F4" w:rsidRPr="000749E2" w:rsidRDefault="005472F4" w:rsidP="000749E2">
            <w:pPr>
              <w:pStyle w:val="TAL"/>
              <w:rPr>
                <w:lang w:eastAsia="en-US"/>
              </w:rPr>
            </w:pPr>
            <w:r w:rsidRPr="000749E2">
              <w:rPr>
                <w:lang w:eastAsia="en-US"/>
              </w:rPr>
              <w:t>RP#52</w:t>
            </w:r>
          </w:p>
        </w:tc>
        <w:tc>
          <w:tcPr>
            <w:tcW w:w="1134" w:type="dxa"/>
            <w:gridSpan w:val="2"/>
            <w:shd w:val="solid" w:color="FFFFFF" w:fill="auto"/>
          </w:tcPr>
          <w:p w14:paraId="1A5E7F8C" w14:textId="77777777" w:rsidR="005472F4" w:rsidRPr="000749E2" w:rsidRDefault="005472F4" w:rsidP="005076D8">
            <w:pPr>
              <w:pStyle w:val="TAL"/>
            </w:pPr>
            <w:r w:rsidRPr="000749E2">
              <w:t>RP-110643</w:t>
            </w:r>
          </w:p>
        </w:tc>
        <w:tc>
          <w:tcPr>
            <w:tcW w:w="567" w:type="dxa"/>
            <w:gridSpan w:val="2"/>
            <w:shd w:val="solid" w:color="FFFFFF" w:fill="auto"/>
          </w:tcPr>
          <w:p w14:paraId="364FD0D0" w14:textId="77777777" w:rsidR="005472F4" w:rsidRPr="000749E2" w:rsidRDefault="005472F4" w:rsidP="005076D8">
            <w:pPr>
              <w:pStyle w:val="TAL"/>
            </w:pPr>
            <w:r w:rsidRPr="000749E2">
              <w:t>0207</w:t>
            </w:r>
          </w:p>
        </w:tc>
        <w:tc>
          <w:tcPr>
            <w:tcW w:w="426" w:type="dxa"/>
            <w:gridSpan w:val="2"/>
            <w:shd w:val="solid" w:color="FFFFFF" w:fill="auto"/>
          </w:tcPr>
          <w:p w14:paraId="2F0A82D2" w14:textId="77777777" w:rsidR="005472F4" w:rsidRPr="000749E2" w:rsidRDefault="005472F4" w:rsidP="000749E2">
            <w:pPr>
              <w:pStyle w:val="TAL"/>
              <w:rPr>
                <w:lang w:eastAsia="en-US"/>
              </w:rPr>
            </w:pPr>
            <w:r w:rsidRPr="000749E2">
              <w:rPr>
                <w:lang w:eastAsia="en-US"/>
              </w:rPr>
              <w:t>-</w:t>
            </w:r>
          </w:p>
        </w:tc>
        <w:tc>
          <w:tcPr>
            <w:tcW w:w="4062" w:type="dxa"/>
            <w:gridSpan w:val="2"/>
            <w:shd w:val="solid" w:color="FFFFFF" w:fill="auto"/>
          </w:tcPr>
          <w:p w14:paraId="4149822A" w14:textId="77777777" w:rsidR="005472F4" w:rsidRPr="000749E2" w:rsidRDefault="005472F4" w:rsidP="005076D8">
            <w:pPr>
              <w:pStyle w:val="TAL"/>
            </w:pPr>
            <w:r w:rsidRPr="000749E2">
              <w:t>PRACH-Config-DEFAULT for RF-tests TDD: Correction to derivation path</w:t>
            </w:r>
          </w:p>
        </w:tc>
        <w:tc>
          <w:tcPr>
            <w:tcW w:w="415" w:type="dxa"/>
            <w:gridSpan w:val="2"/>
            <w:shd w:val="solid" w:color="FFFFFF" w:fill="auto"/>
          </w:tcPr>
          <w:p w14:paraId="3C1350DC" w14:textId="77777777" w:rsidR="005472F4" w:rsidRPr="000749E2" w:rsidRDefault="005472F4" w:rsidP="000749E2">
            <w:pPr>
              <w:pStyle w:val="TAL"/>
              <w:rPr>
                <w:lang w:eastAsia="en-US"/>
              </w:rPr>
            </w:pPr>
            <w:r w:rsidRPr="000749E2">
              <w:rPr>
                <w:lang w:eastAsia="en-US"/>
              </w:rPr>
              <w:t>F</w:t>
            </w:r>
          </w:p>
        </w:tc>
        <w:tc>
          <w:tcPr>
            <w:tcW w:w="708" w:type="dxa"/>
            <w:gridSpan w:val="2"/>
            <w:shd w:val="solid" w:color="FFFFFF" w:fill="auto"/>
          </w:tcPr>
          <w:p w14:paraId="4C11EC53" w14:textId="77777777" w:rsidR="005472F4" w:rsidRPr="000749E2" w:rsidRDefault="005472F4" w:rsidP="000749E2">
            <w:pPr>
              <w:pStyle w:val="TAL"/>
              <w:rPr>
                <w:lang w:eastAsia="en-US"/>
              </w:rPr>
            </w:pPr>
            <w:r w:rsidRPr="000749E2">
              <w:rPr>
                <w:lang w:eastAsia="en-US"/>
              </w:rPr>
              <w:t>9.4.0</w:t>
            </w:r>
          </w:p>
        </w:tc>
        <w:tc>
          <w:tcPr>
            <w:tcW w:w="708" w:type="dxa"/>
            <w:gridSpan w:val="2"/>
            <w:shd w:val="solid" w:color="FFFFFF" w:fill="auto"/>
          </w:tcPr>
          <w:p w14:paraId="66A41546" w14:textId="77777777" w:rsidR="005472F4" w:rsidRPr="000749E2" w:rsidRDefault="005472F4" w:rsidP="000749E2">
            <w:pPr>
              <w:pStyle w:val="TAL"/>
              <w:rPr>
                <w:lang w:eastAsia="en-US"/>
              </w:rPr>
            </w:pPr>
            <w:r w:rsidRPr="000749E2">
              <w:rPr>
                <w:lang w:eastAsia="en-US"/>
              </w:rPr>
              <w:t>9.5.0</w:t>
            </w:r>
          </w:p>
        </w:tc>
        <w:tc>
          <w:tcPr>
            <w:tcW w:w="1033" w:type="dxa"/>
            <w:gridSpan w:val="2"/>
            <w:shd w:val="solid" w:color="FFFFFF" w:fill="auto"/>
          </w:tcPr>
          <w:p w14:paraId="3FD11890" w14:textId="77777777" w:rsidR="005472F4" w:rsidRPr="000749E2" w:rsidRDefault="005472F4" w:rsidP="005076D8">
            <w:pPr>
              <w:pStyle w:val="TAL"/>
            </w:pPr>
            <w:r w:rsidRPr="000749E2">
              <w:t>R5-112146</w:t>
            </w:r>
          </w:p>
        </w:tc>
      </w:tr>
      <w:tr w:rsidR="005472F4" w:rsidRPr="000749E2" w14:paraId="6DA8D8FD" w14:textId="77777777" w:rsidTr="001C22E1">
        <w:trPr>
          <w:gridAfter w:val="1"/>
          <w:wAfter w:w="21" w:type="dxa"/>
          <w:jc w:val="center"/>
        </w:trPr>
        <w:tc>
          <w:tcPr>
            <w:tcW w:w="638" w:type="dxa"/>
            <w:gridSpan w:val="2"/>
            <w:shd w:val="solid" w:color="FFFFFF" w:fill="auto"/>
          </w:tcPr>
          <w:p w14:paraId="7539B2EC" w14:textId="77777777" w:rsidR="005472F4" w:rsidRPr="000749E2" w:rsidRDefault="005472F4" w:rsidP="000749E2">
            <w:pPr>
              <w:pStyle w:val="TAL"/>
              <w:rPr>
                <w:lang w:eastAsia="en-US"/>
              </w:rPr>
            </w:pPr>
            <w:r w:rsidRPr="000749E2">
              <w:rPr>
                <w:lang w:eastAsia="en-US"/>
              </w:rPr>
              <w:t>RP#52</w:t>
            </w:r>
          </w:p>
        </w:tc>
        <w:tc>
          <w:tcPr>
            <w:tcW w:w="1134" w:type="dxa"/>
            <w:gridSpan w:val="2"/>
            <w:shd w:val="solid" w:color="FFFFFF" w:fill="auto"/>
          </w:tcPr>
          <w:p w14:paraId="41920457" w14:textId="77777777" w:rsidR="005472F4" w:rsidRPr="000749E2" w:rsidRDefault="005472F4" w:rsidP="005076D8">
            <w:pPr>
              <w:pStyle w:val="TAL"/>
            </w:pPr>
            <w:r w:rsidRPr="000749E2">
              <w:t>RP-110643</w:t>
            </w:r>
          </w:p>
        </w:tc>
        <w:tc>
          <w:tcPr>
            <w:tcW w:w="567" w:type="dxa"/>
            <w:gridSpan w:val="2"/>
            <w:shd w:val="solid" w:color="FFFFFF" w:fill="auto"/>
          </w:tcPr>
          <w:p w14:paraId="19BD5A25" w14:textId="77777777" w:rsidR="005472F4" w:rsidRPr="000749E2" w:rsidRDefault="005472F4" w:rsidP="005076D8">
            <w:pPr>
              <w:pStyle w:val="TAL"/>
            </w:pPr>
            <w:r w:rsidRPr="000749E2">
              <w:t>0208</w:t>
            </w:r>
          </w:p>
        </w:tc>
        <w:tc>
          <w:tcPr>
            <w:tcW w:w="426" w:type="dxa"/>
            <w:gridSpan w:val="2"/>
            <w:shd w:val="solid" w:color="FFFFFF" w:fill="auto"/>
          </w:tcPr>
          <w:p w14:paraId="1037FD6F" w14:textId="77777777" w:rsidR="005472F4" w:rsidRPr="000749E2" w:rsidRDefault="005472F4" w:rsidP="000749E2">
            <w:pPr>
              <w:pStyle w:val="TAL"/>
              <w:rPr>
                <w:lang w:eastAsia="en-US"/>
              </w:rPr>
            </w:pPr>
            <w:r w:rsidRPr="000749E2">
              <w:rPr>
                <w:lang w:eastAsia="en-US"/>
              </w:rPr>
              <w:t>-</w:t>
            </w:r>
          </w:p>
        </w:tc>
        <w:tc>
          <w:tcPr>
            <w:tcW w:w="4062" w:type="dxa"/>
            <w:gridSpan w:val="2"/>
            <w:shd w:val="solid" w:color="FFFFFF" w:fill="auto"/>
          </w:tcPr>
          <w:p w14:paraId="4F024372" w14:textId="77777777" w:rsidR="005472F4" w:rsidRPr="000749E2" w:rsidRDefault="005472F4" w:rsidP="005076D8">
            <w:pPr>
              <w:pStyle w:val="TAL"/>
            </w:pPr>
            <w:r w:rsidRPr="000749E2">
              <w:t xml:space="preserve">Correction to connection </w:t>
            </w:r>
            <w:r w:rsidR="00BE398E" w:rsidRPr="000749E2">
              <w:t>diagram</w:t>
            </w:r>
            <w:r w:rsidRPr="000749E2">
              <w:t xml:space="preserve"> for CQI with </w:t>
            </w:r>
            <w:r w:rsidRPr="000749E2">
              <w:lastRenderedPageBreak/>
              <w:t>uneven interference test (A.21)</w:t>
            </w:r>
          </w:p>
        </w:tc>
        <w:tc>
          <w:tcPr>
            <w:tcW w:w="415" w:type="dxa"/>
            <w:gridSpan w:val="2"/>
            <w:shd w:val="solid" w:color="FFFFFF" w:fill="auto"/>
          </w:tcPr>
          <w:p w14:paraId="24E24821" w14:textId="77777777" w:rsidR="005472F4" w:rsidRPr="000749E2" w:rsidRDefault="005472F4" w:rsidP="000749E2">
            <w:pPr>
              <w:pStyle w:val="TAL"/>
              <w:rPr>
                <w:lang w:eastAsia="en-US"/>
              </w:rPr>
            </w:pPr>
            <w:r w:rsidRPr="000749E2">
              <w:rPr>
                <w:lang w:eastAsia="en-US"/>
              </w:rPr>
              <w:lastRenderedPageBreak/>
              <w:t>F</w:t>
            </w:r>
          </w:p>
        </w:tc>
        <w:tc>
          <w:tcPr>
            <w:tcW w:w="708" w:type="dxa"/>
            <w:gridSpan w:val="2"/>
            <w:shd w:val="solid" w:color="FFFFFF" w:fill="auto"/>
          </w:tcPr>
          <w:p w14:paraId="17F5DA0E" w14:textId="77777777" w:rsidR="005472F4" w:rsidRPr="000749E2" w:rsidRDefault="005472F4" w:rsidP="000749E2">
            <w:pPr>
              <w:pStyle w:val="TAL"/>
              <w:rPr>
                <w:lang w:eastAsia="en-US"/>
              </w:rPr>
            </w:pPr>
            <w:r w:rsidRPr="000749E2">
              <w:rPr>
                <w:lang w:eastAsia="en-US"/>
              </w:rPr>
              <w:t>9.4.0</w:t>
            </w:r>
          </w:p>
        </w:tc>
        <w:tc>
          <w:tcPr>
            <w:tcW w:w="708" w:type="dxa"/>
            <w:gridSpan w:val="2"/>
            <w:shd w:val="solid" w:color="FFFFFF" w:fill="auto"/>
          </w:tcPr>
          <w:p w14:paraId="4DBB0A2D" w14:textId="77777777" w:rsidR="005472F4" w:rsidRPr="000749E2" w:rsidRDefault="005472F4" w:rsidP="000749E2">
            <w:pPr>
              <w:pStyle w:val="TAL"/>
              <w:rPr>
                <w:lang w:eastAsia="en-US"/>
              </w:rPr>
            </w:pPr>
            <w:r w:rsidRPr="000749E2">
              <w:rPr>
                <w:lang w:eastAsia="en-US"/>
              </w:rPr>
              <w:t>9.5.0</w:t>
            </w:r>
          </w:p>
        </w:tc>
        <w:tc>
          <w:tcPr>
            <w:tcW w:w="1033" w:type="dxa"/>
            <w:gridSpan w:val="2"/>
            <w:shd w:val="solid" w:color="FFFFFF" w:fill="auto"/>
          </w:tcPr>
          <w:p w14:paraId="1B8237F1" w14:textId="77777777" w:rsidR="005472F4" w:rsidRPr="000749E2" w:rsidRDefault="005472F4" w:rsidP="005076D8">
            <w:pPr>
              <w:pStyle w:val="TAL"/>
            </w:pPr>
            <w:r w:rsidRPr="000749E2">
              <w:t>R5-112147</w:t>
            </w:r>
          </w:p>
        </w:tc>
      </w:tr>
      <w:tr w:rsidR="005472F4" w:rsidRPr="000749E2" w14:paraId="563D425A" w14:textId="77777777" w:rsidTr="001C22E1">
        <w:trPr>
          <w:gridAfter w:val="1"/>
          <w:wAfter w:w="21" w:type="dxa"/>
          <w:jc w:val="center"/>
        </w:trPr>
        <w:tc>
          <w:tcPr>
            <w:tcW w:w="638" w:type="dxa"/>
            <w:gridSpan w:val="2"/>
            <w:shd w:val="solid" w:color="FFFFFF" w:fill="auto"/>
          </w:tcPr>
          <w:p w14:paraId="019943D8" w14:textId="77777777" w:rsidR="005472F4" w:rsidRPr="000749E2" w:rsidRDefault="005472F4" w:rsidP="000749E2">
            <w:pPr>
              <w:pStyle w:val="TAL"/>
              <w:rPr>
                <w:lang w:eastAsia="en-US"/>
              </w:rPr>
            </w:pPr>
            <w:r w:rsidRPr="000749E2">
              <w:rPr>
                <w:lang w:eastAsia="en-US"/>
              </w:rPr>
              <w:t>RP#52</w:t>
            </w:r>
          </w:p>
        </w:tc>
        <w:tc>
          <w:tcPr>
            <w:tcW w:w="1134" w:type="dxa"/>
            <w:gridSpan w:val="2"/>
            <w:shd w:val="solid" w:color="FFFFFF" w:fill="auto"/>
          </w:tcPr>
          <w:p w14:paraId="6FCC7887" w14:textId="77777777" w:rsidR="005472F4" w:rsidRPr="000749E2" w:rsidRDefault="005472F4" w:rsidP="005076D8">
            <w:pPr>
              <w:pStyle w:val="TAL"/>
            </w:pPr>
            <w:r w:rsidRPr="000749E2">
              <w:t>RP-110647</w:t>
            </w:r>
          </w:p>
        </w:tc>
        <w:tc>
          <w:tcPr>
            <w:tcW w:w="567" w:type="dxa"/>
            <w:gridSpan w:val="2"/>
            <w:shd w:val="solid" w:color="FFFFFF" w:fill="auto"/>
          </w:tcPr>
          <w:p w14:paraId="1238C2B1" w14:textId="77777777" w:rsidR="005472F4" w:rsidRPr="000749E2" w:rsidRDefault="005472F4" w:rsidP="005076D8">
            <w:pPr>
              <w:pStyle w:val="TAL"/>
            </w:pPr>
            <w:r w:rsidRPr="000749E2">
              <w:t>0209</w:t>
            </w:r>
          </w:p>
        </w:tc>
        <w:tc>
          <w:tcPr>
            <w:tcW w:w="426" w:type="dxa"/>
            <w:gridSpan w:val="2"/>
            <w:shd w:val="solid" w:color="FFFFFF" w:fill="auto"/>
          </w:tcPr>
          <w:p w14:paraId="2691B1AE" w14:textId="77777777" w:rsidR="005472F4" w:rsidRPr="000749E2" w:rsidRDefault="005472F4" w:rsidP="000749E2">
            <w:pPr>
              <w:pStyle w:val="TAL"/>
              <w:rPr>
                <w:lang w:eastAsia="en-US"/>
              </w:rPr>
            </w:pPr>
            <w:r w:rsidRPr="000749E2">
              <w:rPr>
                <w:lang w:eastAsia="en-US"/>
              </w:rPr>
              <w:t>-</w:t>
            </w:r>
          </w:p>
        </w:tc>
        <w:tc>
          <w:tcPr>
            <w:tcW w:w="4062" w:type="dxa"/>
            <w:gridSpan w:val="2"/>
            <w:shd w:val="solid" w:color="FFFFFF" w:fill="auto"/>
          </w:tcPr>
          <w:p w14:paraId="3E5A2E96" w14:textId="77777777" w:rsidR="005472F4" w:rsidRPr="000749E2" w:rsidRDefault="005472F4" w:rsidP="005076D8">
            <w:pPr>
              <w:pStyle w:val="TAL"/>
            </w:pPr>
            <w:r w:rsidRPr="000749E2">
              <w:t>Update to Common contents of system information blocks</w:t>
            </w:r>
          </w:p>
        </w:tc>
        <w:tc>
          <w:tcPr>
            <w:tcW w:w="415" w:type="dxa"/>
            <w:gridSpan w:val="2"/>
            <w:shd w:val="solid" w:color="FFFFFF" w:fill="auto"/>
          </w:tcPr>
          <w:p w14:paraId="24BA0A2F" w14:textId="77777777" w:rsidR="005472F4" w:rsidRPr="000749E2" w:rsidRDefault="005472F4" w:rsidP="000749E2">
            <w:pPr>
              <w:pStyle w:val="TAL"/>
              <w:rPr>
                <w:lang w:eastAsia="en-US"/>
              </w:rPr>
            </w:pPr>
            <w:r w:rsidRPr="000749E2">
              <w:rPr>
                <w:lang w:eastAsia="en-US"/>
              </w:rPr>
              <w:t>F</w:t>
            </w:r>
          </w:p>
        </w:tc>
        <w:tc>
          <w:tcPr>
            <w:tcW w:w="708" w:type="dxa"/>
            <w:gridSpan w:val="2"/>
            <w:shd w:val="solid" w:color="FFFFFF" w:fill="auto"/>
          </w:tcPr>
          <w:p w14:paraId="102570D0" w14:textId="77777777" w:rsidR="005472F4" w:rsidRPr="000749E2" w:rsidRDefault="005472F4" w:rsidP="000749E2">
            <w:pPr>
              <w:pStyle w:val="TAL"/>
              <w:rPr>
                <w:lang w:eastAsia="en-US"/>
              </w:rPr>
            </w:pPr>
            <w:r w:rsidRPr="000749E2">
              <w:rPr>
                <w:lang w:eastAsia="en-US"/>
              </w:rPr>
              <w:t>9.4.0</w:t>
            </w:r>
          </w:p>
        </w:tc>
        <w:tc>
          <w:tcPr>
            <w:tcW w:w="708" w:type="dxa"/>
            <w:gridSpan w:val="2"/>
            <w:shd w:val="solid" w:color="FFFFFF" w:fill="auto"/>
          </w:tcPr>
          <w:p w14:paraId="076596D6" w14:textId="77777777" w:rsidR="005472F4" w:rsidRPr="000749E2" w:rsidRDefault="005472F4" w:rsidP="000749E2">
            <w:pPr>
              <w:pStyle w:val="TAL"/>
              <w:rPr>
                <w:lang w:eastAsia="en-US"/>
              </w:rPr>
            </w:pPr>
            <w:r w:rsidRPr="000749E2">
              <w:rPr>
                <w:lang w:eastAsia="en-US"/>
              </w:rPr>
              <w:t>9.5.0</w:t>
            </w:r>
          </w:p>
        </w:tc>
        <w:tc>
          <w:tcPr>
            <w:tcW w:w="1033" w:type="dxa"/>
            <w:gridSpan w:val="2"/>
            <w:shd w:val="solid" w:color="FFFFFF" w:fill="auto"/>
          </w:tcPr>
          <w:p w14:paraId="5F5836DA" w14:textId="77777777" w:rsidR="005472F4" w:rsidRPr="000749E2" w:rsidRDefault="005472F4" w:rsidP="005076D8">
            <w:pPr>
              <w:pStyle w:val="TAL"/>
            </w:pPr>
            <w:r w:rsidRPr="000749E2">
              <w:t>R5-112161</w:t>
            </w:r>
          </w:p>
        </w:tc>
      </w:tr>
      <w:tr w:rsidR="005472F4" w:rsidRPr="000749E2" w14:paraId="4A8DCC00" w14:textId="77777777" w:rsidTr="001C22E1">
        <w:trPr>
          <w:gridAfter w:val="1"/>
          <w:wAfter w:w="21" w:type="dxa"/>
          <w:jc w:val="center"/>
        </w:trPr>
        <w:tc>
          <w:tcPr>
            <w:tcW w:w="638" w:type="dxa"/>
            <w:gridSpan w:val="2"/>
            <w:shd w:val="solid" w:color="FFFFFF" w:fill="auto"/>
          </w:tcPr>
          <w:p w14:paraId="07276BE3" w14:textId="77777777" w:rsidR="005472F4" w:rsidRPr="000749E2" w:rsidRDefault="005472F4" w:rsidP="000749E2">
            <w:pPr>
              <w:pStyle w:val="TAL"/>
              <w:rPr>
                <w:lang w:eastAsia="en-US"/>
              </w:rPr>
            </w:pPr>
            <w:r w:rsidRPr="000749E2">
              <w:rPr>
                <w:lang w:eastAsia="en-US"/>
              </w:rPr>
              <w:t>RP#52</w:t>
            </w:r>
          </w:p>
        </w:tc>
        <w:tc>
          <w:tcPr>
            <w:tcW w:w="1134" w:type="dxa"/>
            <w:gridSpan w:val="2"/>
            <w:shd w:val="solid" w:color="FFFFFF" w:fill="auto"/>
          </w:tcPr>
          <w:p w14:paraId="0E629A3E" w14:textId="77777777" w:rsidR="005472F4" w:rsidRPr="000749E2" w:rsidRDefault="005472F4" w:rsidP="005076D8">
            <w:pPr>
              <w:pStyle w:val="TAL"/>
            </w:pPr>
            <w:r w:rsidRPr="000749E2">
              <w:t>RP-110647</w:t>
            </w:r>
          </w:p>
        </w:tc>
        <w:tc>
          <w:tcPr>
            <w:tcW w:w="567" w:type="dxa"/>
            <w:gridSpan w:val="2"/>
            <w:shd w:val="solid" w:color="FFFFFF" w:fill="auto"/>
          </w:tcPr>
          <w:p w14:paraId="77C3E787" w14:textId="77777777" w:rsidR="005472F4" w:rsidRPr="000749E2" w:rsidRDefault="005472F4" w:rsidP="005076D8">
            <w:pPr>
              <w:pStyle w:val="TAL"/>
            </w:pPr>
            <w:r w:rsidRPr="000749E2">
              <w:t>0210</w:t>
            </w:r>
          </w:p>
        </w:tc>
        <w:tc>
          <w:tcPr>
            <w:tcW w:w="426" w:type="dxa"/>
            <w:gridSpan w:val="2"/>
            <w:shd w:val="solid" w:color="FFFFFF" w:fill="auto"/>
          </w:tcPr>
          <w:p w14:paraId="31963049" w14:textId="77777777" w:rsidR="005472F4" w:rsidRPr="000749E2" w:rsidRDefault="005472F4" w:rsidP="000749E2">
            <w:pPr>
              <w:pStyle w:val="TAL"/>
              <w:rPr>
                <w:lang w:eastAsia="en-US"/>
              </w:rPr>
            </w:pPr>
            <w:r w:rsidRPr="000749E2">
              <w:rPr>
                <w:lang w:eastAsia="en-US"/>
              </w:rPr>
              <w:t>-</w:t>
            </w:r>
          </w:p>
        </w:tc>
        <w:tc>
          <w:tcPr>
            <w:tcW w:w="4062" w:type="dxa"/>
            <w:gridSpan w:val="2"/>
            <w:shd w:val="solid" w:color="FFFFFF" w:fill="auto"/>
          </w:tcPr>
          <w:p w14:paraId="69C73F4D" w14:textId="77777777" w:rsidR="005472F4" w:rsidRPr="000749E2" w:rsidRDefault="005472F4" w:rsidP="005076D8">
            <w:pPr>
              <w:pStyle w:val="TAL"/>
            </w:pPr>
            <w:r w:rsidRPr="000749E2">
              <w:t>Addition of missing labels in Figure 4.5.1-1</w:t>
            </w:r>
          </w:p>
        </w:tc>
        <w:tc>
          <w:tcPr>
            <w:tcW w:w="415" w:type="dxa"/>
            <w:gridSpan w:val="2"/>
            <w:shd w:val="solid" w:color="FFFFFF" w:fill="auto"/>
          </w:tcPr>
          <w:p w14:paraId="1BD46490" w14:textId="77777777" w:rsidR="005472F4" w:rsidRPr="000749E2" w:rsidRDefault="005472F4" w:rsidP="000749E2">
            <w:pPr>
              <w:pStyle w:val="TAL"/>
              <w:rPr>
                <w:lang w:eastAsia="en-US"/>
              </w:rPr>
            </w:pPr>
            <w:r w:rsidRPr="000749E2">
              <w:rPr>
                <w:lang w:eastAsia="en-US"/>
              </w:rPr>
              <w:t>F</w:t>
            </w:r>
          </w:p>
        </w:tc>
        <w:tc>
          <w:tcPr>
            <w:tcW w:w="708" w:type="dxa"/>
            <w:gridSpan w:val="2"/>
            <w:shd w:val="solid" w:color="FFFFFF" w:fill="auto"/>
          </w:tcPr>
          <w:p w14:paraId="3E2297E4" w14:textId="77777777" w:rsidR="005472F4" w:rsidRPr="000749E2" w:rsidRDefault="005472F4" w:rsidP="000749E2">
            <w:pPr>
              <w:pStyle w:val="TAL"/>
              <w:rPr>
                <w:lang w:eastAsia="en-US"/>
              </w:rPr>
            </w:pPr>
            <w:r w:rsidRPr="000749E2">
              <w:rPr>
                <w:lang w:eastAsia="en-US"/>
              </w:rPr>
              <w:t>9.4.0</w:t>
            </w:r>
          </w:p>
        </w:tc>
        <w:tc>
          <w:tcPr>
            <w:tcW w:w="708" w:type="dxa"/>
            <w:gridSpan w:val="2"/>
            <w:shd w:val="solid" w:color="FFFFFF" w:fill="auto"/>
          </w:tcPr>
          <w:p w14:paraId="5029ECC7" w14:textId="77777777" w:rsidR="005472F4" w:rsidRPr="000749E2" w:rsidRDefault="005472F4" w:rsidP="000749E2">
            <w:pPr>
              <w:pStyle w:val="TAL"/>
              <w:rPr>
                <w:lang w:eastAsia="en-US"/>
              </w:rPr>
            </w:pPr>
            <w:r w:rsidRPr="000749E2">
              <w:rPr>
                <w:lang w:eastAsia="en-US"/>
              </w:rPr>
              <w:t>9.5.0</w:t>
            </w:r>
          </w:p>
        </w:tc>
        <w:tc>
          <w:tcPr>
            <w:tcW w:w="1033" w:type="dxa"/>
            <w:gridSpan w:val="2"/>
            <w:shd w:val="solid" w:color="FFFFFF" w:fill="auto"/>
          </w:tcPr>
          <w:p w14:paraId="736D7E28" w14:textId="77777777" w:rsidR="005472F4" w:rsidRPr="000749E2" w:rsidRDefault="005472F4" w:rsidP="005076D8">
            <w:pPr>
              <w:pStyle w:val="TAL"/>
            </w:pPr>
            <w:r w:rsidRPr="000749E2">
              <w:t>R5-112278</w:t>
            </w:r>
          </w:p>
        </w:tc>
      </w:tr>
      <w:tr w:rsidR="005472F4" w:rsidRPr="000749E2" w14:paraId="109C298B" w14:textId="77777777" w:rsidTr="001C22E1">
        <w:trPr>
          <w:gridAfter w:val="1"/>
          <w:wAfter w:w="21" w:type="dxa"/>
          <w:jc w:val="center"/>
        </w:trPr>
        <w:tc>
          <w:tcPr>
            <w:tcW w:w="638" w:type="dxa"/>
            <w:gridSpan w:val="2"/>
            <w:shd w:val="solid" w:color="FFFFFF" w:fill="auto"/>
          </w:tcPr>
          <w:p w14:paraId="3CD8056D" w14:textId="77777777" w:rsidR="005472F4" w:rsidRPr="000749E2" w:rsidRDefault="005472F4" w:rsidP="000749E2">
            <w:pPr>
              <w:pStyle w:val="TAL"/>
              <w:rPr>
                <w:lang w:eastAsia="en-US"/>
              </w:rPr>
            </w:pPr>
            <w:r w:rsidRPr="000749E2">
              <w:rPr>
                <w:lang w:eastAsia="en-US"/>
              </w:rPr>
              <w:t>RP#52</w:t>
            </w:r>
          </w:p>
        </w:tc>
        <w:tc>
          <w:tcPr>
            <w:tcW w:w="1134" w:type="dxa"/>
            <w:gridSpan w:val="2"/>
            <w:shd w:val="solid" w:color="FFFFFF" w:fill="auto"/>
          </w:tcPr>
          <w:p w14:paraId="4654EFE1" w14:textId="77777777" w:rsidR="005472F4" w:rsidRPr="000749E2" w:rsidRDefault="005472F4" w:rsidP="005076D8">
            <w:pPr>
              <w:pStyle w:val="TAL"/>
            </w:pPr>
            <w:r w:rsidRPr="000749E2">
              <w:t>RP-110647</w:t>
            </w:r>
          </w:p>
        </w:tc>
        <w:tc>
          <w:tcPr>
            <w:tcW w:w="567" w:type="dxa"/>
            <w:gridSpan w:val="2"/>
            <w:shd w:val="solid" w:color="FFFFFF" w:fill="auto"/>
          </w:tcPr>
          <w:p w14:paraId="438356F1" w14:textId="77777777" w:rsidR="005472F4" w:rsidRPr="000749E2" w:rsidRDefault="005472F4" w:rsidP="005076D8">
            <w:pPr>
              <w:pStyle w:val="TAL"/>
            </w:pPr>
            <w:r w:rsidRPr="000749E2">
              <w:t>0211</w:t>
            </w:r>
          </w:p>
        </w:tc>
        <w:tc>
          <w:tcPr>
            <w:tcW w:w="426" w:type="dxa"/>
            <w:gridSpan w:val="2"/>
            <w:shd w:val="solid" w:color="FFFFFF" w:fill="auto"/>
          </w:tcPr>
          <w:p w14:paraId="20AB2AFA" w14:textId="77777777" w:rsidR="005472F4" w:rsidRPr="000749E2" w:rsidRDefault="005472F4" w:rsidP="000749E2">
            <w:pPr>
              <w:pStyle w:val="TAL"/>
              <w:rPr>
                <w:lang w:eastAsia="en-US"/>
              </w:rPr>
            </w:pPr>
            <w:r w:rsidRPr="000749E2">
              <w:rPr>
                <w:lang w:eastAsia="en-US"/>
              </w:rPr>
              <w:t>-</w:t>
            </w:r>
          </w:p>
        </w:tc>
        <w:tc>
          <w:tcPr>
            <w:tcW w:w="4062" w:type="dxa"/>
            <w:gridSpan w:val="2"/>
            <w:shd w:val="solid" w:color="FFFFFF" w:fill="auto"/>
          </w:tcPr>
          <w:p w14:paraId="619C80F9" w14:textId="77777777" w:rsidR="005472F4" w:rsidRPr="000749E2" w:rsidRDefault="005472F4" w:rsidP="005076D8">
            <w:pPr>
              <w:pStyle w:val="TAL"/>
            </w:pPr>
            <w:r w:rsidRPr="000749E2">
              <w:t>Corrections to Table 4.3.7-6</w:t>
            </w:r>
          </w:p>
        </w:tc>
        <w:tc>
          <w:tcPr>
            <w:tcW w:w="415" w:type="dxa"/>
            <w:gridSpan w:val="2"/>
            <w:shd w:val="solid" w:color="FFFFFF" w:fill="auto"/>
          </w:tcPr>
          <w:p w14:paraId="4C0CCD96" w14:textId="77777777" w:rsidR="005472F4" w:rsidRPr="000749E2" w:rsidRDefault="005472F4" w:rsidP="000749E2">
            <w:pPr>
              <w:pStyle w:val="TAL"/>
              <w:rPr>
                <w:lang w:eastAsia="en-US"/>
              </w:rPr>
            </w:pPr>
            <w:r w:rsidRPr="000749E2">
              <w:rPr>
                <w:lang w:eastAsia="en-US"/>
              </w:rPr>
              <w:t>F</w:t>
            </w:r>
          </w:p>
        </w:tc>
        <w:tc>
          <w:tcPr>
            <w:tcW w:w="708" w:type="dxa"/>
            <w:gridSpan w:val="2"/>
            <w:shd w:val="solid" w:color="FFFFFF" w:fill="auto"/>
          </w:tcPr>
          <w:p w14:paraId="2237DA5F" w14:textId="77777777" w:rsidR="005472F4" w:rsidRPr="000749E2" w:rsidRDefault="005472F4" w:rsidP="000749E2">
            <w:pPr>
              <w:pStyle w:val="TAL"/>
              <w:rPr>
                <w:lang w:eastAsia="en-US"/>
              </w:rPr>
            </w:pPr>
            <w:r w:rsidRPr="000749E2">
              <w:rPr>
                <w:lang w:eastAsia="en-US"/>
              </w:rPr>
              <w:t>9.4.0</w:t>
            </w:r>
          </w:p>
        </w:tc>
        <w:tc>
          <w:tcPr>
            <w:tcW w:w="708" w:type="dxa"/>
            <w:gridSpan w:val="2"/>
            <w:shd w:val="solid" w:color="FFFFFF" w:fill="auto"/>
          </w:tcPr>
          <w:p w14:paraId="53C1310C" w14:textId="77777777" w:rsidR="005472F4" w:rsidRPr="000749E2" w:rsidRDefault="005472F4" w:rsidP="000749E2">
            <w:pPr>
              <w:pStyle w:val="TAL"/>
              <w:rPr>
                <w:lang w:eastAsia="en-US"/>
              </w:rPr>
            </w:pPr>
            <w:r w:rsidRPr="000749E2">
              <w:rPr>
                <w:lang w:eastAsia="en-US"/>
              </w:rPr>
              <w:t>9.5.0</w:t>
            </w:r>
          </w:p>
        </w:tc>
        <w:tc>
          <w:tcPr>
            <w:tcW w:w="1033" w:type="dxa"/>
            <w:gridSpan w:val="2"/>
            <w:shd w:val="solid" w:color="FFFFFF" w:fill="auto"/>
          </w:tcPr>
          <w:p w14:paraId="35837E97" w14:textId="77777777" w:rsidR="005472F4" w:rsidRPr="000749E2" w:rsidRDefault="005472F4" w:rsidP="005076D8">
            <w:pPr>
              <w:pStyle w:val="TAL"/>
            </w:pPr>
            <w:r w:rsidRPr="000749E2">
              <w:t>R5-112279</w:t>
            </w:r>
          </w:p>
        </w:tc>
      </w:tr>
      <w:tr w:rsidR="005472F4" w:rsidRPr="000749E2" w14:paraId="65A4E0C2" w14:textId="77777777" w:rsidTr="001C22E1">
        <w:trPr>
          <w:gridAfter w:val="1"/>
          <w:wAfter w:w="21" w:type="dxa"/>
          <w:jc w:val="center"/>
        </w:trPr>
        <w:tc>
          <w:tcPr>
            <w:tcW w:w="638" w:type="dxa"/>
            <w:gridSpan w:val="2"/>
            <w:shd w:val="solid" w:color="FFFFFF" w:fill="auto"/>
          </w:tcPr>
          <w:p w14:paraId="51F2864C" w14:textId="77777777" w:rsidR="005472F4" w:rsidRPr="000749E2" w:rsidRDefault="005472F4" w:rsidP="000749E2">
            <w:pPr>
              <w:pStyle w:val="TAL"/>
              <w:rPr>
                <w:lang w:eastAsia="en-US"/>
              </w:rPr>
            </w:pPr>
            <w:r w:rsidRPr="000749E2">
              <w:rPr>
                <w:lang w:eastAsia="en-US"/>
              </w:rPr>
              <w:t>RP#52</w:t>
            </w:r>
          </w:p>
        </w:tc>
        <w:tc>
          <w:tcPr>
            <w:tcW w:w="1134" w:type="dxa"/>
            <w:gridSpan w:val="2"/>
            <w:shd w:val="solid" w:color="FFFFFF" w:fill="auto"/>
          </w:tcPr>
          <w:p w14:paraId="6016F26A" w14:textId="77777777" w:rsidR="005472F4" w:rsidRPr="000749E2" w:rsidRDefault="005472F4" w:rsidP="005076D8">
            <w:pPr>
              <w:pStyle w:val="TAL"/>
            </w:pPr>
            <w:r w:rsidRPr="000749E2">
              <w:t>RP-110647</w:t>
            </w:r>
          </w:p>
        </w:tc>
        <w:tc>
          <w:tcPr>
            <w:tcW w:w="567" w:type="dxa"/>
            <w:gridSpan w:val="2"/>
            <w:shd w:val="solid" w:color="FFFFFF" w:fill="auto"/>
          </w:tcPr>
          <w:p w14:paraId="6B5EC06B" w14:textId="77777777" w:rsidR="005472F4" w:rsidRPr="000749E2" w:rsidRDefault="005472F4" w:rsidP="005076D8">
            <w:pPr>
              <w:pStyle w:val="TAL"/>
            </w:pPr>
            <w:r w:rsidRPr="000749E2">
              <w:t>0212</w:t>
            </w:r>
          </w:p>
        </w:tc>
        <w:tc>
          <w:tcPr>
            <w:tcW w:w="426" w:type="dxa"/>
            <w:gridSpan w:val="2"/>
            <w:shd w:val="solid" w:color="FFFFFF" w:fill="auto"/>
          </w:tcPr>
          <w:p w14:paraId="2D08C900" w14:textId="77777777" w:rsidR="005472F4" w:rsidRPr="000749E2" w:rsidRDefault="005472F4" w:rsidP="000749E2">
            <w:pPr>
              <w:pStyle w:val="TAL"/>
              <w:rPr>
                <w:lang w:eastAsia="en-US"/>
              </w:rPr>
            </w:pPr>
            <w:r w:rsidRPr="000749E2">
              <w:rPr>
                <w:lang w:eastAsia="en-US"/>
              </w:rPr>
              <w:t>-</w:t>
            </w:r>
          </w:p>
        </w:tc>
        <w:tc>
          <w:tcPr>
            <w:tcW w:w="4062" w:type="dxa"/>
            <w:gridSpan w:val="2"/>
            <w:shd w:val="solid" w:color="FFFFFF" w:fill="auto"/>
          </w:tcPr>
          <w:p w14:paraId="4513CFDA" w14:textId="77777777" w:rsidR="005472F4" w:rsidRPr="000749E2" w:rsidRDefault="005472F4" w:rsidP="005076D8">
            <w:pPr>
              <w:pStyle w:val="TAL"/>
            </w:pPr>
            <w:r w:rsidRPr="000749E2">
              <w:t>Update of CSIM default contents</w:t>
            </w:r>
          </w:p>
        </w:tc>
        <w:tc>
          <w:tcPr>
            <w:tcW w:w="415" w:type="dxa"/>
            <w:gridSpan w:val="2"/>
            <w:shd w:val="solid" w:color="FFFFFF" w:fill="auto"/>
          </w:tcPr>
          <w:p w14:paraId="2419C9A5" w14:textId="77777777" w:rsidR="005472F4" w:rsidRPr="000749E2" w:rsidRDefault="005472F4" w:rsidP="000749E2">
            <w:pPr>
              <w:pStyle w:val="TAL"/>
              <w:rPr>
                <w:lang w:eastAsia="en-US"/>
              </w:rPr>
            </w:pPr>
            <w:r w:rsidRPr="000749E2">
              <w:rPr>
                <w:lang w:eastAsia="en-US"/>
              </w:rPr>
              <w:t>F</w:t>
            </w:r>
          </w:p>
        </w:tc>
        <w:tc>
          <w:tcPr>
            <w:tcW w:w="708" w:type="dxa"/>
            <w:gridSpan w:val="2"/>
            <w:shd w:val="solid" w:color="FFFFFF" w:fill="auto"/>
          </w:tcPr>
          <w:p w14:paraId="0C59848E" w14:textId="77777777" w:rsidR="005472F4" w:rsidRPr="000749E2" w:rsidRDefault="005472F4" w:rsidP="000749E2">
            <w:pPr>
              <w:pStyle w:val="TAL"/>
              <w:rPr>
                <w:lang w:eastAsia="en-US"/>
              </w:rPr>
            </w:pPr>
            <w:r w:rsidRPr="000749E2">
              <w:rPr>
                <w:lang w:eastAsia="en-US"/>
              </w:rPr>
              <w:t>9.4.0</w:t>
            </w:r>
          </w:p>
        </w:tc>
        <w:tc>
          <w:tcPr>
            <w:tcW w:w="708" w:type="dxa"/>
            <w:gridSpan w:val="2"/>
            <w:shd w:val="solid" w:color="FFFFFF" w:fill="auto"/>
          </w:tcPr>
          <w:p w14:paraId="613EE53F" w14:textId="77777777" w:rsidR="005472F4" w:rsidRPr="000749E2" w:rsidRDefault="005472F4" w:rsidP="000749E2">
            <w:pPr>
              <w:pStyle w:val="TAL"/>
              <w:rPr>
                <w:lang w:eastAsia="en-US"/>
              </w:rPr>
            </w:pPr>
            <w:r w:rsidRPr="000749E2">
              <w:rPr>
                <w:lang w:eastAsia="en-US"/>
              </w:rPr>
              <w:t>9.5.0</w:t>
            </w:r>
          </w:p>
        </w:tc>
        <w:tc>
          <w:tcPr>
            <w:tcW w:w="1033" w:type="dxa"/>
            <w:gridSpan w:val="2"/>
            <w:shd w:val="solid" w:color="FFFFFF" w:fill="auto"/>
          </w:tcPr>
          <w:p w14:paraId="44ED7B6D" w14:textId="77777777" w:rsidR="005472F4" w:rsidRPr="000749E2" w:rsidRDefault="005472F4" w:rsidP="005076D8">
            <w:pPr>
              <w:pStyle w:val="TAL"/>
            </w:pPr>
            <w:r w:rsidRPr="000749E2">
              <w:t>R5-112285</w:t>
            </w:r>
          </w:p>
        </w:tc>
      </w:tr>
      <w:tr w:rsidR="005472F4" w:rsidRPr="000749E2" w14:paraId="00D1C5CE" w14:textId="77777777" w:rsidTr="001C22E1">
        <w:trPr>
          <w:gridAfter w:val="1"/>
          <w:wAfter w:w="21" w:type="dxa"/>
          <w:jc w:val="center"/>
        </w:trPr>
        <w:tc>
          <w:tcPr>
            <w:tcW w:w="638" w:type="dxa"/>
            <w:gridSpan w:val="2"/>
            <w:shd w:val="solid" w:color="FFFFFF" w:fill="auto"/>
          </w:tcPr>
          <w:p w14:paraId="014F5C5B" w14:textId="77777777" w:rsidR="005472F4" w:rsidRPr="000749E2" w:rsidRDefault="005472F4" w:rsidP="000749E2">
            <w:pPr>
              <w:pStyle w:val="TAL"/>
              <w:rPr>
                <w:lang w:eastAsia="en-US"/>
              </w:rPr>
            </w:pPr>
            <w:r w:rsidRPr="000749E2">
              <w:rPr>
                <w:lang w:eastAsia="en-US"/>
              </w:rPr>
              <w:t>RP#52</w:t>
            </w:r>
          </w:p>
        </w:tc>
        <w:tc>
          <w:tcPr>
            <w:tcW w:w="1134" w:type="dxa"/>
            <w:gridSpan w:val="2"/>
            <w:shd w:val="solid" w:color="FFFFFF" w:fill="auto"/>
          </w:tcPr>
          <w:p w14:paraId="5C96B56C" w14:textId="77777777" w:rsidR="005472F4" w:rsidRPr="000749E2" w:rsidRDefault="005472F4" w:rsidP="005076D8">
            <w:pPr>
              <w:pStyle w:val="TAL"/>
            </w:pPr>
            <w:r w:rsidRPr="000749E2">
              <w:t>RP-110660</w:t>
            </w:r>
          </w:p>
        </w:tc>
        <w:tc>
          <w:tcPr>
            <w:tcW w:w="567" w:type="dxa"/>
            <w:gridSpan w:val="2"/>
            <w:shd w:val="solid" w:color="FFFFFF" w:fill="auto"/>
          </w:tcPr>
          <w:p w14:paraId="1CBACA14" w14:textId="77777777" w:rsidR="005472F4" w:rsidRPr="000749E2" w:rsidRDefault="005472F4" w:rsidP="005076D8">
            <w:pPr>
              <w:pStyle w:val="TAL"/>
            </w:pPr>
            <w:r w:rsidRPr="000749E2">
              <w:t>0213</w:t>
            </w:r>
          </w:p>
        </w:tc>
        <w:tc>
          <w:tcPr>
            <w:tcW w:w="426" w:type="dxa"/>
            <w:gridSpan w:val="2"/>
            <w:shd w:val="solid" w:color="FFFFFF" w:fill="auto"/>
          </w:tcPr>
          <w:p w14:paraId="44E7180A" w14:textId="77777777" w:rsidR="005472F4" w:rsidRPr="000749E2" w:rsidRDefault="005472F4" w:rsidP="000749E2">
            <w:pPr>
              <w:pStyle w:val="TAL"/>
              <w:rPr>
                <w:lang w:eastAsia="en-US"/>
              </w:rPr>
            </w:pPr>
            <w:r w:rsidRPr="000749E2">
              <w:rPr>
                <w:lang w:eastAsia="en-US"/>
              </w:rPr>
              <w:t>-</w:t>
            </w:r>
          </w:p>
        </w:tc>
        <w:tc>
          <w:tcPr>
            <w:tcW w:w="4062" w:type="dxa"/>
            <w:gridSpan w:val="2"/>
            <w:shd w:val="solid" w:color="FFFFFF" w:fill="auto"/>
          </w:tcPr>
          <w:p w14:paraId="70920901" w14:textId="77777777" w:rsidR="005472F4" w:rsidRPr="000749E2" w:rsidRDefault="005472F4" w:rsidP="005076D8">
            <w:pPr>
              <w:pStyle w:val="TAL"/>
            </w:pPr>
            <w:r w:rsidRPr="000749E2">
              <w:t>Add emergency bearer support</w:t>
            </w:r>
          </w:p>
        </w:tc>
        <w:tc>
          <w:tcPr>
            <w:tcW w:w="415" w:type="dxa"/>
            <w:gridSpan w:val="2"/>
            <w:shd w:val="solid" w:color="FFFFFF" w:fill="auto"/>
          </w:tcPr>
          <w:p w14:paraId="2D704F3F" w14:textId="77777777" w:rsidR="005472F4" w:rsidRPr="000749E2" w:rsidRDefault="005472F4" w:rsidP="000749E2">
            <w:pPr>
              <w:pStyle w:val="TAL"/>
              <w:rPr>
                <w:lang w:eastAsia="en-US"/>
              </w:rPr>
            </w:pPr>
            <w:r w:rsidRPr="000749E2">
              <w:rPr>
                <w:lang w:eastAsia="en-US"/>
              </w:rPr>
              <w:t>F</w:t>
            </w:r>
          </w:p>
        </w:tc>
        <w:tc>
          <w:tcPr>
            <w:tcW w:w="708" w:type="dxa"/>
            <w:gridSpan w:val="2"/>
            <w:shd w:val="solid" w:color="FFFFFF" w:fill="auto"/>
          </w:tcPr>
          <w:p w14:paraId="489CDC4F" w14:textId="77777777" w:rsidR="005472F4" w:rsidRPr="000749E2" w:rsidRDefault="005472F4" w:rsidP="000749E2">
            <w:pPr>
              <w:pStyle w:val="TAL"/>
              <w:rPr>
                <w:lang w:eastAsia="en-US"/>
              </w:rPr>
            </w:pPr>
            <w:r w:rsidRPr="000749E2">
              <w:rPr>
                <w:lang w:eastAsia="en-US"/>
              </w:rPr>
              <w:t>9.4.0</w:t>
            </w:r>
          </w:p>
        </w:tc>
        <w:tc>
          <w:tcPr>
            <w:tcW w:w="708" w:type="dxa"/>
            <w:gridSpan w:val="2"/>
            <w:shd w:val="solid" w:color="FFFFFF" w:fill="auto"/>
          </w:tcPr>
          <w:p w14:paraId="44BC93EC" w14:textId="77777777" w:rsidR="005472F4" w:rsidRPr="000749E2" w:rsidRDefault="005472F4" w:rsidP="000749E2">
            <w:pPr>
              <w:pStyle w:val="TAL"/>
              <w:rPr>
                <w:lang w:eastAsia="en-US"/>
              </w:rPr>
            </w:pPr>
            <w:r w:rsidRPr="000749E2">
              <w:rPr>
                <w:lang w:eastAsia="en-US"/>
              </w:rPr>
              <w:t>9.5.0</w:t>
            </w:r>
          </w:p>
        </w:tc>
        <w:tc>
          <w:tcPr>
            <w:tcW w:w="1033" w:type="dxa"/>
            <w:gridSpan w:val="2"/>
            <w:shd w:val="solid" w:color="FFFFFF" w:fill="auto"/>
          </w:tcPr>
          <w:p w14:paraId="11839AAE" w14:textId="77777777" w:rsidR="005472F4" w:rsidRPr="000749E2" w:rsidRDefault="005472F4" w:rsidP="005076D8">
            <w:pPr>
              <w:pStyle w:val="TAL"/>
            </w:pPr>
            <w:r w:rsidRPr="000749E2">
              <w:t>R5-112289</w:t>
            </w:r>
          </w:p>
        </w:tc>
      </w:tr>
      <w:tr w:rsidR="005472F4" w:rsidRPr="000749E2" w14:paraId="53152657" w14:textId="77777777" w:rsidTr="001C22E1">
        <w:trPr>
          <w:gridAfter w:val="1"/>
          <w:wAfter w:w="21" w:type="dxa"/>
          <w:jc w:val="center"/>
        </w:trPr>
        <w:tc>
          <w:tcPr>
            <w:tcW w:w="638" w:type="dxa"/>
            <w:gridSpan w:val="2"/>
            <w:shd w:val="solid" w:color="FFFFFF" w:fill="auto"/>
          </w:tcPr>
          <w:p w14:paraId="0A9E12FB" w14:textId="77777777" w:rsidR="005472F4" w:rsidRPr="000749E2" w:rsidRDefault="005472F4" w:rsidP="000749E2">
            <w:pPr>
              <w:pStyle w:val="TAL"/>
              <w:rPr>
                <w:lang w:eastAsia="en-US"/>
              </w:rPr>
            </w:pPr>
            <w:r w:rsidRPr="000749E2">
              <w:rPr>
                <w:lang w:eastAsia="en-US"/>
              </w:rPr>
              <w:t>RP#52</w:t>
            </w:r>
          </w:p>
        </w:tc>
        <w:tc>
          <w:tcPr>
            <w:tcW w:w="1134" w:type="dxa"/>
            <w:gridSpan w:val="2"/>
            <w:shd w:val="solid" w:color="FFFFFF" w:fill="auto"/>
          </w:tcPr>
          <w:p w14:paraId="6D4AE1ED" w14:textId="77777777" w:rsidR="005472F4" w:rsidRPr="000749E2" w:rsidRDefault="005472F4" w:rsidP="005076D8">
            <w:pPr>
              <w:pStyle w:val="TAL"/>
            </w:pPr>
            <w:r w:rsidRPr="000749E2">
              <w:t>RP-110667</w:t>
            </w:r>
          </w:p>
        </w:tc>
        <w:tc>
          <w:tcPr>
            <w:tcW w:w="567" w:type="dxa"/>
            <w:gridSpan w:val="2"/>
            <w:shd w:val="solid" w:color="FFFFFF" w:fill="auto"/>
          </w:tcPr>
          <w:p w14:paraId="6CCA3605" w14:textId="77777777" w:rsidR="005472F4" w:rsidRPr="000749E2" w:rsidRDefault="005472F4" w:rsidP="005076D8">
            <w:pPr>
              <w:pStyle w:val="TAL"/>
            </w:pPr>
            <w:r w:rsidRPr="000749E2">
              <w:t>0214</w:t>
            </w:r>
          </w:p>
        </w:tc>
        <w:tc>
          <w:tcPr>
            <w:tcW w:w="426" w:type="dxa"/>
            <w:gridSpan w:val="2"/>
            <w:shd w:val="solid" w:color="FFFFFF" w:fill="auto"/>
          </w:tcPr>
          <w:p w14:paraId="24875C39" w14:textId="77777777" w:rsidR="005472F4" w:rsidRPr="000749E2" w:rsidRDefault="005472F4" w:rsidP="000749E2">
            <w:pPr>
              <w:pStyle w:val="TAL"/>
              <w:rPr>
                <w:lang w:eastAsia="en-US"/>
              </w:rPr>
            </w:pPr>
            <w:r w:rsidRPr="000749E2">
              <w:rPr>
                <w:lang w:eastAsia="en-US"/>
              </w:rPr>
              <w:t>-</w:t>
            </w:r>
          </w:p>
        </w:tc>
        <w:tc>
          <w:tcPr>
            <w:tcW w:w="4062" w:type="dxa"/>
            <w:gridSpan w:val="2"/>
            <w:shd w:val="solid" w:color="FFFFFF" w:fill="auto"/>
          </w:tcPr>
          <w:p w14:paraId="77E9BAAA" w14:textId="77777777" w:rsidR="005472F4" w:rsidRPr="000749E2" w:rsidRDefault="005472F4" w:rsidP="005076D8">
            <w:pPr>
              <w:pStyle w:val="TAL"/>
            </w:pPr>
            <w:r w:rsidRPr="000749E2">
              <w:t>Band 24 Addition to TS 36.508</w:t>
            </w:r>
          </w:p>
        </w:tc>
        <w:tc>
          <w:tcPr>
            <w:tcW w:w="415" w:type="dxa"/>
            <w:gridSpan w:val="2"/>
            <w:shd w:val="solid" w:color="FFFFFF" w:fill="auto"/>
          </w:tcPr>
          <w:p w14:paraId="5CAB024B" w14:textId="77777777" w:rsidR="005472F4" w:rsidRPr="000749E2" w:rsidRDefault="005472F4" w:rsidP="000749E2">
            <w:pPr>
              <w:pStyle w:val="TAL"/>
              <w:rPr>
                <w:lang w:eastAsia="en-US"/>
              </w:rPr>
            </w:pPr>
            <w:r w:rsidRPr="000749E2">
              <w:rPr>
                <w:lang w:eastAsia="en-US"/>
              </w:rPr>
              <w:t>F</w:t>
            </w:r>
          </w:p>
        </w:tc>
        <w:tc>
          <w:tcPr>
            <w:tcW w:w="708" w:type="dxa"/>
            <w:gridSpan w:val="2"/>
            <w:shd w:val="solid" w:color="FFFFFF" w:fill="auto"/>
          </w:tcPr>
          <w:p w14:paraId="2783DEE0" w14:textId="77777777" w:rsidR="005472F4" w:rsidRPr="000749E2" w:rsidRDefault="005472F4" w:rsidP="000749E2">
            <w:pPr>
              <w:pStyle w:val="TAL"/>
              <w:rPr>
                <w:lang w:eastAsia="en-US"/>
              </w:rPr>
            </w:pPr>
            <w:r w:rsidRPr="000749E2">
              <w:rPr>
                <w:lang w:eastAsia="en-US"/>
              </w:rPr>
              <w:t>9.4.0</w:t>
            </w:r>
          </w:p>
        </w:tc>
        <w:tc>
          <w:tcPr>
            <w:tcW w:w="708" w:type="dxa"/>
            <w:gridSpan w:val="2"/>
            <w:shd w:val="solid" w:color="FFFFFF" w:fill="auto"/>
          </w:tcPr>
          <w:p w14:paraId="0909F2DF" w14:textId="77777777" w:rsidR="005472F4" w:rsidRPr="000749E2" w:rsidRDefault="005472F4" w:rsidP="000749E2">
            <w:pPr>
              <w:pStyle w:val="TAL"/>
              <w:rPr>
                <w:lang w:eastAsia="en-US"/>
              </w:rPr>
            </w:pPr>
            <w:r w:rsidRPr="000749E2">
              <w:rPr>
                <w:lang w:eastAsia="en-US"/>
              </w:rPr>
              <w:t>9.5.0</w:t>
            </w:r>
          </w:p>
        </w:tc>
        <w:tc>
          <w:tcPr>
            <w:tcW w:w="1033" w:type="dxa"/>
            <w:gridSpan w:val="2"/>
            <w:shd w:val="solid" w:color="FFFFFF" w:fill="auto"/>
          </w:tcPr>
          <w:p w14:paraId="5DB71107" w14:textId="77777777" w:rsidR="005472F4" w:rsidRPr="000749E2" w:rsidRDefault="005472F4" w:rsidP="005076D8">
            <w:pPr>
              <w:pStyle w:val="TAL"/>
            </w:pPr>
            <w:r w:rsidRPr="000749E2">
              <w:t>R5-112381</w:t>
            </w:r>
          </w:p>
        </w:tc>
      </w:tr>
      <w:tr w:rsidR="005472F4" w:rsidRPr="000749E2" w14:paraId="50D15496" w14:textId="77777777" w:rsidTr="001C22E1">
        <w:trPr>
          <w:gridAfter w:val="1"/>
          <w:wAfter w:w="21" w:type="dxa"/>
          <w:jc w:val="center"/>
        </w:trPr>
        <w:tc>
          <w:tcPr>
            <w:tcW w:w="638" w:type="dxa"/>
            <w:gridSpan w:val="2"/>
            <w:shd w:val="solid" w:color="FFFFFF" w:fill="auto"/>
          </w:tcPr>
          <w:p w14:paraId="6D6CA78D" w14:textId="77777777" w:rsidR="005472F4" w:rsidRPr="000749E2" w:rsidRDefault="005472F4" w:rsidP="000749E2">
            <w:pPr>
              <w:pStyle w:val="TAL"/>
              <w:rPr>
                <w:lang w:eastAsia="en-US"/>
              </w:rPr>
            </w:pPr>
            <w:r w:rsidRPr="000749E2">
              <w:rPr>
                <w:lang w:eastAsia="en-US"/>
              </w:rPr>
              <w:t>RP#52</w:t>
            </w:r>
          </w:p>
        </w:tc>
        <w:tc>
          <w:tcPr>
            <w:tcW w:w="1134" w:type="dxa"/>
            <w:gridSpan w:val="2"/>
            <w:shd w:val="solid" w:color="FFFFFF" w:fill="auto"/>
          </w:tcPr>
          <w:p w14:paraId="7C64C527" w14:textId="77777777" w:rsidR="005472F4" w:rsidRPr="000749E2" w:rsidRDefault="005472F4" w:rsidP="005076D8">
            <w:pPr>
              <w:pStyle w:val="TAL"/>
            </w:pPr>
            <w:r w:rsidRPr="000749E2">
              <w:t>RP-110643</w:t>
            </w:r>
          </w:p>
        </w:tc>
        <w:tc>
          <w:tcPr>
            <w:tcW w:w="567" w:type="dxa"/>
            <w:gridSpan w:val="2"/>
            <w:shd w:val="solid" w:color="FFFFFF" w:fill="auto"/>
          </w:tcPr>
          <w:p w14:paraId="40EC6FF7" w14:textId="77777777" w:rsidR="005472F4" w:rsidRPr="000749E2" w:rsidRDefault="005472F4" w:rsidP="005076D8">
            <w:pPr>
              <w:pStyle w:val="TAL"/>
            </w:pPr>
            <w:r w:rsidRPr="000749E2">
              <w:t>0215</w:t>
            </w:r>
          </w:p>
        </w:tc>
        <w:tc>
          <w:tcPr>
            <w:tcW w:w="426" w:type="dxa"/>
            <w:gridSpan w:val="2"/>
            <w:shd w:val="solid" w:color="FFFFFF" w:fill="auto"/>
          </w:tcPr>
          <w:p w14:paraId="499027E1" w14:textId="77777777" w:rsidR="005472F4" w:rsidRPr="000749E2" w:rsidRDefault="005472F4" w:rsidP="000749E2">
            <w:pPr>
              <w:pStyle w:val="TAL"/>
              <w:rPr>
                <w:lang w:eastAsia="en-US"/>
              </w:rPr>
            </w:pPr>
            <w:r w:rsidRPr="000749E2">
              <w:rPr>
                <w:lang w:eastAsia="en-US"/>
              </w:rPr>
              <w:t>-</w:t>
            </w:r>
          </w:p>
        </w:tc>
        <w:tc>
          <w:tcPr>
            <w:tcW w:w="4062" w:type="dxa"/>
            <w:gridSpan w:val="2"/>
            <w:shd w:val="solid" w:color="FFFFFF" w:fill="auto"/>
          </w:tcPr>
          <w:p w14:paraId="3A56B1B7" w14:textId="77777777" w:rsidR="005472F4" w:rsidRPr="000749E2" w:rsidRDefault="005472F4" w:rsidP="005076D8">
            <w:pPr>
              <w:pStyle w:val="TAL"/>
            </w:pPr>
            <w:r w:rsidRPr="000749E2">
              <w:t>New connection diagrams to Annex A</w:t>
            </w:r>
          </w:p>
        </w:tc>
        <w:tc>
          <w:tcPr>
            <w:tcW w:w="415" w:type="dxa"/>
            <w:gridSpan w:val="2"/>
            <w:shd w:val="solid" w:color="FFFFFF" w:fill="auto"/>
          </w:tcPr>
          <w:p w14:paraId="2AEC7E31" w14:textId="77777777" w:rsidR="005472F4" w:rsidRPr="000749E2" w:rsidRDefault="005472F4" w:rsidP="000749E2">
            <w:pPr>
              <w:pStyle w:val="TAL"/>
              <w:rPr>
                <w:lang w:eastAsia="en-US"/>
              </w:rPr>
            </w:pPr>
            <w:r w:rsidRPr="000749E2">
              <w:rPr>
                <w:lang w:eastAsia="en-US"/>
              </w:rPr>
              <w:t>F</w:t>
            </w:r>
          </w:p>
        </w:tc>
        <w:tc>
          <w:tcPr>
            <w:tcW w:w="708" w:type="dxa"/>
            <w:gridSpan w:val="2"/>
            <w:shd w:val="solid" w:color="FFFFFF" w:fill="auto"/>
          </w:tcPr>
          <w:p w14:paraId="4DB1E6EE" w14:textId="77777777" w:rsidR="005472F4" w:rsidRPr="000749E2" w:rsidRDefault="005472F4" w:rsidP="000749E2">
            <w:pPr>
              <w:pStyle w:val="TAL"/>
              <w:rPr>
                <w:lang w:eastAsia="en-US"/>
              </w:rPr>
            </w:pPr>
            <w:r w:rsidRPr="000749E2">
              <w:rPr>
                <w:lang w:eastAsia="en-US"/>
              </w:rPr>
              <w:t>9.4.0</w:t>
            </w:r>
          </w:p>
        </w:tc>
        <w:tc>
          <w:tcPr>
            <w:tcW w:w="708" w:type="dxa"/>
            <w:gridSpan w:val="2"/>
            <w:shd w:val="solid" w:color="FFFFFF" w:fill="auto"/>
          </w:tcPr>
          <w:p w14:paraId="3CF51D17" w14:textId="77777777" w:rsidR="005472F4" w:rsidRPr="000749E2" w:rsidRDefault="005472F4" w:rsidP="000749E2">
            <w:pPr>
              <w:pStyle w:val="TAL"/>
              <w:rPr>
                <w:lang w:eastAsia="en-US"/>
              </w:rPr>
            </w:pPr>
            <w:r w:rsidRPr="000749E2">
              <w:rPr>
                <w:lang w:eastAsia="en-US"/>
              </w:rPr>
              <w:t>9.5.0</w:t>
            </w:r>
          </w:p>
        </w:tc>
        <w:tc>
          <w:tcPr>
            <w:tcW w:w="1033" w:type="dxa"/>
            <w:gridSpan w:val="2"/>
            <w:shd w:val="solid" w:color="FFFFFF" w:fill="auto"/>
          </w:tcPr>
          <w:p w14:paraId="2269D306" w14:textId="77777777" w:rsidR="005472F4" w:rsidRPr="000749E2" w:rsidRDefault="005472F4" w:rsidP="005076D8">
            <w:pPr>
              <w:pStyle w:val="TAL"/>
            </w:pPr>
            <w:r w:rsidRPr="000749E2">
              <w:t>R5-112458</w:t>
            </w:r>
          </w:p>
        </w:tc>
      </w:tr>
      <w:tr w:rsidR="005472F4" w:rsidRPr="000749E2" w14:paraId="109D7054" w14:textId="77777777" w:rsidTr="001C22E1">
        <w:trPr>
          <w:gridAfter w:val="1"/>
          <w:wAfter w:w="21" w:type="dxa"/>
          <w:jc w:val="center"/>
        </w:trPr>
        <w:tc>
          <w:tcPr>
            <w:tcW w:w="638" w:type="dxa"/>
            <w:gridSpan w:val="2"/>
            <w:shd w:val="solid" w:color="FFFFFF" w:fill="auto"/>
          </w:tcPr>
          <w:p w14:paraId="09A6DC4E" w14:textId="77777777" w:rsidR="005472F4" w:rsidRPr="000749E2" w:rsidRDefault="005472F4" w:rsidP="000749E2">
            <w:pPr>
              <w:pStyle w:val="TAL"/>
              <w:rPr>
                <w:lang w:eastAsia="en-US"/>
              </w:rPr>
            </w:pPr>
            <w:r w:rsidRPr="000749E2">
              <w:rPr>
                <w:lang w:eastAsia="en-US"/>
              </w:rPr>
              <w:t>RP#52</w:t>
            </w:r>
          </w:p>
        </w:tc>
        <w:tc>
          <w:tcPr>
            <w:tcW w:w="1134" w:type="dxa"/>
            <w:gridSpan w:val="2"/>
            <w:shd w:val="solid" w:color="FFFFFF" w:fill="auto"/>
          </w:tcPr>
          <w:p w14:paraId="615E5FB2" w14:textId="77777777" w:rsidR="005472F4" w:rsidRPr="000749E2" w:rsidRDefault="005472F4" w:rsidP="005076D8">
            <w:pPr>
              <w:pStyle w:val="TAL"/>
            </w:pPr>
            <w:r w:rsidRPr="000749E2">
              <w:t>RP-110647</w:t>
            </w:r>
          </w:p>
        </w:tc>
        <w:tc>
          <w:tcPr>
            <w:tcW w:w="567" w:type="dxa"/>
            <w:gridSpan w:val="2"/>
            <w:shd w:val="solid" w:color="FFFFFF" w:fill="auto"/>
          </w:tcPr>
          <w:p w14:paraId="7C8A14D0" w14:textId="77777777" w:rsidR="005472F4" w:rsidRPr="000749E2" w:rsidRDefault="005472F4" w:rsidP="005076D8">
            <w:pPr>
              <w:pStyle w:val="TAL"/>
            </w:pPr>
            <w:r w:rsidRPr="000749E2">
              <w:t>0216</w:t>
            </w:r>
          </w:p>
        </w:tc>
        <w:tc>
          <w:tcPr>
            <w:tcW w:w="426" w:type="dxa"/>
            <w:gridSpan w:val="2"/>
            <w:shd w:val="solid" w:color="FFFFFF" w:fill="auto"/>
          </w:tcPr>
          <w:p w14:paraId="584D7801" w14:textId="77777777" w:rsidR="005472F4" w:rsidRPr="000749E2" w:rsidRDefault="005472F4" w:rsidP="000749E2">
            <w:pPr>
              <w:pStyle w:val="TAL"/>
              <w:rPr>
                <w:lang w:eastAsia="en-US"/>
              </w:rPr>
            </w:pPr>
            <w:r w:rsidRPr="000749E2">
              <w:rPr>
                <w:lang w:eastAsia="en-US"/>
              </w:rPr>
              <w:t>-</w:t>
            </w:r>
          </w:p>
        </w:tc>
        <w:tc>
          <w:tcPr>
            <w:tcW w:w="4062" w:type="dxa"/>
            <w:gridSpan w:val="2"/>
            <w:shd w:val="solid" w:color="FFFFFF" w:fill="auto"/>
          </w:tcPr>
          <w:p w14:paraId="2F01B5BA" w14:textId="77777777" w:rsidR="005472F4" w:rsidRPr="000749E2" w:rsidRDefault="005472F4" w:rsidP="005076D8">
            <w:pPr>
              <w:pStyle w:val="TAL"/>
            </w:pPr>
            <w:r w:rsidRPr="000749E2">
              <w:t>Correction to Derivation Path for RB Setup on UTRA side (condition UTRA PS RB)</w:t>
            </w:r>
          </w:p>
        </w:tc>
        <w:tc>
          <w:tcPr>
            <w:tcW w:w="415" w:type="dxa"/>
            <w:gridSpan w:val="2"/>
            <w:shd w:val="solid" w:color="FFFFFF" w:fill="auto"/>
          </w:tcPr>
          <w:p w14:paraId="6FA5619B" w14:textId="77777777" w:rsidR="005472F4" w:rsidRPr="000749E2" w:rsidRDefault="005472F4" w:rsidP="000749E2">
            <w:pPr>
              <w:pStyle w:val="TAL"/>
              <w:rPr>
                <w:lang w:eastAsia="en-US"/>
              </w:rPr>
            </w:pPr>
            <w:r w:rsidRPr="000749E2">
              <w:rPr>
                <w:lang w:eastAsia="en-US"/>
              </w:rPr>
              <w:t>F</w:t>
            </w:r>
          </w:p>
        </w:tc>
        <w:tc>
          <w:tcPr>
            <w:tcW w:w="708" w:type="dxa"/>
            <w:gridSpan w:val="2"/>
            <w:shd w:val="solid" w:color="FFFFFF" w:fill="auto"/>
          </w:tcPr>
          <w:p w14:paraId="369E6AA0" w14:textId="77777777" w:rsidR="005472F4" w:rsidRPr="000749E2" w:rsidRDefault="005472F4" w:rsidP="000749E2">
            <w:pPr>
              <w:pStyle w:val="TAL"/>
              <w:rPr>
                <w:lang w:eastAsia="en-US"/>
              </w:rPr>
            </w:pPr>
            <w:r w:rsidRPr="000749E2">
              <w:rPr>
                <w:lang w:eastAsia="en-US"/>
              </w:rPr>
              <w:t>9.4.0</w:t>
            </w:r>
          </w:p>
        </w:tc>
        <w:tc>
          <w:tcPr>
            <w:tcW w:w="708" w:type="dxa"/>
            <w:gridSpan w:val="2"/>
            <w:shd w:val="solid" w:color="FFFFFF" w:fill="auto"/>
          </w:tcPr>
          <w:p w14:paraId="766D4494" w14:textId="77777777" w:rsidR="005472F4" w:rsidRPr="000749E2" w:rsidRDefault="005472F4" w:rsidP="000749E2">
            <w:pPr>
              <w:pStyle w:val="TAL"/>
              <w:rPr>
                <w:lang w:eastAsia="en-US"/>
              </w:rPr>
            </w:pPr>
            <w:r w:rsidRPr="000749E2">
              <w:rPr>
                <w:lang w:eastAsia="en-US"/>
              </w:rPr>
              <w:t>9.5.0</w:t>
            </w:r>
          </w:p>
        </w:tc>
        <w:tc>
          <w:tcPr>
            <w:tcW w:w="1033" w:type="dxa"/>
            <w:gridSpan w:val="2"/>
            <w:shd w:val="solid" w:color="FFFFFF" w:fill="auto"/>
          </w:tcPr>
          <w:p w14:paraId="58ECD468" w14:textId="77777777" w:rsidR="005472F4" w:rsidRPr="000749E2" w:rsidRDefault="005472F4" w:rsidP="005076D8">
            <w:pPr>
              <w:pStyle w:val="TAL"/>
            </w:pPr>
            <w:r w:rsidRPr="000749E2">
              <w:t>R5-112571</w:t>
            </w:r>
          </w:p>
        </w:tc>
      </w:tr>
      <w:tr w:rsidR="005472F4" w:rsidRPr="000749E2" w14:paraId="03E5D618" w14:textId="77777777" w:rsidTr="001C22E1">
        <w:trPr>
          <w:gridAfter w:val="1"/>
          <w:wAfter w:w="21" w:type="dxa"/>
          <w:jc w:val="center"/>
        </w:trPr>
        <w:tc>
          <w:tcPr>
            <w:tcW w:w="638" w:type="dxa"/>
            <w:gridSpan w:val="2"/>
            <w:shd w:val="solid" w:color="FFFFFF" w:fill="auto"/>
          </w:tcPr>
          <w:p w14:paraId="02EAF221" w14:textId="77777777" w:rsidR="005472F4" w:rsidRPr="000749E2" w:rsidRDefault="005472F4" w:rsidP="000749E2">
            <w:pPr>
              <w:pStyle w:val="TAL"/>
              <w:rPr>
                <w:lang w:eastAsia="en-US"/>
              </w:rPr>
            </w:pPr>
            <w:r w:rsidRPr="000749E2">
              <w:rPr>
                <w:lang w:eastAsia="en-US"/>
              </w:rPr>
              <w:t>RP#52</w:t>
            </w:r>
          </w:p>
        </w:tc>
        <w:tc>
          <w:tcPr>
            <w:tcW w:w="1134" w:type="dxa"/>
            <w:gridSpan w:val="2"/>
            <w:shd w:val="solid" w:color="FFFFFF" w:fill="auto"/>
          </w:tcPr>
          <w:p w14:paraId="0A578487" w14:textId="77777777" w:rsidR="005472F4" w:rsidRPr="000749E2" w:rsidRDefault="005472F4" w:rsidP="005076D8">
            <w:pPr>
              <w:pStyle w:val="TAL"/>
            </w:pPr>
            <w:r w:rsidRPr="000749E2">
              <w:t>RP-110647</w:t>
            </w:r>
          </w:p>
        </w:tc>
        <w:tc>
          <w:tcPr>
            <w:tcW w:w="567" w:type="dxa"/>
            <w:gridSpan w:val="2"/>
            <w:shd w:val="solid" w:color="FFFFFF" w:fill="auto"/>
          </w:tcPr>
          <w:p w14:paraId="5A83ECC9" w14:textId="77777777" w:rsidR="005472F4" w:rsidRPr="000749E2" w:rsidRDefault="005472F4" w:rsidP="005076D8">
            <w:pPr>
              <w:pStyle w:val="TAL"/>
            </w:pPr>
            <w:r w:rsidRPr="000749E2">
              <w:t>0217</w:t>
            </w:r>
          </w:p>
        </w:tc>
        <w:tc>
          <w:tcPr>
            <w:tcW w:w="426" w:type="dxa"/>
            <w:gridSpan w:val="2"/>
            <w:shd w:val="solid" w:color="FFFFFF" w:fill="auto"/>
          </w:tcPr>
          <w:p w14:paraId="121FBF44" w14:textId="77777777" w:rsidR="005472F4" w:rsidRPr="000749E2" w:rsidRDefault="005472F4" w:rsidP="000749E2">
            <w:pPr>
              <w:pStyle w:val="TAL"/>
              <w:rPr>
                <w:lang w:eastAsia="en-US"/>
              </w:rPr>
            </w:pPr>
            <w:r w:rsidRPr="000749E2">
              <w:rPr>
                <w:lang w:eastAsia="en-US"/>
              </w:rPr>
              <w:t>-</w:t>
            </w:r>
          </w:p>
        </w:tc>
        <w:tc>
          <w:tcPr>
            <w:tcW w:w="4062" w:type="dxa"/>
            <w:gridSpan w:val="2"/>
            <w:shd w:val="solid" w:color="FFFFFF" w:fill="auto"/>
          </w:tcPr>
          <w:p w14:paraId="66F95F9A" w14:textId="77777777" w:rsidR="005472F4" w:rsidRPr="000749E2" w:rsidRDefault="005472F4" w:rsidP="005076D8">
            <w:pPr>
              <w:pStyle w:val="TAL"/>
            </w:pPr>
            <w:r w:rsidRPr="000749E2">
              <w:t>Update APN check at attach</w:t>
            </w:r>
          </w:p>
        </w:tc>
        <w:tc>
          <w:tcPr>
            <w:tcW w:w="415" w:type="dxa"/>
            <w:gridSpan w:val="2"/>
            <w:shd w:val="solid" w:color="FFFFFF" w:fill="auto"/>
          </w:tcPr>
          <w:p w14:paraId="07D5973A" w14:textId="77777777" w:rsidR="005472F4" w:rsidRPr="000749E2" w:rsidRDefault="005472F4" w:rsidP="000749E2">
            <w:pPr>
              <w:pStyle w:val="TAL"/>
              <w:rPr>
                <w:lang w:eastAsia="en-US"/>
              </w:rPr>
            </w:pPr>
            <w:r w:rsidRPr="000749E2">
              <w:rPr>
                <w:lang w:eastAsia="en-US"/>
              </w:rPr>
              <w:t>F</w:t>
            </w:r>
          </w:p>
        </w:tc>
        <w:tc>
          <w:tcPr>
            <w:tcW w:w="708" w:type="dxa"/>
            <w:gridSpan w:val="2"/>
            <w:shd w:val="solid" w:color="FFFFFF" w:fill="auto"/>
          </w:tcPr>
          <w:p w14:paraId="28173E59" w14:textId="77777777" w:rsidR="005472F4" w:rsidRPr="000749E2" w:rsidRDefault="005472F4" w:rsidP="000749E2">
            <w:pPr>
              <w:pStyle w:val="TAL"/>
              <w:rPr>
                <w:lang w:eastAsia="en-US"/>
              </w:rPr>
            </w:pPr>
            <w:r w:rsidRPr="000749E2">
              <w:rPr>
                <w:lang w:eastAsia="en-US"/>
              </w:rPr>
              <w:t>9.4.0</w:t>
            </w:r>
          </w:p>
        </w:tc>
        <w:tc>
          <w:tcPr>
            <w:tcW w:w="708" w:type="dxa"/>
            <w:gridSpan w:val="2"/>
            <w:shd w:val="solid" w:color="FFFFFF" w:fill="auto"/>
          </w:tcPr>
          <w:p w14:paraId="1EBFB19A" w14:textId="77777777" w:rsidR="005472F4" w:rsidRPr="000749E2" w:rsidRDefault="005472F4" w:rsidP="000749E2">
            <w:pPr>
              <w:pStyle w:val="TAL"/>
              <w:rPr>
                <w:lang w:eastAsia="en-US"/>
              </w:rPr>
            </w:pPr>
            <w:r w:rsidRPr="000749E2">
              <w:rPr>
                <w:lang w:eastAsia="en-US"/>
              </w:rPr>
              <w:t>9.5.0</w:t>
            </w:r>
          </w:p>
        </w:tc>
        <w:tc>
          <w:tcPr>
            <w:tcW w:w="1033" w:type="dxa"/>
            <w:gridSpan w:val="2"/>
            <w:shd w:val="solid" w:color="FFFFFF" w:fill="auto"/>
          </w:tcPr>
          <w:p w14:paraId="3B0D2F8C" w14:textId="77777777" w:rsidR="005472F4" w:rsidRPr="000749E2" w:rsidRDefault="005472F4" w:rsidP="005076D8">
            <w:pPr>
              <w:pStyle w:val="TAL"/>
            </w:pPr>
            <w:r w:rsidRPr="000749E2">
              <w:t>R5-112598</w:t>
            </w:r>
          </w:p>
        </w:tc>
      </w:tr>
      <w:tr w:rsidR="005472F4" w:rsidRPr="000749E2" w14:paraId="3C0387D0" w14:textId="77777777" w:rsidTr="001C22E1">
        <w:trPr>
          <w:gridAfter w:val="1"/>
          <w:wAfter w:w="21" w:type="dxa"/>
          <w:jc w:val="center"/>
        </w:trPr>
        <w:tc>
          <w:tcPr>
            <w:tcW w:w="638" w:type="dxa"/>
            <w:gridSpan w:val="2"/>
            <w:shd w:val="solid" w:color="FFFFFF" w:fill="auto"/>
          </w:tcPr>
          <w:p w14:paraId="23530E18" w14:textId="77777777" w:rsidR="005472F4" w:rsidRPr="000749E2" w:rsidRDefault="005472F4" w:rsidP="000749E2">
            <w:pPr>
              <w:pStyle w:val="TAL"/>
              <w:rPr>
                <w:lang w:eastAsia="en-US"/>
              </w:rPr>
            </w:pPr>
            <w:r w:rsidRPr="000749E2">
              <w:rPr>
                <w:lang w:eastAsia="en-US"/>
              </w:rPr>
              <w:t>RP#52</w:t>
            </w:r>
          </w:p>
        </w:tc>
        <w:tc>
          <w:tcPr>
            <w:tcW w:w="1134" w:type="dxa"/>
            <w:gridSpan w:val="2"/>
            <w:shd w:val="solid" w:color="FFFFFF" w:fill="auto"/>
          </w:tcPr>
          <w:p w14:paraId="44506B1C" w14:textId="77777777" w:rsidR="005472F4" w:rsidRPr="000749E2" w:rsidRDefault="005472F4" w:rsidP="005076D8">
            <w:pPr>
              <w:pStyle w:val="TAL"/>
            </w:pPr>
            <w:r w:rsidRPr="000749E2">
              <w:t>RP-110647</w:t>
            </w:r>
          </w:p>
        </w:tc>
        <w:tc>
          <w:tcPr>
            <w:tcW w:w="567" w:type="dxa"/>
            <w:gridSpan w:val="2"/>
            <w:shd w:val="solid" w:color="FFFFFF" w:fill="auto"/>
          </w:tcPr>
          <w:p w14:paraId="5C29FA72" w14:textId="77777777" w:rsidR="005472F4" w:rsidRPr="000749E2" w:rsidRDefault="005472F4" w:rsidP="005076D8">
            <w:pPr>
              <w:pStyle w:val="TAL"/>
            </w:pPr>
            <w:r w:rsidRPr="000749E2">
              <w:t>0218</w:t>
            </w:r>
          </w:p>
        </w:tc>
        <w:tc>
          <w:tcPr>
            <w:tcW w:w="426" w:type="dxa"/>
            <w:gridSpan w:val="2"/>
            <w:shd w:val="solid" w:color="FFFFFF" w:fill="auto"/>
          </w:tcPr>
          <w:p w14:paraId="5179C91F" w14:textId="77777777" w:rsidR="005472F4" w:rsidRPr="000749E2" w:rsidRDefault="005472F4" w:rsidP="000749E2">
            <w:pPr>
              <w:pStyle w:val="TAL"/>
              <w:rPr>
                <w:lang w:eastAsia="en-US"/>
              </w:rPr>
            </w:pPr>
            <w:r w:rsidRPr="000749E2">
              <w:rPr>
                <w:lang w:eastAsia="en-US"/>
              </w:rPr>
              <w:t>-</w:t>
            </w:r>
          </w:p>
        </w:tc>
        <w:tc>
          <w:tcPr>
            <w:tcW w:w="4062" w:type="dxa"/>
            <w:gridSpan w:val="2"/>
            <w:shd w:val="solid" w:color="FFFFFF" w:fill="auto"/>
          </w:tcPr>
          <w:p w14:paraId="48257EB5" w14:textId="77777777" w:rsidR="005472F4" w:rsidRPr="000749E2" w:rsidRDefault="005472F4" w:rsidP="005076D8">
            <w:pPr>
              <w:pStyle w:val="TAL"/>
            </w:pPr>
            <w:r w:rsidRPr="000749E2">
              <w:t>Update of SIB7 default message contents</w:t>
            </w:r>
          </w:p>
        </w:tc>
        <w:tc>
          <w:tcPr>
            <w:tcW w:w="415" w:type="dxa"/>
            <w:gridSpan w:val="2"/>
            <w:shd w:val="solid" w:color="FFFFFF" w:fill="auto"/>
          </w:tcPr>
          <w:p w14:paraId="617AB46D" w14:textId="77777777" w:rsidR="005472F4" w:rsidRPr="000749E2" w:rsidRDefault="005472F4" w:rsidP="000749E2">
            <w:pPr>
              <w:pStyle w:val="TAL"/>
              <w:rPr>
                <w:lang w:eastAsia="en-US"/>
              </w:rPr>
            </w:pPr>
            <w:r w:rsidRPr="000749E2">
              <w:rPr>
                <w:lang w:eastAsia="en-US"/>
              </w:rPr>
              <w:t>F</w:t>
            </w:r>
          </w:p>
        </w:tc>
        <w:tc>
          <w:tcPr>
            <w:tcW w:w="708" w:type="dxa"/>
            <w:gridSpan w:val="2"/>
            <w:shd w:val="solid" w:color="FFFFFF" w:fill="auto"/>
          </w:tcPr>
          <w:p w14:paraId="3B68AF29" w14:textId="77777777" w:rsidR="005472F4" w:rsidRPr="000749E2" w:rsidRDefault="005472F4" w:rsidP="000749E2">
            <w:pPr>
              <w:pStyle w:val="TAL"/>
              <w:rPr>
                <w:lang w:eastAsia="en-US"/>
              </w:rPr>
            </w:pPr>
            <w:r w:rsidRPr="000749E2">
              <w:rPr>
                <w:lang w:eastAsia="en-US"/>
              </w:rPr>
              <w:t>9.4.0</w:t>
            </w:r>
          </w:p>
        </w:tc>
        <w:tc>
          <w:tcPr>
            <w:tcW w:w="708" w:type="dxa"/>
            <w:gridSpan w:val="2"/>
            <w:shd w:val="solid" w:color="FFFFFF" w:fill="auto"/>
          </w:tcPr>
          <w:p w14:paraId="3A149182" w14:textId="77777777" w:rsidR="005472F4" w:rsidRPr="000749E2" w:rsidRDefault="005472F4" w:rsidP="000749E2">
            <w:pPr>
              <w:pStyle w:val="TAL"/>
              <w:rPr>
                <w:lang w:eastAsia="en-US"/>
              </w:rPr>
            </w:pPr>
            <w:r w:rsidRPr="000749E2">
              <w:rPr>
                <w:lang w:eastAsia="en-US"/>
              </w:rPr>
              <w:t>9.5.0</w:t>
            </w:r>
          </w:p>
        </w:tc>
        <w:tc>
          <w:tcPr>
            <w:tcW w:w="1033" w:type="dxa"/>
            <w:gridSpan w:val="2"/>
            <w:shd w:val="solid" w:color="FFFFFF" w:fill="auto"/>
          </w:tcPr>
          <w:p w14:paraId="421F0B5B" w14:textId="77777777" w:rsidR="005472F4" w:rsidRPr="000749E2" w:rsidRDefault="005472F4" w:rsidP="005076D8">
            <w:pPr>
              <w:pStyle w:val="TAL"/>
            </w:pPr>
            <w:r w:rsidRPr="000749E2">
              <w:t>R5-112599</w:t>
            </w:r>
          </w:p>
        </w:tc>
      </w:tr>
      <w:tr w:rsidR="005472F4" w:rsidRPr="000749E2" w14:paraId="1735764E" w14:textId="77777777" w:rsidTr="001C22E1">
        <w:trPr>
          <w:gridAfter w:val="1"/>
          <w:wAfter w:w="21" w:type="dxa"/>
          <w:jc w:val="center"/>
        </w:trPr>
        <w:tc>
          <w:tcPr>
            <w:tcW w:w="638" w:type="dxa"/>
            <w:gridSpan w:val="2"/>
            <w:shd w:val="solid" w:color="FFFFFF" w:fill="auto"/>
          </w:tcPr>
          <w:p w14:paraId="6E7E03A9" w14:textId="77777777" w:rsidR="005472F4" w:rsidRPr="000749E2" w:rsidRDefault="005472F4" w:rsidP="000749E2">
            <w:pPr>
              <w:pStyle w:val="TAL"/>
              <w:rPr>
                <w:lang w:eastAsia="en-US"/>
              </w:rPr>
            </w:pPr>
            <w:r w:rsidRPr="000749E2">
              <w:rPr>
                <w:lang w:eastAsia="en-US"/>
              </w:rPr>
              <w:t>RP#52</w:t>
            </w:r>
          </w:p>
        </w:tc>
        <w:tc>
          <w:tcPr>
            <w:tcW w:w="1134" w:type="dxa"/>
            <w:gridSpan w:val="2"/>
            <w:shd w:val="solid" w:color="FFFFFF" w:fill="auto"/>
          </w:tcPr>
          <w:p w14:paraId="735F6713" w14:textId="77777777" w:rsidR="005472F4" w:rsidRPr="000749E2" w:rsidRDefault="005472F4" w:rsidP="005076D8">
            <w:pPr>
              <w:pStyle w:val="TAL"/>
            </w:pPr>
            <w:r w:rsidRPr="000749E2">
              <w:t>RP-110647</w:t>
            </w:r>
          </w:p>
        </w:tc>
        <w:tc>
          <w:tcPr>
            <w:tcW w:w="567" w:type="dxa"/>
            <w:gridSpan w:val="2"/>
            <w:shd w:val="solid" w:color="FFFFFF" w:fill="auto"/>
          </w:tcPr>
          <w:p w14:paraId="2E022755" w14:textId="77777777" w:rsidR="005472F4" w:rsidRPr="000749E2" w:rsidRDefault="005472F4" w:rsidP="005076D8">
            <w:pPr>
              <w:pStyle w:val="TAL"/>
            </w:pPr>
            <w:r w:rsidRPr="000749E2">
              <w:t>0219</w:t>
            </w:r>
          </w:p>
        </w:tc>
        <w:tc>
          <w:tcPr>
            <w:tcW w:w="426" w:type="dxa"/>
            <w:gridSpan w:val="2"/>
            <w:shd w:val="solid" w:color="FFFFFF" w:fill="auto"/>
          </w:tcPr>
          <w:p w14:paraId="23ABC338" w14:textId="77777777" w:rsidR="005472F4" w:rsidRPr="000749E2" w:rsidRDefault="005472F4" w:rsidP="000749E2">
            <w:pPr>
              <w:pStyle w:val="TAL"/>
              <w:rPr>
                <w:lang w:eastAsia="en-US"/>
              </w:rPr>
            </w:pPr>
            <w:r w:rsidRPr="000749E2">
              <w:rPr>
                <w:lang w:eastAsia="en-US"/>
              </w:rPr>
              <w:t>-</w:t>
            </w:r>
          </w:p>
        </w:tc>
        <w:tc>
          <w:tcPr>
            <w:tcW w:w="4062" w:type="dxa"/>
            <w:gridSpan w:val="2"/>
            <w:shd w:val="solid" w:color="FFFFFF" w:fill="auto"/>
          </w:tcPr>
          <w:p w14:paraId="0F6CFEEF" w14:textId="77777777" w:rsidR="005472F4" w:rsidRPr="000749E2" w:rsidRDefault="005472F4" w:rsidP="005076D8">
            <w:pPr>
              <w:pStyle w:val="TAL"/>
            </w:pPr>
            <w:r w:rsidRPr="000749E2">
              <w:t>Clarification to conditions for IP address configuration over user plane</w:t>
            </w:r>
          </w:p>
        </w:tc>
        <w:tc>
          <w:tcPr>
            <w:tcW w:w="415" w:type="dxa"/>
            <w:gridSpan w:val="2"/>
            <w:shd w:val="solid" w:color="FFFFFF" w:fill="auto"/>
          </w:tcPr>
          <w:p w14:paraId="637CC427" w14:textId="77777777" w:rsidR="005472F4" w:rsidRPr="000749E2" w:rsidRDefault="005472F4" w:rsidP="000749E2">
            <w:pPr>
              <w:pStyle w:val="TAL"/>
              <w:rPr>
                <w:lang w:eastAsia="en-US"/>
              </w:rPr>
            </w:pPr>
            <w:r w:rsidRPr="000749E2">
              <w:rPr>
                <w:lang w:eastAsia="en-US"/>
              </w:rPr>
              <w:t>F</w:t>
            </w:r>
          </w:p>
        </w:tc>
        <w:tc>
          <w:tcPr>
            <w:tcW w:w="708" w:type="dxa"/>
            <w:gridSpan w:val="2"/>
            <w:shd w:val="solid" w:color="FFFFFF" w:fill="auto"/>
          </w:tcPr>
          <w:p w14:paraId="447E0840" w14:textId="77777777" w:rsidR="005472F4" w:rsidRPr="000749E2" w:rsidRDefault="005472F4" w:rsidP="000749E2">
            <w:pPr>
              <w:pStyle w:val="TAL"/>
              <w:rPr>
                <w:lang w:eastAsia="en-US"/>
              </w:rPr>
            </w:pPr>
            <w:r w:rsidRPr="000749E2">
              <w:rPr>
                <w:lang w:eastAsia="en-US"/>
              </w:rPr>
              <w:t>9.4.0</w:t>
            </w:r>
          </w:p>
        </w:tc>
        <w:tc>
          <w:tcPr>
            <w:tcW w:w="708" w:type="dxa"/>
            <w:gridSpan w:val="2"/>
            <w:shd w:val="solid" w:color="FFFFFF" w:fill="auto"/>
          </w:tcPr>
          <w:p w14:paraId="320F514C" w14:textId="77777777" w:rsidR="005472F4" w:rsidRPr="000749E2" w:rsidRDefault="005472F4" w:rsidP="000749E2">
            <w:pPr>
              <w:pStyle w:val="TAL"/>
              <w:rPr>
                <w:lang w:eastAsia="en-US"/>
              </w:rPr>
            </w:pPr>
            <w:r w:rsidRPr="000749E2">
              <w:rPr>
                <w:lang w:eastAsia="en-US"/>
              </w:rPr>
              <w:t>9.5.0</w:t>
            </w:r>
          </w:p>
        </w:tc>
        <w:tc>
          <w:tcPr>
            <w:tcW w:w="1033" w:type="dxa"/>
            <w:gridSpan w:val="2"/>
            <w:shd w:val="solid" w:color="FFFFFF" w:fill="auto"/>
          </w:tcPr>
          <w:p w14:paraId="10AEA67B" w14:textId="77777777" w:rsidR="005472F4" w:rsidRPr="000749E2" w:rsidRDefault="005472F4" w:rsidP="005076D8">
            <w:pPr>
              <w:pStyle w:val="TAL"/>
            </w:pPr>
            <w:r w:rsidRPr="000749E2">
              <w:t>R5-112600</w:t>
            </w:r>
          </w:p>
        </w:tc>
      </w:tr>
      <w:tr w:rsidR="005472F4" w:rsidRPr="000749E2" w14:paraId="6CABEBE4" w14:textId="77777777" w:rsidTr="001C22E1">
        <w:trPr>
          <w:gridAfter w:val="1"/>
          <w:wAfter w:w="21" w:type="dxa"/>
          <w:jc w:val="center"/>
        </w:trPr>
        <w:tc>
          <w:tcPr>
            <w:tcW w:w="638" w:type="dxa"/>
            <w:gridSpan w:val="2"/>
            <w:shd w:val="solid" w:color="FFFFFF" w:fill="auto"/>
          </w:tcPr>
          <w:p w14:paraId="79085BF5" w14:textId="77777777" w:rsidR="005472F4" w:rsidRPr="000749E2" w:rsidRDefault="005472F4" w:rsidP="000749E2">
            <w:pPr>
              <w:pStyle w:val="TAL"/>
              <w:rPr>
                <w:lang w:eastAsia="en-US"/>
              </w:rPr>
            </w:pPr>
            <w:r w:rsidRPr="000749E2">
              <w:rPr>
                <w:lang w:eastAsia="en-US"/>
              </w:rPr>
              <w:t>RP#52</w:t>
            </w:r>
          </w:p>
        </w:tc>
        <w:tc>
          <w:tcPr>
            <w:tcW w:w="1134" w:type="dxa"/>
            <w:gridSpan w:val="2"/>
            <w:shd w:val="solid" w:color="FFFFFF" w:fill="auto"/>
          </w:tcPr>
          <w:p w14:paraId="50BCCD19" w14:textId="77777777" w:rsidR="005472F4" w:rsidRPr="000749E2" w:rsidRDefault="005472F4" w:rsidP="005076D8">
            <w:pPr>
              <w:pStyle w:val="TAL"/>
            </w:pPr>
            <w:r w:rsidRPr="000749E2">
              <w:t>RP-110666</w:t>
            </w:r>
          </w:p>
        </w:tc>
        <w:tc>
          <w:tcPr>
            <w:tcW w:w="567" w:type="dxa"/>
            <w:gridSpan w:val="2"/>
            <w:shd w:val="solid" w:color="FFFFFF" w:fill="auto"/>
          </w:tcPr>
          <w:p w14:paraId="7615251A" w14:textId="77777777" w:rsidR="005472F4" w:rsidRPr="000749E2" w:rsidRDefault="005472F4" w:rsidP="005076D8">
            <w:pPr>
              <w:pStyle w:val="TAL"/>
            </w:pPr>
            <w:r w:rsidRPr="000749E2">
              <w:t>0220</w:t>
            </w:r>
          </w:p>
        </w:tc>
        <w:tc>
          <w:tcPr>
            <w:tcW w:w="426" w:type="dxa"/>
            <w:gridSpan w:val="2"/>
            <w:shd w:val="solid" w:color="FFFFFF" w:fill="auto"/>
          </w:tcPr>
          <w:p w14:paraId="243D3B4D" w14:textId="77777777" w:rsidR="005472F4" w:rsidRPr="000749E2" w:rsidRDefault="005472F4" w:rsidP="000749E2">
            <w:pPr>
              <w:pStyle w:val="TAL"/>
              <w:rPr>
                <w:lang w:eastAsia="en-US"/>
              </w:rPr>
            </w:pPr>
            <w:r w:rsidRPr="000749E2">
              <w:rPr>
                <w:lang w:eastAsia="en-US"/>
              </w:rPr>
              <w:t>-</w:t>
            </w:r>
          </w:p>
        </w:tc>
        <w:tc>
          <w:tcPr>
            <w:tcW w:w="4062" w:type="dxa"/>
            <w:gridSpan w:val="2"/>
            <w:shd w:val="solid" w:color="FFFFFF" w:fill="auto"/>
          </w:tcPr>
          <w:p w14:paraId="5C18BF54" w14:textId="77777777" w:rsidR="005472F4" w:rsidRPr="000749E2" w:rsidRDefault="005472F4" w:rsidP="005076D8">
            <w:pPr>
              <w:pStyle w:val="TAL"/>
            </w:pPr>
            <w:r w:rsidRPr="000749E2">
              <w:t>Introduction of UE Test Loop Mode C for LTE MBMS testing</w:t>
            </w:r>
          </w:p>
        </w:tc>
        <w:tc>
          <w:tcPr>
            <w:tcW w:w="415" w:type="dxa"/>
            <w:gridSpan w:val="2"/>
            <w:shd w:val="solid" w:color="FFFFFF" w:fill="auto"/>
          </w:tcPr>
          <w:p w14:paraId="3C70E8DC" w14:textId="77777777" w:rsidR="005472F4" w:rsidRPr="000749E2" w:rsidRDefault="005472F4" w:rsidP="000749E2">
            <w:pPr>
              <w:pStyle w:val="TAL"/>
              <w:rPr>
                <w:lang w:eastAsia="en-US"/>
              </w:rPr>
            </w:pPr>
            <w:r w:rsidRPr="000749E2">
              <w:rPr>
                <w:lang w:eastAsia="en-US"/>
              </w:rPr>
              <w:t>F</w:t>
            </w:r>
          </w:p>
        </w:tc>
        <w:tc>
          <w:tcPr>
            <w:tcW w:w="708" w:type="dxa"/>
            <w:gridSpan w:val="2"/>
            <w:shd w:val="solid" w:color="FFFFFF" w:fill="auto"/>
          </w:tcPr>
          <w:p w14:paraId="52A2169D" w14:textId="77777777" w:rsidR="005472F4" w:rsidRPr="000749E2" w:rsidRDefault="005472F4" w:rsidP="000749E2">
            <w:pPr>
              <w:pStyle w:val="TAL"/>
              <w:rPr>
                <w:lang w:eastAsia="en-US"/>
              </w:rPr>
            </w:pPr>
            <w:r w:rsidRPr="000749E2">
              <w:rPr>
                <w:lang w:eastAsia="en-US"/>
              </w:rPr>
              <w:t>9.4.0</w:t>
            </w:r>
          </w:p>
        </w:tc>
        <w:tc>
          <w:tcPr>
            <w:tcW w:w="708" w:type="dxa"/>
            <w:gridSpan w:val="2"/>
            <w:shd w:val="solid" w:color="FFFFFF" w:fill="auto"/>
          </w:tcPr>
          <w:p w14:paraId="2F4A64F2" w14:textId="77777777" w:rsidR="005472F4" w:rsidRPr="000749E2" w:rsidRDefault="005472F4" w:rsidP="000749E2">
            <w:pPr>
              <w:pStyle w:val="TAL"/>
              <w:rPr>
                <w:lang w:eastAsia="en-US"/>
              </w:rPr>
            </w:pPr>
            <w:r w:rsidRPr="000749E2">
              <w:rPr>
                <w:lang w:eastAsia="en-US"/>
              </w:rPr>
              <w:t>9.5.0</w:t>
            </w:r>
          </w:p>
        </w:tc>
        <w:tc>
          <w:tcPr>
            <w:tcW w:w="1033" w:type="dxa"/>
            <w:gridSpan w:val="2"/>
            <w:shd w:val="solid" w:color="FFFFFF" w:fill="auto"/>
          </w:tcPr>
          <w:p w14:paraId="540F5E92" w14:textId="77777777" w:rsidR="005472F4" w:rsidRPr="000749E2" w:rsidRDefault="005472F4" w:rsidP="005076D8">
            <w:pPr>
              <w:pStyle w:val="TAL"/>
            </w:pPr>
            <w:r w:rsidRPr="000749E2">
              <w:t>R5-112675</w:t>
            </w:r>
          </w:p>
        </w:tc>
      </w:tr>
      <w:tr w:rsidR="005472F4" w:rsidRPr="000749E2" w14:paraId="0D091BD3" w14:textId="77777777" w:rsidTr="001C22E1">
        <w:trPr>
          <w:gridAfter w:val="1"/>
          <w:wAfter w:w="21" w:type="dxa"/>
          <w:jc w:val="center"/>
        </w:trPr>
        <w:tc>
          <w:tcPr>
            <w:tcW w:w="638" w:type="dxa"/>
            <w:gridSpan w:val="2"/>
            <w:shd w:val="solid" w:color="FFFFFF" w:fill="auto"/>
          </w:tcPr>
          <w:p w14:paraId="1A857667" w14:textId="77777777" w:rsidR="005472F4" w:rsidRPr="000749E2" w:rsidRDefault="005472F4" w:rsidP="000749E2">
            <w:pPr>
              <w:pStyle w:val="TAL"/>
              <w:rPr>
                <w:lang w:eastAsia="en-US"/>
              </w:rPr>
            </w:pPr>
            <w:r w:rsidRPr="000749E2">
              <w:rPr>
                <w:lang w:eastAsia="en-US"/>
              </w:rPr>
              <w:t>RP#52</w:t>
            </w:r>
          </w:p>
        </w:tc>
        <w:tc>
          <w:tcPr>
            <w:tcW w:w="1134" w:type="dxa"/>
            <w:gridSpan w:val="2"/>
            <w:shd w:val="solid" w:color="FFFFFF" w:fill="auto"/>
          </w:tcPr>
          <w:p w14:paraId="0D1C088A" w14:textId="77777777" w:rsidR="005472F4" w:rsidRPr="000749E2" w:rsidRDefault="005472F4" w:rsidP="005076D8">
            <w:pPr>
              <w:pStyle w:val="TAL"/>
            </w:pPr>
            <w:r w:rsidRPr="000749E2">
              <w:t>RP-110647</w:t>
            </w:r>
          </w:p>
        </w:tc>
        <w:tc>
          <w:tcPr>
            <w:tcW w:w="567" w:type="dxa"/>
            <w:gridSpan w:val="2"/>
            <w:shd w:val="solid" w:color="FFFFFF" w:fill="auto"/>
          </w:tcPr>
          <w:p w14:paraId="078055AD" w14:textId="77777777" w:rsidR="005472F4" w:rsidRPr="000749E2" w:rsidRDefault="005472F4" w:rsidP="005076D8">
            <w:pPr>
              <w:pStyle w:val="TAL"/>
            </w:pPr>
            <w:r w:rsidRPr="000749E2">
              <w:t>0222</w:t>
            </w:r>
          </w:p>
        </w:tc>
        <w:tc>
          <w:tcPr>
            <w:tcW w:w="426" w:type="dxa"/>
            <w:gridSpan w:val="2"/>
            <w:shd w:val="solid" w:color="FFFFFF" w:fill="auto"/>
          </w:tcPr>
          <w:p w14:paraId="61638285" w14:textId="77777777" w:rsidR="005472F4" w:rsidRPr="000749E2" w:rsidRDefault="005472F4" w:rsidP="000749E2">
            <w:pPr>
              <w:pStyle w:val="TAL"/>
              <w:rPr>
                <w:lang w:eastAsia="en-US"/>
              </w:rPr>
            </w:pPr>
            <w:r w:rsidRPr="000749E2">
              <w:rPr>
                <w:lang w:eastAsia="en-US"/>
              </w:rPr>
              <w:t>-</w:t>
            </w:r>
          </w:p>
        </w:tc>
        <w:tc>
          <w:tcPr>
            <w:tcW w:w="4062" w:type="dxa"/>
            <w:gridSpan w:val="2"/>
            <w:shd w:val="solid" w:color="FFFFFF" w:fill="auto"/>
          </w:tcPr>
          <w:p w14:paraId="41931CC1" w14:textId="77777777" w:rsidR="005472F4" w:rsidRPr="000749E2" w:rsidRDefault="005472F4" w:rsidP="005076D8">
            <w:pPr>
              <w:pStyle w:val="TAL"/>
            </w:pPr>
            <w:r w:rsidRPr="000749E2">
              <w:t xml:space="preserve">Update 36.508 QoS definition for </w:t>
            </w:r>
            <w:proofErr w:type="spellStart"/>
            <w:r w:rsidRPr="000749E2">
              <w:t>InterRat</w:t>
            </w:r>
            <w:proofErr w:type="spellEnd"/>
            <w:r w:rsidRPr="000749E2">
              <w:t xml:space="preserve"> test cases</w:t>
            </w:r>
          </w:p>
        </w:tc>
        <w:tc>
          <w:tcPr>
            <w:tcW w:w="415" w:type="dxa"/>
            <w:gridSpan w:val="2"/>
            <w:shd w:val="solid" w:color="FFFFFF" w:fill="auto"/>
          </w:tcPr>
          <w:p w14:paraId="43C2FC4B" w14:textId="77777777" w:rsidR="005472F4" w:rsidRPr="000749E2" w:rsidRDefault="005472F4" w:rsidP="000749E2">
            <w:pPr>
              <w:pStyle w:val="TAL"/>
              <w:rPr>
                <w:lang w:eastAsia="en-US"/>
              </w:rPr>
            </w:pPr>
            <w:r w:rsidRPr="000749E2">
              <w:rPr>
                <w:lang w:eastAsia="en-US"/>
              </w:rPr>
              <w:t>F</w:t>
            </w:r>
          </w:p>
        </w:tc>
        <w:tc>
          <w:tcPr>
            <w:tcW w:w="708" w:type="dxa"/>
            <w:gridSpan w:val="2"/>
            <w:shd w:val="solid" w:color="FFFFFF" w:fill="auto"/>
          </w:tcPr>
          <w:p w14:paraId="2A559D78" w14:textId="77777777" w:rsidR="005472F4" w:rsidRPr="000749E2" w:rsidRDefault="005472F4" w:rsidP="000749E2">
            <w:pPr>
              <w:pStyle w:val="TAL"/>
              <w:rPr>
                <w:lang w:eastAsia="en-US"/>
              </w:rPr>
            </w:pPr>
            <w:r w:rsidRPr="000749E2">
              <w:rPr>
                <w:lang w:eastAsia="en-US"/>
              </w:rPr>
              <w:t>9.4.0</w:t>
            </w:r>
          </w:p>
        </w:tc>
        <w:tc>
          <w:tcPr>
            <w:tcW w:w="708" w:type="dxa"/>
            <w:gridSpan w:val="2"/>
            <w:shd w:val="solid" w:color="FFFFFF" w:fill="auto"/>
          </w:tcPr>
          <w:p w14:paraId="3186BE5D" w14:textId="77777777" w:rsidR="005472F4" w:rsidRPr="000749E2" w:rsidRDefault="005472F4" w:rsidP="000749E2">
            <w:pPr>
              <w:pStyle w:val="TAL"/>
              <w:rPr>
                <w:lang w:eastAsia="en-US"/>
              </w:rPr>
            </w:pPr>
            <w:r w:rsidRPr="000749E2">
              <w:rPr>
                <w:lang w:eastAsia="en-US"/>
              </w:rPr>
              <w:t>9.5.0</w:t>
            </w:r>
          </w:p>
        </w:tc>
        <w:tc>
          <w:tcPr>
            <w:tcW w:w="1033" w:type="dxa"/>
            <w:gridSpan w:val="2"/>
            <w:shd w:val="solid" w:color="FFFFFF" w:fill="auto"/>
          </w:tcPr>
          <w:p w14:paraId="1941D15A" w14:textId="77777777" w:rsidR="005472F4" w:rsidRPr="000749E2" w:rsidRDefault="005472F4" w:rsidP="005076D8">
            <w:pPr>
              <w:pStyle w:val="TAL"/>
            </w:pPr>
            <w:r w:rsidRPr="000749E2">
              <w:t>R5-112698</w:t>
            </w:r>
          </w:p>
        </w:tc>
      </w:tr>
      <w:tr w:rsidR="005472F4" w:rsidRPr="000749E2" w14:paraId="6094C3C5" w14:textId="77777777" w:rsidTr="001C22E1">
        <w:trPr>
          <w:gridAfter w:val="1"/>
          <w:wAfter w:w="21" w:type="dxa"/>
          <w:jc w:val="center"/>
        </w:trPr>
        <w:tc>
          <w:tcPr>
            <w:tcW w:w="638" w:type="dxa"/>
            <w:gridSpan w:val="2"/>
            <w:shd w:val="solid" w:color="FFFFFF" w:fill="auto"/>
          </w:tcPr>
          <w:p w14:paraId="317D34FC" w14:textId="77777777" w:rsidR="005472F4" w:rsidRPr="000749E2" w:rsidRDefault="005472F4" w:rsidP="000749E2">
            <w:pPr>
              <w:pStyle w:val="TAL"/>
              <w:rPr>
                <w:lang w:eastAsia="en-US"/>
              </w:rPr>
            </w:pPr>
            <w:r w:rsidRPr="000749E2">
              <w:rPr>
                <w:lang w:eastAsia="en-US"/>
              </w:rPr>
              <w:t>RP#52</w:t>
            </w:r>
          </w:p>
        </w:tc>
        <w:tc>
          <w:tcPr>
            <w:tcW w:w="1134" w:type="dxa"/>
            <w:gridSpan w:val="2"/>
            <w:shd w:val="solid" w:color="FFFFFF" w:fill="auto"/>
          </w:tcPr>
          <w:p w14:paraId="2B667E64" w14:textId="77777777" w:rsidR="005472F4" w:rsidRPr="000749E2" w:rsidRDefault="005472F4" w:rsidP="005076D8">
            <w:pPr>
              <w:pStyle w:val="TAL"/>
            </w:pPr>
            <w:r w:rsidRPr="000749E2">
              <w:t>RP-110666</w:t>
            </w:r>
          </w:p>
        </w:tc>
        <w:tc>
          <w:tcPr>
            <w:tcW w:w="567" w:type="dxa"/>
            <w:gridSpan w:val="2"/>
            <w:shd w:val="solid" w:color="FFFFFF" w:fill="auto"/>
          </w:tcPr>
          <w:p w14:paraId="160B89D0" w14:textId="77777777" w:rsidR="005472F4" w:rsidRPr="000749E2" w:rsidRDefault="005472F4" w:rsidP="005076D8">
            <w:pPr>
              <w:pStyle w:val="TAL"/>
            </w:pPr>
            <w:r w:rsidRPr="000749E2">
              <w:t>0221</w:t>
            </w:r>
          </w:p>
        </w:tc>
        <w:tc>
          <w:tcPr>
            <w:tcW w:w="426" w:type="dxa"/>
            <w:gridSpan w:val="2"/>
            <w:shd w:val="solid" w:color="FFFFFF" w:fill="auto"/>
          </w:tcPr>
          <w:p w14:paraId="53B2AEFA" w14:textId="77777777" w:rsidR="005472F4" w:rsidRPr="000749E2" w:rsidRDefault="005472F4" w:rsidP="000749E2">
            <w:pPr>
              <w:pStyle w:val="TAL"/>
              <w:rPr>
                <w:lang w:eastAsia="en-US"/>
              </w:rPr>
            </w:pPr>
            <w:r w:rsidRPr="000749E2">
              <w:rPr>
                <w:lang w:eastAsia="en-US"/>
              </w:rPr>
              <w:t>-</w:t>
            </w:r>
          </w:p>
        </w:tc>
        <w:tc>
          <w:tcPr>
            <w:tcW w:w="4062" w:type="dxa"/>
            <w:gridSpan w:val="2"/>
            <w:shd w:val="solid" w:color="FFFFFF" w:fill="auto"/>
          </w:tcPr>
          <w:p w14:paraId="08EF926D" w14:textId="77777777" w:rsidR="005472F4" w:rsidRPr="000749E2" w:rsidRDefault="005472F4" w:rsidP="005076D8">
            <w:pPr>
              <w:pStyle w:val="TAL"/>
            </w:pPr>
            <w:r w:rsidRPr="000749E2">
              <w:t>Addition of some MBMS related message definitions in TS36.508</w:t>
            </w:r>
          </w:p>
        </w:tc>
        <w:tc>
          <w:tcPr>
            <w:tcW w:w="415" w:type="dxa"/>
            <w:gridSpan w:val="2"/>
            <w:shd w:val="solid" w:color="FFFFFF" w:fill="auto"/>
          </w:tcPr>
          <w:p w14:paraId="69D11EC3" w14:textId="77777777" w:rsidR="005472F4" w:rsidRPr="000749E2" w:rsidRDefault="005472F4" w:rsidP="000749E2">
            <w:pPr>
              <w:pStyle w:val="TAL"/>
              <w:rPr>
                <w:lang w:eastAsia="en-US"/>
              </w:rPr>
            </w:pPr>
            <w:r w:rsidRPr="000749E2">
              <w:rPr>
                <w:lang w:eastAsia="en-US"/>
              </w:rPr>
              <w:t>F</w:t>
            </w:r>
          </w:p>
        </w:tc>
        <w:tc>
          <w:tcPr>
            <w:tcW w:w="708" w:type="dxa"/>
            <w:gridSpan w:val="2"/>
            <w:shd w:val="solid" w:color="FFFFFF" w:fill="auto"/>
          </w:tcPr>
          <w:p w14:paraId="1695FD67" w14:textId="77777777" w:rsidR="005472F4" w:rsidRPr="000749E2" w:rsidRDefault="005472F4" w:rsidP="000749E2">
            <w:pPr>
              <w:pStyle w:val="TAL"/>
              <w:rPr>
                <w:lang w:eastAsia="en-US"/>
              </w:rPr>
            </w:pPr>
            <w:r w:rsidRPr="000749E2">
              <w:rPr>
                <w:lang w:eastAsia="en-US"/>
              </w:rPr>
              <w:t>9.4.0</w:t>
            </w:r>
          </w:p>
        </w:tc>
        <w:tc>
          <w:tcPr>
            <w:tcW w:w="708" w:type="dxa"/>
            <w:gridSpan w:val="2"/>
            <w:shd w:val="solid" w:color="FFFFFF" w:fill="auto"/>
          </w:tcPr>
          <w:p w14:paraId="132714BD" w14:textId="77777777" w:rsidR="005472F4" w:rsidRPr="000749E2" w:rsidRDefault="005472F4" w:rsidP="000749E2">
            <w:pPr>
              <w:pStyle w:val="TAL"/>
              <w:rPr>
                <w:lang w:eastAsia="en-US"/>
              </w:rPr>
            </w:pPr>
            <w:r w:rsidRPr="000749E2">
              <w:rPr>
                <w:lang w:eastAsia="en-US"/>
              </w:rPr>
              <w:t>9.5.0</w:t>
            </w:r>
          </w:p>
        </w:tc>
        <w:tc>
          <w:tcPr>
            <w:tcW w:w="1033" w:type="dxa"/>
            <w:gridSpan w:val="2"/>
            <w:shd w:val="solid" w:color="FFFFFF" w:fill="auto"/>
          </w:tcPr>
          <w:p w14:paraId="5D53529A" w14:textId="77777777" w:rsidR="005472F4" w:rsidRPr="000749E2" w:rsidRDefault="005472F4" w:rsidP="005076D8">
            <w:pPr>
              <w:pStyle w:val="TAL"/>
            </w:pPr>
            <w:r w:rsidRPr="000749E2">
              <w:t>R5-112748</w:t>
            </w:r>
          </w:p>
        </w:tc>
      </w:tr>
      <w:tr w:rsidR="005472F4" w:rsidRPr="000749E2" w14:paraId="72861842" w14:textId="77777777" w:rsidTr="001C22E1">
        <w:trPr>
          <w:gridAfter w:val="1"/>
          <w:wAfter w:w="21" w:type="dxa"/>
          <w:jc w:val="center"/>
        </w:trPr>
        <w:tc>
          <w:tcPr>
            <w:tcW w:w="638" w:type="dxa"/>
            <w:gridSpan w:val="2"/>
            <w:shd w:val="solid" w:color="FFFFFF" w:fill="auto"/>
          </w:tcPr>
          <w:p w14:paraId="46275700" w14:textId="77777777" w:rsidR="005472F4" w:rsidRPr="000749E2" w:rsidRDefault="005472F4" w:rsidP="000749E2">
            <w:pPr>
              <w:pStyle w:val="TAL"/>
              <w:rPr>
                <w:lang w:eastAsia="en-US"/>
              </w:rPr>
            </w:pPr>
            <w:r w:rsidRPr="000749E2">
              <w:rPr>
                <w:lang w:eastAsia="en-US"/>
              </w:rPr>
              <w:t>RP#52</w:t>
            </w:r>
          </w:p>
        </w:tc>
        <w:tc>
          <w:tcPr>
            <w:tcW w:w="1134" w:type="dxa"/>
            <w:gridSpan w:val="2"/>
            <w:shd w:val="solid" w:color="FFFFFF" w:fill="auto"/>
          </w:tcPr>
          <w:p w14:paraId="6E416D32" w14:textId="77777777" w:rsidR="005472F4" w:rsidRPr="000749E2" w:rsidRDefault="005472F4" w:rsidP="005076D8">
            <w:pPr>
              <w:pStyle w:val="TAL"/>
            </w:pPr>
            <w:r w:rsidRPr="000749E2">
              <w:t>RP-110647</w:t>
            </w:r>
          </w:p>
        </w:tc>
        <w:tc>
          <w:tcPr>
            <w:tcW w:w="567" w:type="dxa"/>
            <w:gridSpan w:val="2"/>
            <w:shd w:val="solid" w:color="FFFFFF" w:fill="auto"/>
          </w:tcPr>
          <w:p w14:paraId="5F06FAF8" w14:textId="77777777" w:rsidR="005472F4" w:rsidRPr="000749E2" w:rsidRDefault="005472F4" w:rsidP="005076D8">
            <w:pPr>
              <w:pStyle w:val="TAL"/>
            </w:pPr>
            <w:r w:rsidRPr="000749E2">
              <w:t>0223</w:t>
            </w:r>
          </w:p>
        </w:tc>
        <w:tc>
          <w:tcPr>
            <w:tcW w:w="426" w:type="dxa"/>
            <w:gridSpan w:val="2"/>
            <w:shd w:val="solid" w:color="FFFFFF" w:fill="auto"/>
          </w:tcPr>
          <w:p w14:paraId="29D6D3D6" w14:textId="77777777" w:rsidR="005472F4" w:rsidRPr="000749E2" w:rsidRDefault="005472F4" w:rsidP="000749E2">
            <w:pPr>
              <w:pStyle w:val="TAL"/>
              <w:rPr>
                <w:lang w:eastAsia="en-US"/>
              </w:rPr>
            </w:pPr>
            <w:r w:rsidRPr="000749E2">
              <w:rPr>
                <w:lang w:eastAsia="en-US"/>
              </w:rPr>
              <w:t>-</w:t>
            </w:r>
          </w:p>
        </w:tc>
        <w:tc>
          <w:tcPr>
            <w:tcW w:w="4062" w:type="dxa"/>
            <w:gridSpan w:val="2"/>
            <w:shd w:val="solid" w:color="FFFFFF" w:fill="auto"/>
          </w:tcPr>
          <w:p w14:paraId="3189871E" w14:textId="77777777" w:rsidR="005472F4" w:rsidRPr="000749E2" w:rsidRDefault="005472F4" w:rsidP="005076D8">
            <w:pPr>
              <w:pStyle w:val="TAL"/>
            </w:pPr>
            <w:r w:rsidRPr="000749E2">
              <w:t>Introduction of generic CS fall back procedures for UTRAN and GERAN</w:t>
            </w:r>
          </w:p>
        </w:tc>
        <w:tc>
          <w:tcPr>
            <w:tcW w:w="415" w:type="dxa"/>
            <w:gridSpan w:val="2"/>
            <w:shd w:val="solid" w:color="FFFFFF" w:fill="auto"/>
          </w:tcPr>
          <w:p w14:paraId="04116397" w14:textId="77777777" w:rsidR="005472F4" w:rsidRPr="000749E2" w:rsidRDefault="005472F4" w:rsidP="000749E2">
            <w:pPr>
              <w:pStyle w:val="TAL"/>
              <w:rPr>
                <w:lang w:eastAsia="en-US"/>
              </w:rPr>
            </w:pPr>
            <w:r w:rsidRPr="000749E2">
              <w:rPr>
                <w:lang w:eastAsia="en-US"/>
              </w:rPr>
              <w:t>F</w:t>
            </w:r>
          </w:p>
        </w:tc>
        <w:tc>
          <w:tcPr>
            <w:tcW w:w="708" w:type="dxa"/>
            <w:gridSpan w:val="2"/>
            <w:shd w:val="solid" w:color="FFFFFF" w:fill="auto"/>
          </w:tcPr>
          <w:p w14:paraId="2A265B98" w14:textId="77777777" w:rsidR="005472F4" w:rsidRPr="000749E2" w:rsidRDefault="005472F4" w:rsidP="000749E2">
            <w:pPr>
              <w:pStyle w:val="TAL"/>
              <w:rPr>
                <w:lang w:eastAsia="en-US"/>
              </w:rPr>
            </w:pPr>
            <w:r w:rsidRPr="000749E2">
              <w:rPr>
                <w:lang w:eastAsia="en-US"/>
              </w:rPr>
              <w:t>9.4.0</w:t>
            </w:r>
          </w:p>
        </w:tc>
        <w:tc>
          <w:tcPr>
            <w:tcW w:w="708" w:type="dxa"/>
            <w:gridSpan w:val="2"/>
            <w:shd w:val="solid" w:color="FFFFFF" w:fill="auto"/>
          </w:tcPr>
          <w:p w14:paraId="1C94917D" w14:textId="77777777" w:rsidR="005472F4" w:rsidRPr="000749E2" w:rsidRDefault="005472F4" w:rsidP="000749E2">
            <w:pPr>
              <w:pStyle w:val="TAL"/>
              <w:rPr>
                <w:lang w:eastAsia="en-US"/>
              </w:rPr>
            </w:pPr>
            <w:r w:rsidRPr="000749E2">
              <w:rPr>
                <w:lang w:eastAsia="en-US"/>
              </w:rPr>
              <w:t>9.5.0</w:t>
            </w:r>
          </w:p>
        </w:tc>
        <w:tc>
          <w:tcPr>
            <w:tcW w:w="1033" w:type="dxa"/>
            <w:gridSpan w:val="2"/>
            <w:shd w:val="solid" w:color="FFFFFF" w:fill="auto"/>
          </w:tcPr>
          <w:p w14:paraId="0A9E35E4" w14:textId="77777777" w:rsidR="005472F4" w:rsidRPr="000749E2" w:rsidRDefault="005472F4" w:rsidP="005076D8">
            <w:pPr>
              <w:pStyle w:val="TAL"/>
            </w:pPr>
            <w:r w:rsidRPr="000749E2">
              <w:t>R5-112751</w:t>
            </w:r>
          </w:p>
        </w:tc>
      </w:tr>
      <w:tr w:rsidR="005472F4" w:rsidRPr="000749E2" w14:paraId="18D27D41" w14:textId="77777777" w:rsidTr="001C22E1">
        <w:trPr>
          <w:gridAfter w:val="1"/>
          <w:wAfter w:w="21" w:type="dxa"/>
          <w:jc w:val="center"/>
        </w:trPr>
        <w:tc>
          <w:tcPr>
            <w:tcW w:w="638" w:type="dxa"/>
            <w:gridSpan w:val="2"/>
            <w:shd w:val="solid" w:color="FFFFFF" w:fill="auto"/>
          </w:tcPr>
          <w:p w14:paraId="1D5D912B" w14:textId="77777777" w:rsidR="005472F4" w:rsidRPr="000749E2" w:rsidRDefault="005472F4" w:rsidP="000749E2">
            <w:pPr>
              <w:pStyle w:val="TAL"/>
              <w:rPr>
                <w:lang w:eastAsia="en-US"/>
              </w:rPr>
            </w:pPr>
            <w:r w:rsidRPr="000749E2">
              <w:rPr>
                <w:lang w:eastAsia="en-US"/>
              </w:rPr>
              <w:t>RP#52</w:t>
            </w:r>
          </w:p>
        </w:tc>
        <w:tc>
          <w:tcPr>
            <w:tcW w:w="1134" w:type="dxa"/>
            <w:gridSpan w:val="2"/>
            <w:shd w:val="solid" w:color="FFFFFF" w:fill="auto"/>
          </w:tcPr>
          <w:p w14:paraId="2996D565" w14:textId="77777777" w:rsidR="005472F4" w:rsidRPr="000749E2" w:rsidRDefault="005472F4" w:rsidP="005076D8">
            <w:pPr>
              <w:pStyle w:val="TAL"/>
            </w:pPr>
            <w:r w:rsidRPr="000749E2">
              <w:t>RP-110643</w:t>
            </w:r>
          </w:p>
        </w:tc>
        <w:tc>
          <w:tcPr>
            <w:tcW w:w="567" w:type="dxa"/>
            <w:gridSpan w:val="2"/>
            <w:shd w:val="solid" w:color="FFFFFF" w:fill="auto"/>
          </w:tcPr>
          <w:p w14:paraId="1A855511" w14:textId="77777777" w:rsidR="005472F4" w:rsidRPr="000749E2" w:rsidRDefault="005472F4" w:rsidP="005076D8">
            <w:pPr>
              <w:pStyle w:val="TAL"/>
            </w:pPr>
            <w:r w:rsidRPr="000749E2">
              <w:t>0224</w:t>
            </w:r>
          </w:p>
        </w:tc>
        <w:tc>
          <w:tcPr>
            <w:tcW w:w="426" w:type="dxa"/>
            <w:gridSpan w:val="2"/>
            <w:shd w:val="solid" w:color="FFFFFF" w:fill="auto"/>
          </w:tcPr>
          <w:p w14:paraId="081D2AB2" w14:textId="77777777" w:rsidR="005472F4" w:rsidRPr="000749E2" w:rsidRDefault="005472F4" w:rsidP="000749E2">
            <w:pPr>
              <w:pStyle w:val="TAL"/>
              <w:rPr>
                <w:lang w:eastAsia="en-US"/>
              </w:rPr>
            </w:pPr>
            <w:r w:rsidRPr="000749E2">
              <w:rPr>
                <w:lang w:eastAsia="en-US"/>
              </w:rPr>
              <w:t>-</w:t>
            </w:r>
          </w:p>
        </w:tc>
        <w:tc>
          <w:tcPr>
            <w:tcW w:w="4062" w:type="dxa"/>
            <w:gridSpan w:val="2"/>
            <w:shd w:val="solid" w:color="FFFFFF" w:fill="auto"/>
          </w:tcPr>
          <w:p w14:paraId="61FBA702" w14:textId="77777777" w:rsidR="005472F4" w:rsidRPr="000749E2" w:rsidRDefault="005472F4" w:rsidP="005076D8">
            <w:pPr>
              <w:pStyle w:val="TAL"/>
            </w:pPr>
            <w:r w:rsidRPr="000749E2">
              <w:t>Default Bandwidth Configuration for RF Testing</w:t>
            </w:r>
          </w:p>
        </w:tc>
        <w:tc>
          <w:tcPr>
            <w:tcW w:w="415" w:type="dxa"/>
            <w:gridSpan w:val="2"/>
            <w:shd w:val="solid" w:color="FFFFFF" w:fill="auto"/>
          </w:tcPr>
          <w:p w14:paraId="0E42E859" w14:textId="77777777" w:rsidR="005472F4" w:rsidRPr="000749E2" w:rsidRDefault="005472F4" w:rsidP="000749E2">
            <w:pPr>
              <w:pStyle w:val="TAL"/>
              <w:rPr>
                <w:lang w:eastAsia="en-US"/>
              </w:rPr>
            </w:pPr>
            <w:r w:rsidRPr="000749E2">
              <w:rPr>
                <w:lang w:eastAsia="en-US"/>
              </w:rPr>
              <w:t>F</w:t>
            </w:r>
          </w:p>
        </w:tc>
        <w:tc>
          <w:tcPr>
            <w:tcW w:w="708" w:type="dxa"/>
            <w:gridSpan w:val="2"/>
            <w:shd w:val="solid" w:color="FFFFFF" w:fill="auto"/>
          </w:tcPr>
          <w:p w14:paraId="37D85209" w14:textId="77777777" w:rsidR="005472F4" w:rsidRPr="000749E2" w:rsidRDefault="005472F4" w:rsidP="000749E2">
            <w:pPr>
              <w:pStyle w:val="TAL"/>
              <w:rPr>
                <w:lang w:eastAsia="en-US"/>
              </w:rPr>
            </w:pPr>
            <w:r w:rsidRPr="000749E2">
              <w:rPr>
                <w:lang w:eastAsia="en-US"/>
              </w:rPr>
              <w:t>9.4.0</w:t>
            </w:r>
          </w:p>
        </w:tc>
        <w:tc>
          <w:tcPr>
            <w:tcW w:w="708" w:type="dxa"/>
            <w:gridSpan w:val="2"/>
            <w:shd w:val="solid" w:color="FFFFFF" w:fill="auto"/>
          </w:tcPr>
          <w:p w14:paraId="00CFE37D" w14:textId="77777777" w:rsidR="005472F4" w:rsidRPr="000749E2" w:rsidRDefault="005472F4" w:rsidP="000749E2">
            <w:pPr>
              <w:pStyle w:val="TAL"/>
              <w:rPr>
                <w:lang w:eastAsia="en-US"/>
              </w:rPr>
            </w:pPr>
            <w:r w:rsidRPr="000749E2">
              <w:rPr>
                <w:lang w:eastAsia="en-US"/>
              </w:rPr>
              <w:t>9.5.0</w:t>
            </w:r>
          </w:p>
        </w:tc>
        <w:tc>
          <w:tcPr>
            <w:tcW w:w="1033" w:type="dxa"/>
            <w:gridSpan w:val="2"/>
            <w:shd w:val="solid" w:color="FFFFFF" w:fill="auto"/>
          </w:tcPr>
          <w:p w14:paraId="4256D913" w14:textId="77777777" w:rsidR="005472F4" w:rsidRPr="000749E2" w:rsidRDefault="005472F4" w:rsidP="005076D8">
            <w:pPr>
              <w:pStyle w:val="TAL"/>
            </w:pPr>
            <w:r w:rsidRPr="000749E2">
              <w:t>R5-112760</w:t>
            </w:r>
          </w:p>
        </w:tc>
      </w:tr>
      <w:tr w:rsidR="005472F4" w:rsidRPr="000749E2" w14:paraId="22906DBB" w14:textId="77777777" w:rsidTr="001C22E1">
        <w:trPr>
          <w:gridAfter w:val="1"/>
          <w:wAfter w:w="21" w:type="dxa"/>
          <w:jc w:val="center"/>
        </w:trPr>
        <w:tc>
          <w:tcPr>
            <w:tcW w:w="638" w:type="dxa"/>
            <w:gridSpan w:val="2"/>
            <w:shd w:val="solid" w:color="FFFFFF" w:fill="auto"/>
          </w:tcPr>
          <w:p w14:paraId="5E1BF343" w14:textId="77777777" w:rsidR="005472F4" w:rsidRPr="000749E2" w:rsidRDefault="005472F4" w:rsidP="000749E2">
            <w:pPr>
              <w:pStyle w:val="TAL"/>
              <w:rPr>
                <w:lang w:eastAsia="en-US"/>
              </w:rPr>
            </w:pPr>
            <w:r w:rsidRPr="000749E2">
              <w:rPr>
                <w:lang w:eastAsia="en-US"/>
              </w:rPr>
              <w:t>RP#52</w:t>
            </w:r>
          </w:p>
        </w:tc>
        <w:tc>
          <w:tcPr>
            <w:tcW w:w="1134" w:type="dxa"/>
            <w:gridSpan w:val="2"/>
            <w:shd w:val="solid" w:color="FFFFFF" w:fill="auto"/>
          </w:tcPr>
          <w:p w14:paraId="71504A92" w14:textId="77777777" w:rsidR="005472F4" w:rsidRPr="000749E2" w:rsidRDefault="005472F4" w:rsidP="005076D8">
            <w:pPr>
              <w:pStyle w:val="TAL"/>
            </w:pPr>
            <w:r w:rsidRPr="000749E2">
              <w:t>RP-110643</w:t>
            </w:r>
          </w:p>
        </w:tc>
        <w:tc>
          <w:tcPr>
            <w:tcW w:w="567" w:type="dxa"/>
            <w:gridSpan w:val="2"/>
            <w:shd w:val="solid" w:color="FFFFFF" w:fill="auto"/>
          </w:tcPr>
          <w:p w14:paraId="3049BF32" w14:textId="77777777" w:rsidR="005472F4" w:rsidRPr="000749E2" w:rsidRDefault="005472F4" w:rsidP="005076D8">
            <w:pPr>
              <w:pStyle w:val="TAL"/>
            </w:pPr>
            <w:r w:rsidRPr="000749E2">
              <w:t>0225</w:t>
            </w:r>
          </w:p>
        </w:tc>
        <w:tc>
          <w:tcPr>
            <w:tcW w:w="426" w:type="dxa"/>
            <w:gridSpan w:val="2"/>
            <w:shd w:val="solid" w:color="FFFFFF" w:fill="auto"/>
          </w:tcPr>
          <w:p w14:paraId="1838BA42" w14:textId="77777777" w:rsidR="005472F4" w:rsidRPr="000749E2" w:rsidRDefault="005472F4" w:rsidP="000749E2">
            <w:pPr>
              <w:pStyle w:val="TAL"/>
              <w:rPr>
                <w:lang w:eastAsia="en-US"/>
              </w:rPr>
            </w:pPr>
            <w:r w:rsidRPr="000749E2">
              <w:rPr>
                <w:lang w:eastAsia="en-US"/>
              </w:rPr>
              <w:t>-</w:t>
            </w:r>
          </w:p>
        </w:tc>
        <w:tc>
          <w:tcPr>
            <w:tcW w:w="4062" w:type="dxa"/>
            <w:gridSpan w:val="2"/>
            <w:shd w:val="solid" w:color="FFFFFF" w:fill="auto"/>
          </w:tcPr>
          <w:p w14:paraId="534E2854" w14:textId="77777777" w:rsidR="005472F4" w:rsidRPr="000749E2" w:rsidRDefault="005472F4" w:rsidP="005076D8">
            <w:pPr>
              <w:pStyle w:val="TAL"/>
            </w:pPr>
            <w:r w:rsidRPr="000749E2">
              <w:t xml:space="preserve">Update for PRACH-Config-DEFAULT for the </w:t>
            </w:r>
            <w:r w:rsidR="00BE398E" w:rsidRPr="000749E2">
              <w:t>default</w:t>
            </w:r>
            <w:r w:rsidRPr="000749E2">
              <w:t xml:space="preserve"> TDD RRM message</w:t>
            </w:r>
          </w:p>
        </w:tc>
        <w:tc>
          <w:tcPr>
            <w:tcW w:w="415" w:type="dxa"/>
            <w:gridSpan w:val="2"/>
            <w:shd w:val="solid" w:color="FFFFFF" w:fill="auto"/>
          </w:tcPr>
          <w:p w14:paraId="786DFAC0" w14:textId="77777777" w:rsidR="005472F4" w:rsidRPr="000749E2" w:rsidRDefault="005472F4" w:rsidP="000749E2">
            <w:pPr>
              <w:pStyle w:val="TAL"/>
              <w:rPr>
                <w:lang w:eastAsia="en-US"/>
              </w:rPr>
            </w:pPr>
            <w:r w:rsidRPr="000749E2">
              <w:rPr>
                <w:lang w:eastAsia="en-US"/>
              </w:rPr>
              <w:t>F</w:t>
            </w:r>
          </w:p>
        </w:tc>
        <w:tc>
          <w:tcPr>
            <w:tcW w:w="708" w:type="dxa"/>
            <w:gridSpan w:val="2"/>
            <w:shd w:val="solid" w:color="FFFFFF" w:fill="auto"/>
          </w:tcPr>
          <w:p w14:paraId="2E398898" w14:textId="77777777" w:rsidR="005472F4" w:rsidRPr="000749E2" w:rsidRDefault="005472F4" w:rsidP="000749E2">
            <w:pPr>
              <w:pStyle w:val="TAL"/>
              <w:rPr>
                <w:lang w:eastAsia="en-US"/>
              </w:rPr>
            </w:pPr>
            <w:r w:rsidRPr="000749E2">
              <w:rPr>
                <w:lang w:eastAsia="en-US"/>
              </w:rPr>
              <w:t>9.4.0</w:t>
            </w:r>
          </w:p>
        </w:tc>
        <w:tc>
          <w:tcPr>
            <w:tcW w:w="708" w:type="dxa"/>
            <w:gridSpan w:val="2"/>
            <w:shd w:val="solid" w:color="FFFFFF" w:fill="auto"/>
          </w:tcPr>
          <w:p w14:paraId="7039F7F9" w14:textId="77777777" w:rsidR="005472F4" w:rsidRPr="000749E2" w:rsidRDefault="005472F4" w:rsidP="000749E2">
            <w:pPr>
              <w:pStyle w:val="TAL"/>
              <w:rPr>
                <w:lang w:eastAsia="en-US"/>
              </w:rPr>
            </w:pPr>
            <w:r w:rsidRPr="000749E2">
              <w:rPr>
                <w:lang w:eastAsia="en-US"/>
              </w:rPr>
              <w:t>9.5.0</w:t>
            </w:r>
          </w:p>
        </w:tc>
        <w:tc>
          <w:tcPr>
            <w:tcW w:w="1033" w:type="dxa"/>
            <w:gridSpan w:val="2"/>
            <w:shd w:val="solid" w:color="FFFFFF" w:fill="auto"/>
          </w:tcPr>
          <w:p w14:paraId="7AEAF39B" w14:textId="77777777" w:rsidR="005472F4" w:rsidRPr="000749E2" w:rsidRDefault="005472F4" w:rsidP="005076D8">
            <w:pPr>
              <w:pStyle w:val="TAL"/>
            </w:pPr>
            <w:r w:rsidRPr="000749E2">
              <w:t>R5-112872</w:t>
            </w:r>
          </w:p>
        </w:tc>
      </w:tr>
      <w:tr w:rsidR="005472F4" w:rsidRPr="000749E2" w14:paraId="64CE2F4F" w14:textId="77777777" w:rsidTr="001C22E1">
        <w:trPr>
          <w:gridAfter w:val="1"/>
          <w:wAfter w:w="21" w:type="dxa"/>
          <w:jc w:val="center"/>
        </w:trPr>
        <w:tc>
          <w:tcPr>
            <w:tcW w:w="638" w:type="dxa"/>
            <w:gridSpan w:val="2"/>
            <w:shd w:val="solid" w:color="FFFFFF" w:fill="auto"/>
          </w:tcPr>
          <w:p w14:paraId="19CE727B" w14:textId="77777777" w:rsidR="005472F4" w:rsidRPr="000749E2" w:rsidRDefault="005472F4" w:rsidP="000749E2">
            <w:pPr>
              <w:pStyle w:val="TAL"/>
              <w:rPr>
                <w:lang w:eastAsia="en-US"/>
              </w:rPr>
            </w:pPr>
            <w:r w:rsidRPr="000749E2">
              <w:rPr>
                <w:lang w:eastAsia="en-US"/>
              </w:rPr>
              <w:t>RP#52</w:t>
            </w:r>
          </w:p>
        </w:tc>
        <w:tc>
          <w:tcPr>
            <w:tcW w:w="1134" w:type="dxa"/>
            <w:gridSpan w:val="2"/>
            <w:shd w:val="solid" w:color="FFFFFF" w:fill="auto"/>
          </w:tcPr>
          <w:p w14:paraId="200AA078" w14:textId="77777777" w:rsidR="005472F4" w:rsidRPr="000749E2" w:rsidRDefault="005472F4" w:rsidP="005076D8">
            <w:pPr>
              <w:pStyle w:val="TAL"/>
            </w:pPr>
            <w:r w:rsidRPr="000749E2">
              <w:t>RP-110647</w:t>
            </w:r>
          </w:p>
        </w:tc>
        <w:tc>
          <w:tcPr>
            <w:tcW w:w="567" w:type="dxa"/>
            <w:gridSpan w:val="2"/>
            <w:shd w:val="solid" w:color="FFFFFF" w:fill="auto"/>
          </w:tcPr>
          <w:p w14:paraId="52BACF85" w14:textId="77777777" w:rsidR="005472F4" w:rsidRPr="000749E2" w:rsidRDefault="005472F4" w:rsidP="005076D8">
            <w:pPr>
              <w:pStyle w:val="TAL"/>
            </w:pPr>
            <w:r w:rsidRPr="000749E2">
              <w:t>0205</w:t>
            </w:r>
          </w:p>
        </w:tc>
        <w:tc>
          <w:tcPr>
            <w:tcW w:w="426" w:type="dxa"/>
            <w:gridSpan w:val="2"/>
            <w:shd w:val="solid" w:color="FFFFFF" w:fill="auto"/>
          </w:tcPr>
          <w:p w14:paraId="63B7F66F" w14:textId="77777777" w:rsidR="005472F4" w:rsidRPr="000749E2" w:rsidRDefault="005472F4" w:rsidP="000749E2">
            <w:pPr>
              <w:pStyle w:val="TAL"/>
              <w:rPr>
                <w:lang w:eastAsia="en-US"/>
              </w:rPr>
            </w:pPr>
            <w:r w:rsidRPr="000749E2">
              <w:rPr>
                <w:lang w:eastAsia="en-US"/>
              </w:rPr>
              <w:t>-</w:t>
            </w:r>
          </w:p>
        </w:tc>
        <w:tc>
          <w:tcPr>
            <w:tcW w:w="4062" w:type="dxa"/>
            <w:gridSpan w:val="2"/>
            <w:shd w:val="solid" w:color="FFFFFF" w:fill="auto"/>
          </w:tcPr>
          <w:p w14:paraId="2375E75A" w14:textId="77777777" w:rsidR="005472F4" w:rsidRPr="000749E2" w:rsidRDefault="005472F4" w:rsidP="005076D8">
            <w:pPr>
              <w:pStyle w:val="TAL"/>
            </w:pPr>
            <w:r w:rsidRPr="000749E2">
              <w:t>Correction to default message content of LOCATION UPDATING REQUEST message</w:t>
            </w:r>
          </w:p>
        </w:tc>
        <w:tc>
          <w:tcPr>
            <w:tcW w:w="415" w:type="dxa"/>
            <w:gridSpan w:val="2"/>
            <w:shd w:val="solid" w:color="FFFFFF" w:fill="auto"/>
          </w:tcPr>
          <w:p w14:paraId="7D39382A" w14:textId="77777777" w:rsidR="005472F4" w:rsidRPr="000749E2" w:rsidRDefault="005472F4" w:rsidP="000749E2">
            <w:pPr>
              <w:pStyle w:val="TAL"/>
              <w:rPr>
                <w:lang w:eastAsia="en-US"/>
              </w:rPr>
            </w:pPr>
            <w:r w:rsidRPr="000749E2">
              <w:rPr>
                <w:lang w:eastAsia="en-US"/>
              </w:rPr>
              <w:t>F</w:t>
            </w:r>
          </w:p>
        </w:tc>
        <w:tc>
          <w:tcPr>
            <w:tcW w:w="708" w:type="dxa"/>
            <w:gridSpan w:val="2"/>
            <w:shd w:val="solid" w:color="FFFFFF" w:fill="auto"/>
          </w:tcPr>
          <w:p w14:paraId="172CA69C" w14:textId="77777777" w:rsidR="005472F4" w:rsidRPr="000749E2" w:rsidRDefault="005472F4" w:rsidP="000749E2">
            <w:pPr>
              <w:pStyle w:val="TAL"/>
              <w:rPr>
                <w:lang w:eastAsia="en-US"/>
              </w:rPr>
            </w:pPr>
            <w:r w:rsidRPr="000749E2">
              <w:rPr>
                <w:lang w:eastAsia="en-US"/>
              </w:rPr>
              <w:t>9.4.0</w:t>
            </w:r>
          </w:p>
        </w:tc>
        <w:tc>
          <w:tcPr>
            <w:tcW w:w="708" w:type="dxa"/>
            <w:gridSpan w:val="2"/>
            <w:shd w:val="solid" w:color="FFFFFF" w:fill="auto"/>
          </w:tcPr>
          <w:p w14:paraId="2700722F" w14:textId="77777777" w:rsidR="005472F4" w:rsidRPr="000749E2" w:rsidRDefault="005472F4" w:rsidP="000749E2">
            <w:pPr>
              <w:pStyle w:val="TAL"/>
              <w:rPr>
                <w:lang w:eastAsia="en-US"/>
              </w:rPr>
            </w:pPr>
            <w:r w:rsidRPr="000749E2">
              <w:rPr>
                <w:lang w:eastAsia="en-US"/>
              </w:rPr>
              <w:t>9.5.0</w:t>
            </w:r>
          </w:p>
        </w:tc>
        <w:tc>
          <w:tcPr>
            <w:tcW w:w="1033" w:type="dxa"/>
            <w:gridSpan w:val="2"/>
            <w:shd w:val="solid" w:color="FFFFFF" w:fill="auto"/>
          </w:tcPr>
          <w:p w14:paraId="572941CD" w14:textId="77777777" w:rsidR="005472F4" w:rsidRPr="000749E2" w:rsidRDefault="005472F4" w:rsidP="005076D8">
            <w:pPr>
              <w:pStyle w:val="TAL"/>
            </w:pPr>
            <w:r w:rsidRPr="000749E2">
              <w:t>R5-112114</w:t>
            </w:r>
          </w:p>
        </w:tc>
      </w:tr>
      <w:tr w:rsidR="005472F4" w:rsidRPr="000749E2" w14:paraId="40DF5163" w14:textId="77777777" w:rsidTr="001C22E1">
        <w:trPr>
          <w:gridAfter w:val="1"/>
          <w:wAfter w:w="21" w:type="dxa"/>
          <w:jc w:val="center"/>
        </w:trPr>
        <w:tc>
          <w:tcPr>
            <w:tcW w:w="638" w:type="dxa"/>
            <w:gridSpan w:val="2"/>
            <w:shd w:val="solid" w:color="FFFFFF" w:fill="auto"/>
          </w:tcPr>
          <w:p w14:paraId="54F9E1BC" w14:textId="77777777" w:rsidR="005472F4" w:rsidRPr="000749E2" w:rsidRDefault="005472F4" w:rsidP="000749E2">
            <w:pPr>
              <w:pStyle w:val="TAL"/>
              <w:rPr>
                <w:lang w:eastAsia="en-US"/>
              </w:rPr>
            </w:pPr>
            <w:r w:rsidRPr="000749E2">
              <w:rPr>
                <w:lang w:eastAsia="en-US"/>
              </w:rPr>
              <w:t>RP#52</w:t>
            </w:r>
          </w:p>
        </w:tc>
        <w:tc>
          <w:tcPr>
            <w:tcW w:w="1134" w:type="dxa"/>
            <w:gridSpan w:val="2"/>
            <w:shd w:val="solid" w:color="FFFFFF" w:fill="auto"/>
          </w:tcPr>
          <w:p w14:paraId="1155C2B1" w14:textId="77777777" w:rsidR="005472F4" w:rsidRPr="000749E2" w:rsidRDefault="005472F4" w:rsidP="005076D8">
            <w:pPr>
              <w:pStyle w:val="TAL"/>
            </w:pPr>
            <w:r w:rsidRPr="000749E2">
              <w:t>RP-110647</w:t>
            </w:r>
          </w:p>
        </w:tc>
        <w:tc>
          <w:tcPr>
            <w:tcW w:w="567" w:type="dxa"/>
            <w:gridSpan w:val="2"/>
            <w:shd w:val="solid" w:color="FFFFFF" w:fill="auto"/>
          </w:tcPr>
          <w:p w14:paraId="221AA82A" w14:textId="77777777" w:rsidR="005472F4" w:rsidRPr="000749E2" w:rsidRDefault="005472F4" w:rsidP="005076D8">
            <w:pPr>
              <w:pStyle w:val="TAL"/>
            </w:pPr>
            <w:r w:rsidRPr="000749E2">
              <w:t>0206</w:t>
            </w:r>
          </w:p>
        </w:tc>
        <w:tc>
          <w:tcPr>
            <w:tcW w:w="426" w:type="dxa"/>
            <w:gridSpan w:val="2"/>
            <w:shd w:val="solid" w:color="FFFFFF" w:fill="auto"/>
          </w:tcPr>
          <w:p w14:paraId="73B21F02" w14:textId="77777777" w:rsidR="005472F4" w:rsidRPr="000749E2" w:rsidRDefault="005472F4" w:rsidP="000749E2">
            <w:pPr>
              <w:pStyle w:val="TAL"/>
              <w:rPr>
                <w:lang w:eastAsia="en-US"/>
              </w:rPr>
            </w:pPr>
            <w:r w:rsidRPr="000749E2">
              <w:rPr>
                <w:lang w:eastAsia="en-US"/>
              </w:rPr>
              <w:t>-</w:t>
            </w:r>
          </w:p>
        </w:tc>
        <w:tc>
          <w:tcPr>
            <w:tcW w:w="4062" w:type="dxa"/>
            <w:gridSpan w:val="2"/>
            <w:shd w:val="solid" w:color="FFFFFF" w:fill="auto"/>
          </w:tcPr>
          <w:p w14:paraId="135C8212" w14:textId="77777777" w:rsidR="005472F4" w:rsidRPr="000749E2" w:rsidRDefault="005472F4" w:rsidP="005076D8">
            <w:pPr>
              <w:pStyle w:val="TAL"/>
            </w:pPr>
            <w:r w:rsidRPr="000749E2">
              <w:t>Correction to default message content of TRACKING AREA UPDATE REQUEST message</w:t>
            </w:r>
          </w:p>
        </w:tc>
        <w:tc>
          <w:tcPr>
            <w:tcW w:w="415" w:type="dxa"/>
            <w:gridSpan w:val="2"/>
            <w:shd w:val="solid" w:color="FFFFFF" w:fill="auto"/>
          </w:tcPr>
          <w:p w14:paraId="5EF6A735" w14:textId="77777777" w:rsidR="005472F4" w:rsidRPr="000749E2" w:rsidRDefault="005472F4" w:rsidP="000749E2">
            <w:pPr>
              <w:pStyle w:val="TAL"/>
              <w:rPr>
                <w:lang w:eastAsia="en-US"/>
              </w:rPr>
            </w:pPr>
            <w:r w:rsidRPr="000749E2">
              <w:rPr>
                <w:lang w:eastAsia="en-US"/>
              </w:rPr>
              <w:t>F</w:t>
            </w:r>
          </w:p>
        </w:tc>
        <w:tc>
          <w:tcPr>
            <w:tcW w:w="708" w:type="dxa"/>
            <w:gridSpan w:val="2"/>
            <w:shd w:val="solid" w:color="FFFFFF" w:fill="auto"/>
          </w:tcPr>
          <w:p w14:paraId="37797EB6" w14:textId="77777777" w:rsidR="005472F4" w:rsidRPr="000749E2" w:rsidRDefault="005472F4" w:rsidP="000749E2">
            <w:pPr>
              <w:pStyle w:val="TAL"/>
              <w:rPr>
                <w:lang w:eastAsia="en-US"/>
              </w:rPr>
            </w:pPr>
            <w:r w:rsidRPr="000749E2">
              <w:rPr>
                <w:lang w:eastAsia="en-US"/>
              </w:rPr>
              <w:t>9.4.0</w:t>
            </w:r>
          </w:p>
        </w:tc>
        <w:tc>
          <w:tcPr>
            <w:tcW w:w="708" w:type="dxa"/>
            <w:gridSpan w:val="2"/>
            <w:shd w:val="solid" w:color="FFFFFF" w:fill="auto"/>
          </w:tcPr>
          <w:p w14:paraId="4AFED985" w14:textId="77777777" w:rsidR="005472F4" w:rsidRPr="000749E2" w:rsidRDefault="005472F4" w:rsidP="000749E2">
            <w:pPr>
              <w:pStyle w:val="TAL"/>
              <w:rPr>
                <w:lang w:eastAsia="en-US"/>
              </w:rPr>
            </w:pPr>
            <w:r w:rsidRPr="000749E2">
              <w:rPr>
                <w:lang w:eastAsia="en-US"/>
              </w:rPr>
              <w:t>9.5.0</w:t>
            </w:r>
          </w:p>
        </w:tc>
        <w:tc>
          <w:tcPr>
            <w:tcW w:w="1033" w:type="dxa"/>
            <w:gridSpan w:val="2"/>
            <w:shd w:val="solid" w:color="FFFFFF" w:fill="auto"/>
          </w:tcPr>
          <w:p w14:paraId="2DEB8F25" w14:textId="77777777" w:rsidR="005472F4" w:rsidRPr="000749E2" w:rsidRDefault="005472F4" w:rsidP="005076D8">
            <w:pPr>
              <w:pStyle w:val="TAL"/>
            </w:pPr>
            <w:r w:rsidRPr="000749E2">
              <w:t>R5-112120</w:t>
            </w:r>
          </w:p>
        </w:tc>
      </w:tr>
      <w:tr w:rsidR="005472F4" w:rsidRPr="000749E2" w14:paraId="2F255E53" w14:textId="77777777" w:rsidTr="001C22E1">
        <w:trPr>
          <w:gridAfter w:val="1"/>
          <w:wAfter w:w="21" w:type="dxa"/>
          <w:jc w:val="center"/>
        </w:trPr>
        <w:tc>
          <w:tcPr>
            <w:tcW w:w="638" w:type="dxa"/>
            <w:gridSpan w:val="2"/>
            <w:shd w:val="solid" w:color="FFFFFF" w:fill="auto"/>
          </w:tcPr>
          <w:p w14:paraId="52421FBA" w14:textId="77777777" w:rsidR="005472F4" w:rsidRPr="000749E2" w:rsidRDefault="005472F4" w:rsidP="000749E2">
            <w:pPr>
              <w:pStyle w:val="TAL"/>
              <w:rPr>
                <w:lang w:eastAsia="en-US"/>
              </w:rPr>
            </w:pPr>
            <w:r w:rsidRPr="000749E2">
              <w:rPr>
                <w:lang w:eastAsia="en-US"/>
              </w:rPr>
              <w:t>RP#52</w:t>
            </w:r>
          </w:p>
        </w:tc>
        <w:tc>
          <w:tcPr>
            <w:tcW w:w="1134" w:type="dxa"/>
            <w:gridSpan w:val="2"/>
            <w:shd w:val="solid" w:color="FFFFFF" w:fill="auto"/>
          </w:tcPr>
          <w:p w14:paraId="4DC7F777" w14:textId="77777777" w:rsidR="005472F4" w:rsidRPr="000749E2" w:rsidRDefault="005472F4" w:rsidP="005076D8">
            <w:pPr>
              <w:pStyle w:val="TAL"/>
            </w:pPr>
            <w:r w:rsidRPr="000749E2">
              <w:t>RP-110643</w:t>
            </w:r>
          </w:p>
        </w:tc>
        <w:tc>
          <w:tcPr>
            <w:tcW w:w="567" w:type="dxa"/>
            <w:gridSpan w:val="2"/>
            <w:shd w:val="solid" w:color="FFFFFF" w:fill="auto"/>
          </w:tcPr>
          <w:p w14:paraId="0B6D625B" w14:textId="77777777" w:rsidR="005472F4" w:rsidRPr="000749E2" w:rsidRDefault="005472F4" w:rsidP="005076D8">
            <w:pPr>
              <w:pStyle w:val="TAL"/>
            </w:pPr>
            <w:r w:rsidRPr="000749E2">
              <w:t>0207</w:t>
            </w:r>
          </w:p>
        </w:tc>
        <w:tc>
          <w:tcPr>
            <w:tcW w:w="426" w:type="dxa"/>
            <w:gridSpan w:val="2"/>
            <w:shd w:val="solid" w:color="FFFFFF" w:fill="auto"/>
          </w:tcPr>
          <w:p w14:paraId="7E62F387" w14:textId="77777777" w:rsidR="005472F4" w:rsidRPr="000749E2" w:rsidRDefault="005472F4" w:rsidP="000749E2">
            <w:pPr>
              <w:pStyle w:val="TAL"/>
              <w:rPr>
                <w:lang w:eastAsia="en-US"/>
              </w:rPr>
            </w:pPr>
            <w:r w:rsidRPr="000749E2">
              <w:rPr>
                <w:lang w:eastAsia="en-US"/>
              </w:rPr>
              <w:t>-</w:t>
            </w:r>
          </w:p>
        </w:tc>
        <w:tc>
          <w:tcPr>
            <w:tcW w:w="4062" w:type="dxa"/>
            <w:gridSpan w:val="2"/>
            <w:shd w:val="solid" w:color="FFFFFF" w:fill="auto"/>
          </w:tcPr>
          <w:p w14:paraId="35258445" w14:textId="77777777" w:rsidR="005472F4" w:rsidRPr="000749E2" w:rsidRDefault="005472F4" w:rsidP="005076D8">
            <w:pPr>
              <w:pStyle w:val="TAL"/>
            </w:pPr>
            <w:r w:rsidRPr="000749E2">
              <w:t>PRACH-Config-DEFAULT for RF-tests TDD: Correction to derivation path</w:t>
            </w:r>
          </w:p>
        </w:tc>
        <w:tc>
          <w:tcPr>
            <w:tcW w:w="415" w:type="dxa"/>
            <w:gridSpan w:val="2"/>
            <w:shd w:val="solid" w:color="FFFFFF" w:fill="auto"/>
          </w:tcPr>
          <w:p w14:paraId="7B501937" w14:textId="77777777" w:rsidR="005472F4" w:rsidRPr="000749E2" w:rsidRDefault="005472F4" w:rsidP="000749E2">
            <w:pPr>
              <w:pStyle w:val="TAL"/>
              <w:rPr>
                <w:lang w:eastAsia="en-US"/>
              </w:rPr>
            </w:pPr>
            <w:r w:rsidRPr="000749E2">
              <w:rPr>
                <w:lang w:eastAsia="en-US"/>
              </w:rPr>
              <w:t>F</w:t>
            </w:r>
          </w:p>
        </w:tc>
        <w:tc>
          <w:tcPr>
            <w:tcW w:w="708" w:type="dxa"/>
            <w:gridSpan w:val="2"/>
            <w:shd w:val="solid" w:color="FFFFFF" w:fill="auto"/>
          </w:tcPr>
          <w:p w14:paraId="4AE43E21" w14:textId="77777777" w:rsidR="005472F4" w:rsidRPr="000749E2" w:rsidRDefault="005472F4" w:rsidP="000749E2">
            <w:pPr>
              <w:pStyle w:val="TAL"/>
              <w:rPr>
                <w:lang w:eastAsia="en-US"/>
              </w:rPr>
            </w:pPr>
            <w:r w:rsidRPr="000749E2">
              <w:rPr>
                <w:lang w:eastAsia="en-US"/>
              </w:rPr>
              <w:t>9.4.0</w:t>
            </w:r>
          </w:p>
        </w:tc>
        <w:tc>
          <w:tcPr>
            <w:tcW w:w="708" w:type="dxa"/>
            <w:gridSpan w:val="2"/>
            <w:shd w:val="solid" w:color="FFFFFF" w:fill="auto"/>
          </w:tcPr>
          <w:p w14:paraId="3130483D" w14:textId="77777777" w:rsidR="005472F4" w:rsidRPr="000749E2" w:rsidRDefault="005472F4" w:rsidP="000749E2">
            <w:pPr>
              <w:pStyle w:val="TAL"/>
              <w:rPr>
                <w:lang w:eastAsia="en-US"/>
              </w:rPr>
            </w:pPr>
            <w:r w:rsidRPr="000749E2">
              <w:rPr>
                <w:lang w:eastAsia="en-US"/>
              </w:rPr>
              <w:t>9.5.0</w:t>
            </w:r>
          </w:p>
        </w:tc>
        <w:tc>
          <w:tcPr>
            <w:tcW w:w="1033" w:type="dxa"/>
            <w:gridSpan w:val="2"/>
            <w:shd w:val="solid" w:color="FFFFFF" w:fill="auto"/>
          </w:tcPr>
          <w:p w14:paraId="2450143E" w14:textId="77777777" w:rsidR="005472F4" w:rsidRPr="000749E2" w:rsidRDefault="005472F4" w:rsidP="005076D8">
            <w:pPr>
              <w:pStyle w:val="TAL"/>
            </w:pPr>
            <w:r w:rsidRPr="000749E2">
              <w:t>R5-112146</w:t>
            </w:r>
          </w:p>
        </w:tc>
      </w:tr>
      <w:tr w:rsidR="005472F4" w:rsidRPr="000749E2" w14:paraId="188C499F" w14:textId="77777777" w:rsidTr="001C22E1">
        <w:trPr>
          <w:gridAfter w:val="1"/>
          <w:wAfter w:w="21" w:type="dxa"/>
          <w:jc w:val="center"/>
        </w:trPr>
        <w:tc>
          <w:tcPr>
            <w:tcW w:w="638" w:type="dxa"/>
            <w:gridSpan w:val="2"/>
            <w:shd w:val="solid" w:color="FFFFFF" w:fill="auto"/>
          </w:tcPr>
          <w:p w14:paraId="47A05AC9" w14:textId="77777777" w:rsidR="005472F4" w:rsidRPr="000749E2" w:rsidRDefault="005472F4" w:rsidP="000749E2">
            <w:pPr>
              <w:pStyle w:val="TAL"/>
              <w:rPr>
                <w:lang w:eastAsia="en-US"/>
              </w:rPr>
            </w:pPr>
            <w:r w:rsidRPr="000749E2">
              <w:rPr>
                <w:lang w:eastAsia="en-US"/>
              </w:rPr>
              <w:t>RP#52</w:t>
            </w:r>
          </w:p>
        </w:tc>
        <w:tc>
          <w:tcPr>
            <w:tcW w:w="1134" w:type="dxa"/>
            <w:gridSpan w:val="2"/>
            <w:shd w:val="solid" w:color="FFFFFF" w:fill="auto"/>
          </w:tcPr>
          <w:p w14:paraId="6DC7B98B" w14:textId="77777777" w:rsidR="005472F4" w:rsidRPr="000749E2" w:rsidRDefault="005472F4" w:rsidP="005076D8">
            <w:pPr>
              <w:pStyle w:val="TAL"/>
            </w:pPr>
            <w:r w:rsidRPr="000749E2">
              <w:t>RP-110643</w:t>
            </w:r>
          </w:p>
        </w:tc>
        <w:tc>
          <w:tcPr>
            <w:tcW w:w="567" w:type="dxa"/>
            <w:gridSpan w:val="2"/>
            <w:shd w:val="solid" w:color="FFFFFF" w:fill="auto"/>
          </w:tcPr>
          <w:p w14:paraId="2225F23F" w14:textId="77777777" w:rsidR="005472F4" w:rsidRPr="000749E2" w:rsidRDefault="005472F4" w:rsidP="005076D8">
            <w:pPr>
              <w:pStyle w:val="TAL"/>
            </w:pPr>
            <w:r w:rsidRPr="000749E2">
              <w:t>0208</w:t>
            </w:r>
          </w:p>
        </w:tc>
        <w:tc>
          <w:tcPr>
            <w:tcW w:w="426" w:type="dxa"/>
            <w:gridSpan w:val="2"/>
            <w:shd w:val="solid" w:color="FFFFFF" w:fill="auto"/>
          </w:tcPr>
          <w:p w14:paraId="24CB3254" w14:textId="77777777" w:rsidR="005472F4" w:rsidRPr="000749E2" w:rsidRDefault="005472F4" w:rsidP="000749E2">
            <w:pPr>
              <w:pStyle w:val="TAL"/>
              <w:rPr>
                <w:lang w:eastAsia="en-US"/>
              </w:rPr>
            </w:pPr>
            <w:r w:rsidRPr="000749E2">
              <w:rPr>
                <w:lang w:eastAsia="en-US"/>
              </w:rPr>
              <w:t>-</w:t>
            </w:r>
          </w:p>
        </w:tc>
        <w:tc>
          <w:tcPr>
            <w:tcW w:w="4062" w:type="dxa"/>
            <w:gridSpan w:val="2"/>
            <w:shd w:val="solid" w:color="FFFFFF" w:fill="auto"/>
          </w:tcPr>
          <w:p w14:paraId="22569962" w14:textId="77777777" w:rsidR="005472F4" w:rsidRPr="000749E2" w:rsidRDefault="005472F4" w:rsidP="005076D8">
            <w:pPr>
              <w:pStyle w:val="TAL"/>
            </w:pPr>
            <w:r w:rsidRPr="000749E2">
              <w:t xml:space="preserve">Correction to connection </w:t>
            </w:r>
            <w:r w:rsidR="00BE398E" w:rsidRPr="000749E2">
              <w:t>diagram</w:t>
            </w:r>
            <w:r w:rsidRPr="000749E2">
              <w:t xml:space="preserve"> for CQI with uneven interference test (A.21)</w:t>
            </w:r>
          </w:p>
        </w:tc>
        <w:tc>
          <w:tcPr>
            <w:tcW w:w="415" w:type="dxa"/>
            <w:gridSpan w:val="2"/>
            <w:shd w:val="solid" w:color="FFFFFF" w:fill="auto"/>
          </w:tcPr>
          <w:p w14:paraId="6F470869" w14:textId="77777777" w:rsidR="005472F4" w:rsidRPr="000749E2" w:rsidRDefault="005472F4" w:rsidP="000749E2">
            <w:pPr>
              <w:pStyle w:val="TAL"/>
              <w:rPr>
                <w:lang w:eastAsia="en-US"/>
              </w:rPr>
            </w:pPr>
            <w:r w:rsidRPr="000749E2">
              <w:rPr>
                <w:lang w:eastAsia="en-US"/>
              </w:rPr>
              <w:t>F</w:t>
            </w:r>
          </w:p>
        </w:tc>
        <w:tc>
          <w:tcPr>
            <w:tcW w:w="708" w:type="dxa"/>
            <w:gridSpan w:val="2"/>
            <w:shd w:val="solid" w:color="FFFFFF" w:fill="auto"/>
          </w:tcPr>
          <w:p w14:paraId="131A8CBF" w14:textId="77777777" w:rsidR="005472F4" w:rsidRPr="000749E2" w:rsidRDefault="005472F4" w:rsidP="000749E2">
            <w:pPr>
              <w:pStyle w:val="TAL"/>
              <w:rPr>
                <w:lang w:eastAsia="en-US"/>
              </w:rPr>
            </w:pPr>
            <w:r w:rsidRPr="000749E2">
              <w:rPr>
                <w:lang w:eastAsia="en-US"/>
              </w:rPr>
              <w:t>9.4.0</w:t>
            </w:r>
          </w:p>
        </w:tc>
        <w:tc>
          <w:tcPr>
            <w:tcW w:w="708" w:type="dxa"/>
            <w:gridSpan w:val="2"/>
            <w:shd w:val="solid" w:color="FFFFFF" w:fill="auto"/>
          </w:tcPr>
          <w:p w14:paraId="7C9644BD" w14:textId="77777777" w:rsidR="005472F4" w:rsidRPr="000749E2" w:rsidRDefault="005472F4" w:rsidP="000749E2">
            <w:pPr>
              <w:pStyle w:val="TAL"/>
              <w:rPr>
                <w:lang w:eastAsia="en-US"/>
              </w:rPr>
            </w:pPr>
            <w:r w:rsidRPr="000749E2">
              <w:rPr>
                <w:lang w:eastAsia="en-US"/>
              </w:rPr>
              <w:t>9.5.0</w:t>
            </w:r>
          </w:p>
        </w:tc>
        <w:tc>
          <w:tcPr>
            <w:tcW w:w="1033" w:type="dxa"/>
            <w:gridSpan w:val="2"/>
            <w:shd w:val="solid" w:color="FFFFFF" w:fill="auto"/>
          </w:tcPr>
          <w:p w14:paraId="2BD80032" w14:textId="77777777" w:rsidR="005472F4" w:rsidRPr="000749E2" w:rsidRDefault="005472F4" w:rsidP="005076D8">
            <w:pPr>
              <w:pStyle w:val="TAL"/>
            </w:pPr>
            <w:r w:rsidRPr="000749E2">
              <w:t>R5-112147</w:t>
            </w:r>
          </w:p>
        </w:tc>
      </w:tr>
      <w:tr w:rsidR="005472F4" w:rsidRPr="000749E2" w14:paraId="3A1DE545" w14:textId="77777777" w:rsidTr="001C22E1">
        <w:trPr>
          <w:gridAfter w:val="1"/>
          <w:wAfter w:w="21" w:type="dxa"/>
          <w:jc w:val="center"/>
        </w:trPr>
        <w:tc>
          <w:tcPr>
            <w:tcW w:w="638" w:type="dxa"/>
            <w:gridSpan w:val="2"/>
            <w:shd w:val="solid" w:color="FFFFFF" w:fill="auto"/>
          </w:tcPr>
          <w:p w14:paraId="58F108DD" w14:textId="77777777" w:rsidR="005472F4" w:rsidRPr="000749E2" w:rsidRDefault="005472F4" w:rsidP="000749E2">
            <w:pPr>
              <w:pStyle w:val="TAL"/>
              <w:rPr>
                <w:lang w:eastAsia="en-US"/>
              </w:rPr>
            </w:pPr>
            <w:r w:rsidRPr="000749E2">
              <w:rPr>
                <w:lang w:eastAsia="en-US"/>
              </w:rPr>
              <w:t>RP#52</w:t>
            </w:r>
          </w:p>
        </w:tc>
        <w:tc>
          <w:tcPr>
            <w:tcW w:w="1134" w:type="dxa"/>
            <w:gridSpan w:val="2"/>
            <w:shd w:val="solid" w:color="FFFFFF" w:fill="auto"/>
          </w:tcPr>
          <w:p w14:paraId="31EDF7A7" w14:textId="77777777" w:rsidR="005472F4" w:rsidRPr="000749E2" w:rsidRDefault="005472F4" w:rsidP="005076D8">
            <w:pPr>
              <w:pStyle w:val="TAL"/>
            </w:pPr>
            <w:r w:rsidRPr="000749E2">
              <w:t>RP-110647</w:t>
            </w:r>
          </w:p>
        </w:tc>
        <w:tc>
          <w:tcPr>
            <w:tcW w:w="567" w:type="dxa"/>
            <w:gridSpan w:val="2"/>
            <w:shd w:val="solid" w:color="FFFFFF" w:fill="auto"/>
          </w:tcPr>
          <w:p w14:paraId="114294B1" w14:textId="77777777" w:rsidR="005472F4" w:rsidRPr="000749E2" w:rsidRDefault="005472F4" w:rsidP="005076D8">
            <w:pPr>
              <w:pStyle w:val="TAL"/>
            </w:pPr>
            <w:r w:rsidRPr="000749E2">
              <w:t>0209</w:t>
            </w:r>
          </w:p>
        </w:tc>
        <w:tc>
          <w:tcPr>
            <w:tcW w:w="426" w:type="dxa"/>
            <w:gridSpan w:val="2"/>
            <w:shd w:val="solid" w:color="FFFFFF" w:fill="auto"/>
          </w:tcPr>
          <w:p w14:paraId="424F07AB" w14:textId="77777777" w:rsidR="005472F4" w:rsidRPr="000749E2" w:rsidRDefault="005472F4" w:rsidP="000749E2">
            <w:pPr>
              <w:pStyle w:val="TAL"/>
              <w:rPr>
                <w:lang w:eastAsia="en-US"/>
              </w:rPr>
            </w:pPr>
            <w:r w:rsidRPr="000749E2">
              <w:rPr>
                <w:lang w:eastAsia="en-US"/>
              </w:rPr>
              <w:t>-</w:t>
            </w:r>
          </w:p>
        </w:tc>
        <w:tc>
          <w:tcPr>
            <w:tcW w:w="4062" w:type="dxa"/>
            <w:gridSpan w:val="2"/>
            <w:shd w:val="solid" w:color="FFFFFF" w:fill="auto"/>
          </w:tcPr>
          <w:p w14:paraId="6CE5FBE4" w14:textId="77777777" w:rsidR="005472F4" w:rsidRPr="000749E2" w:rsidRDefault="005472F4" w:rsidP="005076D8">
            <w:pPr>
              <w:pStyle w:val="TAL"/>
            </w:pPr>
            <w:r w:rsidRPr="000749E2">
              <w:t>Update to Common contents of system information blocks</w:t>
            </w:r>
          </w:p>
        </w:tc>
        <w:tc>
          <w:tcPr>
            <w:tcW w:w="415" w:type="dxa"/>
            <w:gridSpan w:val="2"/>
            <w:shd w:val="solid" w:color="FFFFFF" w:fill="auto"/>
          </w:tcPr>
          <w:p w14:paraId="4DFD52B0" w14:textId="77777777" w:rsidR="005472F4" w:rsidRPr="000749E2" w:rsidRDefault="005472F4" w:rsidP="000749E2">
            <w:pPr>
              <w:pStyle w:val="TAL"/>
              <w:rPr>
                <w:lang w:eastAsia="en-US"/>
              </w:rPr>
            </w:pPr>
            <w:r w:rsidRPr="000749E2">
              <w:rPr>
                <w:lang w:eastAsia="en-US"/>
              </w:rPr>
              <w:t>F</w:t>
            </w:r>
          </w:p>
        </w:tc>
        <w:tc>
          <w:tcPr>
            <w:tcW w:w="708" w:type="dxa"/>
            <w:gridSpan w:val="2"/>
            <w:shd w:val="solid" w:color="FFFFFF" w:fill="auto"/>
          </w:tcPr>
          <w:p w14:paraId="0A5A0355" w14:textId="77777777" w:rsidR="005472F4" w:rsidRPr="000749E2" w:rsidRDefault="005472F4" w:rsidP="000749E2">
            <w:pPr>
              <w:pStyle w:val="TAL"/>
              <w:rPr>
                <w:lang w:eastAsia="en-US"/>
              </w:rPr>
            </w:pPr>
            <w:r w:rsidRPr="000749E2">
              <w:rPr>
                <w:lang w:eastAsia="en-US"/>
              </w:rPr>
              <w:t>9.4.0</w:t>
            </w:r>
          </w:p>
        </w:tc>
        <w:tc>
          <w:tcPr>
            <w:tcW w:w="708" w:type="dxa"/>
            <w:gridSpan w:val="2"/>
            <w:shd w:val="solid" w:color="FFFFFF" w:fill="auto"/>
          </w:tcPr>
          <w:p w14:paraId="3A3E7BBE" w14:textId="77777777" w:rsidR="005472F4" w:rsidRPr="000749E2" w:rsidRDefault="005472F4" w:rsidP="000749E2">
            <w:pPr>
              <w:pStyle w:val="TAL"/>
              <w:rPr>
                <w:lang w:eastAsia="en-US"/>
              </w:rPr>
            </w:pPr>
            <w:r w:rsidRPr="000749E2">
              <w:rPr>
                <w:lang w:eastAsia="en-US"/>
              </w:rPr>
              <w:t>9.5.0</w:t>
            </w:r>
          </w:p>
        </w:tc>
        <w:tc>
          <w:tcPr>
            <w:tcW w:w="1033" w:type="dxa"/>
            <w:gridSpan w:val="2"/>
            <w:shd w:val="solid" w:color="FFFFFF" w:fill="auto"/>
          </w:tcPr>
          <w:p w14:paraId="0A1DF3C8" w14:textId="77777777" w:rsidR="005472F4" w:rsidRPr="000749E2" w:rsidRDefault="005472F4" w:rsidP="005076D8">
            <w:pPr>
              <w:pStyle w:val="TAL"/>
            </w:pPr>
            <w:r w:rsidRPr="000749E2">
              <w:t>R5-112161</w:t>
            </w:r>
          </w:p>
        </w:tc>
      </w:tr>
      <w:tr w:rsidR="005472F4" w:rsidRPr="000749E2" w14:paraId="40E5D213" w14:textId="77777777" w:rsidTr="001C22E1">
        <w:trPr>
          <w:gridAfter w:val="1"/>
          <w:wAfter w:w="21" w:type="dxa"/>
          <w:jc w:val="center"/>
        </w:trPr>
        <w:tc>
          <w:tcPr>
            <w:tcW w:w="638" w:type="dxa"/>
            <w:gridSpan w:val="2"/>
            <w:shd w:val="solid" w:color="FFFFFF" w:fill="auto"/>
          </w:tcPr>
          <w:p w14:paraId="27F168F3" w14:textId="77777777" w:rsidR="005472F4" w:rsidRPr="000749E2" w:rsidRDefault="005472F4" w:rsidP="000749E2">
            <w:pPr>
              <w:pStyle w:val="TAL"/>
              <w:rPr>
                <w:lang w:eastAsia="en-US"/>
              </w:rPr>
            </w:pPr>
            <w:r w:rsidRPr="000749E2">
              <w:rPr>
                <w:lang w:eastAsia="en-US"/>
              </w:rPr>
              <w:t>RP#52</w:t>
            </w:r>
          </w:p>
        </w:tc>
        <w:tc>
          <w:tcPr>
            <w:tcW w:w="1134" w:type="dxa"/>
            <w:gridSpan w:val="2"/>
            <w:shd w:val="solid" w:color="FFFFFF" w:fill="auto"/>
          </w:tcPr>
          <w:p w14:paraId="735406CB" w14:textId="77777777" w:rsidR="005472F4" w:rsidRPr="000749E2" w:rsidRDefault="005472F4" w:rsidP="005076D8">
            <w:pPr>
              <w:pStyle w:val="TAL"/>
            </w:pPr>
            <w:r w:rsidRPr="000749E2">
              <w:t>RP-110647</w:t>
            </w:r>
          </w:p>
        </w:tc>
        <w:tc>
          <w:tcPr>
            <w:tcW w:w="567" w:type="dxa"/>
            <w:gridSpan w:val="2"/>
            <w:shd w:val="solid" w:color="FFFFFF" w:fill="auto"/>
          </w:tcPr>
          <w:p w14:paraId="799595C0" w14:textId="77777777" w:rsidR="005472F4" w:rsidRPr="000749E2" w:rsidRDefault="005472F4" w:rsidP="005076D8">
            <w:pPr>
              <w:pStyle w:val="TAL"/>
            </w:pPr>
            <w:r w:rsidRPr="000749E2">
              <w:t>0210</w:t>
            </w:r>
          </w:p>
        </w:tc>
        <w:tc>
          <w:tcPr>
            <w:tcW w:w="426" w:type="dxa"/>
            <w:gridSpan w:val="2"/>
            <w:shd w:val="solid" w:color="FFFFFF" w:fill="auto"/>
          </w:tcPr>
          <w:p w14:paraId="7A9ED843" w14:textId="77777777" w:rsidR="005472F4" w:rsidRPr="000749E2" w:rsidRDefault="005472F4" w:rsidP="000749E2">
            <w:pPr>
              <w:pStyle w:val="TAL"/>
              <w:rPr>
                <w:lang w:eastAsia="en-US"/>
              </w:rPr>
            </w:pPr>
            <w:r w:rsidRPr="000749E2">
              <w:rPr>
                <w:lang w:eastAsia="en-US"/>
              </w:rPr>
              <w:t>-</w:t>
            </w:r>
          </w:p>
        </w:tc>
        <w:tc>
          <w:tcPr>
            <w:tcW w:w="4062" w:type="dxa"/>
            <w:gridSpan w:val="2"/>
            <w:shd w:val="solid" w:color="FFFFFF" w:fill="auto"/>
          </w:tcPr>
          <w:p w14:paraId="3ADB89BC" w14:textId="77777777" w:rsidR="005472F4" w:rsidRPr="000749E2" w:rsidRDefault="005472F4" w:rsidP="005076D8">
            <w:pPr>
              <w:pStyle w:val="TAL"/>
            </w:pPr>
            <w:r w:rsidRPr="000749E2">
              <w:t>Addition of missing labels in Figure 4.5.1-1</w:t>
            </w:r>
          </w:p>
        </w:tc>
        <w:tc>
          <w:tcPr>
            <w:tcW w:w="415" w:type="dxa"/>
            <w:gridSpan w:val="2"/>
            <w:shd w:val="solid" w:color="FFFFFF" w:fill="auto"/>
          </w:tcPr>
          <w:p w14:paraId="133FD3D5" w14:textId="77777777" w:rsidR="005472F4" w:rsidRPr="000749E2" w:rsidRDefault="005472F4" w:rsidP="000749E2">
            <w:pPr>
              <w:pStyle w:val="TAL"/>
              <w:rPr>
                <w:lang w:eastAsia="en-US"/>
              </w:rPr>
            </w:pPr>
            <w:r w:rsidRPr="000749E2">
              <w:rPr>
                <w:lang w:eastAsia="en-US"/>
              </w:rPr>
              <w:t>F</w:t>
            </w:r>
          </w:p>
        </w:tc>
        <w:tc>
          <w:tcPr>
            <w:tcW w:w="708" w:type="dxa"/>
            <w:gridSpan w:val="2"/>
            <w:shd w:val="solid" w:color="FFFFFF" w:fill="auto"/>
          </w:tcPr>
          <w:p w14:paraId="12AE4063" w14:textId="77777777" w:rsidR="005472F4" w:rsidRPr="000749E2" w:rsidRDefault="005472F4" w:rsidP="000749E2">
            <w:pPr>
              <w:pStyle w:val="TAL"/>
              <w:rPr>
                <w:lang w:eastAsia="en-US"/>
              </w:rPr>
            </w:pPr>
            <w:r w:rsidRPr="000749E2">
              <w:rPr>
                <w:lang w:eastAsia="en-US"/>
              </w:rPr>
              <w:t>9.4.0</w:t>
            </w:r>
          </w:p>
        </w:tc>
        <w:tc>
          <w:tcPr>
            <w:tcW w:w="708" w:type="dxa"/>
            <w:gridSpan w:val="2"/>
            <w:shd w:val="solid" w:color="FFFFFF" w:fill="auto"/>
          </w:tcPr>
          <w:p w14:paraId="41E8DDAC" w14:textId="77777777" w:rsidR="005472F4" w:rsidRPr="000749E2" w:rsidRDefault="005472F4" w:rsidP="000749E2">
            <w:pPr>
              <w:pStyle w:val="TAL"/>
              <w:rPr>
                <w:lang w:eastAsia="en-US"/>
              </w:rPr>
            </w:pPr>
            <w:r w:rsidRPr="000749E2">
              <w:rPr>
                <w:lang w:eastAsia="en-US"/>
              </w:rPr>
              <w:t>9.5.0</w:t>
            </w:r>
          </w:p>
        </w:tc>
        <w:tc>
          <w:tcPr>
            <w:tcW w:w="1033" w:type="dxa"/>
            <w:gridSpan w:val="2"/>
            <w:shd w:val="solid" w:color="FFFFFF" w:fill="auto"/>
          </w:tcPr>
          <w:p w14:paraId="1D8CE2CF" w14:textId="77777777" w:rsidR="005472F4" w:rsidRPr="000749E2" w:rsidRDefault="005472F4" w:rsidP="005076D8">
            <w:pPr>
              <w:pStyle w:val="TAL"/>
            </w:pPr>
            <w:r w:rsidRPr="000749E2">
              <w:t>R5-112278</w:t>
            </w:r>
          </w:p>
        </w:tc>
      </w:tr>
      <w:tr w:rsidR="005472F4" w:rsidRPr="000749E2" w14:paraId="29FE22BF" w14:textId="77777777" w:rsidTr="001C22E1">
        <w:trPr>
          <w:gridAfter w:val="1"/>
          <w:wAfter w:w="21" w:type="dxa"/>
          <w:jc w:val="center"/>
        </w:trPr>
        <w:tc>
          <w:tcPr>
            <w:tcW w:w="638" w:type="dxa"/>
            <w:gridSpan w:val="2"/>
            <w:shd w:val="solid" w:color="FFFFFF" w:fill="auto"/>
          </w:tcPr>
          <w:p w14:paraId="4BB9098E" w14:textId="77777777" w:rsidR="005472F4" w:rsidRPr="000749E2" w:rsidRDefault="005472F4" w:rsidP="000749E2">
            <w:pPr>
              <w:pStyle w:val="TAL"/>
              <w:rPr>
                <w:lang w:eastAsia="en-US"/>
              </w:rPr>
            </w:pPr>
            <w:r w:rsidRPr="000749E2">
              <w:rPr>
                <w:lang w:eastAsia="en-US"/>
              </w:rPr>
              <w:t>RP#52</w:t>
            </w:r>
          </w:p>
        </w:tc>
        <w:tc>
          <w:tcPr>
            <w:tcW w:w="1134" w:type="dxa"/>
            <w:gridSpan w:val="2"/>
            <w:shd w:val="solid" w:color="FFFFFF" w:fill="auto"/>
          </w:tcPr>
          <w:p w14:paraId="14B06095" w14:textId="77777777" w:rsidR="005472F4" w:rsidRPr="000749E2" w:rsidRDefault="005472F4" w:rsidP="005076D8">
            <w:pPr>
              <w:pStyle w:val="TAL"/>
            </w:pPr>
            <w:r w:rsidRPr="000749E2">
              <w:t>RP-110647</w:t>
            </w:r>
          </w:p>
        </w:tc>
        <w:tc>
          <w:tcPr>
            <w:tcW w:w="567" w:type="dxa"/>
            <w:gridSpan w:val="2"/>
            <w:shd w:val="solid" w:color="FFFFFF" w:fill="auto"/>
          </w:tcPr>
          <w:p w14:paraId="4D75FF5B" w14:textId="77777777" w:rsidR="005472F4" w:rsidRPr="000749E2" w:rsidRDefault="005472F4" w:rsidP="005076D8">
            <w:pPr>
              <w:pStyle w:val="TAL"/>
            </w:pPr>
            <w:r w:rsidRPr="000749E2">
              <w:t>0211</w:t>
            </w:r>
          </w:p>
        </w:tc>
        <w:tc>
          <w:tcPr>
            <w:tcW w:w="426" w:type="dxa"/>
            <w:gridSpan w:val="2"/>
            <w:shd w:val="solid" w:color="FFFFFF" w:fill="auto"/>
          </w:tcPr>
          <w:p w14:paraId="42D22DFC" w14:textId="77777777" w:rsidR="005472F4" w:rsidRPr="000749E2" w:rsidRDefault="005472F4" w:rsidP="000749E2">
            <w:pPr>
              <w:pStyle w:val="TAL"/>
              <w:rPr>
                <w:lang w:eastAsia="en-US"/>
              </w:rPr>
            </w:pPr>
            <w:r w:rsidRPr="000749E2">
              <w:rPr>
                <w:lang w:eastAsia="en-US"/>
              </w:rPr>
              <w:t>-</w:t>
            </w:r>
          </w:p>
        </w:tc>
        <w:tc>
          <w:tcPr>
            <w:tcW w:w="4062" w:type="dxa"/>
            <w:gridSpan w:val="2"/>
            <w:shd w:val="solid" w:color="FFFFFF" w:fill="auto"/>
          </w:tcPr>
          <w:p w14:paraId="143AF3EB" w14:textId="77777777" w:rsidR="005472F4" w:rsidRPr="000749E2" w:rsidRDefault="005472F4" w:rsidP="005076D8">
            <w:pPr>
              <w:pStyle w:val="TAL"/>
            </w:pPr>
            <w:r w:rsidRPr="000749E2">
              <w:t>Corrections to Table 4.3.7-6</w:t>
            </w:r>
          </w:p>
        </w:tc>
        <w:tc>
          <w:tcPr>
            <w:tcW w:w="415" w:type="dxa"/>
            <w:gridSpan w:val="2"/>
            <w:shd w:val="solid" w:color="FFFFFF" w:fill="auto"/>
          </w:tcPr>
          <w:p w14:paraId="34AC29E8" w14:textId="77777777" w:rsidR="005472F4" w:rsidRPr="000749E2" w:rsidRDefault="005472F4" w:rsidP="000749E2">
            <w:pPr>
              <w:pStyle w:val="TAL"/>
              <w:rPr>
                <w:lang w:eastAsia="en-US"/>
              </w:rPr>
            </w:pPr>
            <w:r w:rsidRPr="000749E2">
              <w:rPr>
                <w:lang w:eastAsia="en-US"/>
              </w:rPr>
              <w:t>F</w:t>
            </w:r>
          </w:p>
        </w:tc>
        <w:tc>
          <w:tcPr>
            <w:tcW w:w="708" w:type="dxa"/>
            <w:gridSpan w:val="2"/>
            <w:shd w:val="solid" w:color="FFFFFF" w:fill="auto"/>
          </w:tcPr>
          <w:p w14:paraId="4BD07136" w14:textId="77777777" w:rsidR="005472F4" w:rsidRPr="000749E2" w:rsidRDefault="005472F4" w:rsidP="000749E2">
            <w:pPr>
              <w:pStyle w:val="TAL"/>
              <w:rPr>
                <w:lang w:eastAsia="en-US"/>
              </w:rPr>
            </w:pPr>
            <w:r w:rsidRPr="000749E2">
              <w:rPr>
                <w:lang w:eastAsia="en-US"/>
              </w:rPr>
              <w:t>9.4.0</w:t>
            </w:r>
          </w:p>
        </w:tc>
        <w:tc>
          <w:tcPr>
            <w:tcW w:w="708" w:type="dxa"/>
            <w:gridSpan w:val="2"/>
            <w:shd w:val="solid" w:color="FFFFFF" w:fill="auto"/>
          </w:tcPr>
          <w:p w14:paraId="16940CD8" w14:textId="77777777" w:rsidR="005472F4" w:rsidRPr="000749E2" w:rsidRDefault="005472F4" w:rsidP="000749E2">
            <w:pPr>
              <w:pStyle w:val="TAL"/>
              <w:rPr>
                <w:lang w:eastAsia="en-US"/>
              </w:rPr>
            </w:pPr>
            <w:r w:rsidRPr="000749E2">
              <w:rPr>
                <w:lang w:eastAsia="en-US"/>
              </w:rPr>
              <w:t>9.5.0</w:t>
            </w:r>
          </w:p>
        </w:tc>
        <w:tc>
          <w:tcPr>
            <w:tcW w:w="1033" w:type="dxa"/>
            <w:gridSpan w:val="2"/>
            <w:shd w:val="solid" w:color="FFFFFF" w:fill="auto"/>
          </w:tcPr>
          <w:p w14:paraId="48BD8758" w14:textId="77777777" w:rsidR="005472F4" w:rsidRPr="000749E2" w:rsidRDefault="005472F4" w:rsidP="005076D8">
            <w:pPr>
              <w:pStyle w:val="TAL"/>
            </w:pPr>
            <w:r w:rsidRPr="000749E2">
              <w:t>R5-112279</w:t>
            </w:r>
          </w:p>
        </w:tc>
      </w:tr>
      <w:tr w:rsidR="005472F4" w:rsidRPr="000749E2" w14:paraId="12D0FBE2" w14:textId="77777777" w:rsidTr="001C22E1">
        <w:trPr>
          <w:gridAfter w:val="1"/>
          <w:wAfter w:w="21" w:type="dxa"/>
          <w:jc w:val="center"/>
        </w:trPr>
        <w:tc>
          <w:tcPr>
            <w:tcW w:w="638" w:type="dxa"/>
            <w:gridSpan w:val="2"/>
            <w:shd w:val="solid" w:color="FFFFFF" w:fill="auto"/>
          </w:tcPr>
          <w:p w14:paraId="1587C2D2" w14:textId="77777777" w:rsidR="005472F4" w:rsidRPr="000749E2" w:rsidRDefault="005472F4" w:rsidP="000749E2">
            <w:pPr>
              <w:pStyle w:val="TAL"/>
              <w:rPr>
                <w:lang w:eastAsia="en-US"/>
              </w:rPr>
            </w:pPr>
            <w:r w:rsidRPr="000749E2">
              <w:rPr>
                <w:lang w:eastAsia="en-US"/>
              </w:rPr>
              <w:t>RP#52</w:t>
            </w:r>
          </w:p>
        </w:tc>
        <w:tc>
          <w:tcPr>
            <w:tcW w:w="1134" w:type="dxa"/>
            <w:gridSpan w:val="2"/>
            <w:shd w:val="solid" w:color="FFFFFF" w:fill="auto"/>
          </w:tcPr>
          <w:p w14:paraId="1449A611" w14:textId="77777777" w:rsidR="005472F4" w:rsidRPr="000749E2" w:rsidRDefault="005472F4" w:rsidP="005076D8">
            <w:pPr>
              <w:pStyle w:val="TAL"/>
            </w:pPr>
            <w:r w:rsidRPr="000749E2">
              <w:t>RP-110647</w:t>
            </w:r>
          </w:p>
        </w:tc>
        <w:tc>
          <w:tcPr>
            <w:tcW w:w="567" w:type="dxa"/>
            <w:gridSpan w:val="2"/>
            <w:shd w:val="solid" w:color="FFFFFF" w:fill="auto"/>
          </w:tcPr>
          <w:p w14:paraId="6874A15B" w14:textId="77777777" w:rsidR="005472F4" w:rsidRPr="000749E2" w:rsidRDefault="005472F4" w:rsidP="005076D8">
            <w:pPr>
              <w:pStyle w:val="TAL"/>
            </w:pPr>
            <w:r w:rsidRPr="000749E2">
              <w:t>0212</w:t>
            </w:r>
          </w:p>
        </w:tc>
        <w:tc>
          <w:tcPr>
            <w:tcW w:w="426" w:type="dxa"/>
            <w:gridSpan w:val="2"/>
            <w:shd w:val="solid" w:color="FFFFFF" w:fill="auto"/>
          </w:tcPr>
          <w:p w14:paraId="5D5F0F53" w14:textId="77777777" w:rsidR="005472F4" w:rsidRPr="000749E2" w:rsidRDefault="005472F4" w:rsidP="000749E2">
            <w:pPr>
              <w:pStyle w:val="TAL"/>
              <w:rPr>
                <w:lang w:eastAsia="en-US"/>
              </w:rPr>
            </w:pPr>
            <w:r w:rsidRPr="000749E2">
              <w:rPr>
                <w:lang w:eastAsia="en-US"/>
              </w:rPr>
              <w:t>-</w:t>
            </w:r>
          </w:p>
        </w:tc>
        <w:tc>
          <w:tcPr>
            <w:tcW w:w="4062" w:type="dxa"/>
            <w:gridSpan w:val="2"/>
            <w:shd w:val="solid" w:color="FFFFFF" w:fill="auto"/>
          </w:tcPr>
          <w:p w14:paraId="22DBD93E" w14:textId="77777777" w:rsidR="005472F4" w:rsidRPr="000749E2" w:rsidRDefault="005472F4" w:rsidP="005076D8">
            <w:pPr>
              <w:pStyle w:val="TAL"/>
            </w:pPr>
            <w:r w:rsidRPr="000749E2">
              <w:t>Update of CSIM default contents</w:t>
            </w:r>
          </w:p>
        </w:tc>
        <w:tc>
          <w:tcPr>
            <w:tcW w:w="415" w:type="dxa"/>
            <w:gridSpan w:val="2"/>
            <w:shd w:val="solid" w:color="FFFFFF" w:fill="auto"/>
          </w:tcPr>
          <w:p w14:paraId="6729DD30" w14:textId="77777777" w:rsidR="005472F4" w:rsidRPr="000749E2" w:rsidRDefault="005472F4" w:rsidP="000749E2">
            <w:pPr>
              <w:pStyle w:val="TAL"/>
              <w:rPr>
                <w:lang w:eastAsia="en-US"/>
              </w:rPr>
            </w:pPr>
            <w:r w:rsidRPr="000749E2">
              <w:rPr>
                <w:lang w:eastAsia="en-US"/>
              </w:rPr>
              <w:t>F</w:t>
            </w:r>
          </w:p>
        </w:tc>
        <w:tc>
          <w:tcPr>
            <w:tcW w:w="708" w:type="dxa"/>
            <w:gridSpan w:val="2"/>
            <w:shd w:val="solid" w:color="FFFFFF" w:fill="auto"/>
          </w:tcPr>
          <w:p w14:paraId="4C176715" w14:textId="77777777" w:rsidR="005472F4" w:rsidRPr="000749E2" w:rsidRDefault="005472F4" w:rsidP="000749E2">
            <w:pPr>
              <w:pStyle w:val="TAL"/>
              <w:rPr>
                <w:lang w:eastAsia="en-US"/>
              </w:rPr>
            </w:pPr>
            <w:r w:rsidRPr="000749E2">
              <w:rPr>
                <w:lang w:eastAsia="en-US"/>
              </w:rPr>
              <w:t>9.4.0</w:t>
            </w:r>
          </w:p>
        </w:tc>
        <w:tc>
          <w:tcPr>
            <w:tcW w:w="708" w:type="dxa"/>
            <w:gridSpan w:val="2"/>
            <w:shd w:val="solid" w:color="FFFFFF" w:fill="auto"/>
          </w:tcPr>
          <w:p w14:paraId="38DA7901" w14:textId="77777777" w:rsidR="005472F4" w:rsidRPr="000749E2" w:rsidRDefault="005472F4" w:rsidP="000749E2">
            <w:pPr>
              <w:pStyle w:val="TAL"/>
              <w:rPr>
                <w:lang w:eastAsia="en-US"/>
              </w:rPr>
            </w:pPr>
            <w:r w:rsidRPr="000749E2">
              <w:rPr>
                <w:lang w:eastAsia="en-US"/>
              </w:rPr>
              <w:t>9.5.0</w:t>
            </w:r>
          </w:p>
        </w:tc>
        <w:tc>
          <w:tcPr>
            <w:tcW w:w="1033" w:type="dxa"/>
            <w:gridSpan w:val="2"/>
            <w:shd w:val="solid" w:color="FFFFFF" w:fill="auto"/>
          </w:tcPr>
          <w:p w14:paraId="3060F62D" w14:textId="77777777" w:rsidR="005472F4" w:rsidRPr="000749E2" w:rsidRDefault="005472F4" w:rsidP="005076D8">
            <w:pPr>
              <w:pStyle w:val="TAL"/>
            </w:pPr>
            <w:r w:rsidRPr="000749E2">
              <w:t>R5-112285</w:t>
            </w:r>
          </w:p>
        </w:tc>
      </w:tr>
      <w:tr w:rsidR="005472F4" w:rsidRPr="000749E2" w14:paraId="471F37C0" w14:textId="77777777" w:rsidTr="001C22E1">
        <w:trPr>
          <w:gridAfter w:val="1"/>
          <w:wAfter w:w="21" w:type="dxa"/>
          <w:jc w:val="center"/>
        </w:trPr>
        <w:tc>
          <w:tcPr>
            <w:tcW w:w="638" w:type="dxa"/>
            <w:gridSpan w:val="2"/>
            <w:shd w:val="solid" w:color="FFFFFF" w:fill="auto"/>
          </w:tcPr>
          <w:p w14:paraId="765BD747" w14:textId="77777777" w:rsidR="005472F4" w:rsidRPr="000749E2" w:rsidRDefault="005472F4" w:rsidP="000749E2">
            <w:pPr>
              <w:pStyle w:val="TAL"/>
              <w:rPr>
                <w:lang w:eastAsia="en-US"/>
              </w:rPr>
            </w:pPr>
            <w:r w:rsidRPr="000749E2">
              <w:rPr>
                <w:lang w:eastAsia="en-US"/>
              </w:rPr>
              <w:t>RP#52</w:t>
            </w:r>
          </w:p>
        </w:tc>
        <w:tc>
          <w:tcPr>
            <w:tcW w:w="1134" w:type="dxa"/>
            <w:gridSpan w:val="2"/>
            <w:shd w:val="solid" w:color="FFFFFF" w:fill="auto"/>
          </w:tcPr>
          <w:p w14:paraId="3C5EB841" w14:textId="77777777" w:rsidR="005472F4" w:rsidRPr="000749E2" w:rsidRDefault="005472F4" w:rsidP="005076D8">
            <w:pPr>
              <w:pStyle w:val="TAL"/>
            </w:pPr>
            <w:r w:rsidRPr="000749E2">
              <w:t>RP-110660</w:t>
            </w:r>
          </w:p>
        </w:tc>
        <w:tc>
          <w:tcPr>
            <w:tcW w:w="567" w:type="dxa"/>
            <w:gridSpan w:val="2"/>
            <w:shd w:val="solid" w:color="FFFFFF" w:fill="auto"/>
          </w:tcPr>
          <w:p w14:paraId="18CF5A07" w14:textId="77777777" w:rsidR="005472F4" w:rsidRPr="000749E2" w:rsidRDefault="005472F4" w:rsidP="005076D8">
            <w:pPr>
              <w:pStyle w:val="TAL"/>
            </w:pPr>
            <w:r w:rsidRPr="000749E2">
              <w:t>0213</w:t>
            </w:r>
          </w:p>
        </w:tc>
        <w:tc>
          <w:tcPr>
            <w:tcW w:w="426" w:type="dxa"/>
            <w:gridSpan w:val="2"/>
            <w:shd w:val="solid" w:color="FFFFFF" w:fill="auto"/>
          </w:tcPr>
          <w:p w14:paraId="65BD6BCC" w14:textId="77777777" w:rsidR="005472F4" w:rsidRPr="000749E2" w:rsidRDefault="005472F4" w:rsidP="000749E2">
            <w:pPr>
              <w:pStyle w:val="TAL"/>
              <w:rPr>
                <w:lang w:eastAsia="en-US"/>
              </w:rPr>
            </w:pPr>
            <w:r w:rsidRPr="000749E2">
              <w:rPr>
                <w:lang w:eastAsia="en-US"/>
              </w:rPr>
              <w:t>-</w:t>
            </w:r>
          </w:p>
        </w:tc>
        <w:tc>
          <w:tcPr>
            <w:tcW w:w="4062" w:type="dxa"/>
            <w:gridSpan w:val="2"/>
            <w:shd w:val="solid" w:color="FFFFFF" w:fill="auto"/>
          </w:tcPr>
          <w:p w14:paraId="2EDD6639" w14:textId="77777777" w:rsidR="005472F4" w:rsidRPr="000749E2" w:rsidRDefault="005472F4" w:rsidP="005076D8">
            <w:pPr>
              <w:pStyle w:val="TAL"/>
            </w:pPr>
            <w:r w:rsidRPr="000749E2">
              <w:t>Add emergency bearer support</w:t>
            </w:r>
          </w:p>
        </w:tc>
        <w:tc>
          <w:tcPr>
            <w:tcW w:w="415" w:type="dxa"/>
            <w:gridSpan w:val="2"/>
            <w:shd w:val="solid" w:color="FFFFFF" w:fill="auto"/>
          </w:tcPr>
          <w:p w14:paraId="7EA76EDF" w14:textId="77777777" w:rsidR="005472F4" w:rsidRPr="000749E2" w:rsidRDefault="005472F4" w:rsidP="000749E2">
            <w:pPr>
              <w:pStyle w:val="TAL"/>
              <w:rPr>
                <w:lang w:eastAsia="en-US"/>
              </w:rPr>
            </w:pPr>
            <w:r w:rsidRPr="000749E2">
              <w:rPr>
                <w:lang w:eastAsia="en-US"/>
              </w:rPr>
              <w:t>F</w:t>
            </w:r>
          </w:p>
        </w:tc>
        <w:tc>
          <w:tcPr>
            <w:tcW w:w="708" w:type="dxa"/>
            <w:gridSpan w:val="2"/>
            <w:shd w:val="solid" w:color="FFFFFF" w:fill="auto"/>
          </w:tcPr>
          <w:p w14:paraId="78555CDD" w14:textId="77777777" w:rsidR="005472F4" w:rsidRPr="000749E2" w:rsidRDefault="005472F4" w:rsidP="000749E2">
            <w:pPr>
              <w:pStyle w:val="TAL"/>
              <w:rPr>
                <w:lang w:eastAsia="en-US"/>
              </w:rPr>
            </w:pPr>
            <w:r w:rsidRPr="000749E2">
              <w:rPr>
                <w:lang w:eastAsia="en-US"/>
              </w:rPr>
              <w:t>9.4.0</w:t>
            </w:r>
          </w:p>
        </w:tc>
        <w:tc>
          <w:tcPr>
            <w:tcW w:w="708" w:type="dxa"/>
            <w:gridSpan w:val="2"/>
            <w:shd w:val="solid" w:color="FFFFFF" w:fill="auto"/>
          </w:tcPr>
          <w:p w14:paraId="7DD8943A" w14:textId="77777777" w:rsidR="005472F4" w:rsidRPr="000749E2" w:rsidRDefault="005472F4" w:rsidP="000749E2">
            <w:pPr>
              <w:pStyle w:val="TAL"/>
              <w:rPr>
                <w:lang w:eastAsia="en-US"/>
              </w:rPr>
            </w:pPr>
            <w:r w:rsidRPr="000749E2">
              <w:rPr>
                <w:lang w:eastAsia="en-US"/>
              </w:rPr>
              <w:t>9.5.0</w:t>
            </w:r>
          </w:p>
        </w:tc>
        <w:tc>
          <w:tcPr>
            <w:tcW w:w="1033" w:type="dxa"/>
            <w:gridSpan w:val="2"/>
            <w:shd w:val="solid" w:color="FFFFFF" w:fill="auto"/>
          </w:tcPr>
          <w:p w14:paraId="78BB5E57" w14:textId="77777777" w:rsidR="005472F4" w:rsidRPr="000749E2" w:rsidRDefault="005472F4" w:rsidP="005076D8">
            <w:pPr>
              <w:pStyle w:val="TAL"/>
            </w:pPr>
            <w:r w:rsidRPr="000749E2">
              <w:t>R5-112289</w:t>
            </w:r>
          </w:p>
        </w:tc>
      </w:tr>
      <w:tr w:rsidR="005472F4" w:rsidRPr="000749E2" w14:paraId="5CE8FA91" w14:textId="77777777" w:rsidTr="001C22E1">
        <w:trPr>
          <w:gridAfter w:val="1"/>
          <w:wAfter w:w="21" w:type="dxa"/>
          <w:jc w:val="center"/>
        </w:trPr>
        <w:tc>
          <w:tcPr>
            <w:tcW w:w="638" w:type="dxa"/>
            <w:gridSpan w:val="2"/>
            <w:shd w:val="solid" w:color="FFFFFF" w:fill="auto"/>
          </w:tcPr>
          <w:p w14:paraId="13AA9C3E" w14:textId="77777777" w:rsidR="005472F4" w:rsidRPr="000749E2" w:rsidRDefault="005472F4" w:rsidP="000749E2">
            <w:pPr>
              <w:pStyle w:val="TAL"/>
              <w:rPr>
                <w:lang w:eastAsia="en-US"/>
              </w:rPr>
            </w:pPr>
            <w:r w:rsidRPr="000749E2">
              <w:rPr>
                <w:lang w:eastAsia="en-US"/>
              </w:rPr>
              <w:t>RP#52</w:t>
            </w:r>
          </w:p>
        </w:tc>
        <w:tc>
          <w:tcPr>
            <w:tcW w:w="1134" w:type="dxa"/>
            <w:gridSpan w:val="2"/>
            <w:shd w:val="solid" w:color="FFFFFF" w:fill="auto"/>
          </w:tcPr>
          <w:p w14:paraId="1338A1AF" w14:textId="77777777" w:rsidR="005472F4" w:rsidRPr="000749E2" w:rsidRDefault="005472F4" w:rsidP="005076D8">
            <w:pPr>
              <w:pStyle w:val="TAL"/>
            </w:pPr>
            <w:r w:rsidRPr="000749E2">
              <w:t>RP-110667</w:t>
            </w:r>
          </w:p>
        </w:tc>
        <w:tc>
          <w:tcPr>
            <w:tcW w:w="567" w:type="dxa"/>
            <w:gridSpan w:val="2"/>
            <w:shd w:val="solid" w:color="FFFFFF" w:fill="auto"/>
          </w:tcPr>
          <w:p w14:paraId="7E9F8206" w14:textId="77777777" w:rsidR="005472F4" w:rsidRPr="000749E2" w:rsidRDefault="005472F4" w:rsidP="005076D8">
            <w:pPr>
              <w:pStyle w:val="TAL"/>
            </w:pPr>
            <w:r w:rsidRPr="000749E2">
              <w:t>0214</w:t>
            </w:r>
          </w:p>
        </w:tc>
        <w:tc>
          <w:tcPr>
            <w:tcW w:w="426" w:type="dxa"/>
            <w:gridSpan w:val="2"/>
            <w:shd w:val="solid" w:color="FFFFFF" w:fill="auto"/>
          </w:tcPr>
          <w:p w14:paraId="484C1D03" w14:textId="77777777" w:rsidR="005472F4" w:rsidRPr="000749E2" w:rsidRDefault="005472F4" w:rsidP="000749E2">
            <w:pPr>
              <w:pStyle w:val="TAL"/>
              <w:rPr>
                <w:lang w:eastAsia="en-US"/>
              </w:rPr>
            </w:pPr>
            <w:r w:rsidRPr="000749E2">
              <w:rPr>
                <w:lang w:eastAsia="en-US"/>
              </w:rPr>
              <w:t>-</w:t>
            </w:r>
          </w:p>
        </w:tc>
        <w:tc>
          <w:tcPr>
            <w:tcW w:w="4062" w:type="dxa"/>
            <w:gridSpan w:val="2"/>
            <w:shd w:val="solid" w:color="FFFFFF" w:fill="auto"/>
          </w:tcPr>
          <w:p w14:paraId="2B01C73F" w14:textId="77777777" w:rsidR="005472F4" w:rsidRPr="000749E2" w:rsidRDefault="005472F4" w:rsidP="005076D8">
            <w:pPr>
              <w:pStyle w:val="TAL"/>
            </w:pPr>
            <w:r w:rsidRPr="000749E2">
              <w:t>Band 24 Addition to TS 36.508</w:t>
            </w:r>
          </w:p>
        </w:tc>
        <w:tc>
          <w:tcPr>
            <w:tcW w:w="415" w:type="dxa"/>
            <w:gridSpan w:val="2"/>
            <w:shd w:val="solid" w:color="FFFFFF" w:fill="auto"/>
          </w:tcPr>
          <w:p w14:paraId="7E45767A" w14:textId="77777777" w:rsidR="005472F4" w:rsidRPr="000749E2" w:rsidRDefault="005472F4" w:rsidP="000749E2">
            <w:pPr>
              <w:pStyle w:val="TAL"/>
              <w:rPr>
                <w:lang w:eastAsia="en-US"/>
              </w:rPr>
            </w:pPr>
            <w:r w:rsidRPr="000749E2">
              <w:rPr>
                <w:lang w:eastAsia="en-US"/>
              </w:rPr>
              <w:t>F</w:t>
            </w:r>
          </w:p>
        </w:tc>
        <w:tc>
          <w:tcPr>
            <w:tcW w:w="708" w:type="dxa"/>
            <w:gridSpan w:val="2"/>
            <w:shd w:val="solid" w:color="FFFFFF" w:fill="auto"/>
          </w:tcPr>
          <w:p w14:paraId="49DF282C" w14:textId="77777777" w:rsidR="005472F4" w:rsidRPr="000749E2" w:rsidRDefault="005472F4" w:rsidP="000749E2">
            <w:pPr>
              <w:pStyle w:val="TAL"/>
              <w:rPr>
                <w:lang w:eastAsia="en-US"/>
              </w:rPr>
            </w:pPr>
            <w:r w:rsidRPr="000749E2">
              <w:rPr>
                <w:lang w:eastAsia="en-US"/>
              </w:rPr>
              <w:t>9.4.0</w:t>
            </w:r>
          </w:p>
        </w:tc>
        <w:tc>
          <w:tcPr>
            <w:tcW w:w="708" w:type="dxa"/>
            <w:gridSpan w:val="2"/>
            <w:shd w:val="solid" w:color="FFFFFF" w:fill="auto"/>
          </w:tcPr>
          <w:p w14:paraId="1114F196" w14:textId="77777777" w:rsidR="005472F4" w:rsidRPr="000749E2" w:rsidRDefault="005472F4" w:rsidP="000749E2">
            <w:pPr>
              <w:pStyle w:val="TAL"/>
              <w:rPr>
                <w:lang w:eastAsia="en-US"/>
              </w:rPr>
            </w:pPr>
            <w:r w:rsidRPr="000749E2">
              <w:rPr>
                <w:lang w:eastAsia="en-US"/>
              </w:rPr>
              <w:t>9.5.0</w:t>
            </w:r>
          </w:p>
        </w:tc>
        <w:tc>
          <w:tcPr>
            <w:tcW w:w="1033" w:type="dxa"/>
            <w:gridSpan w:val="2"/>
            <w:shd w:val="solid" w:color="FFFFFF" w:fill="auto"/>
          </w:tcPr>
          <w:p w14:paraId="6B84B38C" w14:textId="77777777" w:rsidR="005472F4" w:rsidRPr="000749E2" w:rsidRDefault="005472F4" w:rsidP="005076D8">
            <w:pPr>
              <w:pStyle w:val="TAL"/>
            </w:pPr>
            <w:r w:rsidRPr="000749E2">
              <w:t>R5-112381</w:t>
            </w:r>
          </w:p>
        </w:tc>
      </w:tr>
      <w:tr w:rsidR="005472F4" w:rsidRPr="000749E2" w14:paraId="3F378C7A" w14:textId="77777777" w:rsidTr="001C22E1">
        <w:trPr>
          <w:gridAfter w:val="1"/>
          <w:wAfter w:w="21" w:type="dxa"/>
          <w:jc w:val="center"/>
        </w:trPr>
        <w:tc>
          <w:tcPr>
            <w:tcW w:w="638" w:type="dxa"/>
            <w:gridSpan w:val="2"/>
            <w:shd w:val="solid" w:color="FFFFFF" w:fill="auto"/>
          </w:tcPr>
          <w:p w14:paraId="70E17E7D" w14:textId="77777777" w:rsidR="005472F4" w:rsidRPr="000749E2" w:rsidRDefault="005472F4" w:rsidP="000749E2">
            <w:pPr>
              <w:pStyle w:val="TAL"/>
              <w:rPr>
                <w:lang w:eastAsia="en-US"/>
              </w:rPr>
            </w:pPr>
            <w:r w:rsidRPr="000749E2">
              <w:rPr>
                <w:lang w:eastAsia="en-US"/>
              </w:rPr>
              <w:t>RP#52</w:t>
            </w:r>
          </w:p>
        </w:tc>
        <w:tc>
          <w:tcPr>
            <w:tcW w:w="1134" w:type="dxa"/>
            <w:gridSpan w:val="2"/>
            <w:shd w:val="solid" w:color="FFFFFF" w:fill="auto"/>
          </w:tcPr>
          <w:p w14:paraId="15BE7E3E" w14:textId="77777777" w:rsidR="005472F4" w:rsidRPr="000749E2" w:rsidRDefault="005472F4" w:rsidP="005076D8">
            <w:pPr>
              <w:pStyle w:val="TAL"/>
            </w:pPr>
            <w:r w:rsidRPr="000749E2">
              <w:t>RP-110643</w:t>
            </w:r>
          </w:p>
        </w:tc>
        <w:tc>
          <w:tcPr>
            <w:tcW w:w="567" w:type="dxa"/>
            <w:gridSpan w:val="2"/>
            <w:shd w:val="solid" w:color="FFFFFF" w:fill="auto"/>
          </w:tcPr>
          <w:p w14:paraId="47FDDBAD" w14:textId="77777777" w:rsidR="005472F4" w:rsidRPr="000749E2" w:rsidRDefault="005472F4" w:rsidP="005076D8">
            <w:pPr>
              <w:pStyle w:val="TAL"/>
            </w:pPr>
            <w:r w:rsidRPr="000749E2">
              <w:t>0215</w:t>
            </w:r>
          </w:p>
        </w:tc>
        <w:tc>
          <w:tcPr>
            <w:tcW w:w="426" w:type="dxa"/>
            <w:gridSpan w:val="2"/>
            <w:shd w:val="solid" w:color="FFFFFF" w:fill="auto"/>
          </w:tcPr>
          <w:p w14:paraId="70E15CCD" w14:textId="77777777" w:rsidR="005472F4" w:rsidRPr="000749E2" w:rsidRDefault="005472F4" w:rsidP="000749E2">
            <w:pPr>
              <w:pStyle w:val="TAL"/>
              <w:rPr>
                <w:lang w:eastAsia="en-US"/>
              </w:rPr>
            </w:pPr>
            <w:r w:rsidRPr="000749E2">
              <w:rPr>
                <w:lang w:eastAsia="en-US"/>
              </w:rPr>
              <w:t>-</w:t>
            </w:r>
          </w:p>
        </w:tc>
        <w:tc>
          <w:tcPr>
            <w:tcW w:w="4062" w:type="dxa"/>
            <w:gridSpan w:val="2"/>
            <w:shd w:val="solid" w:color="FFFFFF" w:fill="auto"/>
          </w:tcPr>
          <w:p w14:paraId="10B22654" w14:textId="77777777" w:rsidR="005472F4" w:rsidRPr="000749E2" w:rsidRDefault="005472F4" w:rsidP="005076D8">
            <w:pPr>
              <w:pStyle w:val="TAL"/>
            </w:pPr>
            <w:r w:rsidRPr="000749E2">
              <w:t>New connection diagrams to Annex A</w:t>
            </w:r>
          </w:p>
        </w:tc>
        <w:tc>
          <w:tcPr>
            <w:tcW w:w="415" w:type="dxa"/>
            <w:gridSpan w:val="2"/>
            <w:shd w:val="solid" w:color="FFFFFF" w:fill="auto"/>
          </w:tcPr>
          <w:p w14:paraId="1D750FC0" w14:textId="77777777" w:rsidR="005472F4" w:rsidRPr="000749E2" w:rsidRDefault="005472F4" w:rsidP="000749E2">
            <w:pPr>
              <w:pStyle w:val="TAL"/>
              <w:rPr>
                <w:lang w:eastAsia="en-US"/>
              </w:rPr>
            </w:pPr>
            <w:r w:rsidRPr="000749E2">
              <w:rPr>
                <w:lang w:eastAsia="en-US"/>
              </w:rPr>
              <w:t>F</w:t>
            </w:r>
          </w:p>
        </w:tc>
        <w:tc>
          <w:tcPr>
            <w:tcW w:w="708" w:type="dxa"/>
            <w:gridSpan w:val="2"/>
            <w:shd w:val="solid" w:color="FFFFFF" w:fill="auto"/>
          </w:tcPr>
          <w:p w14:paraId="2EEA0B2C" w14:textId="77777777" w:rsidR="005472F4" w:rsidRPr="000749E2" w:rsidRDefault="005472F4" w:rsidP="000749E2">
            <w:pPr>
              <w:pStyle w:val="TAL"/>
              <w:rPr>
                <w:lang w:eastAsia="en-US"/>
              </w:rPr>
            </w:pPr>
            <w:r w:rsidRPr="000749E2">
              <w:rPr>
                <w:lang w:eastAsia="en-US"/>
              </w:rPr>
              <w:t>9.4.0</w:t>
            </w:r>
          </w:p>
        </w:tc>
        <w:tc>
          <w:tcPr>
            <w:tcW w:w="708" w:type="dxa"/>
            <w:gridSpan w:val="2"/>
            <w:shd w:val="solid" w:color="FFFFFF" w:fill="auto"/>
          </w:tcPr>
          <w:p w14:paraId="63BB6954" w14:textId="77777777" w:rsidR="005472F4" w:rsidRPr="000749E2" w:rsidRDefault="005472F4" w:rsidP="000749E2">
            <w:pPr>
              <w:pStyle w:val="TAL"/>
              <w:rPr>
                <w:lang w:eastAsia="en-US"/>
              </w:rPr>
            </w:pPr>
            <w:r w:rsidRPr="000749E2">
              <w:rPr>
                <w:lang w:eastAsia="en-US"/>
              </w:rPr>
              <w:t>9.5.0</w:t>
            </w:r>
          </w:p>
        </w:tc>
        <w:tc>
          <w:tcPr>
            <w:tcW w:w="1033" w:type="dxa"/>
            <w:gridSpan w:val="2"/>
            <w:shd w:val="solid" w:color="FFFFFF" w:fill="auto"/>
          </w:tcPr>
          <w:p w14:paraId="27C4AD42" w14:textId="77777777" w:rsidR="005472F4" w:rsidRPr="000749E2" w:rsidRDefault="005472F4" w:rsidP="005076D8">
            <w:pPr>
              <w:pStyle w:val="TAL"/>
            </w:pPr>
            <w:r w:rsidRPr="000749E2">
              <w:t>R5-112458</w:t>
            </w:r>
          </w:p>
        </w:tc>
      </w:tr>
      <w:tr w:rsidR="005472F4" w:rsidRPr="000749E2" w14:paraId="60028EB6" w14:textId="77777777" w:rsidTr="001C22E1">
        <w:trPr>
          <w:gridAfter w:val="1"/>
          <w:wAfter w:w="21" w:type="dxa"/>
          <w:jc w:val="center"/>
        </w:trPr>
        <w:tc>
          <w:tcPr>
            <w:tcW w:w="638" w:type="dxa"/>
            <w:gridSpan w:val="2"/>
            <w:shd w:val="solid" w:color="FFFFFF" w:fill="auto"/>
          </w:tcPr>
          <w:p w14:paraId="5114F372" w14:textId="77777777" w:rsidR="005472F4" w:rsidRPr="000749E2" w:rsidRDefault="005472F4" w:rsidP="000749E2">
            <w:pPr>
              <w:pStyle w:val="TAL"/>
              <w:rPr>
                <w:lang w:eastAsia="en-US"/>
              </w:rPr>
            </w:pPr>
            <w:r w:rsidRPr="000749E2">
              <w:rPr>
                <w:lang w:eastAsia="en-US"/>
              </w:rPr>
              <w:t>RP#52</w:t>
            </w:r>
          </w:p>
        </w:tc>
        <w:tc>
          <w:tcPr>
            <w:tcW w:w="1134" w:type="dxa"/>
            <w:gridSpan w:val="2"/>
            <w:shd w:val="solid" w:color="FFFFFF" w:fill="auto"/>
          </w:tcPr>
          <w:p w14:paraId="2BCC2F10" w14:textId="77777777" w:rsidR="005472F4" w:rsidRPr="000749E2" w:rsidRDefault="005472F4" w:rsidP="005076D8">
            <w:pPr>
              <w:pStyle w:val="TAL"/>
            </w:pPr>
            <w:r w:rsidRPr="000749E2">
              <w:t>RP-110647</w:t>
            </w:r>
          </w:p>
        </w:tc>
        <w:tc>
          <w:tcPr>
            <w:tcW w:w="567" w:type="dxa"/>
            <w:gridSpan w:val="2"/>
            <w:shd w:val="solid" w:color="FFFFFF" w:fill="auto"/>
          </w:tcPr>
          <w:p w14:paraId="533639B3" w14:textId="77777777" w:rsidR="005472F4" w:rsidRPr="000749E2" w:rsidRDefault="005472F4" w:rsidP="005076D8">
            <w:pPr>
              <w:pStyle w:val="TAL"/>
            </w:pPr>
            <w:r w:rsidRPr="000749E2">
              <w:t>0216</w:t>
            </w:r>
          </w:p>
        </w:tc>
        <w:tc>
          <w:tcPr>
            <w:tcW w:w="426" w:type="dxa"/>
            <w:gridSpan w:val="2"/>
            <w:shd w:val="solid" w:color="FFFFFF" w:fill="auto"/>
          </w:tcPr>
          <w:p w14:paraId="62506D67" w14:textId="77777777" w:rsidR="005472F4" w:rsidRPr="000749E2" w:rsidRDefault="005472F4" w:rsidP="000749E2">
            <w:pPr>
              <w:pStyle w:val="TAL"/>
              <w:rPr>
                <w:lang w:eastAsia="en-US"/>
              </w:rPr>
            </w:pPr>
            <w:r w:rsidRPr="000749E2">
              <w:rPr>
                <w:lang w:eastAsia="en-US"/>
              </w:rPr>
              <w:t>-</w:t>
            </w:r>
          </w:p>
        </w:tc>
        <w:tc>
          <w:tcPr>
            <w:tcW w:w="4062" w:type="dxa"/>
            <w:gridSpan w:val="2"/>
            <w:shd w:val="solid" w:color="FFFFFF" w:fill="auto"/>
          </w:tcPr>
          <w:p w14:paraId="4281FF67" w14:textId="77777777" w:rsidR="005472F4" w:rsidRPr="000749E2" w:rsidRDefault="005472F4" w:rsidP="005076D8">
            <w:pPr>
              <w:pStyle w:val="TAL"/>
            </w:pPr>
            <w:r w:rsidRPr="000749E2">
              <w:t>Correction to Derivation Path for RB Setup on UTRA side (condition UTRA PS RB)</w:t>
            </w:r>
          </w:p>
        </w:tc>
        <w:tc>
          <w:tcPr>
            <w:tcW w:w="415" w:type="dxa"/>
            <w:gridSpan w:val="2"/>
            <w:shd w:val="solid" w:color="FFFFFF" w:fill="auto"/>
          </w:tcPr>
          <w:p w14:paraId="102FFD58" w14:textId="77777777" w:rsidR="005472F4" w:rsidRPr="000749E2" w:rsidRDefault="005472F4" w:rsidP="000749E2">
            <w:pPr>
              <w:pStyle w:val="TAL"/>
              <w:rPr>
                <w:lang w:eastAsia="en-US"/>
              </w:rPr>
            </w:pPr>
            <w:r w:rsidRPr="000749E2">
              <w:rPr>
                <w:lang w:eastAsia="en-US"/>
              </w:rPr>
              <w:t>F</w:t>
            </w:r>
          </w:p>
        </w:tc>
        <w:tc>
          <w:tcPr>
            <w:tcW w:w="708" w:type="dxa"/>
            <w:gridSpan w:val="2"/>
            <w:shd w:val="solid" w:color="FFFFFF" w:fill="auto"/>
          </w:tcPr>
          <w:p w14:paraId="1C16D42A" w14:textId="77777777" w:rsidR="005472F4" w:rsidRPr="000749E2" w:rsidRDefault="005472F4" w:rsidP="000749E2">
            <w:pPr>
              <w:pStyle w:val="TAL"/>
              <w:rPr>
                <w:lang w:eastAsia="en-US"/>
              </w:rPr>
            </w:pPr>
            <w:r w:rsidRPr="000749E2">
              <w:rPr>
                <w:lang w:eastAsia="en-US"/>
              </w:rPr>
              <w:t>9.4.0</w:t>
            </w:r>
          </w:p>
        </w:tc>
        <w:tc>
          <w:tcPr>
            <w:tcW w:w="708" w:type="dxa"/>
            <w:gridSpan w:val="2"/>
            <w:shd w:val="solid" w:color="FFFFFF" w:fill="auto"/>
          </w:tcPr>
          <w:p w14:paraId="32D615C4" w14:textId="77777777" w:rsidR="005472F4" w:rsidRPr="000749E2" w:rsidRDefault="005472F4" w:rsidP="000749E2">
            <w:pPr>
              <w:pStyle w:val="TAL"/>
              <w:rPr>
                <w:lang w:eastAsia="en-US"/>
              </w:rPr>
            </w:pPr>
            <w:r w:rsidRPr="000749E2">
              <w:rPr>
                <w:lang w:eastAsia="en-US"/>
              </w:rPr>
              <w:t>9.5.0</w:t>
            </w:r>
          </w:p>
        </w:tc>
        <w:tc>
          <w:tcPr>
            <w:tcW w:w="1033" w:type="dxa"/>
            <w:gridSpan w:val="2"/>
            <w:shd w:val="solid" w:color="FFFFFF" w:fill="auto"/>
          </w:tcPr>
          <w:p w14:paraId="5A0DD71E" w14:textId="77777777" w:rsidR="005472F4" w:rsidRPr="000749E2" w:rsidRDefault="005472F4" w:rsidP="005076D8">
            <w:pPr>
              <w:pStyle w:val="TAL"/>
            </w:pPr>
            <w:r w:rsidRPr="000749E2">
              <w:t>R5-112571</w:t>
            </w:r>
          </w:p>
        </w:tc>
      </w:tr>
      <w:tr w:rsidR="005472F4" w:rsidRPr="000749E2" w14:paraId="04EE5492" w14:textId="77777777" w:rsidTr="001C22E1">
        <w:trPr>
          <w:gridAfter w:val="1"/>
          <w:wAfter w:w="21" w:type="dxa"/>
          <w:jc w:val="center"/>
        </w:trPr>
        <w:tc>
          <w:tcPr>
            <w:tcW w:w="638" w:type="dxa"/>
            <w:gridSpan w:val="2"/>
            <w:shd w:val="solid" w:color="FFFFFF" w:fill="auto"/>
          </w:tcPr>
          <w:p w14:paraId="5D29BCC6" w14:textId="77777777" w:rsidR="005472F4" w:rsidRPr="000749E2" w:rsidRDefault="005472F4" w:rsidP="000749E2">
            <w:pPr>
              <w:pStyle w:val="TAL"/>
              <w:rPr>
                <w:lang w:eastAsia="en-US"/>
              </w:rPr>
            </w:pPr>
            <w:r w:rsidRPr="000749E2">
              <w:rPr>
                <w:lang w:eastAsia="en-US"/>
              </w:rPr>
              <w:t>RP#52</w:t>
            </w:r>
          </w:p>
        </w:tc>
        <w:tc>
          <w:tcPr>
            <w:tcW w:w="1134" w:type="dxa"/>
            <w:gridSpan w:val="2"/>
            <w:shd w:val="solid" w:color="FFFFFF" w:fill="auto"/>
          </w:tcPr>
          <w:p w14:paraId="253BDDE9" w14:textId="77777777" w:rsidR="005472F4" w:rsidRPr="000749E2" w:rsidRDefault="005472F4" w:rsidP="005076D8">
            <w:pPr>
              <w:pStyle w:val="TAL"/>
            </w:pPr>
            <w:r w:rsidRPr="000749E2">
              <w:t>RP-110647</w:t>
            </w:r>
          </w:p>
        </w:tc>
        <w:tc>
          <w:tcPr>
            <w:tcW w:w="567" w:type="dxa"/>
            <w:gridSpan w:val="2"/>
            <w:shd w:val="solid" w:color="FFFFFF" w:fill="auto"/>
          </w:tcPr>
          <w:p w14:paraId="04BCEF4B" w14:textId="77777777" w:rsidR="005472F4" w:rsidRPr="000749E2" w:rsidRDefault="005472F4" w:rsidP="005076D8">
            <w:pPr>
              <w:pStyle w:val="TAL"/>
            </w:pPr>
            <w:r w:rsidRPr="000749E2">
              <w:t>0217</w:t>
            </w:r>
          </w:p>
        </w:tc>
        <w:tc>
          <w:tcPr>
            <w:tcW w:w="426" w:type="dxa"/>
            <w:gridSpan w:val="2"/>
            <w:shd w:val="solid" w:color="FFFFFF" w:fill="auto"/>
          </w:tcPr>
          <w:p w14:paraId="5F34B3D6" w14:textId="77777777" w:rsidR="005472F4" w:rsidRPr="000749E2" w:rsidRDefault="005472F4" w:rsidP="000749E2">
            <w:pPr>
              <w:pStyle w:val="TAL"/>
              <w:rPr>
                <w:lang w:eastAsia="en-US"/>
              </w:rPr>
            </w:pPr>
            <w:r w:rsidRPr="000749E2">
              <w:rPr>
                <w:lang w:eastAsia="en-US"/>
              </w:rPr>
              <w:t>-</w:t>
            </w:r>
          </w:p>
        </w:tc>
        <w:tc>
          <w:tcPr>
            <w:tcW w:w="4062" w:type="dxa"/>
            <w:gridSpan w:val="2"/>
            <w:shd w:val="solid" w:color="FFFFFF" w:fill="auto"/>
          </w:tcPr>
          <w:p w14:paraId="03E3FD4D" w14:textId="77777777" w:rsidR="005472F4" w:rsidRPr="000749E2" w:rsidRDefault="005472F4" w:rsidP="005076D8">
            <w:pPr>
              <w:pStyle w:val="TAL"/>
            </w:pPr>
            <w:r w:rsidRPr="000749E2">
              <w:t>Update APN check at attach</w:t>
            </w:r>
          </w:p>
        </w:tc>
        <w:tc>
          <w:tcPr>
            <w:tcW w:w="415" w:type="dxa"/>
            <w:gridSpan w:val="2"/>
            <w:shd w:val="solid" w:color="FFFFFF" w:fill="auto"/>
          </w:tcPr>
          <w:p w14:paraId="5C791D4E" w14:textId="77777777" w:rsidR="005472F4" w:rsidRPr="000749E2" w:rsidRDefault="005472F4" w:rsidP="000749E2">
            <w:pPr>
              <w:pStyle w:val="TAL"/>
              <w:rPr>
                <w:lang w:eastAsia="en-US"/>
              </w:rPr>
            </w:pPr>
            <w:r w:rsidRPr="000749E2">
              <w:rPr>
                <w:lang w:eastAsia="en-US"/>
              </w:rPr>
              <w:t>F</w:t>
            </w:r>
          </w:p>
        </w:tc>
        <w:tc>
          <w:tcPr>
            <w:tcW w:w="708" w:type="dxa"/>
            <w:gridSpan w:val="2"/>
            <w:shd w:val="solid" w:color="FFFFFF" w:fill="auto"/>
          </w:tcPr>
          <w:p w14:paraId="2D662B3A" w14:textId="77777777" w:rsidR="005472F4" w:rsidRPr="000749E2" w:rsidRDefault="005472F4" w:rsidP="000749E2">
            <w:pPr>
              <w:pStyle w:val="TAL"/>
              <w:rPr>
                <w:lang w:eastAsia="en-US"/>
              </w:rPr>
            </w:pPr>
            <w:r w:rsidRPr="000749E2">
              <w:rPr>
                <w:lang w:eastAsia="en-US"/>
              </w:rPr>
              <w:t>9.4.0</w:t>
            </w:r>
          </w:p>
        </w:tc>
        <w:tc>
          <w:tcPr>
            <w:tcW w:w="708" w:type="dxa"/>
            <w:gridSpan w:val="2"/>
            <w:shd w:val="solid" w:color="FFFFFF" w:fill="auto"/>
          </w:tcPr>
          <w:p w14:paraId="43952D82" w14:textId="77777777" w:rsidR="005472F4" w:rsidRPr="000749E2" w:rsidRDefault="005472F4" w:rsidP="000749E2">
            <w:pPr>
              <w:pStyle w:val="TAL"/>
              <w:rPr>
                <w:lang w:eastAsia="en-US"/>
              </w:rPr>
            </w:pPr>
            <w:r w:rsidRPr="000749E2">
              <w:rPr>
                <w:lang w:eastAsia="en-US"/>
              </w:rPr>
              <w:t>9.5.0</w:t>
            </w:r>
          </w:p>
        </w:tc>
        <w:tc>
          <w:tcPr>
            <w:tcW w:w="1033" w:type="dxa"/>
            <w:gridSpan w:val="2"/>
            <w:shd w:val="solid" w:color="FFFFFF" w:fill="auto"/>
          </w:tcPr>
          <w:p w14:paraId="4CFF9B1C" w14:textId="77777777" w:rsidR="005472F4" w:rsidRPr="000749E2" w:rsidRDefault="005472F4" w:rsidP="005076D8">
            <w:pPr>
              <w:pStyle w:val="TAL"/>
            </w:pPr>
            <w:r w:rsidRPr="000749E2">
              <w:t>R5-112598</w:t>
            </w:r>
          </w:p>
        </w:tc>
      </w:tr>
      <w:tr w:rsidR="005472F4" w:rsidRPr="000749E2" w14:paraId="2652918A" w14:textId="77777777" w:rsidTr="001C22E1">
        <w:trPr>
          <w:gridAfter w:val="1"/>
          <w:wAfter w:w="21" w:type="dxa"/>
          <w:jc w:val="center"/>
        </w:trPr>
        <w:tc>
          <w:tcPr>
            <w:tcW w:w="638" w:type="dxa"/>
            <w:gridSpan w:val="2"/>
            <w:shd w:val="solid" w:color="FFFFFF" w:fill="auto"/>
          </w:tcPr>
          <w:p w14:paraId="462F1EE2" w14:textId="77777777" w:rsidR="005472F4" w:rsidRPr="000749E2" w:rsidRDefault="005472F4" w:rsidP="000749E2">
            <w:pPr>
              <w:pStyle w:val="TAL"/>
              <w:rPr>
                <w:lang w:eastAsia="en-US"/>
              </w:rPr>
            </w:pPr>
            <w:r w:rsidRPr="000749E2">
              <w:rPr>
                <w:lang w:eastAsia="en-US"/>
              </w:rPr>
              <w:t>RP#52</w:t>
            </w:r>
          </w:p>
        </w:tc>
        <w:tc>
          <w:tcPr>
            <w:tcW w:w="1134" w:type="dxa"/>
            <w:gridSpan w:val="2"/>
            <w:shd w:val="solid" w:color="FFFFFF" w:fill="auto"/>
          </w:tcPr>
          <w:p w14:paraId="18C0A6A3" w14:textId="77777777" w:rsidR="005472F4" w:rsidRPr="000749E2" w:rsidRDefault="005472F4" w:rsidP="005076D8">
            <w:pPr>
              <w:pStyle w:val="TAL"/>
            </w:pPr>
            <w:r w:rsidRPr="000749E2">
              <w:t>RP-110647</w:t>
            </w:r>
          </w:p>
        </w:tc>
        <w:tc>
          <w:tcPr>
            <w:tcW w:w="567" w:type="dxa"/>
            <w:gridSpan w:val="2"/>
            <w:shd w:val="solid" w:color="FFFFFF" w:fill="auto"/>
          </w:tcPr>
          <w:p w14:paraId="31C56939" w14:textId="77777777" w:rsidR="005472F4" w:rsidRPr="000749E2" w:rsidRDefault="005472F4" w:rsidP="005076D8">
            <w:pPr>
              <w:pStyle w:val="TAL"/>
            </w:pPr>
            <w:r w:rsidRPr="000749E2">
              <w:t>0218</w:t>
            </w:r>
          </w:p>
        </w:tc>
        <w:tc>
          <w:tcPr>
            <w:tcW w:w="426" w:type="dxa"/>
            <w:gridSpan w:val="2"/>
            <w:shd w:val="solid" w:color="FFFFFF" w:fill="auto"/>
          </w:tcPr>
          <w:p w14:paraId="7D627769" w14:textId="77777777" w:rsidR="005472F4" w:rsidRPr="000749E2" w:rsidRDefault="005472F4" w:rsidP="000749E2">
            <w:pPr>
              <w:pStyle w:val="TAL"/>
              <w:rPr>
                <w:lang w:eastAsia="en-US"/>
              </w:rPr>
            </w:pPr>
            <w:r w:rsidRPr="000749E2">
              <w:rPr>
                <w:lang w:eastAsia="en-US"/>
              </w:rPr>
              <w:t>-</w:t>
            </w:r>
          </w:p>
        </w:tc>
        <w:tc>
          <w:tcPr>
            <w:tcW w:w="4062" w:type="dxa"/>
            <w:gridSpan w:val="2"/>
            <w:shd w:val="solid" w:color="FFFFFF" w:fill="auto"/>
          </w:tcPr>
          <w:p w14:paraId="458BF0D4" w14:textId="77777777" w:rsidR="005472F4" w:rsidRPr="000749E2" w:rsidRDefault="005472F4" w:rsidP="005076D8">
            <w:pPr>
              <w:pStyle w:val="TAL"/>
            </w:pPr>
            <w:r w:rsidRPr="000749E2">
              <w:t>Update of SIB7 default message contents</w:t>
            </w:r>
          </w:p>
        </w:tc>
        <w:tc>
          <w:tcPr>
            <w:tcW w:w="415" w:type="dxa"/>
            <w:gridSpan w:val="2"/>
            <w:shd w:val="solid" w:color="FFFFFF" w:fill="auto"/>
          </w:tcPr>
          <w:p w14:paraId="24A2CE42" w14:textId="77777777" w:rsidR="005472F4" w:rsidRPr="000749E2" w:rsidRDefault="005472F4" w:rsidP="000749E2">
            <w:pPr>
              <w:pStyle w:val="TAL"/>
              <w:rPr>
                <w:lang w:eastAsia="en-US"/>
              </w:rPr>
            </w:pPr>
            <w:r w:rsidRPr="000749E2">
              <w:rPr>
                <w:lang w:eastAsia="en-US"/>
              </w:rPr>
              <w:t>F</w:t>
            </w:r>
          </w:p>
        </w:tc>
        <w:tc>
          <w:tcPr>
            <w:tcW w:w="708" w:type="dxa"/>
            <w:gridSpan w:val="2"/>
            <w:shd w:val="solid" w:color="FFFFFF" w:fill="auto"/>
          </w:tcPr>
          <w:p w14:paraId="14CF7A45" w14:textId="77777777" w:rsidR="005472F4" w:rsidRPr="000749E2" w:rsidRDefault="005472F4" w:rsidP="000749E2">
            <w:pPr>
              <w:pStyle w:val="TAL"/>
              <w:rPr>
                <w:lang w:eastAsia="en-US"/>
              </w:rPr>
            </w:pPr>
            <w:r w:rsidRPr="000749E2">
              <w:rPr>
                <w:lang w:eastAsia="en-US"/>
              </w:rPr>
              <w:t>9.4.0</w:t>
            </w:r>
          </w:p>
        </w:tc>
        <w:tc>
          <w:tcPr>
            <w:tcW w:w="708" w:type="dxa"/>
            <w:gridSpan w:val="2"/>
            <w:shd w:val="solid" w:color="FFFFFF" w:fill="auto"/>
          </w:tcPr>
          <w:p w14:paraId="769256B2" w14:textId="77777777" w:rsidR="005472F4" w:rsidRPr="000749E2" w:rsidRDefault="005472F4" w:rsidP="000749E2">
            <w:pPr>
              <w:pStyle w:val="TAL"/>
              <w:rPr>
                <w:lang w:eastAsia="en-US"/>
              </w:rPr>
            </w:pPr>
            <w:r w:rsidRPr="000749E2">
              <w:rPr>
                <w:lang w:eastAsia="en-US"/>
              </w:rPr>
              <w:t>9.5.0</w:t>
            </w:r>
          </w:p>
        </w:tc>
        <w:tc>
          <w:tcPr>
            <w:tcW w:w="1033" w:type="dxa"/>
            <w:gridSpan w:val="2"/>
            <w:shd w:val="solid" w:color="FFFFFF" w:fill="auto"/>
          </w:tcPr>
          <w:p w14:paraId="6714DC41" w14:textId="77777777" w:rsidR="005472F4" w:rsidRPr="000749E2" w:rsidRDefault="005472F4" w:rsidP="005076D8">
            <w:pPr>
              <w:pStyle w:val="TAL"/>
            </w:pPr>
            <w:r w:rsidRPr="000749E2">
              <w:t>R5-112599</w:t>
            </w:r>
          </w:p>
        </w:tc>
      </w:tr>
      <w:tr w:rsidR="005472F4" w:rsidRPr="000749E2" w14:paraId="1E5BDCD2" w14:textId="77777777" w:rsidTr="001C22E1">
        <w:trPr>
          <w:gridAfter w:val="1"/>
          <w:wAfter w:w="21" w:type="dxa"/>
          <w:jc w:val="center"/>
        </w:trPr>
        <w:tc>
          <w:tcPr>
            <w:tcW w:w="638" w:type="dxa"/>
            <w:gridSpan w:val="2"/>
            <w:shd w:val="solid" w:color="FFFFFF" w:fill="auto"/>
          </w:tcPr>
          <w:p w14:paraId="48A63280" w14:textId="77777777" w:rsidR="005472F4" w:rsidRPr="000749E2" w:rsidRDefault="005472F4" w:rsidP="000749E2">
            <w:pPr>
              <w:pStyle w:val="TAL"/>
              <w:rPr>
                <w:lang w:eastAsia="en-US"/>
              </w:rPr>
            </w:pPr>
            <w:r w:rsidRPr="000749E2">
              <w:rPr>
                <w:lang w:eastAsia="en-US"/>
              </w:rPr>
              <w:t>RP#52</w:t>
            </w:r>
          </w:p>
        </w:tc>
        <w:tc>
          <w:tcPr>
            <w:tcW w:w="1134" w:type="dxa"/>
            <w:gridSpan w:val="2"/>
            <w:shd w:val="solid" w:color="FFFFFF" w:fill="auto"/>
          </w:tcPr>
          <w:p w14:paraId="2AEC2A66" w14:textId="77777777" w:rsidR="005472F4" w:rsidRPr="000749E2" w:rsidRDefault="005472F4" w:rsidP="005076D8">
            <w:pPr>
              <w:pStyle w:val="TAL"/>
            </w:pPr>
            <w:r w:rsidRPr="000749E2">
              <w:t>RP-110647</w:t>
            </w:r>
          </w:p>
        </w:tc>
        <w:tc>
          <w:tcPr>
            <w:tcW w:w="567" w:type="dxa"/>
            <w:gridSpan w:val="2"/>
            <w:shd w:val="solid" w:color="FFFFFF" w:fill="auto"/>
          </w:tcPr>
          <w:p w14:paraId="412352FC" w14:textId="77777777" w:rsidR="005472F4" w:rsidRPr="000749E2" w:rsidRDefault="005472F4" w:rsidP="005076D8">
            <w:pPr>
              <w:pStyle w:val="TAL"/>
            </w:pPr>
            <w:r w:rsidRPr="000749E2">
              <w:t>0219</w:t>
            </w:r>
          </w:p>
        </w:tc>
        <w:tc>
          <w:tcPr>
            <w:tcW w:w="426" w:type="dxa"/>
            <w:gridSpan w:val="2"/>
            <w:shd w:val="solid" w:color="FFFFFF" w:fill="auto"/>
          </w:tcPr>
          <w:p w14:paraId="033375C7" w14:textId="77777777" w:rsidR="005472F4" w:rsidRPr="000749E2" w:rsidRDefault="005472F4" w:rsidP="000749E2">
            <w:pPr>
              <w:pStyle w:val="TAL"/>
              <w:rPr>
                <w:lang w:eastAsia="en-US"/>
              </w:rPr>
            </w:pPr>
            <w:r w:rsidRPr="000749E2">
              <w:rPr>
                <w:lang w:eastAsia="en-US"/>
              </w:rPr>
              <w:t>-</w:t>
            </w:r>
          </w:p>
        </w:tc>
        <w:tc>
          <w:tcPr>
            <w:tcW w:w="4062" w:type="dxa"/>
            <w:gridSpan w:val="2"/>
            <w:shd w:val="solid" w:color="FFFFFF" w:fill="auto"/>
          </w:tcPr>
          <w:p w14:paraId="6839F9CE" w14:textId="77777777" w:rsidR="005472F4" w:rsidRPr="000749E2" w:rsidRDefault="005472F4" w:rsidP="005076D8">
            <w:pPr>
              <w:pStyle w:val="TAL"/>
            </w:pPr>
            <w:r w:rsidRPr="000749E2">
              <w:t>Clarification to conditions for IP address configuration over user plane</w:t>
            </w:r>
          </w:p>
        </w:tc>
        <w:tc>
          <w:tcPr>
            <w:tcW w:w="415" w:type="dxa"/>
            <w:gridSpan w:val="2"/>
            <w:shd w:val="solid" w:color="FFFFFF" w:fill="auto"/>
          </w:tcPr>
          <w:p w14:paraId="13313B9E" w14:textId="77777777" w:rsidR="005472F4" w:rsidRPr="000749E2" w:rsidRDefault="005472F4" w:rsidP="000749E2">
            <w:pPr>
              <w:pStyle w:val="TAL"/>
              <w:rPr>
                <w:lang w:eastAsia="en-US"/>
              </w:rPr>
            </w:pPr>
            <w:r w:rsidRPr="000749E2">
              <w:rPr>
                <w:lang w:eastAsia="en-US"/>
              </w:rPr>
              <w:t>F</w:t>
            </w:r>
          </w:p>
        </w:tc>
        <w:tc>
          <w:tcPr>
            <w:tcW w:w="708" w:type="dxa"/>
            <w:gridSpan w:val="2"/>
            <w:shd w:val="solid" w:color="FFFFFF" w:fill="auto"/>
          </w:tcPr>
          <w:p w14:paraId="62C8D677" w14:textId="77777777" w:rsidR="005472F4" w:rsidRPr="000749E2" w:rsidRDefault="005472F4" w:rsidP="000749E2">
            <w:pPr>
              <w:pStyle w:val="TAL"/>
              <w:rPr>
                <w:lang w:eastAsia="en-US"/>
              </w:rPr>
            </w:pPr>
            <w:r w:rsidRPr="000749E2">
              <w:rPr>
                <w:lang w:eastAsia="en-US"/>
              </w:rPr>
              <w:t>9.4.0</w:t>
            </w:r>
          </w:p>
        </w:tc>
        <w:tc>
          <w:tcPr>
            <w:tcW w:w="708" w:type="dxa"/>
            <w:gridSpan w:val="2"/>
            <w:shd w:val="solid" w:color="FFFFFF" w:fill="auto"/>
          </w:tcPr>
          <w:p w14:paraId="4DD88AAA" w14:textId="77777777" w:rsidR="005472F4" w:rsidRPr="000749E2" w:rsidRDefault="005472F4" w:rsidP="000749E2">
            <w:pPr>
              <w:pStyle w:val="TAL"/>
              <w:rPr>
                <w:lang w:eastAsia="en-US"/>
              </w:rPr>
            </w:pPr>
            <w:r w:rsidRPr="000749E2">
              <w:rPr>
                <w:lang w:eastAsia="en-US"/>
              </w:rPr>
              <w:t>9.5.0</w:t>
            </w:r>
          </w:p>
        </w:tc>
        <w:tc>
          <w:tcPr>
            <w:tcW w:w="1033" w:type="dxa"/>
            <w:gridSpan w:val="2"/>
            <w:shd w:val="solid" w:color="FFFFFF" w:fill="auto"/>
          </w:tcPr>
          <w:p w14:paraId="074C8A22" w14:textId="77777777" w:rsidR="005472F4" w:rsidRPr="000749E2" w:rsidRDefault="005472F4" w:rsidP="005076D8">
            <w:pPr>
              <w:pStyle w:val="TAL"/>
            </w:pPr>
            <w:r w:rsidRPr="000749E2">
              <w:t>R5-112600</w:t>
            </w:r>
          </w:p>
        </w:tc>
      </w:tr>
      <w:tr w:rsidR="005472F4" w:rsidRPr="000749E2" w14:paraId="12702666" w14:textId="77777777" w:rsidTr="001C22E1">
        <w:trPr>
          <w:gridAfter w:val="1"/>
          <w:wAfter w:w="21" w:type="dxa"/>
          <w:jc w:val="center"/>
        </w:trPr>
        <w:tc>
          <w:tcPr>
            <w:tcW w:w="638" w:type="dxa"/>
            <w:gridSpan w:val="2"/>
            <w:shd w:val="solid" w:color="FFFFFF" w:fill="auto"/>
          </w:tcPr>
          <w:p w14:paraId="45332D0B" w14:textId="77777777" w:rsidR="005472F4" w:rsidRPr="000749E2" w:rsidRDefault="005472F4" w:rsidP="000749E2">
            <w:pPr>
              <w:pStyle w:val="TAL"/>
              <w:rPr>
                <w:lang w:eastAsia="en-US"/>
              </w:rPr>
            </w:pPr>
            <w:r w:rsidRPr="000749E2">
              <w:rPr>
                <w:lang w:eastAsia="en-US"/>
              </w:rPr>
              <w:t>RP#52</w:t>
            </w:r>
          </w:p>
        </w:tc>
        <w:tc>
          <w:tcPr>
            <w:tcW w:w="1134" w:type="dxa"/>
            <w:gridSpan w:val="2"/>
            <w:shd w:val="solid" w:color="FFFFFF" w:fill="auto"/>
          </w:tcPr>
          <w:p w14:paraId="5753E725" w14:textId="77777777" w:rsidR="005472F4" w:rsidRPr="000749E2" w:rsidRDefault="005472F4" w:rsidP="005076D8">
            <w:pPr>
              <w:pStyle w:val="TAL"/>
            </w:pPr>
            <w:r w:rsidRPr="000749E2">
              <w:t>RP-110647</w:t>
            </w:r>
          </w:p>
        </w:tc>
        <w:tc>
          <w:tcPr>
            <w:tcW w:w="567" w:type="dxa"/>
            <w:gridSpan w:val="2"/>
            <w:shd w:val="solid" w:color="FFFFFF" w:fill="auto"/>
          </w:tcPr>
          <w:p w14:paraId="48D762B6" w14:textId="77777777" w:rsidR="005472F4" w:rsidRPr="000749E2" w:rsidRDefault="005472F4" w:rsidP="005076D8">
            <w:pPr>
              <w:pStyle w:val="TAL"/>
            </w:pPr>
            <w:r w:rsidRPr="000749E2">
              <w:t>0222</w:t>
            </w:r>
          </w:p>
        </w:tc>
        <w:tc>
          <w:tcPr>
            <w:tcW w:w="426" w:type="dxa"/>
            <w:gridSpan w:val="2"/>
            <w:shd w:val="solid" w:color="FFFFFF" w:fill="auto"/>
          </w:tcPr>
          <w:p w14:paraId="09F2CC04" w14:textId="77777777" w:rsidR="005472F4" w:rsidRPr="000749E2" w:rsidRDefault="005472F4" w:rsidP="000749E2">
            <w:pPr>
              <w:pStyle w:val="TAL"/>
              <w:rPr>
                <w:lang w:eastAsia="en-US"/>
              </w:rPr>
            </w:pPr>
            <w:r w:rsidRPr="000749E2">
              <w:rPr>
                <w:lang w:eastAsia="en-US"/>
              </w:rPr>
              <w:t>-</w:t>
            </w:r>
          </w:p>
        </w:tc>
        <w:tc>
          <w:tcPr>
            <w:tcW w:w="4062" w:type="dxa"/>
            <w:gridSpan w:val="2"/>
            <w:shd w:val="solid" w:color="FFFFFF" w:fill="auto"/>
          </w:tcPr>
          <w:p w14:paraId="42897E82" w14:textId="77777777" w:rsidR="005472F4" w:rsidRPr="000749E2" w:rsidRDefault="005472F4" w:rsidP="005076D8">
            <w:pPr>
              <w:pStyle w:val="TAL"/>
            </w:pPr>
            <w:r w:rsidRPr="000749E2">
              <w:t xml:space="preserve">Update 36.508 QoS definition for </w:t>
            </w:r>
            <w:proofErr w:type="spellStart"/>
            <w:r w:rsidRPr="000749E2">
              <w:t>InterRat</w:t>
            </w:r>
            <w:proofErr w:type="spellEnd"/>
            <w:r w:rsidRPr="000749E2">
              <w:t xml:space="preserve"> test cases</w:t>
            </w:r>
          </w:p>
        </w:tc>
        <w:tc>
          <w:tcPr>
            <w:tcW w:w="415" w:type="dxa"/>
            <w:gridSpan w:val="2"/>
            <w:shd w:val="solid" w:color="FFFFFF" w:fill="auto"/>
          </w:tcPr>
          <w:p w14:paraId="2FC71EE3" w14:textId="77777777" w:rsidR="005472F4" w:rsidRPr="000749E2" w:rsidRDefault="005472F4" w:rsidP="000749E2">
            <w:pPr>
              <w:pStyle w:val="TAL"/>
              <w:rPr>
                <w:lang w:eastAsia="en-US"/>
              </w:rPr>
            </w:pPr>
            <w:r w:rsidRPr="000749E2">
              <w:rPr>
                <w:lang w:eastAsia="en-US"/>
              </w:rPr>
              <w:t>F</w:t>
            </w:r>
          </w:p>
        </w:tc>
        <w:tc>
          <w:tcPr>
            <w:tcW w:w="708" w:type="dxa"/>
            <w:gridSpan w:val="2"/>
            <w:shd w:val="solid" w:color="FFFFFF" w:fill="auto"/>
          </w:tcPr>
          <w:p w14:paraId="04F8C642" w14:textId="77777777" w:rsidR="005472F4" w:rsidRPr="000749E2" w:rsidRDefault="005472F4" w:rsidP="000749E2">
            <w:pPr>
              <w:pStyle w:val="TAL"/>
              <w:rPr>
                <w:lang w:eastAsia="en-US"/>
              </w:rPr>
            </w:pPr>
            <w:r w:rsidRPr="000749E2">
              <w:rPr>
                <w:lang w:eastAsia="en-US"/>
              </w:rPr>
              <w:t>9.4.0</w:t>
            </w:r>
          </w:p>
        </w:tc>
        <w:tc>
          <w:tcPr>
            <w:tcW w:w="708" w:type="dxa"/>
            <w:gridSpan w:val="2"/>
            <w:shd w:val="solid" w:color="FFFFFF" w:fill="auto"/>
          </w:tcPr>
          <w:p w14:paraId="56DA72A5" w14:textId="77777777" w:rsidR="005472F4" w:rsidRPr="000749E2" w:rsidRDefault="005472F4" w:rsidP="000749E2">
            <w:pPr>
              <w:pStyle w:val="TAL"/>
              <w:rPr>
                <w:lang w:eastAsia="en-US"/>
              </w:rPr>
            </w:pPr>
            <w:r w:rsidRPr="000749E2">
              <w:rPr>
                <w:lang w:eastAsia="en-US"/>
              </w:rPr>
              <w:t>9.5.0</w:t>
            </w:r>
          </w:p>
        </w:tc>
        <w:tc>
          <w:tcPr>
            <w:tcW w:w="1033" w:type="dxa"/>
            <w:gridSpan w:val="2"/>
            <w:shd w:val="solid" w:color="FFFFFF" w:fill="auto"/>
          </w:tcPr>
          <w:p w14:paraId="156D0547" w14:textId="77777777" w:rsidR="005472F4" w:rsidRPr="000749E2" w:rsidRDefault="005472F4" w:rsidP="005076D8">
            <w:pPr>
              <w:pStyle w:val="TAL"/>
            </w:pPr>
            <w:r w:rsidRPr="000749E2">
              <w:t>R5-112698</w:t>
            </w:r>
          </w:p>
        </w:tc>
      </w:tr>
      <w:tr w:rsidR="005472F4" w:rsidRPr="000749E2" w14:paraId="49E48CB0" w14:textId="77777777" w:rsidTr="001C22E1">
        <w:trPr>
          <w:gridAfter w:val="1"/>
          <w:wAfter w:w="21" w:type="dxa"/>
          <w:jc w:val="center"/>
        </w:trPr>
        <w:tc>
          <w:tcPr>
            <w:tcW w:w="638" w:type="dxa"/>
            <w:gridSpan w:val="2"/>
            <w:shd w:val="solid" w:color="FFFFFF" w:fill="auto"/>
          </w:tcPr>
          <w:p w14:paraId="737DD3F8" w14:textId="77777777" w:rsidR="005472F4" w:rsidRPr="000749E2" w:rsidRDefault="005472F4" w:rsidP="000749E2">
            <w:pPr>
              <w:pStyle w:val="TAL"/>
              <w:rPr>
                <w:lang w:eastAsia="en-US"/>
              </w:rPr>
            </w:pPr>
            <w:r w:rsidRPr="000749E2">
              <w:rPr>
                <w:lang w:eastAsia="en-US"/>
              </w:rPr>
              <w:t>RP#52</w:t>
            </w:r>
          </w:p>
        </w:tc>
        <w:tc>
          <w:tcPr>
            <w:tcW w:w="1134" w:type="dxa"/>
            <w:gridSpan w:val="2"/>
            <w:shd w:val="solid" w:color="FFFFFF" w:fill="auto"/>
          </w:tcPr>
          <w:p w14:paraId="3D39C4C9" w14:textId="77777777" w:rsidR="005472F4" w:rsidRPr="000749E2" w:rsidRDefault="005472F4" w:rsidP="005076D8">
            <w:pPr>
              <w:pStyle w:val="TAL"/>
            </w:pPr>
            <w:r w:rsidRPr="000749E2">
              <w:t>RP-110666</w:t>
            </w:r>
          </w:p>
        </w:tc>
        <w:tc>
          <w:tcPr>
            <w:tcW w:w="567" w:type="dxa"/>
            <w:gridSpan w:val="2"/>
            <w:shd w:val="solid" w:color="FFFFFF" w:fill="auto"/>
          </w:tcPr>
          <w:p w14:paraId="6C3F17E0" w14:textId="77777777" w:rsidR="005472F4" w:rsidRPr="000749E2" w:rsidRDefault="005472F4" w:rsidP="005076D8">
            <w:pPr>
              <w:pStyle w:val="TAL"/>
            </w:pPr>
            <w:r w:rsidRPr="000749E2">
              <w:t>0221</w:t>
            </w:r>
          </w:p>
        </w:tc>
        <w:tc>
          <w:tcPr>
            <w:tcW w:w="426" w:type="dxa"/>
            <w:gridSpan w:val="2"/>
            <w:shd w:val="solid" w:color="FFFFFF" w:fill="auto"/>
          </w:tcPr>
          <w:p w14:paraId="4B83E9CE" w14:textId="77777777" w:rsidR="005472F4" w:rsidRPr="000749E2" w:rsidRDefault="005472F4" w:rsidP="000749E2">
            <w:pPr>
              <w:pStyle w:val="TAL"/>
              <w:rPr>
                <w:lang w:eastAsia="en-US"/>
              </w:rPr>
            </w:pPr>
            <w:r w:rsidRPr="000749E2">
              <w:rPr>
                <w:lang w:eastAsia="en-US"/>
              </w:rPr>
              <w:t>-</w:t>
            </w:r>
          </w:p>
        </w:tc>
        <w:tc>
          <w:tcPr>
            <w:tcW w:w="4062" w:type="dxa"/>
            <w:gridSpan w:val="2"/>
            <w:shd w:val="solid" w:color="FFFFFF" w:fill="auto"/>
          </w:tcPr>
          <w:p w14:paraId="1EAD6060" w14:textId="77777777" w:rsidR="005472F4" w:rsidRPr="000749E2" w:rsidRDefault="005472F4" w:rsidP="005076D8">
            <w:pPr>
              <w:pStyle w:val="TAL"/>
            </w:pPr>
            <w:r w:rsidRPr="000749E2">
              <w:t>Addition of some MBMS related message definitions in TS36.508</w:t>
            </w:r>
          </w:p>
        </w:tc>
        <w:tc>
          <w:tcPr>
            <w:tcW w:w="415" w:type="dxa"/>
            <w:gridSpan w:val="2"/>
            <w:shd w:val="solid" w:color="FFFFFF" w:fill="auto"/>
          </w:tcPr>
          <w:p w14:paraId="7C5702DC" w14:textId="77777777" w:rsidR="005472F4" w:rsidRPr="000749E2" w:rsidRDefault="005472F4" w:rsidP="000749E2">
            <w:pPr>
              <w:pStyle w:val="TAL"/>
              <w:rPr>
                <w:lang w:eastAsia="en-US"/>
              </w:rPr>
            </w:pPr>
            <w:r w:rsidRPr="000749E2">
              <w:rPr>
                <w:lang w:eastAsia="en-US"/>
              </w:rPr>
              <w:t>F</w:t>
            </w:r>
          </w:p>
        </w:tc>
        <w:tc>
          <w:tcPr>
            <w:tcW w:w="708" w:type="dxa"/>
            <w:gridSpan w:val="2"/>
            <w:shd w:val="solid" w:color="FFFFFF" w:fill="auto"/>
          </w:tcPr>
          <w:p w14:paraId="3115B6C5" w14:textId="77777777" w:rsidR="005472F4" w:rsidRPr="000749E2" w:rsidRDefault="005472F4" w:rsidP="000749E2">
            <w:pPr>
              <w:pStyle w:val="TAL"/>
              <w:rPr>
                <w:lang w:eastAsia="en-US"/>
              </w:rPr>
            </w:pPr>
            <w:r w:rsidRPr="000749E2">
              <w:rPr>
                <w:lang w:eastAsia="en-US"/>
              </w:rPr>
              <w:t>9.4.0</w:t>
            </w:r>
          </w:p>
        </w:tc>
        <w:tc>
          <w:tcPr>
            <w:tcW w:w="708" w:type="dxa"/>
            <w:gridSpan w:val="2"/>
            <w:shd w:val="solid" w:color="FFFFFF" w:fill="auto"/>
          </w:tcPr>
          <w:p w14:paraId="29117F5B" w14:textId="77777777" w:rsidR="005472F4" w:rsidRPr="000749E2" w:rsidRDefault="005472F4" w:rsidP="000749E2">
            <w:pPr>
              <w:pStyle w:val="TAL"/>
              <w:rPr>
                <w:lang w:eastAsia="en-US"/>
              </w:rPr>
            </w:pPr>
            <w:r w:rsidRPr="000749E2">
              <w:rPr>
                <w:lang w:eastAsia="en-US"/>
              </w:rPr>
              <w:t>9.5.0</w:t>
            </w:r>
          </w:p>
        </w:tc>
        <w:tc>
          <w:tcPr>
            <w:tcW w:w="1033" w:type="dxa"/>
            <w:gridSpan w:val="2"/>
            <w:shd w:val="solid" w:color="FFFFFF" w:fill="auto"/>
          </w:tcPr>
          <w:p w14:paraId="1F4F8D18" w14:textId="77777777" w:rsidR="005472F4" w:rsidRPr="000749E2" w:rsidRDefault="005472F4" w:rsidP="005076D8">
            <w:pPr>
              <w:pStyle w:val="TAL"/>
            </w:pPr>
            <w:r w:rsidRPr="000749E2">
              <w:t>R5-112748</w:t>
            </w:r>
          </w:p>
        </w:tc>
      </w:tr>
      <w:tr w:rsidR="005472F4" w:rsidRPr="000749E2" w14:paraId="46CCD5B2" w14:textId="77777777" w:rsidTr="001C22E1">
        <w:trPr>
          <w:gridAfter w:val="1"/>
          <w:wAfter w:w="21" w:type="dxa"/>
          <w:jc w:val="center"/>
        </w:trPr>
        <w:tc>
          <w:tcPr>
            <w:tcW w:w="638" w:type="dxa"/>
            <w:gridSpan w:val="2"/>
            <w:shd w:val="solid" w:color="FFFFFF" w:fill="auto"/>
          </w:tcPr>
          <w:p w14:paraId="5FF613E7" w14:textId="77777777" w:rsidR="005472F4" w:rsidRPr="000749E2" w:rsidRDefault="005472F4" w:rsidP="000749E2">
            <w:pPr>
              <w:pStyle w:val="TAL"/>
              <w:rPr>
                <w:lang w:eastAsia="en-US"/>
              </w:rPr>
            </w:pPr>
            <w:r w:rsidRPr="000749E2">
              <w:rPr>
                <w:lang w:eastAsia="en-US"/>
              </w:rPr>
              <w:t>RP#52</w:t>
            </w:r>
          </w:p>
        </w:tc>
        <w:tc>
          <w:tcPr>
            <w:tcW w:w="1134" w:type="dxa"/>
            <w:gridSpan w:val="2"/>
            <w:shd w:val="solid" w:color="FFFFFF" w:fill="auto"/>
          </w:tcPr>
          <w:p w14:paraId="7E666832" w14:textId="77777777" w:rsidR="005472F4" w:rsidRPr="000749E2" w:rsidRDefault="005472F4" w:rsidP="005076D8">
            <w:pPr>
              <w:pStyle w:val="TAL"/>
            </w:pPr>
            <w:r w:rsidRPr="000749E2">
              <w:t>RP-110647</w:t>
            </w:r>
          </w:p>
        </w:tc>
        <w:tc>
          <w:tcPr>
            <w:tcW w:w="567" w:type="dxa"/>
            <w:gridSpan w:val="2"/>
            <w:shd w:val="solid" w:color="FFFFFF" w:fill="auto"/>
          </w:tcPr>
          <w:p w14:paraId="39B839DB" w14:textId="77777777" w:rsidR="005472F4" w:rsidRPr="000749E2" w:rsidRDefault="005472F4" w:rsidP="005076D8">
            <w:pPr>
              <w:pStyle w:val="TAL"/>
            </w:pPr>
            <w:r w:rsidRPr="000749E2">
              <w:t>0223</w:t>
            </w:r>
          </w:p>
        </w:tc>
        <w:tc>
          <w:tcPr>
            <w:tcW w:w="426" w:type="dxa"/>
            <w:gridSpan w:val="2"/>
            <w:shd w:val="solid" w:color="FFFFFF" w:fill="auto"/>
          </w:tcPr>
          <w:p w14:paraId="6B904B6A" w14:textId="77777777" w:rsidR="005472F4" w:rsidRPr="000749E2" w:rsidRDefault="005472F4" w:rsidP="000749E2">
            <w:pPr>
              <w:pStyle w:val="TAL"/>
              <w:rPr>
                <w:lang w:eastAsia="en-US"/>
              </w:rPr>
            </w:pPr>
            <w:r w:rsidRPr="000749E2">
              <w:rPr>
                <w:lang w:eastAsia="en-US"/>
              </w:rPr>
              <w:t>-</w:t>
            </w:r>
          </w:p>
        </w:tc>
        <w:tc>
          <w:tcPr>
            <w:tcW w:w="4062" w:type="dxa"/>
            <w:gridSpan w:val="2"/>
            <w:shd w:val="solid" w:color="FFFFFF" w:fill="auto"/>
          </w:tcPr>
          <w:p w14:paraId="19AA1EF1" w14:textId="77777777" w:rsidR="005472F4" w:rsidRPr="000749E2" w:rsidRDefault="005472F4" w:rsidP="005076D8">
            <w:pPr>
              <w:pStyle w:val="TAL"/>
            </w:pPr>
            <w:r w:rsidRPr="000749E2">
              <w:t>Introduction of generic CS fall back procedures for UTRAN and GERAN</w:t>
            </w:r>
          </w:p>
        </w:tc>
        <w:tc>
          <w:tcPr>
            <w:tcW w:w="415" w:type="dxa"/>
            <w:gridSpan w:val="2"/>
            <w:shd w:val="solid" w:color="FFFFFF" w:fill="auto"/>
          </w:tcPr>
          <w:p w14:paraId="2E71B9BA" w14:textId="77777777" w:rsidR="005472F4" w:rsidRPr="000749E2" w:rsidRDefault="005472F4" w:rsidP="000749E2">
            <w:pPr>
              <w:pStyle w:val="TAL"/>
              <w:rPr>
                <w:lang w:eastAsia="en-US"/>
              </w:rPr>
            </w:pPr>
            <w:r w:rsidRPr="000749E2">
              <w:rPr>
                <w:lang w:eastAsia="en-US"/>
              </w:rPr>
              <w:t>F</w:t>
            </w:r>
          </w:p>
        </w:tc>
        <w:tc>
          <w:tcPr>
            <w:tcW w:w="708" w:type="dxa"/>
            <w:gridSpan w:val="2"/>
            <w:shd w:val="solid" w:color="FFFFFF" w:fill="auto"/>
          </w:tcPr>
          <w:p w14:paraId="5BEED48F" w14:textId="77777777" w:rsidR="005472F4" w:rsidRPr="000749E2" w:rsidRDefault="005472F4" w:rsidP="000749E2">
            <w:pPr>
              <w:pStyle w:val="TAL"/>
              <w:rPr>
                <w:lang w:eastAsia="en-US"/>
              </w:rPr>
            </w:pPr>
            <w:r w:rsidRPr="000749E2">
              <w:rPr>
                <w:lang w:eastAsia="en-US"/>
              </w:rPr>
              <w:t>9.4.0</w:t>
            </w:r>
          </w:p>
        </w:tc>
        <w:tc>
          <w:tcPr>
            <w:tcW w:w="708" w:type="dxa"/>
            <w:gridSpan w:val="2"/>
            <w:shd w:val="solid" w:color="FFFFFF" w:fill="auto"/>
          </w:tcPr>
          <w:p w14:paraId="745D506E" w14:textId="77777777" w:rsidR="005472F4" w:rsidRPr="000749E2" w:rsidRDefault="005472F4" w:rsidP="000749E2">
            <w:pPr>
              <w:pStyle w:val="TAL"/>
              <w:rPr>
                <w:lang w:eastAsia="en-US"/>
              </w:rPr>
            </w:pPr>
            <w:r w:rsidRPr="000749E2">
              <w:rPr>
                <w:lang w:eastAsia="en-US"/>
              </w:rPr>
              <w:t>9.5.0</w:t>
            </w:r>
          </w:p>
        </w:tc>
        <w:tc>
          <w:tcPr>
            <w:tcW w:w="1033" w:type="dxa"/>
            <w:gridSpan w:val="2"/>
            <w:shd w:val="solid" w:color="FFFFFF" w:fill="auto"/>
          </w:tcPr>
          <w:p w14:paraId="3AE38E09" w14:textId="77777777" w:rsidR="005472F4" w:rsidRPr="000749E2" w:rsidRDefault="005472F4" w:rsidP="005076D8">
            <w:pPr>
              <w:pStyle w:val="TAL"/>
            </w:pPr>
            <w:r w:rsidRPr="000749E2">
              <w:t>R5-112751</w:t>
            </w:r>
          </w:p>
        </w:tc>
      </w:tr>
      <w:tr w:rsidR="005472F4" w:rsidRPr="000749E2" w14:paraId="3EE0DEA1" w14:textId="77777777" w:rsidTr="001C22E1">
        <w:trPr>
          <w:gridAfter w:val="1"/>
          <w:wAfter w:w="21" w:type="dxa"/>
          <w:jc w:val="center"/>
        </w:trPr>
        <w:tc>
          <w:tcPr>
            <w:tcW w:w="638" w:type="dxa"/>
            <w:gridSpan w:val="2"/>
            <w:shd w:val="solid" w:color="FFFFFF" w:fill="auto"/>
          </w:tcPr>
          <w:p w14:paraId="3B2EF31E" w14:textId="77777777" w:rsidR="005472F4" w:rsidRPr="000749E2" w:rsidRDefault="005472F4" w:rsidP="000749E2">
            <w:pPr>
              <w:pStyle w:val="TAL"/>
              <w:rPr>
                <w:lang w:eastAsia="en-US"/>
              </w:rPr>
            </w:pPr>
            <w:r w:rsidRPr="000749E2">
              <w:rPr>
                <w:lang w:eastAsia="en-US"/>
              </w:rPr>
              <w:t>RP#52</w:t>
            </w:r>
          </w:p>
        </w:tc>
        <w:tc>
          <w:tcPr>
            <w:tcW w:w="1134" w:type="dxa"/>
            <w:gridSpan w:val="2"/>
            <w:shd w:val="solid" w:color="FFFFFF" w:fill="auto"/>
          </w:tcPr>
          <w:p w14:paraId="13319D7E" w14:textId="77777777" w:rsidR="005472F4" w:rsidRPr="000749E2" w:rsidRDefault="005472F4" w:rsidP="005076D8">
            <w:pPr>
              <w:pStyle w:val="TAL"/>
            </w:pPr>
            <w:r w:rsidRPr="000749E2">
              <w:t>RP-110643</w:t>
            </w:r>
          </w:p>
        </w:tc>
        <w:tc>
          <w:tcPr>
            <w:tcW w:w="567" w:type="dxa"/>
            <w:gridSpan w:val="2"/>
            <w:shd w:val="solid" w:color="FFFFFF" w:fill="auto"/>
          </w:tcPr>
          <w:p w14:paraId="7173AB36" w14:textId="77777777" w:rsidR="005472F4" w:rsidRPr="000749E2" w:rsidRDefault="005472F4" w:rsidP="005076D8">
            <w:pPr>
              <w:pStyle w:val="TAL"/>
            </w:pPr>
            <w:r w:rsidRPr="000749E2">
              <w:t>0224</w:t>
            </w:r>
          </w:p>
        </w:tc>
        <w:tc>
          <w:tcPr>
            <w:tcW w:w="426" w:type="dxa"/>
            <w:gridSpan w:val="2"/>
            <w:shd w:val="solid" w:color="FFFFFF" w:fill="auto"/>
          </w:tcPr>
          <w:p w14:paraId="7D7C188C" w14:textId="77777777" w:rsidR="005472F4" w:rsidRPr="000749E2" w:rsidRDefault="005472F4" w:rsidP="000749E2">
            <w:pPr>
              <w:pStyle w:val="TAL"/>
              <w:rPr>
                <w:lang w:eastAsia="en-US"/>
              </w:rPr>
            </w:pPr>
            <w:r w:rsidRPr="000749E2">
              <w:rPr>
                <w:lang w:eastAsia="en-US"/>
              </w:rPr>
              <w:t>-</w:t>
            </w:r>
          </w:p>
        </w:tc>
        <w:tc>
          <w:tcPr>
            <w:tcW w:w="4062" w:type="dxa"/>
            <w:gridSpan w:val="2"/>
            <w:shd w:val="solid" w:color="FFFFFF" w:fill="auto"/>
          </w:tcPr>
          <w:p w14:paraId="1CC69C49" w14:textId="77777777" w:rsidR="005472F4" w:rsidRPr="000749E2" w:rsidRDefault="005472F4" w:rsidP="005076D8">
            <w:pPr>
              <w:pStyle w:val="TAL"/>
            </w:pPr>
            <w:r w:rsidRPr="000749E2">
              <w:t>Default Bandwidth Configuration for RF Testing</w:t>
            </w:r>
          </w:p>
        </w:tc>
        <w:tc>
          <w:tcPr>
            <w:tcW w:w="415" w:type="dxa"/>
            <w:gridSpan w:val="2"/>
            <w:shd w:val="solid" w:color="FFFFFF" w:fill="auto"/>
          </w:tcPr>
          <w:p w14:paraId="0A6665E1" w14:textId="77777777" w:rsidR="005472F4" w:rsidRPr="000749E2" w:rsidRDefault="005472F4" w:rsidP="000749E2">
            <w:pPr>
              <w:pStyle w:val="TAL"/>
              <w:rPr>
                <w:lang w:eastAsia="en-US"/>
              </w:rPr>
            </w:pPr>
            <w:r w:rsidRPr="000749E2">
              <w:rPr>
                <w:lang w:eastAsia="en-US"/>
              </w:rPr>
              <w:t>F</w:t>
            </w:r>
          </w:p>
        </w:tc>
        <w:tc>
          <w:tcPr>
            <w:tcW w:w="708" w:type="dxa"/>
            <w:gridSpan w:val="2"/>
            <w:shd w:val="solid" w:color="FFFFFF" w:fill="auto"/>
          </w:tcPr>
          <w:p w14:paraId="155F158C" w14:textId="77777777" w:rsidR="005472F4" w:rsidRPr="000749E2" w:rsidRDefault="005472F4" w:rsidP="000749E2">
            <w:pPr>
              <w:pStyle w:val="TAL"/>
              <w:rPr>
                <w:lang w:eastAsia="en-US"/>
              </w:rPr>
            </w:pPr>
            <w:r w:rsidRPr="000749E2">
              <w:rPr>
                <w:lang w:eastAsia="en-US"/>
              </w:rPr>
              <w:t>9.4.0</w:t>
            </w:r>
          </w:p>
        </w:tc>
        <w:tc>
          <w:tcPr>
            <w:tcW w:w="708" w:type="dxa"/>
            <w:gridSpan w:val="2"/>
            <w:shd w:val="solid" w:color="FFFFFF" w:fill="auto"/>
          </w:tcPr>
          <w:p w14:paraId="7BCA6729" w14:textId="77777777" w:rsidR="005472F4" w:rsidRPr="000749E2" w:rsidRDefault="005472F4" w:rsidP="000749E2">
            <w:pPr>
              <w:pStyle w:val="TAL"/>
              <w:rPr>
                <w:lang w:eastAsia="en-US"/>
              </w:rPr>
            </w:pPr>
            <w:r w:rsidRPr="000749E2">
              <w:rPr>
                <w:lang w:eastAsia="en-US"/>
              </w:rPr>
              <w:t>9.5.0</w:t>
            </w:r>
          </w:p>
        </w:tc>
        <w:tc>
          <w:tcPr>
            <w:tcW w:w="1033" w:type="dxa"/>
            <w:gridSpan w:val="2"/>
            <w:shd w:val="solid" w:color="FFFFFF" w:fill="auto"/>
          </w:tcPr>
          <w:p w14:paraId="1EE47ECA" w14:textId="77777777" w:rsidR="005472F4" w:rsidRPr="000749E2" w:rsidRDefault="005472F4" w:rsidP="005076D8">
            <w:pPr>
              <w:pStyle w:val="TAL"/>
            </w:pPr>
            <w:r w:rsidRPr="000749E2">
              <w:t>R5-112760</w:t>
            </w:r>
          </w:p>
        </w:tc>
      </w:tr>
      <w:tr w:rsidR="005472F4" w:rsidRPr="000749E2" w14:paraId="7FA7D1D2" w14:textId="77777777" w:rsidTr="001C22E1">
        <w:trPr>
          <w:gridAfter w:val="1"/>
          <w:wAfter w:w="21" w:type="dxa"/>
          <w:jc w:val="center"/>
        </w:trPr>
        <w:tc>
          <w:tcPr>
            <w:tcW w:w="638" w:type="dxa"/>
            <w:gridSpan w:val="2"/>
            <w:shd w:val="solid" w:color="FFFFFF" w:fill="auto"/>
          </w:tcPr>
          <w:p w14:paraId="53C998C2" w14:textId="77777777" w:rsidR="005472F4" w:rsidRPr="000749E2" w:rsidRDefault="005472F4" w:rsidP="000749E2">
            <w:pPr>
              <w:pStyle w:val="TAL"/>
              <w:rPr>
                <w:lang w:eastAsia="en-US"/>
              </w:rPr>
            </w:pPr>
            <w:r w:rsidRPr="000749E2">
              <w:rPr>
                <w:lang w:eastAsia="en-US"/>
              </w:rPr>
              <w:t>RP#52</w:t>
            </w:r>
          </w:p>
        </w:tc>
        <w:tc>
          <w:tcPr>
            <w:tcW w:w="1134" w:type="dxa"/>
            <w:gridSpan w:val="2"/>
            <w:shd w:val="solid" w:color="FFFFFF" w:fill="auto"/>
          </w:tcPr>
          <w:p w14:paraId="77F6353F" w14:textId="77777777" w:rsidR="005472F4" w:rsidRPr="000749E2" w:rsidRDefault="005472F4" w:rsidP="005076D8">
            <w:pPr>
              <w:pStyle w:val="TAL"/>
            </w:pPr>
            <w:r w:rsidRPr="000749E2">
              <w:t>RP-110643</w:t>
            </w:r>
          </w:p>
        </w:tc>
        <w:tc>
          <w:tcPr>
            <w:tcW w:w="567" w:type="dxa"/>
            <w:gridSpan w:val="2"/>
            <w:shd w:val="solid" w:color="FFFFFF" w:fill="auto"/>
          </w:tcPr>
          <w:p w14:paraId="3B65ABDF" w14:textId="77777777" w:rsidR="005472F4" w:rsidRPr="000749E2" w:rsidRDefault="005472F4" w:rsidP="005076D8">
            <w:pPr>
              <w:pStyle w:val="TAL"/>
            </w:pPr>
            <w:r w:rsidRPr="000749E2">
              <w:t>0225</w:t>
            </w:r>
          </w:p>
        </w:tc>
        <w:tc>
          <w:tcPr>
            <w:tcW w:w="426" w:type="dxa"/>
            <w:gridSpan w:val="2"/>
            <w:shd w:val="solid" w:color="FFFFFF" w:fill="auto"/>
          </w:tcPr>
          <w:p w14:paraId="467F58C3" w14:textId="77777777" w:rsidR="005472F4" w:rsidRPr="000749E2" w:rsidRDefault="005472F4" w:rsidP="000749E2">
            <w:pPr>
              <w:pStyle w:val="TAL"/>
              <w:rPr>
                <w:lang w:eastAsia="en-US"/>
              </w:rPr>
            </w:pPr>
            <w:r w:rsidRPr="000749E2">
              <w:rPr>
                <w:lang w:eastAsia="en-US"/>
              </w:rPr>
              <w:t>-</w:t>
            </w:r>
          </w:p>
        </w:tc>
        <w:tc>
          <w:tcPr>
            <w:tcW w:w="4062" w:type="dxa"/>
            <w:gridSpan w:val="2"/>
            <w:shd w:val="solid" w:color="FFFFFF" w:fill="auto"/>
          </w:tcPr>
          <w:p w14:paraId="1E7D0702" w14:textId="77777777" w:rsidR="005472F4" w:rsidRPr="000749E2" w:rsidRDefault="005472F4" w:rsidP="005076D8">
            <w:pPr>
              <w:pStyle w:val="TAL"/>
            </w:pPr>
            <w:r w:rsidRPr="000749E2">
              <w:t xml:space="preserve">Update for PRACH-Config-DEFAULT for the </w:t>
            </w:r>
            <w:r w:rsidR="00BE398E" w:rsidRPr="000749E2">
              <w:t>default</w:t>
            </w:r>
            <w:r w:rsidRPr="000749E2">
              <w:t xml:space="preserve"> TDD RRM message</w:t>
            </w:r>
          </w:p>
        </w:tc>
        <w:tc>
          <w:tcPr>
            <w:tcW w:w="415" w:type="dxa"/>
            <w:gridSpan w:val="2"/>
            <w:shd w:val="solid" w:color="FFFFFF" w:fill="auto"/>
          </w:tcPr>
          <w:p w14:paraId="3D82AD38" w14:textId="77777777" w:rsidR="005472F4" w:rsidRPr="000749E2" w:rsidRDefault="005472F4" w:rsidP="000749E2">
            <w:pPr>
              <w:pStyle w:val="TAL"/>
              <w:rPr>
                <w:lang w:eastAsia="en-US"/>
              </w:rPr>
            </w:pPr>
            <w:r w:rsidRPr="000749E2">
              <w:rPr>
                <w:lang w:eastAsia="en-US"/>
              </w:rPr>
              <w:t>F</w:t>
            </w:r>
          </w:p>
        </w:tc>
        <w:tc>
          <w:tcPr>
            <w:tcW w:w="708" w:type="dxa"/>
            <w:gridSpan w:val="2"/>
            <w:shd w:val="solid" w:color="FFFFFF" w:fill="auto"/>
          </w:tcPr>
          <w:p w14:paraId="593C20D9" w14:textId="77777777" w:rsidR="005472F4" w:rsidRPr="000749E2" w:rsidRDefault="005472F4" w:rsidP="000749E2">
            <w:pPr>
              <w:pStyle w:val="TAL"/>
              <w:rPr>
                <w:lang w:eastAsia="en-US"/>
              </w:rPr>
            </w:pPr>
            <w:r w:rsidRPr="000749E2">
              <w:rPr>
                <w:lang w:eastAsia="en-US"/>
              </w:rPr>
              <w:t>9.4.0</w:t>
            </w:r>
          </w:p>
        </w:tc>
        <w:tc>
          <w:tcPr>
            <w:tcW w:w="708" w:type="dxa"/>
            <w:gridSpan w:val="2"/>
            <w:shd w:val="solid" w:color="FFFFFF" w:fill="auto"/>
          </w:tcPr>
          <w:p w14:paraId="72C5070F" w14:textId="77777777" w:rsidR="005472F4" w:rsidRPr="000749E2" w:rsidRDefault="005472F4" w:rsidP="000749E2">
            <w:pPr>
              <w:pStyle w:val="TAL"/>
              <w:rPr>
                <w:lang w:eastAsia="en-US"/>
              </w:rPr>
            </w:pPr>
            <w:r w:rsidRPr="000749E2">
              <w:rPr>
                <w:lang w:eastAsia="en-US"/>
              </w:rPr>
              <w:t>9.5.0</w:t>
            </w:r>
          </w:p>
        </w:tc>
        <w:tc>
          <w:tcPr>
            <w:tcW w:w="1033" w:type="dxa"/>
            <w:gridSpan w:val="2"/>
            <w:shd w:val="solid" w:color="FFFFFF" w:fill="auto"/>
          </w:tcPr>
          <w:p w14:paraId="0BACCFAD" w14:textId="77777777" w:rsidR="005472F4" w:rsidRPr="000749E2" w:rsidRDefault="005472F4" w:rsidP="005076D8">
            <w:pPr>
              <w:pStyle w:val="TAL"/>
            </w:pPr>
            <w:r w:rsidRPr="000749E2">
              <w:t>R5-112872</w:t>
            </w:r>
          </w:p>
        </w:tc>
      </w:tr>
      <w:tr w:rsidR="004E2E6F" w:rsidRPr="000749E2" w14:paraId="750F9859" w14:textId="77777777" w:rsidTr="001C22E1">
        <w:trPr>
          <w:gridAfter w:val="1"/>
          <w:wAfter w:w="21" w:type="dxa"/>
          <w:jc w:val="center"/>
        </w:trPr>
        <w:tc>
          <w:tcPr>
            <w:tcW w:w="638" w:type="dxa"/>
            <w:gridSpan w:val="2"/>
            <w:shd w:val="solid" w:color="FFFFFF" w:fill="auto"/>
          </w:tcPr>
          <w:p w14:paraId="64296B69" w14:textId="77777777" w:rsidR="004E2E6F" w:rsidRPr="000749E2" w:rsidRDefault="004E2E6F" w:rsidP="000749E2">
            <w:pPr>
              <w:pStyle w:val="TAL"/>
              <w:rPr>
                <w:lang w:eastAsia="en-US"/>
              </w:rPr>
            </w:pPr>
            <w:r w:rsidRPr="000749E2">
              <w:rPr>
                <w:lang w:eastAsia="en-US"/>
              </w:rPr>
              <w:t>RP#53</w:t>
            </w:r>
          </w:p>
        </w:tc>
        <w:tc>
          <w:tcPr>
            <w:tcW w:w="1134" w:type="dxa"/>
            <w:gridSpan w:val="2"/>
            <w:shd w:val="solid" w:color="FFFFFF" w:fill="auto"/>
          </w:tcPr>
          <w:p w14:paraId="240A7A61" w14:textId="77777777" w:rsidR="004E2E6F" w:rsidRPr="000749E2" w:rsidRDefault="004E2E6F" w:rsidP="005076D8">
            <w:pPr>
              <w:pStyle w:val="TAL"/>
            </w:pPr>
            <w:r w:rsidRPr="000749E2">
              <w:t>RP-111138</w:t>
            </w:r>
          </w:p>
        </w:tc>
        <w:tc>
          <w:tcPr>
            <w:tcW w:w="567" w:type="dxa"/>
            <w:gridSpan w:val="2"/>
            <w:shd w:val="solid" w:color="FFFFFF" w:fill="auto"/>
          </w:tcPr>
          <w:p w14:paraId="4105AFE8" w14:textId="77777777" w:rsidR="004E2E6F" w:rsidRPr="000749E2" w:rsidRDefault="004E2E6F" w:rsidP="005076D8">
            <w:pPr>
              <w:pStyle w:val="TAL"/>
            </w:pPr>
            <w:r w:rsidRPr="000749E2">
              <w:t>0226</w:t>
            </w:r>
          </w:p>
        </w:tc>
        <w:tc>
          <w:tcPr>
            <w:tcW w:w="426" w:type="dxa"/>
            <w:gridSpan w:val="2"/>
            <w:shd w:val="solid" w:color="FFFFFF" w:fill="auto"/>
          </w:tcPr>
          <w:p w14:paraId="123A3ADD" w14:textId="77777777" w:rsidR="004E2E6F" w:rsidRPr="000749E2" w:rsidRDefault="004E2E6F" w:rsidP="000749E2">
            <w:pPr>
              <w:pStyle w:val="TAL"/>
              <w:rPr>
                <w:lang w:eastAsia="en-US"/>
              </w:rPr>
            </w:pPr>
            <w:r w:rsidRPr="000749E2">
              <w:rPr>
                <w:lang w:eastAsia="en-US"/>
              </w:rPr>
              <w:t>-</w:t>
            </w:r>
          </w:p>
        </w:tc>
        <w:tc>
          <w:tcPr>
            <w:tcW w:w="4062" w:type="dxa"/>
            <w:gridSpan w:val="2"/>
            <w:shd w:val="solid" w:color="FFFFFF" w:fill="auto"/>
          </w:tcPr>
          <w:p w14:paraId="5EF0F31F" w14:textId="77777777" w:rsidR="004E2E6F" w:rsidRPr="000749E2" w:rsidRDefault="004E2E6F" w:rsidP="005076D8">
            <w:pPr>
              <w:pStyle w:val="TAL"/>
            </w:pPr>
            <w:r w:rsidRPr="000749E2">
              <w:t>Correction for generic CS fallback procedures for UTRAN</w:t>
            </w:r>
          </w:p>
        </w:tc>
        <w:tc>
          <w:tcPr>
            <w:tcW w:w="415" w:type="dxa"/>
            <w:gridSpan w:val="2"/>
            <w:shd w:val="solid" w:color="FFFFFF" w:fill="auto"/>
          </w:tcPr>
          <w:p w14:paraId="5CABC700" w14:textId="77777777" w:rsidR="004E2E6F" w:rsidRPr="000749E2" w:rsidRDefault="004E2E6F" w:rsidP="000749E2">
            <w:pPr>
              <w:pStyle w:val="TAL"/>
              <w:rPr>
                <w:lang w:eastAsia="en-US"/>
              </w:rPr>
            </w:pPr>
            <w:r w:rsidRPr="000749E2">
              <w:rPr>
                <w:lang w:eastAsia="en-US"/>
              </w:rPr>
              <w:t>F</w:t>
            </w:r>
          </w:p>
        </w:tc>
        <w:tc>
          <w:tcPr>
            <w:tcW w:w="708" w:type="dxa"/>
            <w:gridSpan w:val="2"/>
            <w:shd w:val="solid" w:color="FFFFFF" w:fill="auto"/>
          </w:tcPr>
          <w:p w14:paraId="44FE2391" w14:textId="77777777" w:rsidR="004E2E6F" w:rsidRPr="000749E2" w:rsidRDefault="004E2E6F" w:rsidP="000749E2">
            <w:pPr>
              <w:pStyle w:val="TAL"/>
              <w:rPr>
                <w:lang w:eastAsia="en-US"/>
              </w:rPr>
            </w:pPr>
            <w:r w:rsidRPr="000749E2">
              <w:rPr>
                <w:lang w:eastAsia="en-US"/>
              </w:rPr>
              <w:t>9.5.0</w:t>
            </w:r>
          </w:p>
        </w:tc>
        <w:tc>
          <w:tcPr>
            <w:tcW w:w="708" w:type="dxa"/>
            <w:gridSpan w:val="2"/>
            <w:shd w:val="solid" w:color="FFFFFF" w:fill="auto"/>
          </w:tcPr>
          <w:p w14:paraId="64A73FF9" w14:textId="77777777" w:rsidR="004E2E6F" w:rsidRPr="000749E2" w:rsidRDefault="004E2E6F" w:rsidP="000749E2">
            <w:pPr>
              <w:pStyle w:val="TAL"/>
              <w:rPr>
                <w:lang w:eastAsia="en-US"/>
              </w:rPr>
            </w:pPr>
            <w:r w:rsidRPr="000749E2">
              <w:rPr>
                <w:lang w:eastAsia="en-US"/>
              </w:rPr>
              <w:t>9.6.0</w:t>
            </w:r>
          </w:p>
        </w:tc>
        <w:tc>
          <w:tcPr>
            <w:tcW w:w="1033" w:type="dxa"/>
            <w:gridSpan w:val="2"/>
            <w:shd w:val="solid" w:color="FFFFFF" w:fill="auto"/>
          </w:tcPr>
          <w:p w14:paraId="7F4E2C8A" w14:textId="77777777" w:rsidR="004E2E6F" w:rsidRPr="000749E2" w:rsidRDefault="004E2E6F" w:rsidP="005076D8">
            <w:pPr>
              <w:pStyle w:val="TAL"/>
            </w:pPr>
            <w:r w:rsidRPr="000749E2">
              <w:t>R5-113033</w:t>
            </w:r>
          </w:p>
        </w:tc>
      </w:tr>
      <w:tr w:rsidR="004E2E6F" w:rsidRPr="000749E2" w14:paraId="22F4B7D6" w14:textId="77777777" w:rsidTr="001C22E1">
        <w:trPr>
          <w:gridAfter w:val="1"/>
          <w:wAfter w:w="21" w:type="dxa"/>
          <w:jc w:val="center"/>
        </w:trPr>
        <w:tc>
          <w:tcPr>
            <w:tcW w:w="638" w:type="dxa"/>
            <w:gridSpan w:val="2"/>
            <w:shd w:val="solid" w:color="FFFFFF" w:fill="auto"/>
          </w:tcPr>
          <w:p w14:paraId="72549606" w14:textId="77777777" w:rsidR="004E2E6F" w:rsidRPr="000749E2" w:rsidRDefault="004E2E6F" w:rsidP="000749E2">
            <w:pPr>
              <w:pStyle w:val="TAL"/>
              <w:rPr>
                <w:lang w:eastAsia="en-US"/>
              </w:rPr>
            </w:pPr>
            <w:r w:rsidRPr="000749E2">
              <w:rPr>
                <w:lang w:eastAsia="en-US"/>
              </w:rPr>
              <w:t>RP#53</w:t>
            </w:r>
          </w:p>
        </w:tc>
        <w:tc>
          <w:tcPr>
            <w:tcW w:w="1134" w:type="dxa"/>
            <w:gridSpan w:val="2"/>
            <w:shd w:val="solid" w:color="FFFFFF" w:fill="auto"/>
          </w:tcPr>
          <w:p w14:paraId="320C6296" w14:textId="77777777" w:rsidR="004E2E6F" w:rsidRPr="000749E2" w:rsidRDefault="004E2E6F" w:rsidP="005076D8">
            <w:pPr>
              <w:pStyle w:val="TAL"/>
            </w:pPr>
            <w:r w:rsidRPr="000749E2">
              <w:t>RP-111138</w:t>
            </w:r>
          </w:p>
        </w:tc>
        <w:tc>
          <w:tcPr>
            <w:tcW w:w="567" w:type="dxa"/>
            <w:gridSpan w:val="2"/>
            <w:shd w:val="solid" w:color="FFFFFF" w:fill="auto"/>
          </w:tcPr>
          <w:p w14:paraId="202ED874" w14:textId="77777777" w:rsidR="004E2E6F" w:rsidRPr="000749E2" w:rsidRDefault="004E2E6F" w:rsidP="005076D8">
            <w:pPr>
              <w:pStyle w:val="TAL"/>
            </w:pPr>
            <w:r w:rsidRPr="000749E2">
              <w:t>0227</w:t>
            </w:r>
          </w:p>
        </w:tc>
        <w:tc>
          <w:tcPr>
            <w:tcW w:w="426" w:type="dxa"/>
            <w:gridSpan w:val="2"/>
            <w:shd w:val="solid" w:color="FFFFFF" w:fill="auto"/>
          </w:tcPr>
          <w:p w14:paraId="4032AA50" w14:textId="77777777" w:rsidR="004E2E6F" w:rsidRPr="000749E2" w:rsidRDefault="004E2E6F" w:rsidP="000749E2">
            <w:pPr>
              <w:pStyle w:val="TAL"/>
              <w:rPr>
                <w:lang w:eastAsia="en-US"/>
              </w:rPr>
            </w:pPr>
            <w:r w:rsidRPr="000749E2">
              <w:rPr>
                <w:lang w:eastAsia="en-US"/>
              </w:rPr>
              <w:t>-</w:t>
            </w:r>
          </w:p>
        </w:tc>
        <w:tc>
          <w:tcPr>
            <w:tcW w:w="4062" w:type="dxa"/>
            <w:gridSpan w:val="2"/>
            <w:shd w:val="solid" w:color="FFFFFF" w:fill="auto"/>
          </w:tcPr>
          <w:p w14:paraId="72BCA689" w14:textId="77777777" w:rsidR="004E2E6F" w:rsidRPr="000749E2" w:rsidRDefault="004E2E6F" w:rsidP="005076D8">
            <w:pPr>
              <w:pStyle w:val="TAL"/>
            </w:pPr>
            <w:r w:rsidRPr="000749E2">
              <w:t>Correction to paging test procedure</w:t>
            </w:r>
          </w:p>
        </w:tc>
        <w:tc>
          <w:tcPr>
            <w:tcW w:w="415" w:type="dxa"/>
            <w:gridSpan w:val="2"/>
            <w:shd w:val="solid" w:color="FFFFFF" w:fill="auto"/>
          </w:tcPr>
          <w:p w14:paraId="4A4DD00D" w14:textId="77777777" w:rsidR="004E2E6F" w:rsidRPr="000749E2" w:rsidRDefault="004E2E6F" w:rsidP="000749E2">
            <w:pPr>
              <w:pStyle w:val="TAL"/>
              <w:rPr>
                <w:lang w:eastAsia="en-US"/>
              </w:rPr>
            </w:pPr>
            <w:r w:rsidRPr="000749E2">
              <w:rPr>
                <w:lang w:eastAsia="en-US"/>
              </w:rPr>
              <w:t>F</w:t>
            </w:r>
          </w:p>
        </w:tc>
        <w:tc>
          <w:tcPr>
            <w:tcW w:w="708" w:type="dxa"/>
            <w:gridSpan w:val="2"/>
            <w:shd w:val="solid" w:color="FFFFFF" w:fill="auto"/>
          </w:tcPr>
          <w:p w14:paraId="26336D59" w14:textId="77777777" w:rsidR="004E2E6F" w:rsidRPr="000749E2" w:rsidRDefault="004E2E6F" w:rsidP="000749E2">
            <w:pPr>
              <w:pStyle w:val="TAL"/>
              <w:rPr>
                <w:lang w:eastAsia="en-US"/>
              </w:rPr>
            </w:pPr>
            <w:r w:rsidRPr="000749E2">
              <w:rPr>
                <w:lang w:eastAsia="en-US"/>
              </w:rPr>
              <w:t>9.5.0</w:t>
            </w:r>
          </w:p>
        </w:tc>
        <w:tc>
          <w:tcPr>
            <w:tcW w:w="708" w:type="dxa"/>
            <w:gridSpan w:val="2"/>
            <w:shd w:val="solid" w:color="FFFFFF" w:fill="auto"/>
          </w:tcPr>
          <w:p w14:paraId="1DF6B505" w14:textId="77777777" w:rsidR="004E2E6F" w:rsidRPr="000749E2" w:rsidRDefault="004E2E6F" w:rsidP="000749E2">
            <w:pPr>
              <w:pStyle w:val="TAL"/>
              <w:rPr>
                <w:lang w:eastAsia="en-US"/>
              </w:rPr>
            </w:pPr>
            <w:r w:rsidRPr="000749E2">
              <w:rPr>
                <w:lang w:eastAsia="en-US"/>
              </w:rPr>
              <w:t>9.6.0</w:t>
            </w:r>
          </w:p>
        </w:tc>
        <w:tc>
          <w:tcPr>
            <w:tcW w:w="1033" w:type="dxa"/>
            <w:gridSpan w:val="2"/>
            <w:shd w:val="solid" w:color="FFFFFF" w:fill="auto"/>
          </w:tcPr>
          <w:p w14:paraId="1C8B3173" w14:textId="77777777" w:rsidR="004E2E6F" w:rsidRPr="000749E2" w:rsidRDefault="004E2E6F" w:rsidP="005076D8">
            <w:pPr>
              <w:pStyle w:val="TAL"/>
            </w:pPr>
            <w:r w:rsidRPr="000749E2">
              <w:t>R5-113163</w:t>
            </w:r>
          </w:p>
        </w:tc>
      </w:tr>
      <w:tr w:rsidR="004E2E6F" w:rsidRPr="000749E2" w14:paraId="3678B123" w14:textId="77777777" w:rsidTr="001C22E1">
        <w:trPr>
          <w:gridAfter w:val="1"/>
          <w:wAfter w:w="21" w:type="dxa"/>
          <w:jc w:val="center"/>
        </w:trPr>
        <w:tc>
          <w:tcPr>
            <w:tcW w:w="638" w:type="dxa"/>
            <w:gridSpan w:val="2"/>
            <w:shd w:val="solid" w:color="FFFFFF" w:fill="auto"/>
          </w:tcPr>
          <w:p w14:paraId="213D42EB" w14:textId="77777777" w:rsidR="004E2E6F" w:rsidRPr="000749E2" w:rsidRDefault="004E2E6F" w:rsidP="000749E2">
            <w:pPr>
              <w:pStyle w:val="TAL"/>
              <w:rPr>
                <w:lang w:eastAsia="en-US"/>
              </w:rPr>
            </w:pPr>
            <w:r w:rsidRPr="000749E2">
              <w:rPr>
                <w:lang w:eastAsia="en-US"/>
              </w:rPr>
              <w:t>RP#53</w:t>
            </w:r>
          </w:p>
        </w:tc>
        <w:tc>
          <w:tcPr>
            <w:tcW w:w="1134" w:type="dxa"/>
            <w:gridSpan w:val="2"/>
            <w:shd w:val="solid" w:color="FFFFFF" w:fill="auto"/>
          </w:tcPr>
          <w:p w14:paraId="463CF15C" w14:textId="77777777" w:rsidR="004E2E6F" w:rsidRPr="000749E2" w:rsidRDefault="004E2E6F" w:rsidP="005076D8">
            <w:pPr>
              <w:pStyle w:val="TAL"/>
            </w:pPr>
            <w:r w:rsidRPr="000749E2">
              <w:t>RP-111138</w:t>
            </w:r>
          </w:p>
        </w:tc>
        <w:tc>
          <w:tcPr>
            <w:tcW w:w="567" w:type="dxa"/>
            <w:gridSpan w:val="2"/>
            <w:shd w:val="solid" w:color="FFFFFF" w:fill="auto"/>
          </w:tcPr>
          <w:p w14:paraId="2B0434E8" w14:textId="77777777" w:rsidR="004E2E6F" w:rsidRPr="000749E2" w:rsidRDefault="004E2E6F" w:rsidP="005076D8">
            <w:pPr>
              <w:pStyle w:val="TAL"/>
            </w:pPr>
            <w:r w:rsidRPr="000749E2">
              <w:t>0228</w:t>
            </w:r>
          </w:p>
        </w:tc>
        <w:tc>
          <w:tcPr>
            <w:tcW w:w="426" w:type="dxa"/>
            <w:gridSpan w:val="2"/>
            <w:shd w:val="solid" w:color="FFFFFF" w:fill="auto"/>
          </w:tcPr>
          <w:p w14:paraId="5B6E83FE" w14:textId="77777777" w:rsidR="004E2E6F" w:rsidRPr="000749E2" w:rsidRDefault="004E2E6F" w:rsidP="000749E2">
            <w:pPr>
              <w:pStyle w:val="TAL"/>
              <w:rPr>
                <w:lang w:eastAsia="en-US"/>
              </w:rPr>
            </w:pPr>
            <w:r w:rsidRPr="000749E2">
              <w:rPr>
                <w:lang w:eastAsia="en-US"/>
              </w:rPr>
              <w:t>-</w:t>
            </w:r>
          </w:p>
        </w:tc>
        <w:tc>
          <w:tcPr>
            <w:tcW w:w="4062" w:type="dxa"/>
            <w:gridSpan w:val="2"/>
            <w:shd w:val="solid" w:color="FFFFFF" w:fill="auto"/>
          </w:tcPr>
          <w:p w14:paraId="39CA8DB3" w14:textId="77777777" w:rsidR="004E2E6F" w:rsidRPr="000749E2" w:rsidRDefault="004E2E6F" w:rsidP="005076D8">
            <w:pPr>
              <w:pStyle w:val="TAL"/>
            </w:pPr>
            <w:r w:rsidRPr="000749E2">
              <w:t>Deletion of '</w:t>
            </w:r>
            <w:proofErr w:type="spellStart"/>
            <w:r w:rsidRPr="000749E2">
              <w:t>EPSOnlyAttachForced</w:t>
            </w:r>
            <w:proofErr w:type="spellEnd"/>
            <w:r w:rsidRPr="000749E2">
              <w:t>' in common part</w:t>
            </w:r>
          </w:p>
        </w:tc>
        <w:tc>
          <w:tcPr>
            <w:tcW w:w="415" w:type="dxa"/>
            <w:gridSpan w:val="2"/>
            <w:shd w:val="solid" w:color="FFFFFF" w:fill="auto"/>
          </w:tcPr>
          <w:p w14:paraId="2AAAF17B" w14:textId="77777777" w:rsidR="004E2E6F" w:rsidRPr="000749E2" w:rsidRDefault="004E2E6F" w:rsidP="000749E2">
            <w:pPr>
              <w:pStyle w:val="TAL"/>
              <w:rPr>
                <w:lang w:eastAsia="en-US"/>
              </w:rPr>
            </w:pPr>
            <w:r w:rsidRPr="000749E2">
              <w:rPr>
                <w:lang w:eastAsia="en-US"/>
              </w:rPr>
              <w:t>F</w:t>
            </w:r>
          </w:p>
        </w:tc>
        <w:tc>
          <w:tcPr>
            <w:tcW w:w="708" w:type="dxa"/>
            <w:gridSpan w:val="2"/>
            <w:shd w:val="solid" w:color="FFFFFF" w:fill="auto"/>
          </w:tcPr>
          <w:p w14:paraId="7AFED346" w14:textId="77777777" w:rsidR="004E2E6F" w:rsidRPr="000749E2" w:rsidRDefault="004E2E6F" w:rsidP="000749E2">
            <w:pPr>
              <w:pStyle w:val="TAL"/>
              <w:rPr>
                <w:lang w:eastAsia="en-US"/>
              </w:rPr>
            </w:pPr>
            <w:r w:rsidRPr="000749E2">
              <w:rPr>
                <w:lang w:eastAsia="en-US"/>
              </w:rPr>
              <w:t>9.5.0</w:t>
            </w:r>
          </w:p>
        </w:tc>
        <w:tc>
          <w:tcPr>
            <w:tcW w:w="708" w:type="dxa"/>
            <w:gridSpan w:val="2"/>
            <w:shd w:val="solid" w:color="FFFFFF" w:fill="auto"/>
          </w:tcPr>
          <w:p w14:paraId="1CFC0B3C" w14:textId="77777777" w:rsidR="004E2E6F" w:rsidRPr="000749E2" w:rsidRDefault="004E2E6F" w:rsidP="000749E2">
            <w:pPr>
              <w:pStyle w:val="TAL"/>
              <w:rPr>
                <w:lang w:eastAsia="en-US"/>
              </w:rPr>
            </w:pPr>
            <w:r w:rsidRPr="000749E2">
              <w:rPr>
                <w:lang w:eastAsia="en-US"/>
              </w:rPr>
              <w:t>9.6.0</w:t>
            </w:r>
          </w:p>
        </w:tc>
        <w:tc>
          <w:tcPr>
            <w:tcW w:w="1033" w:type="dxa"/>
            <w:gridSpan w:val="2"/>
            <w:shd w:val="solid" w:color="FFFFFF" w:fill="auto"/>
          </w:tcPr>
          <w:p w14:paraId="0C47B85E" w14:textId="77777777" w:rsidR="004E2E6F" w:rsidRPr="000749E2" w:rsidRDefault="004E2E6F" w:rsidP="005076D8">
            <w:pPr>
              <w:pStyle w:val="TAL"/>
            </w:pPr>
            <w:r w:rsidRPr="000749E2">
              <w:t>R5-113195</w:t>
            </w:r>
          </w:p>
        </w:tc>
      </w:tr>
      <w:tr w:rsidR="004E2E6F" w:rsidRPr="000749E2" w14:paraId="101E6FC4" w14:textId="77777777" w:rsidTr="001C22E1">
        <w:trPr>
          <w:gridAfter w:val="1"/>
          <w:wAfter w:w="21" w:type="dxa"/>
          <w:jc w:val="center"/>
        </w:trPr>
        <w:tc>
          <w:tcPr>
            <w:tcW w:w="638" w:type="dxa"/>
            <w:gridSpan w:val="2"/>
            <w:shd w:val="solid" w:color="FFFFFF" w:fill="auto"/>
          </w:tcPr>
          <w:p w14:paraId="4F304E07" w14:textId="77777777" w:rsidR="004E2E6F" w:rsidRPr="000749E2" w:rsidRDefault="004E2E6F" w:rsidP="000749E2">
            <w:pPr>
              <w:pStyle w:val="TAL"/>
              <w:rPr>
                <w:lang w:eastAsia="en-US"/>
              </w:rPr>
            </w:pPr>
            <w:r w:rsidRPr="000749E2">
              <w:rPr>
                <w:lang w:eastAsia="en-US"/>
              </w:rPr>
              <w:lastRenderedPageBreak/>
              <w:t>RP#53</w:t>
            </w:r>
          </w:p>
        </w:tc>
        <w:tc>
          <w:tcPr>
            <w:tcW w:w="1134" w:type="dxa"/>
            <w:gridSpan w:val="2"/>
            <w:shd w:val="solid" w:color="FFFFFF" w:fill="auto"/>
          </w:tcPr>
          <w:p w14:paraId="0B2E32DF" w14:textId="77777777" w:rsidR="004E2E6F" w:rsidRPr="000749E2" w:rsidRDefault="004E2E6F" w:rsidP="005076D8">
            <w:pPr>
              <w:pStyle w:val="TAL"/>
            </w:pPr>
            <w:r w:rsidRPr="000749E2">
              <w:t>RP-111135</w:t>
            </w:r>
          </w:p>
        </w:tc>
        <w:tc>
          <w:tcPr>
            <w:tcW w:w="567" w:type="dxa"/>
            <w:gridSpan w:val="2"/>
            <w:shd w:val="solid" w:color="FFFFFF" w:fill="auto"/>
          </w:tcPr>
          <w:p w14:paraId="06623DB4" w14:textId="77777777" w:rsidR="004E2E6F" w:rsidRPr="000749E2" w:rsidRDefault="004E2E6F" w:rsidP="005076D8">
            <w:pPr>
              <w:pStyle w:val="TAL"/>
            </w:pPr>
            <w:r w:rsidRPr="000749E2">
              <w:t>0229</w:t>
            </w:r>
          </w:p>
        </w:tc>
        <w:tc>
          <w:tcPr>
            <w:tcW w:w="426" w:type="dxa"/>
            <w:gridSpan w:val="2"/>
            <w:shd w:val="solid" w:color="FFFFFF" w:fill="auto"/>
          </w:tcPr>
          <w:p w14:paraId="01E5C7B6" w14:textId="77777777" w:rsidR="004E2E6F" w:rsidRPr="000749E2" w:rsidRDefault="004E2E6F" w:rsidP="000749E2">
            <w:pPr>
              <w:pStyle w:val="TAL"/>
              <w:rPr>
                <w:lang w:eastAsia="en-US"/>
              </w:rPr>
            </w:pPr>
            <w:r w:rsidRPr="000749E2">
              <w:rPr>
                <w:lang w:eastAsia="en-US"/>
              </w:rPr>
              <w:t>-</w:t>
            </w:r>
          </w:p>
        </w:tc>
        <w:tc>
          <w:tcPr>
            <w:tcW w:w="4062" w:type="dxa"/>
            <w:gridSpan w:val="2"/>
            <w:shd w:val="solid" w:color="FFFFFF" w:fill="auto"/>
          </w:tcPr>
          <w:p w14:paraId="672B2FC3" w14:textId="77777777" w:rsidR="004E2E6F" w:rsidRPr="000749E2" w:rsidRDefault="004E2E6F" w:rsidP="005076D8">
            <w:pPr>
              <w:pStyle w:val="TAL"/>
            </w:pPr>
            <w:r w:rsidRPr="000749E2">
              <w:t>Deletion of '</w:t>
            </w:r>
            <w:proofErr w:type="spellStart"/>
            <w:r w:rsidRPr="000749E2">
              <w:t>EPSOnlyAttachForced</w:t>
            </w:r>
            <w:proofErr w:type="spellEnd"/>
            <w:r w:rsidRPr="000749E2">
              <w:t>' in RF part</w:t>
            </w:r>
          </w:p>
        </w:tc>
        <w:tc>
          <w:tcPr>
            <w:tcW w:w="415" w:type="dxa"/>
            <w:gridSpan w:val="2"/>
            <w:shd w:val="solid" w:color="FFFFFF" w:fill="auto"/>
          </w:tcPr>
          <w:p w14:paraId="7ED430D8" w14:textId="77777777" w:rsidR="004E2E6F" w:rsidRPr="000749E2" w:rsidRDefault="004E2E6F" w:rsidP="000749E2">
            <w:pPr>
              <w:pStyle w:val="TAL"/>
              <w:rPr>
                <w:lang w:eastAsia="en-US"/>
              </w:rPr>
            </w:pPr>
            <w:r w:rsidRPr="000749E2">
              <w:rPr>
                <w:lang w:eastAsia="en-US"/>
              </w:rPr>
              <w:t>F</w:t>
            </w:r>
          </w:p>
        </w:tc>
        <w:tc>
          <w:tcPr>
            <w:tcW w:w="708" w:type="dxa"/>
            <w:gridSpan w:val="2"/>
            <w:shd w:val="solid" w:color="FFFFFF" w:fill="auto"/>
          </w:tcPr>
          <w:p w14:paraId="2D62B99E" w14:textId="77777777" w:rsidR="004E2E6F" w:rsidRPr="000749E2" w:rsidRDefault="004E2E6F" w:rsidP="000749E2">
            <w:pPr>
              <w:pStyle w:val="TAL"/>
              <w:rPr>
                <w:lang w:eastAsia="en-US"/>
              </w:rPr>
            </w:pPr>
            <w:r w:rsidRPr="000749E2">
              <w:rPr>
                <w:lang w:eastAsia="en-US"/>
              </w:rPr>
              <w:t>9.5.0</w:t>
            </w:r>
          </w:p>
        </w:tc>
        <w:tc>
          <w:tcPr>
            <w:tcW w:w="708" w:type="dxa"/>
            <w:gridSpan w:val="2"/>
            <w:shd w:val="solid" w:color="FFFFFF" w:fill="auto"/>
          </w:tcPr>
          <w:p w14:paraId="3F77B2A6" w14:textId="77777777" w:rsidR="004E2E6F" w:rsidRPr="000749E2" w:rsidRDefault="004E2E6F" w:rsidP="000749E2">
            <w:pPr>
              <w:pStyle w:val="TAL"/>
              <w:rPr>
                <w:lang w:eastAsia="en-US"/>
              </w:rPr>
            </w:pPr>
            <w:r w:rsidRPr="000749E2">
              <w:rPr>
                <w:lang w:eastAsia="en-US"/>
              </w:rPr>
              <w:t>9.6.0</w:t>
            </w:r>
          </w:p>
        </w:tc>
        <w:tc>
          <w:tcPr>
            <w:tcW w:w="1033" w:type="dxa"/>
            <w:gridSpan w:val="2"/>
            <w:shd w:val="solid" w:color="FFFFFF" w:fill="auto"/>
          </w:tcPr>
          <w:p w14:paraId="6E0D5262" w14:textId="77777777" w:rsidR="004E2E6F" w:rsidRPr="000749E2" w:rsidRDefault="004E2E6F" w:rsidP="005076D8">
            <w:pPr>
              <w:pStyle w:val="TAL"/>
            </w:pPr>
            <w:r w:rsidRPr="000749E2">
              <w:t>R5-113213</w:t>
            </w:r>
          </w:p>
        </w:tc>
      </w:tr>
      <w:tr w:rsidR="004E2E6F" w:rsidRPr="000749E2" w14:paraId="1A0CFFFC" w14:textId="77777777" w:rsidTr="001C22E1">
        <w:trPr>
          <w:gridAfter w:val="1"/>
          <w:wAfter w:w="21" w:type="dxa"/>
          <w:jc w:val="center"/>
        </w:trPr>
        <w:tc>
          <w:tcPr>
            <w:tcW w:w="638" w:type="dxa"/>
            <w:gridSpan w:val="2"/>
            <w:shd w:val="solid" w:color="FFFFFF" w:fill="auto"/>
          </w:tcPr>
          <w:p w14:paraId="7AB276E9" w14:textId="77777777" w:rsidR="004E2E6F" w:rsidRPr="000749E2" w:rsidRDefault="004E2E6F" w:rsidP="000749E2">
            <w:pPr>
              <w:pStyle w:val="TAL"/>
              <w:rPr>
                <w:lang w:eastAsia="en-US"/>
              </w:rPr>
            </w:pPr>
            <w:r w:rsidRPr="000749E2">
              <w:rPr>
                <w:lang w:eastAsia="en-US"/>
              </w:rPr>
              <w:t>RP#53</w:t>
            </w:r>
          </w:p>
        </w:tc>
        <w:tc>
          <w:tcPr>
            <w:tcW w:w="1134" w:type="dxa"/>
            <w:gridSpan w:val="2"/>
            <w:shd w:val="solid" w:color="FFFFFF" w:fill="auto"/>
          </w:tcPr>
          <w:p w14:paraId="2B88B824" w14:textId="77777777" w:rsidR="004E2E6F" w:rsidRPr="000749E2" w:rsidRDefault="004E2E6F" w:rsidP="005076D8">
            <w:pPr>
              <w:pStyle w:val="TAL"/>
            </w:pPr>
            <w:r w:rsidRPr="000749E2">
              <w:t>RP-111135</w:t>
            </w:r>
          </w:p>
        </w:tc>
        <w:tc>
          <w:tcPr>
            <w:tcW w:w="567" w:type="dxa"/>
            <w:gridSpan w:val="2"/>
            <w:shd w:val="solid" w:color="FFFFFF" w:fill="auto"/>
          </w:tcPr>
          <w:p w14:paraId="370CFB58" w14:textId="77777777" w:rsidR="004E2E6F" w:rsidRPr="000749E2" w:rsidRDefault="004E2E6F" w:rsidP="005076D8">
            <w:pPr>
              <w:pStyle w:val="TAL"/>
            </w:pPr>
            <w:r w:rsidRPr="000749E2">
              <w:t>0230</w:t>
            </w:r>
          </w:p>
        </w:tc>
        <w:tc>
          <w:tcPr>
            <w:tcW w:w="426" w:type="dxa"/>
            <w:gridSpan w:val="2"/>
            <w:shd w:val="solid" w:color="FFFFFF" w:fill="auto"/>
          </w:tcPr>
          <w:p w14:paraId="081336A3" w14:textId="77777777" w:rsidR="004E2E6F" w:rsidRPr="000749E2" w:rsidRDefault="004E2E6F" w:rsidP="000749E2">
            <w:pPr>
              <w:pStyle w:val="TAL"/>
              <w:rPr>
                <w:lang w:eastAsia="en-US"/>
              </w:rPr>
            </w:pPr>
            <w:r w:rsidRPr="000749E2">
              <w:rPr>
                <w:lang w:eastAsia="en-US"/>
              </w:rPr>
              <w:t>-</w:t>
            </w:r>
          </w:p>
        </w:tc>
        <w:tc>
          <w:tcPr>
            <w:tcW w:w="4062" w:type="dxa"/>
            <w:gridSpan w:val="2"/>
            <w:shd w:val="solid" w:color="FFFFFF" w:fill="auto"/>
          </w:tcPr>
          <w:p w14:paraId="6423D29F" w14:textId="77777777" w:rsidR="004E2E6F" w:rsidRPr="000749E2" w:rsidRDefault="004E2E6F" w:rsidP="005076D8">
            <w:pPr>
              <w:pStyle w:val="TAL"/>
            </w:pPr>
            <w:r w:rsidRPr="000749E2">
              <w:t xml:space="preserve">Correction to </w:t>
            </w:r>
            <w:proofErr w:type="spellStart"/>
            <w:r w:rsidRPr="000749E2">
              <w:t>PhysicalConfigDedicated</w:t>
            </w:r>
            <w:proofErr w:type="spellEnd"/>
            <w:r w:rsidRPr="000749E2">
              <w:t>-DEFAULT for HO case</w:t>
            </w:r>
          </w:p>
        </w:tc>
        <w:tc>
          <w:tcPr>
            <w:tcW w:w="415" w:type="dxa"/>
            <w:gridSpan w:val="2"/>
            <w:shd w:val="solid" w:color="FFFFFF" w:fill="auto"/>
          </w:tcPr>
          <w:p w14:paraId="4D53FB92" w14:textId="77777777" w:rsidR="004E2E6F" w:rsidRPr="000749E2" w:rsidRDefault="004E2E6F" w:rsidP="000749E2">
            <w:pPr>
              <w:pStyle w:val="TAL"/>
              <w:rPr>
                <w:lang w:eastAsia="en-US"/>
              </w:rPr>
            </w:pPr>
            <w:r w:rsidRPr="000749E2">
              <w:rPr>
                <w:lang w:eastAsia="en-US"/>
              </w:rPr>
              <w:t>F</w:t>
            </w:r>
          </w:p>
        </w:tc>
        <w:tc>
          <w:tcPr>
            <w:tcW w:w="708" w:type="dxa"/>
            <w:gridSpan w:val="2"/>
            <w:shd w:val="solid" w:color="FFFFFF" w:fill="auto"/>
          </w:tcPr>
          <w:p w14:paraId="29E6F9C4" w14:textId="77777777" w:rsidR="004E2E6F" w:rsidRPr="000749E2" w:rsidRDefault="004E2E6F" w:rsidP="000749E2">
            <w:pPr>
              <w:pStyle w:val="TAL"/>
              <w:rPr>
                <w:lang w:eastAsia="en-US"/>
              </w:rPr>
            </w:pPr>
            <w:r w:rsidRPr="000749E2">
              <w:rPr>
                <w:lang w:eastAsia="en-US"/>
              </w:rPr>
              <w:t>9.5.0</w:t>
            </w:r>
          </w:p>
        </w:tc>
        <w:tc>
          <w:tcPr>
            <w:tcW w:w="708" w:type="dxa"/>
            <w:gridSpan w:val="2"/>
            <w:shd w:val="solid" w:color="FFFFFF" w:fill="auto"/>
          </w:tcPr>
          <w:p w14:paraId="1D0892FF" w14:textId="77777777" w:rsidR="004E2E6F" w:rsidRPr="000749E2" w:rsidRDefault="004E2E6F" w:rsidP="000749E2">
            <w:pPr>
              <w:pStyle w:val="TAL"/>
              <w:rPr>
                <w:lang w:eastAsia="en-US"/>
              </w:rPr>
            </w:pPr>
            <w:r w:rsidRPr="000749E2">
              <w:rPr>
                <w:lang w:eastAsia="en-US"/>
              </w:rPr>
              <w:t>9.6.0</w:t>
            </w:r>
          </w:p>
        </w:tc>
        <w:tc>
          <w:tcPr>
            <w:tcW w:w="1033" w:type="dxa"/>
            <w:gridSpan w:val="2"/>
            <w:shd w:val="solid" w:color="FFFFFF" w:fill="auto"/>
          </w:tcPr>
          <w:p w14:paraId="6CFBFC5A" w14:textId="77777777" w:rsidR="004E2E6F" w:rsidRPr="000749E2" w:rsidRDefault="004E2E6F" w:rsidP="005076D8">
            <w:pPr>
              <w:pStyle w:val="TAL"/>
            </w:pPr>
            <w:r w:rsidRPr="000749E2">
              <w:t>R5-113450</w:t>
            </w:r>
          </w:p>
        </w:tc>
      </w:tr>
      <w:tr w:rsidR="004E2E6F" w:rsidRPr="000749E2" w14:paraId="7B44FD1A" w14:textId="77777777" w:rsidTr="001C22E1">
        <w:trPr>
          <w:gridAfter w:val="1"/>
          <w:wAfter w:w="21" w:type="dxa"/>
          <w:jc w:val="center"/>
        </w:trPr>
        <w:tc>
          <w:tcPr>
            <w:tcW w:w="638" w:type="dxa"/>
            <w:gridSpan w:val="2"/>
            <w:shd w:val="solid" w:color="FFFFFF" w:fill="auto"/>
          </w:tcPr>
          <w:p w14:paraId="7FC5209D" w14:textId="77777777" w:rsidR="004E2E6F" w:rsidRPr="000749E2" w:rsidRDefault="004E2E6F" w:rsidP="000749E2">
            <w:pPr>
              <w:pStyle w:val="TAL"/>
              <w:rPr>
                <w:lang w:eastAsia="en-US"/>
              </w:rPr>
            </w:pPr>
            <w:r w:rsidRPr="000749E2">
              <w:rPr>
                <w:lang w:eastAsia="en-US"/>
              </w:rPr>
              <w:t>RP#53</w:t>
            </w:r>
          </w:p>
        </w:tc>
        <w:tc>
          <w:tcPr>
            <w:tcW w:w="1134" w:type="dxa"/>
            <w:gridSpan w:val="2"/>
            <w:shd w:val="solid" w:color="FFFFFF" w:fill="auto"/>
          </w:tcPr>
          <w:p w14:paraId="48811E78" w14:textId="77777777" w:rsidR="004E2E6F" w:rsidRPr="000749E2" w:rsidRDefault="004E2E6F" w:rsidP="005076D8">
            <w:pPr>
              <w:pStyle w:val="TAL"/>
            </w:pPr>
            <w:r w:rsidRPr="000749E2">
              <w:t>RP-111138</w:t>
            </w:r>
          </w:p>
        </w:tc>
        <w:tc>
          <w:tcPr>
            <w:tcW w:w="567" w:type="dxa"/>
            <w:gridSpan w:val="2"/>
            <w:shd w:val="solid" w:color="FFFFFF" w:fill="auto"/>
          </w:tcPr>
          <w:p w14:paraId="1C7AD01E" w14:textId="77777777" w:rsidR="004E2E6F" w:rsidRPr="000749E2" w:rsidRDefault="004E2E6F" w:rsidP="005076D8">
            <w:pPr>
              <w:pStyle w:val="TAL"/>
            </w:pPr>
            <w:r w:rsidRPr="000749E2">
              <w:t>0231</w:t>
            </w:r>
          </w:p>
        </w:tc>
        <w:tc>
          <w:tcPr>
            <w:tcW w:w="426" w:type="dxa"/>
            <w:gridSpan w:val="2"/>
            <w:shd w:val="solid" w:color="FFFFFF" w:fill="auto"/>
          </w:tcPr>
          <w:p w14:paraId="2E8EBF4E" w14:textId="77777777" w:rsidR="004E2E6F" w:rsidRPr="000749E2" w:rsidRDefault="004E2E6F" w:rsidP="000749E2">
            <w:pPr>
              <w:pStyle w:val="TAL"/>
              <w:rPr>
                <w:lang w:eastAsia="en-US"/>
              </w:rPr>
            </w:pPr>
            <w:r w:rsidRPr="000749E2">
              <w:rPr>
                <w:lang w:eastAsia="en-US"/>
              </w:rPr>
              <w:t>-</w:t>
            </w:r>
          </w:p>
        </w:tc>
        <w:tc>
          <w:tcPr>
            <w:tcW w:w="4062" w:type="dxa"/>
            <w:gridSpan w:val="2"/>
            <w:shd w:val="solid" w:color="FFFFFF" w:fill="auto"/>
          </w:tcPr>
          <w:p w14:paraId="354DD3DA" w14:textId="77777777" w:rsidR="004E2E6F" w:rsidRPr="000749E2" w:rsidRDefault="004E2E6F" w:rsidP="005076D8">
            <w:pPr>
              <w:pStyle w:val="TAL"/>
            </w:pPr>
            <w:r w:rsidRPr="000749E2">
              <w:t>Addition of the 'Expanded 1900 MHz band' as operating band 25 to TS 36.508</w:t>
            </w:r>
          </w:p>
        </w:tc>
        <w:tc>
          <w:tcPr>
            <w:tcW w:w="415" w:type="dxa"/>
            <w:gridSpan w:val="2"/>
            <w:shd w:val="solid" w:color="FFFFFF" w:fill="auto"/>
          </w:tcPr>
          <w:p w14:paraId="05C514BC" w14:textId="77777777" w:rsidR="004E2E6F" w:rsidRPr="000749E2" w:rsidRDefault="004E2E6F" w:rsidP="000749E2">
            <w:pPr>
              <w:pStyle w:val="TAL"/>
              <w:rPr>
                <w:lang w:eastAsia="en-US"/>
              </w:rPr>
            </w:pPr>
            <w:r w:rsidRPr="000749E2">
              <w:rPr>
                <w:lang w:eastAsia="en-US"/>
              </w:rPr>
              <w:t>F</w:t>
            </w:r>
          </w:p>
        </w:tc>
        <w:tc>
          <w:tcPr>
            <w:tcW w:w="708" w:type="dxa"/>
            <w:gridSpan w:val="2"/>
            <w:shd w:val="solid" w:color="FFFFFF" w:fill="auto"/>
          </w:tcPr>
          <w:p w14:paraId="74B92F29" w14:textId="77777777" w:rsidR="004E2E6F" w:rsidRPr="000749E2" w:rsidRDefault="004E2E6F" w:rsidP="000749E2">
            <w:pPr>
              <w:pStyle w:val="TAL"/>
              <w:rPr>
                <w:lang w:eastAsia="en-US"/>
              </w:rPr>
            </w:pPr>
            <w:r w:rsidRPr="000749E2">
              <w:rPr>
                <w:lang w:eastAsia="en-US"/>
              </w:rPr>
              <w:t>9.5.0</w:t>
            </w:r>
          </w:p>
        </w:tc>
        <w:tc>
          <w:tcPr>
            <w:tcW w:w="708" w:type="dxa"/>
            <w:gridSpan w:val="2"/>
            <w:shd w:val="solid" w:color="FFFFFF" w:fill="auto"/>
          </w:tcPr>
          <w:p w14:paraId="7F5320F1" w14:textId="77777777" w:rsidR="004E2E6F" w:rsidRPr="000749E2" w:rsidRDefault="004E2E6F" w:rsidP="000749E2">
            <w:pPr>
              <w:pStyle w:val="TAL"/>
              <w:rPr>
                <w:lang w:eastAsia="en-US"/>
              </w:rPr>
            </w:pPr>
            <w:r w:rsidRPr="000749E2">
              <w:rPr>
                <w:lang w:eastAsia="en-US"/>
              </w:rPr>
              <w:t>9.6.0</w:t>
            </w:r>
          </w:p>
        </w:tc>
        <w:tc>
          <w:tcPr>
            <w:tcW w:w="1033" w:type="dxa"/>
            <w:gridSpan w:val="2"/>
            <w:shd w:val="solid" w:color="FFFFFF" w:fill="auto"/>
          </w:tcPr>
          <w:p w14:paraId="3323B0DE" w14:textId="77777777" w:rsidR="004E2E6F" w:rsidRPr="000749E2" w:rsidRDefault="004E2E6F" w:rsidP="005076D8">
            <w:pPr>
              <w:pStyle w:val="TAL"/>
            </w:pPr>
            <w:r w:rsidRPr="000749E2">
              <w:t>R5-113500</w:t>
            </w:r>
          </w:p>
        </w:tc>
      </w:tr>
      <w:tr w:rsidR="004E2E6F" w:rsidRPr="000749E2" w14:paraId="012BCBDF" w14:textId="77777777" w:rsidTr="001C22E1">
        <w:trPr>
          <w:gridAfter w:val="1"/>
          <w:wAfter w:w="21" w:type="dxa"/>
          <w:jc w:val="center"/>
        </w:trPr>
        <w:tc>
          <w:tcPr>
            <w:tcW w:w="638" w:type="dxa"/>
            <w:gridSpan w:val="2"/>
            <w:shd w:val="solid" w:color="FFFFFF" w:fill="auto"/>
          </w:tcPr>
          <w:p w14:paraId="20AEC116" w14:textId="77777777" w:rsidR="004E2E6F" w:rsidRPr="000749E2" w:rsidRDefault="004E2E6F" w:rsidP="000749E2">
            <w:pPr>
              <w:pStyle w:val="TAL"/>
              <w:rPr>
                <w:lang w:eastAsia="en-US"/>
              </w:rPr>
            </w:pPr>
            <w:r w:rsidRPr="000749E2">
              <w:rPr>
                <w:lang w:eastAsia="en-US"/>
              </w:rPr>
              <w:t>RP#53</w:t>
            </w:r>
          </w:p>
        </w:tc>
        <w:tc>
          <w:tcPr>
            <w:tcW w:w="1134" w:type="dxa"/>
            <w:gridSpan w:val="2"/>
            <w:shd w:val="solid" w:color="FFFFFF" w:fill="auto"/>
          </w:tcPr>
          <w:p w14:paraId="6B323F88" w14:textId="77777777" w:rsidR="004E2E6F" w:rsidRPr="000749E2" w:rsidRDefault="004E2E6F" w:rsidP="005076D8">
            <w:pPr>
              <w:pStyle w:val="TAL"/>
            </w:pPr>
            <w:r w:rsidRPr="000749E2">
              <w:t>RP-111153</w:t>
            </w:r>
          </w:p>
        </w:tc>
        <w:tc>
          <w:tcPr>
            <w:tcW w:w="567" w:type="dxa"/>
            <w:gridSpan w:val="2"/>
            <w:shd w:val="solid" w:color="FFFFFF" w:fill="auto"/>
          </w:tcPr>
          <w:p w14:paraId="01BC3CBF" w14:textId="77777777" w:rsidR="004E2E6F" w:rsidRPr="000749E2" w:rsidRDefault="004E2E6F" w:rsidP="005076D8">
            <w:pPr>
              <w:pStyle w:val="TAL"/>
            </w:pPr>
            <w:r w:rsidRPr="000749E2">
              <w:t>0232</w:t>
            </w:r>
          </w:p>
        </w:tc>
        <w:tc>
          <w:tcPr>
            <w:tcW w:w="426" w:type="dxa"/>
            <w:gridSpan w:val="2"/>
            <w:shd w:val="solid" w:color="FFFFFF" w:fill="auto"/>
          </w:tcPr>
          <w:p w14:paraId="2D731413" w14:textId="77777777" w:rsidR="004E2E6F" w:rsidRPr="000749E2" w:rsidRDefault="004E2E6F" w:rsidP="000749E2">
            <w:pPr>
              <w:pStyle w:val="TAL"/>
              <w:rPr>
                <w:lang w:eastAsia="en-US"/>
              </w:rPr>
            </w:pPr>
            <w:r w:rsidRPr="000749E2">
              <w:rPr>
                <w:lang w:eastAsia="en-US"/>
              </w:rPr>
              <w:t>-</w:t>
            </w:r>
          </w:p>
        </w:tc>
        <w:tc>
          <w:tcPr>
            <w:tcW w:w="4062" w:type="dxa"/>
            <w:gridSpan w:val="2"/>
            <w:shd w:val="solid" w:color="FFFFFF" w:fill="auto"/>
          </w:tcPr>
          <w:p w14:paraId="32D5E895" w14:textId="77777777" w:rsidR="004E2E6F" w:rsidRPr="000749E2" w:rsidRDefault="004E2E6F" w:rsidP="005076D8">
            <w:pPr>
              <w:pStyle w:val="TAL"/>
            </w:pPr>
            <w:r w:rsidRPr="000749E2">
              <w:t>Band 24 Details for Signalling part of 36.508</w:t>
            </w:r>
          </w:p>
        </w:tc>
        <w:tc>
          <w:tcPr>
            <w:tcW w:w="415" w:type="dxa"/>
            <w:gridSpan w:val="2"/>
            <w:shd w:val="solid" w:color="FFFFFF" w:fill="auto"/>
          </w:tcPr>
          <w:p w14:paraId="53487824" w14:textId="77777777" w:rsidR="004E2E6F" w:rsidRPr="000749E2" w:rsidRDefault="004E2E6F" w:rsidP="000749E2">
            <w:pPr>
              <w:pStyle w:val="TAL"/>
              <w:rPr>
                <w:lang w:eastAsia="en-US"/>
              </w:rPr>
            </w:pPr>
            <w:r w:rsidRPr="000749E2">
              <w:rPr>
                <w:lang w:eastAsia="en-US"/>
              </w:rPr>
              <w:t>F</w:t>
            </w:r>
          </w:p>
        </w:tc>
        <w:tc>
          <w:tcPr>
            <w:tcW w:w="708" w:type="dxa"/>
            <w:gridSpan w:val="2"/>
            <w:shd w:val="solid" w:color="FFFFFF" w:fill="auto"/>
          </w:tcPr>
          <w:p w14:paraId="1E35D904" w14:textId="77777777" w:rsidR="004E2E6F" w:rsidRPr="000749E2" w:rsidRDefault="004E2E6F" w:rsidP="000749E2">
            <w:pPr>
              <w:pStyle w:val="TAL"/>
              <w:rPr>
                <w:lang w:eastAsia="en-US"/>
              </w:rPr>
            </w:pPr>
            <w:r w:rsidRPr="000749E2">
              <w:rPr>
                <w:lang w:eastAsia="en-US"/>
              </w:rPr>
              <w:t>9.5.0</w:t>
            </w:r>
          </w:p>
        </w:tc>
        <w:tc>
          <w:tcPr>
            <w:tcW w:w="708" w:type="dxa"/>
            <w:gridSpan w:val="2"/>
            <w:shd w:val="solid" w:color="FFFFFF" w:fill="auto"/>
          </w:tcPr>
          <w:p w14:paraId="12D3436D" w14:textId="77777777" w:rsidR="004E2E6F" w:rsidRPr="000749E2" w:rsidRDefault="004E2E6F" w:rsidP="000749E2">
            <w:pPr>
              <w:pStyle w:val="TAL"/>
              <w:rPr>
                <w:lang w:eastAsia="en-US"/>
              </w:rPr>
            </w:pPr>
            <w:r w:rsidRPr="000749E2">
              <w:rPr>
                <w:lang w:eastAsia="en-US"/>
              </w:rPr>
              <w:t>9.6.0</w:t>
            </w:r>
          </w:p>
        </w:tc>
        <w:tc>
          <w:tcPr>
            <w:tcW w:w="1033" w:type="dxa"/>
            <w:gridSpan w:val="2"/>
            <w:shd w:val="solid" w:color="FFFFFF" w:fill="auto"/>
          </w:tcPr>
          <w:p w14:paraId="4DCE5F53" w14:textId="77777777" w:rsidR="004E2E6F" w:rsidRPr="000749E2" w:rsidRDefault="004E2E6F" w:rsidP="005076D8">
            <w:pPr>
              <w:pStyle w:val="TAL"/>
            </w:pPr>
            <w:r w:rsidRPr="000749E2">
              <w:t>R5-113521</w:t>
            </w:r>
          </w:p>
        </w:tc>
      </w:tr>
      <w:tr w:rsidR="004E2E6F" w:rsidRPr="000749E2" w14:paraId="05B05E8F" w14:textId="77777777" w:rsidTr="001C22E1">
        <w:trPr>
          <w:gridAfter w:val="1"/>
          <w:wAfter w:w="21" w:type="dxa"/>
          <w:jc w:val="center"/>
        </w:trPr>
        <w:tc>
          <w:tcPr>
            <w:tcW w:w="638" w:type="dxa"/>
            <w:gridSpan w:val="2"/>
            <w:shd w:val="solid" w:color="FFFFFF" w:fill="auto"/>
          </w:tcPr>
          <w:p w14:paraId="0838DFE4" w14:textId="77777777" w:rsidR="004E2E6F" w:rsidRPr="000749E2" w:rsidRDefault="004E2E6F" w:rsidP="000749E2">
            <w:pPr>
              <w:pStyle w:val="TAL"/>
              <w:rPr>
                <w:lang w:eastAsia="en-US"/>
              </w:rPr>
            </w:pPr>
            <w:r w:rsidRPr="000749E2">
              <w:rPr>
                <w:lang w:eastAsia="en-US"/>
              </w:rPr>
              <w:t>RP#53</w:t>
            </w:r>
          </w:p>
        </w:tc>
        <w:tc>
          <w:tcPr>
            <w:tcW w:w="1134" w:type="dxa"/>
            <w:gridSpan w:val="2"/>
            <w:shd w:val="solid" w:color="FFFFFF" w:fill="auto"/>
          </w:tcPr>
          <w:p w14:paraId="08F1D1F3" w14:textId="77777777" w:rsidR="004E2E6F" w:rsidRPr="000749E2" w:rsidRDefault="004E2E6F" w:rsidP="005076D8">
            <w:pPr>
              <w:pStyle w:val="TAL"/>
            </w:pPr>
            <w:r w:rsidRPr="000749E2">
              <w:t>RP-111138</w:t>
            </w:r>
          </w:p>
        </w:tc>
        <w:tc>
          <w:tcPr>
            <w:tcW w:w="567" w:type="dxa"/>
            <w:gridSpan w:val="2"/>
            <w:shd w:val="solid" w:color="FFFFFF" w:fill="auto"/>
          </w:tcPr>
          <w:p w14:paraId="40100505" w14:textId="77777777" w:rsidR="004E2E6F" w:rsidRPr="000749E2" w:rsidRDefault="004E2E6F" w:rsidP="005076D8">
            <w:pPr>
              <w:pStyle w:val="TAL"/>
            </w:pPr>
            <w:r w:rsidRPr="000749E2">
              <w:t>0233</w:t>
            </w:r>
          </w:p>
        </w:tc>
        <w:tc>
          <w:tcPr>
            <w:tcW w:w="426" w:type="dxa"/>
            <w:gridSpan w:val="2"/>
            <w:shd w:val="solid" w:color="FFFFFF" w:fill="auto"/>
          </w:tcPr>
          <w:p w14:paraId="419D79AE" w14:textId="77777777" w:rsidR="004E2E6F" w:rsidRPr="000749E2" w:rsidRDefault="004E2E6F" w:rsidP="000749E2">
            <w:pPr>
              <w:pStyle w:val="TAL"/>
              <w:rPr>
                <w:lang w:eastAsia="en-US"/>
              </w:rPr>
            </w:pPr>
            <w:r w:rsidRPr="000749E2">
              <w:rPr>
                <w:lang w:eastAsia="en-US"/>
              </w:rPr>
              <w:t>-</w:t>
            </w:r>
          </w:p>
        </w:tc>
        <w:tc>
          <w:tcPr>
            <w:tcW w:w="4062" w:type="dxa"/>
            <w:gridSpan w:val="2"/>
            <w:shd w:val="solid" w:color="FFFFFF" w:fill="auto"/>
          </w:tcPr>
          <w:p w14:paraId="5151D6BC" w14:textId="77777777" w:rsidR="004E2E6F" w:rsidRPr="000749E2" w:rsidRDefault="004E2E6F" w:rsidP="005076D8">
            <w:pPr>
              <w:pStyle w:val="TAL"/>
            </w:pPr>
            <w:r w:rsidRPr="000749E2">
              <w:t>Add new SI combination</w:t>
            </w:r>
          </w:p>
        </w:tc>
        <w:tc>
          <w:tcPr>
            <w:tcW w:w="415" w:type="dxa"/>
            <w:gridSpan w:val="2"/>
            <w:shd w:val="solid" w:color="FFFFFF" w:fill="auto"/>
          </w:tcPr>
          <w:p w14:paraId="4BA7D1EC" w14:textId="77777777" w:rsidR="004E2E6F" w:rsidRPr="000749E2" w:rsidRDefault="004E2E6F" w:rsidP="000749E2">
            <w:pPr>
              <w:pStyle w:val="TAL"/>
              <w:rPr>
                <w:lang w:eastAsia="en-US"/>
              </w:rPr>
            </w:pPr>
            <w:r w:rsidRPr="000749E2">
              <w:rPr>
                <w:lang w:eastAsia="en-US"/>
              </w:rPr>
              <w:t>F</w:t>
            </w:r>
          </w:p>
        </w:tc>
        <w:tc>
          <w:tcPr>
            <w:tcW w:w="708" w:type="dxa"/>
            <w:gridSpan w:val="2"/>
            <w:shd w:val="solid" w:color="FFFFFF" w:fill="auto"/>
          </w:tcPr>
          <w:p w14:paraId="002D2C98" w14:textId="77777777" w:rsidR="004E2E6F" w:rsidRPr="000749E2" w:rsidRDefault="004E2E6F" w:rsidP="000749E2">
            <w:pPr>
              <w:pStyle w:val="TAL"/>
              <w:rPr>
                <w:lang w:eastAsia="en-US"/>
              </w:rPr>
            </w:pPr>
            <w:r w:rsidRPr="000749E2">
              <w:rPr>
                <w:lang w:eastAsia="en-US"/>
              </w:rPr>
              <w:t>9.5.0</w:t>
            </w:r>
          </w:p>
        </w:tc>
        <w:tc>
          <w:tcPr>
            <w:tcW w:w="708" w:type="dxa"/>
            <w:gridSpan w:val="2"/>
            <w:shd w:val="solid" w:color="FFFFFF" w:fill="auto"/>
          </w:tcPr>
          <w:p w14:paraId="60147F3C" w14:textId="77777777" w:rsidR="004E2E6F" w:rsidRPr="000749E2" w:rsidRDefault="004E2E6F" w:rsidP="000749E2">
            <w:pPr>
              <w:pStyle w:val="TAL"/>
              <w:rPr>
                <w:lang w:eastAsia="en-US"/>
              </w:rPr>
            </w:pPr>
            <w:r w:rsidRPr="000749E2">
              <w:rPr>
                <w:lang w:eastAsia="en-US"/>
              </w:rPr>
              <w:t>9.6.0</w:t>
            </w:r>
          </w:p>
        </w:tc>
        <w:tc>
          <w:tcPr>
            <w:tcW w:w="1033" w:type="dxa"/>
            <w:gridSpan w:val="2"/>
            <w:shd w:val="solid" w:color="FFFFFF" w:fill="auto"/>
          </w:tcPr>
          <w:p w14:paraId="0D620D99" w14:textId="77777777" w:rsidR="004E2E6F" w:rsidRPr="000749E2" w:rsidRDefault="004E2E6F" w:rsidP="005076D8">
            <w:pPr>
              <w:pStyle w:val="TAL"/>
            </w:pPr>
            <w:r w:rsidRPr="000749E2">
              <w:t>R5-113658</w:t>
            </w:r>
          </w:p>
        </w:tc>
      </w:tr>
      <w:tr w:rsidR="004E2E6F" w:rsidRPr="000749E2" w14:paraId="486C6EA2" w14:textId="77777777" w:rsidTr="001C22E1">
        <w:trPr>
          <w:gridAfter w:val="1"/>
          <w:wAfter w:w="21" w:type="dxa"/>
          <w:jc w:val="center"/>
        </w:trPr>
        <w:tc>
          <w:tcPr>
            <w:tcW w:w="638" w:type="dxa"/>
            <w:gridSpan w:val="2"/>
            <w:shd w:val="solid" w:color="FFFFFF" w:fill="auto"/>
          </w:tcPr>
          <w:p w14:paraId="5A283B5C" w14:textId="77777777" w:rsidR="004E2E6F" w:rsidRPr="000749E2" w:rsidRDefault="004E2E6F" w:rsidP="000749E2">
            <w:pPr>
              <w:pStyle w:val="TAL"/>
              <w:rPr>
                <w:lang w:eastAsia="en-US"/>
              </w:rPr>
            </w:pPr>
            <w:r w:rsidRPr="000749E2">
              <w:rPr>
                <w:lang w:eastAsia="en-US"/>
              </w:rPr>
              <w:t>RP#53</w:t>
            </w:r>
          </w:p>
        </w:tc>
        <w:tc>
          <w:tcPr>
            <w:tcW w:w="1134" w:type="dxa"/>
            <w:gridSpan w:val="2"/>
            <w:shd w:val="solid" w:color="FFFFFF" w:fill="auto"/>
          </w:tcPr>
          <w:p w14:paraId="547A2717" w14:textId="77777777" w:rsidR="004E2E6F" w:rsidRPr="000749E2" w:rsidRDefault="004E2E6F" w:rsidP="005076D8">
            <w:pPr>
              <w:pStyle w:val="TAL"/>
            </w:pPr>
            <w:r w:rsidRPr="000749E2">
              <w:t>RP-111138</w:t>
            </w:r>
          </w:p>
        </w:tc>
        <w:tc>
          <w:tcPr>
            <w:tcW w:w="567" w:type="dxa"/>
            <w:gridSpan w:val="2"/>
            <w:shd w:val="solid" w:color="FFFFFF" w:fill="auto"/>
          </w:tcPr>
          <w:p w14:paraId="6D3A820F" w14:textId="77777777" w:rsidR="004E2E6F" w:rsidRPr="000749E2" w:rsidRDefault="004E2E6F" w:rsidP="005076D8">
            <w:pPr>
              <w:pStyle w:val="TAL"/>
            </w:pPr>
            <w:r w:rsidRPr="000749E2">
              <w:t>0234</w:t>
            </w:r>
          </w:p>
        </w:tc>
        <w:tc>
          <w:tcPr>
            <w:tcW w:w="426" w:type="dxa"/>
            <w:gridSpan w:val="2"/>
            <w:shd w:val="solid" w:color="FFFFFF" w:fill="auto"/>
          </w:tcPr>
          <w:p w14:paraId="789C5815" w14:textId="77777777" w:rsidR="004E2E6F" w:rsidRPr="000749E2" w:rsidRDefault="004E2E6F" w:rsidP="000749E2">
            <w:pPr>
              <w:pStyle w:val="TAL"/>
              <w:rPr>
                <w:lang w:eastAsia="en-US"/>
              </w:rPr>
            </w:pPr>
            <w:r w:rsidRPr="000749E2">
              <w:rPr>
                <w:lang w:eastAsia="en-US"/>
              </w:rPr>
              <w:t>-</w:t>
            </w:r>
          </w:p>
        </w:tc>
        <w:tc>
          <w:tcPr>
            <w:tcW w:w="4062" w:type="dxa"/>
            <w:gridSpan w:val="2"/>
            <w:shd w:val="solid" w:color="FFFFFF" w:fill="auto"/>
          </w:tcPr>
          <w:p w14:paraId="20EC075B" w14:textId="77777777" w:rsidR="004E2E6F" w:rsidRPr="000749E2" w:rsidRDefault="004E2E6F" w:rsidP="005076D8">
            <w:pPr>
              <w:pStyle w:val="TAL"/>
            </w:pPr>
            <w:r w:rsidRPr="000749E2">
              <w:t>Update of HRPD/1xRTT test frequencies, pre-registration procedures and message contents</w:t>
            </w:r>
          </w:p>
        </w:tc>
        <w:tc>
          <w:tcPr>
            <w:tcW w:w="415" w:type="dxa"/>
            <w:gridSpan w:val="2"/>
            <w:shd w:val="solid" w:color="FFFFFF" w:fill="auto"/>
          </w:tcPr>
          <w:p w14:paraId="19E2ECED" w14:textId="77777777" w:rsidR="004E2E6F" w:rsidRPr="000749E2" w:rsidRDefault="004E2E6F" w:rsidP="000749E2">
            <w:pPr>
              <w:pStyle w:val="TAL"/>
              <w:rPr>
                <w:lang w:eastAsia="en-US"/>
              </w:rPr>
            </w:pPr>
            <w:r w:rsidRPr="000749E2">
              <w:rPr>
                <w:lang w:eastAsia="en-US"/>
              </w:rPr>
              <w:t>F</w:t>
            </w:r>
          </w:p>
        </w:tc>
        <w:tc>
          <w:tcPr>
            <w:tcW w:w="708" w:type="dxa"/>
            <w:gridSpan w:val="2"/>
            <w:shd w:val="solid" w:color="FFFFFF" w:fill="auto"/>
          </w:tcPr>
          <w:p w14:paraId="31A802C9" w14:textId="77777777" w:rsidR="004E2E6F" w:rsidRPr="000749E2" w:rsidRDefault="004E2E6F" w:rsidP="000749E2">
            <w:pPr>
              <w:pStyle w:val="TAL"/>
              <w:rPr>
                <w:lang w:eastAsia="en-US"/>
              </w:rPr>
            </w:pPr>
            <w:r w:rsidRPr="000749E2">
              <w:rPr>
                <w:lang w:eastAsia="en-US"/>
              </w:rPr>
              <w:t>9.5.0</w:t>
            </w:r>
          </w:p>
        </w:tc>
        <w:tc>
          <w:tcPr>
            <w:tcW w:w="708" w:type="dxa"/>
            <w:gridSpan w:val="2"/>
            <w:shd w:val="solid" w:color="FFFFFF" w:fill="auto"/>
          </w:tcPr>
          <w:p w14:paraId="157FA5D3" w14:textId="77777777" w:rsidR="004E2E6F" w:rsidRPr="000749E2" w:rsidRDefault="004E2E6F" w:rsidP="000749E2">
            <w:pPr>
              <w:pStyle w:val="TAL"/>
              <w:rPr>
                <w:lang w:eastAsia="en-US"/>
              </w:rPr>
            </w:pPr>
            <w:r w:rsidRPr="000749E2">
              <w:rPr>
                <w:lang w:eastAsia="en-US"/>
              </w:rPr>
              <w:t>9.6.0</w:t>
            </w:r>
          </w:p>
        </w:tc>
        <w:tc>
          <w:tcPr>
            <w:tcW w:w="1033" w:type="dxa"/>
            <w:gridSpan w:val="2"/>
            <w:shd w:val="solid" w:color="FFFFFF" w:fill="auto"/>
          </w:tcPr>
          <w:p w14:paraId="5D094A18" w14:textId="77777777" w:rsidR="004E2E6F" w:rsidRPr="000749E2" w:rsidRDefault="004E2E6F" w:rsidP="005076D8">
            <w:pPr>
              <w:pStyle w:val="TAL"/>
            </w:pPr>
            <w:r w:rsidRPr="000749E2">
              <w:t>R5-113659</w:t>
            </w:r>
          </w:p>
        </w:tc>
      </w:tr>
      <w:tr w:rsidR="004E2E6F" w:rsidRPr="000749E2" w14:paraId="3201E433" w14:textId="77777777" w:rsidTr="001C22E1">
        <w:trPr>
          <w:gridAfter w:val="1"/>
          <w:wAfter w:w="21" w:type="dxa"/>
          <w:jc w:val="center"/>
        </w:trPr>
        <w:tc>
          <w:tcPr>
            <w:tcW w:w="638" w:type="dxa"/>
            <w:gridSpan w:val="2"/>
            <w:shd w:val="solid" w:color="FFFFFF" w:fill="auto"/>
          </w:tcPr>
          <w:p w14:paraId="02DD169F" w14:textId="77777777" w:rsidR="004E2E6F" w:rsidRPr="000749E2" w:rsidRDefault="004E2E6F" w:rsidP="000749E2">
            <w:pPr>
              <w:pStyle w:val="TAL"/>
              <w:rPr>
                <w:lang w:eastAsia="en-US"/>
              </w:rPr>
            </w:pPr>
            <w:r w:rsidRPr="000749E2">
              <w:rPr>
                <w:lang w:eastAsia="en-US"/>
              </w:rPr>
              <w:t>RP#53</w:t>
            </w:r>
          </w:p>
        </w:tc>
        <w:tc>
          <w:tcPr>
            <w:tcW w:w="1134" w:type="dxa"/>
            <w:gridSpan w:val="2"/>
            <w:shd w:val="solid" w:color="FFFFFF" w:fill="auto"/>
          </w:tcPr>
          <w:p w14:paraId="76B97619" w14:textId="77777777" w:rsidR="004E2E6F" w:rsidRPr="000749E2" w:rsidRDefault="004E2E6F" w:rsidP="005076D8">
            <w:pPr>
              <w:pStyle w:val="TAL"/>
            </w:pPr>
            <w:r w:rsidRPr="000749E2">
              <w:t>RP-111138</w:t>
            </w:r>
          </w:p>
        </w:tc>
        <w:tc>
          <w:tcPr>
            <w:tcW w:w="567" w:type="dxa"/>
            <w:gridSpan w:val="2"/>
            <w:shd w:val="solid" w:color="FFFFFF" w:fill="auto"/>
          </w:tcPr>
          <w:p w14:paraId="43F4A0F5" w14:textId="77777777" w:rsidR="004E2E6F" w:rsidRPr="000749E2" w:rsidRDefault="004E2E6F" w:rsidP="005076D8">
            <w:pPr>
              <w:pStyle w:val="TAL"/>
            </w:pPr>
            <w:r w:rsidRPr="000749E2">
              <w:t>0235</w:t>
            </w:r>
          </w:p>
        </w:tc>
        <w:tc>
          <w:tcPr>
            <w:tcW w:w="426" w:type="dxa"/>
            <w:gridSpan w:val="2"/>
            <w:shd w:val="solid" w:color="FFFFFF" w:fill="auto"/>
          </w:tcPr>
          <w:p w14:paraId="1ACFBBEF" w14:textId="77777777" w:rsidR="004E2E6F" w:rsidRPr="000749E2" w:rsidRDefault="004E2E6F" w:rsidP="000749E2">
            <w:pPr>
              <w:pStyle w:val="TAL"/>
              <w:rPr>
                <w:lang w:eastAsia="en-US"/>
              </w:rPr>
            </w:pPr>
            <w:r w:rsidRPr="000749E2">
              <w:rPr>
                <w:lang w:eastAsia="en-US"/>
              </w:rPr>
              <w:t>-</w:t>
            </w:r>
          </w:p>
        </w:tc>
        <w:tc>
          <w:tcPr>
            <w:tcW w:w="4062" w:type="dxa"/>
            <w:gridSpan w:val="2"/>
            <w:shd w:val="solid" w:color="FFFFFF" w:fill="auto"/>
          </w:tcPr>
          <w:p w14:paraId="2E698D00" w14:textId="77777777" w:rsidR="004E2E6F" w:rsidRPr="000749E2" w:rsidRDefault="004E2E6F" w:rsidP="005076D8">
            <w:pPr>
              <w:pStyle w:val="TAL"/>
            </w:pPr>
            <w:r w:rsidRPr="000749E2">
              <w:t>Correction to test procedures specific message contents</w:t>
            </w:r>
          </w:p>
        </w:tc>
        <w:tc>
          <w:tcPr>
            <w:tcW w:w="415" w:type="dxa"/>
            <w:gridSpan w:val="2"/>
            <w:shd w:val="solid" w:color="FFFFFF" w:fill="auto"/>
          </w:tcPr>
          <w:p w14:paraId="2253164A" w14:textId="77777777" w:rsidR="004E2E6F" w:rsidRPr="000749E2" w:rsidRDefault="004E2E6F" w:rsidP="000749E2">
            <w:pPr>
              <w:pStyle w:val="TAL"/>
              <w:rPr>
                <w:lang w:eastAsia="en-US"/>
              </w:rPr>
            </w:pPr>
            <w:r w:rsidRPr="000749E2">
              <w:rPr>
                <w:lang w:eastAsia="en-US"/>
              </w:rPr>
              <w:t>F</w:t>
            </w:r>
          </w:p>
        </w:tc>
        <w:tc>
          <w:tcPr>
            <w:tcW w:w="708" w:type="dxa"/>
            <w:gridSpan w:val="2"/>
            <w:shd w:val="solid" w:color="FFFFFF" w:fill="auto"/>
          </w:tcPr>
          <w:p w14:paraId="688ACDD3" w14:textId="77777777" w:rsidR="004E2E6F" w:rsidRPr="000749E2" w:rsidRDefault="004E2E6F" w:rsidP="000749E2">
            <w:pPr>
              <w:pStyle w:val="TAL"/>
              <w:rPr>
                <w:lang w:eastAsia="en-US"/>
              </w:rPr>
            </w:pPr>
            <w:r w:rsidRPr="000749E2">
              <w:rPr>
                <w:lang w:eastAsia="en-US"/>
              </w:rPr>
              <w:t>9.5.0</w:t>
            </w:r>
          </w:p>
        </w:tc>
        <w:tc>
          <w:tcPr>
            <w:tcW w:w="708" w:type="dxa"/>
            <w:gridSpan w:val="2"/>
            <w:shd w:val="solid" w:color="FFFFFF" w:fill="auto"/>
          </w:tcPr>
          <w:p w14:paraId="300719A7" w14:textId="77777777" w:rsidR="004E2E6F" w:rsidRPr="000749E2" w:rsidRDefault="004E2E6F" w:rsidP="000749E2">
            <w:pPr>
              <w:pStyle w:val="TAL"/>
              <w:rPr>
                <w:lang w:eastAsia="en-US"/>
              </w:rPr>
            </w:pPr>
            <w:r w:rsidRPr="000749E2">
              <w:rPr>
                <w:lang w:eastAsia="en-US"/>
              </w:rPr>
              <w:t>9.6.0</w:t>
            </w:r>
          </w:p>
        </w:tc>
        <w:tc>
          <w:tcPr>
            <w:tcW w:w="1033" w:type="dxa"/>
            <w:gridSpan w:val="2"/>
            <w:shd w:val="solid" w:color="FFFFFF" w:fill="auto"/>
          </w:tcPr>
          <w:p w14:paraId="1B6FFB21" w14:textId="77777777" w:rsidR="004E2E6F" w:rsidRPr="000749E2" w:rsidRDefault="004E2E6F" w:rsidP="005076D8">
            <w:pPr>
              <w:pStyle w:val="TAL"/>
            </w:pPr>
            <w:r w:rsidRPr="000749E2">
              <w:t>R5-113660</w:t>
            </w:r>
          </w:p>
        </w:tc>
      </w:tr>
      <w:tr w:rsidR="004E2E6F" w:rsidRPr="000749E2" w14:paraId="7BD767EE" w14:textId="77777777" w:rsidTr="001C22E1">
        <w:trPr>
          <w:gridAfter w:val="1"/>
          <w:wAfter w:w="21" w:type="dxa"/>
          <w:jc w:val="center"/>
        </w:trPr>
        <w:tc>
          <w:tcPr>
            <w:tcW w:w="638" w:type="dxa"/>
            <w:gridSpan w:val="2"/>
            <w:shd w:val="solid" w:color="FFFFFF" w:fill="auto"/>
          </w:tcPr>
          <w:p w14:paraId="0D9C4FBF" w14:textId="77777777" w:rsidR="004E2E6F" w:rsidRPr="000749E2" w:rsidRDefault="004E2E6F" w:rsidP="000749E2">
            <w:pPr>
              <w:pStyle w:val="TAL"/>
              <w:rPr>
                <w:lang w:eastAsia="en-US"/>
              </w:rPr>
            </w:pPr>
            <w:r w:rsidRPr="000749E2">
              <w:rPr>
                <w:lang w:eastAsia="en-US"/>
              </w:rPr>
              <w:t>RP#53</w:t>
            </w:r>
          </w:p>
        </w:tc>
        <w:tc>
          <w:tcPr>
            <w:tcW w:w="1134" w:type="dxa"/>
            <w:gridSpan w:val="2"/>
            <w:shd w:val="solid" w:color="FFFFFF" w:fill="auto"/>
          </w:tcPr>
          <w:p w14:paraId="40AC1659" w14:textId="77777777" w:rsidR="004E2E6F" w:rsidRPr="000749E2" w:rsidRDefault="004E2E6F" w:rsidP="005076D8">
            <w:pPr>
              <w:pStyle w:val="TAL"/>
            </w:pPr>
            <w:r w:rsidRPr="000749E2">
              <w:t>RP-111138</w:t>
            </w:r>
          </w:p>
        </w:tc>
        <w:tc>
          <w:tcPr>
            <w:tcW w:w="567" w:type="dxa"/>
            <w:gridSpan w:val="2"/>
            <w:shd w:val="solid" w:color="FFFFFF" w:fill="auto"/>
          </w:tcPr>
          <w:p w14:paraId="24E22482" w14:textId="77777777" w:rsidR="004E2E6F" w:rsidRPr="000749E2" w:rsidRDefault="004E2E6F" w:rsidP="005076D8">
            <w:pPr>
              <w:pStyle w:val="TAL"/>
            </w:pPr>
            <w:r w:rsidRPr="000749E2">
              <w:t>0236</w:t>
            </w:r>
          </w:p>
        </w:tc>
        <w:tc>
          <w:tcPr>
            <w:tcW w:w="426" w:type="dxa"/>
            <w:gridSpan w:val="2"/>
            <w:shd w:val="solid" w:color="FFFFFF" w:fill="auto"/>
          </w:tcPr>
          <w:p w14:paraId="129F5058" w14:textId="77777777" w:rsidR="004E2E6F" w:rsidRPr="000749E2" w:rsidRDefault="004E2E6F" w:rsidP="000749E2">
            <w:pPr>
              <w:pStyle w:val="TAL"/>
              <w:rPr>
                <w:lang w:eastAsia="en-US"/>
              </w:rPr>
            </w:pPr>
            <w:r w:rsidRPr="000749E2">
              <w:rPr>
                <w:lang w:eastAsia="en-US"/>
              </w:rPr>
              <w:t>-</w:t>
            </w:r>
          </w:p>
        </w:tc>
        <w:tc>
          <w:tcPr>
            <w:tcW w:w="4062" w:type="dxa"/>
            <w:gridSpan w:val="2"/>
            <w:shd w:val="solid" w:color="FFFFFF" w:fill="auto"/>
          </w:tcPr>
          <w:p w14:paraId="04D9ED87" w14:textId="77777777" w:rsidR="004E2E6F" w:rsidRPr="000749E2" w:rsidRDefault="004E2E6F" w:rsidP="005076D8">
            <w:pPr>
              <w:pStyle w:val="TAL"/>
            </w:pPr>
            <w:r w:rsidRPr="000749E2">
              <w:t>Correction to 'Test procedure to check that UE is camped on E-UTRAN cell upon mobility from another RAT'</w:t>
            </w:r>
          </w:p>
        </w:tc>
        <w:tc>
          <w:tcPr>
            <w:tcW w:w="415" w:type="dxa"/>
            <w:gridSpan w:val="2"/>
            <w:shd w:val="solid" w:color="FFFFFF" w:fill="auto"/>
          </w:tcPr>
          <w:p w14:paraId="377A184E" w14:textId="77777777" w:rsidR="004E2E6F" w:rsidRPr="000749E2" w:rsidRDefault="004E2E6F" w:rsidP="000749E2">
            <w:pPr>
              <w:pStyle w:val="TAL"/>
              <w:rPr>
                <w:lang w:eastAsia="en-US"/>
              </w:rPr>
            </w:pPr>
            <w:r w:rsidRPr="000749E2">
              <w:rPr>
                <w:lang w:eastAsia="en-US"/>
              </w:rPr>
              <w:t>F</w:t>
            </w:r>
          </w:p>
        </w:tc>
        <w:tc>
          <w:tcPr>
            <w:tcW w:w="708" w:type="dxa"/>
            <w:gridSpan w:val="2"/>
            <w:shd w:val="solid" w:color="FFFFFF" w:fill="auto"/>
          </w:tcPr>
          <w:p w14:paraId="62032E04" w14:textId="77777777" w:rsidR="004E2E6F" w:rsidRPr="000749E2" w:rsidRDefault="004E2E6F" w:rsidP="000749E2">
            <w:pPr>
              <w:pStyle w:val="TAL"/>
              <w:rPr>
                <w:lang w:eastAsia="en-US"/>
              </w:rPr>
            </w:pPr>
            <w:r w:rsidRPr="000749E2">
              <w:rPr>
                <w:lang w:eastAsia="en-US"/>
              </w:rPr>
              <w:t>9.5.0</w:t>
            </w:r>
          </w:p>
        </w:tc>
        <w:tc>
          <w:tcPr>
            <w:tcW w:w="708" w:type="dxa"/>
            <w:gridSpan w:val="2"/>
            <w:shd w:val="solid" w:color="FFFFFF" w:fill="auto"/>
          </w:tcPr>
          <w:p w14:paraId="2F094CCF" w14:textId="77777777" w:rsidR="004E2E6F" w:rsidRPr="000749E2" w:rsidRDefault="004E2E6F" w:rsidP="000749E2">
            <w:pPr>
              <w:pStyle w:val="TAL"/>
              <w:rPr>
                <w:lang w:eastAsia="en-US"/>
              </w:rPr>
            </w:pPr>
            <w:r w:rsidRPr="000749E2">
              <w:rPr>
                <w:lang w:eastAsia="en-US"/>
              </w:rPr>
              <w:t>9.6.0</w:t>
            </w:r>
          </w:p>
        </w:tc>
        <w:tc>
          <w:tcPr>
            <w:tcW w:w="1033" w:type="dxa"/>
            <w:gridSpan w:val="2"/>
            <w:shd w:val="solid" w:color="FFFFFF" w:fill="auto"/>
          </w:tcPr>
          <w:p w14:paraId="12D4769F" w14:textId="77777777" w:rsidR="004E2E6F" w:rsidRPr="000749E2" w:rsidRDefault="004E2E6F" w:rsidP="005076D8">
            <w:pPr>
              <w:pStyle w:val="TAL"/>
            </w:pPr>
            <w:r w:rsidRPr="000749E2">
              <w:t>R5-113661</w:t>
            </w:r>
          </w:p>
        </w:tc>
      </w:tr>
      <w:tr w:rsidR="004E2E6F" w:rsidRPr="000749E2" w14:paraId="0841E78C" w14:textId="77777777" w:rsidTr="001C22E1">
        <w:trPr>
          <w:gridAfter w:val="1"/>
          <w:wAfter w:w="21" w:type="dxa"/>
          <w:jc w:val="center"/>
        </w:trPr>
        <w:tc>
          <w:tcPr>
            <w:tcW w:w="638" w:type="dxa"/>
            <w:gridSpan w:val="2"/>
            <w:shd w:val="solid" w:color="FFFFFF" w:fill="auto"/>
          </w:tcPr>
          <w:p w14:paraId="11BB222E" w14:textId="77777777" w:rsidR="004E2E6F" w:rsidRPr="000749E2" w:rsidRDefault="004E2E6F" w:rsidP="000749E2">
            <w:pPr>
              <w:pStyle w:val="TAL"/>
              <w:rPr>
                <w:lang w:eastAsia="en-US"/>
              </w:rPr>
            </w:pPr>
            <w:r w:rsidRPr="000749E2">
              <w:rPr>
                <w:lang w:eastAsia="en-US"/>
              </w:rPr>
              <w:t>RP#53</w:t>
            </w:r>
          </w:p>
        </w:tc>
        <w:tc>
          <w:tcPr>
            <w:tcW w:w="1134" w:type="dxa"/>
            <w:gridSpan w:val="2"/>
            <w:shd w:val="solid" w:color="FFFFFF" w:fill="auto"/>
          </w:tcPr>
          <w:p w14:paraId="531AF6FB" w14:textId="77777777" w:rsidR="004E2E6F" w:rsidRPr="000749E2" w:rsidRDefault="004E2E6F" w:rsidP="005076D8">
            <w:pPr>
              <w:pStyle w:val="TAL"/>
            </w:pPr>
            <w:r w:rsidRPr="000749E2">
              <w:t>RP-111138</w:t>
            </w:r>
          </w:p>
        </w:tc>
        <w:tc>
          <w:tcPr>
            <w:tcW w:w="567" w:type="dxa"/>
            <w:gridSpan w:val="2"/>
            <w:shd w:val="solid" w:color="FFFFFF" w:fill="auto"/>
          </w:tcPr>
          <w:p w14:paraId="4C81E4D5" w14:textId="77777777" w:rsidR="004E2E6F" w:rsidRPr="000749E2" w:rsidRDefault="004E2E6F" w:rsidP="005076D8">
            <w:pPr>
              <w:pStyle w:val="TAL"/>
            </w:pPr>
            <w:r w:rsidRPr="000749E2">
              <w:t>0237</w:t>
            </w:r>
          </w:p>
        </w:tc>
        <w:tc>
          <w:tcPr>
            <w:tcW w:w="426" w:type="dxa"/>
            <w:gridSpan w:val="2"/>
            <w:shd w:val="solid" w:color="FFFFFF" w:fill="auto"/>
          </w:tcPr>
          <w:p w14:paraId="2E349D91" w14:textId="77777777" w:rsidR="004E2E6F" w:rsidRPr="000749E2" w:rsidRDefault="004E2E6F" w:rsidP="000749E2">
            <w:pPr>
              <w:pStyle w:val="TAL"/>
              <w:rPr>
                <w:lang w:eastAsia="en-US"/>
              </w:rPr>
            </w:pPr>
            <w:r w:rsidRPr="000749E2">
              <w:rPr>
                <w:lang w:eastAsia="en-US"/>
              </w:rPr>
              <w:t>-</w:t>
            </w:r>
          </w:p>
        </w:tc>
        <w:tc>
          <w:tcPr>
            <w:tcW w:w="4062" w:type="dxa"/>
            <w:gridSpan w:val="2"/>
            <w:shd w:val="solid" w:color="FFFFFF" w:fill="auto"/>
          </w:tcPr>
          <w:p w14:paraId="338D8384" w14:textId="77777777" w:rsidR="004E2E6F" w:rsidRPr="000749E2" w:rsidRDefault="004E2E6F" w:rsidP="005076D8">
            <w:pPr>
              <w:pStyle w:val="TAL"/>
            </w:pPr>
            <w:r w:rsidRPr="000749E2">
              <w:t>Correction for the default NAS message contents</w:t>
            </w:r>
          </w:p>
        </w:tc>
        <w:tc>
          <w:tcPr>
            <w:tcW w:w="415" w:type="dxa"/>
            <w:gridSpan w:val="2"/>
            <w:shd w:val="solid" w:color="FFFFFF" w:fill="auto"/>
          </w:tcPr>
          <w:p w14:paraId="56FB2F80" w14:textId="77777777" w:rsidR="004E2E6F" w:rsidRPr="000749E2" w:rsidRDefault="004E2E6F" w:rsidP="000749E2">
            <w:pPr>
              <w:pStyle w:val="TAL"/>
              <w:rPr>
                <w:lang w:eastAsia="en-US"/>
              </w:rPr>
            </w:pPr>
            <w:r w:rsidRPr="000749E2">
              <w:rPr>
                <w:lang w:eastAsia="en-US"/>
              </w:rPr>
              <w:t>F</w:t>
            </w:r>
          </w:p>
        </w:tc>
        <w:tc>
          <w:tcPr>
            <w:tcW w:w="708" w:type="dxa"/>
            <w:gridSpan w:val="2"/>
            <w:shd w:val="solid" w:color="FFFFFF" w:fill="auto"/>
          </w:tcPr>
          <w:p w14:paraId="7D5A2573" w14:textId="77777777" w:rsidR="004E2E6F" w:rsidRPr="000749E2" w:rsidRDefault="004E2E6F" w:rsidP="000749E2">
            <w:pPr>
              <w:pStyle w:val="TAL"/>
              <w:rPr>
                <w:lang w:eastAsia="en-US"/>
              </w:rPr>
            </w:pPr>
            <w:r w:rsidRPr="000749E2">
              <w:rPr>
                <w:lang w:eastAsia="en-US"/>
              </w:rPr>
              <w:t>9.5.0</w:t>
            </w:r>
          </w:p>
        </w:tc>
        <w:tc>
          <w:tcPr>
            <w:tcW w:w="708" w:type="dxa"/>
            <w:gridSpan w:val="2"/>
            <w:shd w:val="solid" w:color="FFFFFF" w:fill="auto"/>
          </w:tcPr>
          <w:p w14:paraId="065BB8D2" w14:textId="77777777" w:rsidR="004E2E6F" w:rsidRPr="000749E2" w:rsidRDefault="004E2E6F" w:rsidP="000749E2">
            <w:pPr>
              <w:pStyle w:val="TAL"/>
              <w:rPr>
                <w:lang w:eastAsia="en-US"/>
              </w:rPr>
            </w:pPr>
            <w:r w:rsidRPr="000749E2">
              <w:rPr>
                <w:lang w:eastAsia="en-US"/>
              </w:rPr>
              <w:t>9.6.0</w:t>
            </w:r>
          </w:p>
        </w:tc>
        <w:tc>
          <w:tcPr>
            <w:tcW w:w="1033" w:type="dxa"/>
            <w:gridSpan w:val="2"/>
            <w:shd w:val="solid" w:color="FFFFFF" w:fill="auto"/>
          </w:tcPr>
          <w:p w14:paraId="07CE1680" w14:textId="77777777" w:rsidR="004E2E6F" w:rsidRPr="000749E2" w:rsidRDefault="004E2E6F" w:rsidP="005076D8">
            <w:pPr>
              <w:pStyle w:val="TAL"/>
            </w:pPr>
            <w:r w:rsidRPr="000749E2">
              <w:t>R5-113662</w:t>
            </w:r>
          </w:p>
        </w:tc>
      </w:tr>
      <w:tr w:rsidR="004E2E6F" w:rsidRPr="000749E2" w14:paraId="6C096B3A" w14:textId="77777777" w:rsidTr="001C22E1">
        <w:trPr>
          <w:gridAfter w:val="1"/>
          <w:wAfter w:w="21" w:type="dxa"/>
          <w:jc w:val="center"/>
        </w:trPr>
        <w:tc>
          <w:tcPr>
            <w:tcW w:w="638" w:type="dxa"/>
            <w:gridSpan w:val="2"/>
            <w:shd w:val="solid" w:color="FFFFFF" w:fill="auto"/>
          </w:tcPr>
          <w:p w14:paraId="635C9E6E" w14:textId="77777777" w:rsidR="004E2E6F" w:rsidRPr="000749E2" w:rsidRDefault="004E2E6F" w:rsidP="000749E2">
            <w:pPr>
              <w:pStyle w:val="TAL"/>
              <w:rPr>
                <w:lang w:eastAsia="en-US"/>
              </w:rPr>
            </w:pPr>
            <w:r w:rsidRPr="000749E2">
              <w:rPr>
                <w:lang w:eastAsia="en-US"/>
              </w:rPr>
              <w:t>RP#53</w:t>
            </w:r>
          </w:p>
        </w:tc>
        <w:tc>
          <w:tcPr>
            <w:tcW w:w="1134" w:type="dxa"/>
            <w:gridSpan w:val="2"/>
            <w:shd w:val="solid" w:color="FFFFFF" w:fill="auto"/>
          </w:tcPr>
          <w:p w14:paraId="7336C11E" w14:textId="77777777" w:rsidR="004E2E6F" w:rsidRPr="000749E2" w:rsidRDefault="004E2E6F" w:rsidP="005076D8">
            <w:pPr>
              <w:pStyle w:val="TAL"/>
            </w:pPr>
            <w:r w:rsidRPr="000749E2">
              <w:t>RP-111138</w:t>
            </w:r>
          </w:p>
        </w:tc>
        <w:tc>
          <w:tcPr>
            <w:tcW w:w="567" w:type="dxa"/>
            <w:gridSpan w:val="2"/>
            <w:shd w:val="solid" w:color="FFFFFF" w:fill="auto"/>
          </w:tcPr>
          <w:p w14:paraId="169B8FF7" w14:textId="77777777" w:rsidR="004E2E6F" w:rsidRPr="000749E2" w:rsidRDefault="004E2E6F" w:rsidP="005076D8">
            <w:pPr>
              <w:pStyle w:val="TAL"/>
            </w:pPr>
            <w:r w:rsidRPr="000749E2">
              <w:t>0238</w:t>
            </w:r>
          </w:p>
        </w:tc>
        <w:tc>
          <w:tcPr>
            <w:tcW w:w="426" w:type="dxa"/>
            <w:gridSpan w:val="2"/>
            <w:shd w:val="solid" w:color="FFFFFF" w:fill="auto"/>
          </w:tcPr>
          <w:p w14:paraId="68EEB824" w14:textId="77777777" w:rsidR="004E2E6F" w:rsidRPr="000749E2" w:rsidRDefault="004E2E6F" w:rsidP="000749E2">
            <w:pPr>
              <w:pStyle w:val="TAL"/>
              <w:rPr>
                <w:lang w:eastAsia="en-US"/>
              </w:rPr>
            </w:pPr>
            <w:r w:rsidRPr="000749E2">
              <w:rPr>
                <w:lang w:eastAsia="en-US"/>
              </w:rPr>
              <w:t>-</w:t>
            </w:r>
          </w:p>
        </w:tc>
        <w:tc>
          <w:tcPr>
            <w:tcW w:w="4062" w:type="dxa"/>
            <w:gridSpan w:val="2"/>
            <w:shd w:val="solid" w:color="FFFFFF" w:fill="auto"/>
          </w:tcPr>
          <w:p w14:paraId="291B2CDF" w14:textId="77777777" w:rsidR="004E2E6F" w:rsidRPr="000749E2" w:rsidRDefault="004E2E6F" w:rsidP="005076D8">
            <w:pPr>
              <w:pStyle w:val="TAL"/>
            </w:pPr>
            <w:r w:rsidRPr="000749E2">
              <w:t>Update UTRA RRC messages</w:t>
            </w:r>
          </w:p>
        </w:tc>
        <w:tc>
          <w:tcPr>
            <w:tcW w:w="415" w:type="dxa"/>
            <w:gridSpan w:val="2"/>
            <w:shd w:val="solid" w:color="FFFFFF" w:fill="auto"/>
          </w:tcPr>
          <w:p w14:paraId="12954127" w14:textId="77777777" w:rsidR="004E2E6F" w:rsidRPr="000749E2" w:rsidRDefault="004E2E6F" w:rsidP="000749E2">
            <w:pPr>
              <w:pStyle w:val="TAL"/>
              <w:rPr>
                <w:lang w:eastAsia="en-US"/>
              </w:rPr>
            </w:pPr>
            <w:r w:rsidRPr="000749E2">
              <w:rPr>
                <w:lang w:eastAsia="en-US"/>
              </w:rPr>
              <w:t>F</w:t>
            </w:r>
          </w:p>
        </w:tc>
        <w:tc>
          <w:tcPr>
            <w:tcW w:w="708" w:type="dxa"/>
            <w:gridSpan w:val="2"/>
            <w:shd w:val="solid" w:color="FFFFFF" w:fill="auto"/>
          </w:tcPr>
          <w:p w14:paraId="02F13C5B" w14:textId="77777777" w:rsidR="004E2E6F" w:rsidRPr="000749E2" w:rsidRDefault="004E2E6F" w:rsidP="000749E2">
            <w:pPr>
              <w:pStyle w:val="TAL"/>
              <w:rPr>
                <w:lang w:eastAsia="en-US"/>
              </w:rPr>
            </w:pPr>
            <w:r w:rsidRPr="000749E2">
              <w:rPr>
                <w:lang w:eastAsia="en-US"/>
              </w:rPr>
              <w:t>9.5.0</w:t>
            </w:r>
          </w:p>
        </w:tc>
        <w:tc>
          <w:tcPr>
            <w:tcW w:w="708" w:type="dxa"/>
            <w:gridSpan w:val="2"/>
            <w:shd w:val="solid" w:color="FFFFFF" w:fill="auto"/>
          </w:tcPr>
          <w:p w14:paraId="7BA51199" w14:textId="77777777" w:rsidR="004E2E6F" w:rsidRPr="000749E2" w:rsidRDefault="004E2E6F" w:rsidP="000749E2">
            <w:pPr>
              <w:pStyle w:val="TAL"/>
              <w:rPr>
                <w:lang w:eastAsia="en-US"/>
              </w:rPr>
            </w:pPr>
            <w:r w:rsidRPr="000749E2">
              <w:rPr>
                <w:lang w:eastAsia="en-US"/>
              </w:rPr>
              <w:t>9.6.0</w:t>
            </w:r>
          </w:p>
        </w:tc>
        <w:tc>
          <w:tcPr>
            <w:tcW w:w="1033" w:type="dxa"/>
            <w:gridSpan w:val="2"/>
            <w:shd w:val="solid" w:color="FFFFFF" w:fill="auto"/>
          </w:tcPr>
          <w:p w14:paraId="06A110AD" w14:textId="77777777" w:rsidR="004E2E6F" w:rsidRPr="000749E2" w:rsidRDefault="004E2E6F" w:rsidP="005076D8">
            <w:pPr>
              <w:pStyle w:val="TAL"/>
            </w:pPr>
            <w:r w:rsidRPr="000749E2">
              <w:t>R5-113663</w:t>
            </w:r>
          </w:p>
        </w:tc>
      </w:tr>
      <w:tr w:rsidR="004E2E6F" w:rsidRPr="000749E2" w14:paraId="6F7F4D0E" w14:textId="77777777" w:rsidTr="001C22E1">
        <w:trPr>
          <w:gridAfter w:val="1"/>
          <w:wAfter w:w="21" w:type="dxa"/>
          <w:jc w:val="center"/>
        </w:trPr>
        <w:tc>
          <w:tcPr>
            <w:tcW w:w="638" w:type="dxa"/>
            <w:gridSpan w:val="2"/>
            <w:shd w:val="solid" w:color="FFFFFF" w:fill="auto"/>
          </w:tcPr>
          <w:p w14:paraId="40637A9E" w14:textId="77777777" w:rsidR="004E2E6F" w:rsidRPr="000749E2" w:rsidRDefault="004E2E6F" w:rsidP="000749E2">
            <w:pPr>
              <w:pStyle w:val="TAL"/>
              <w:rPr>
                <w:lang w:eastAsia="en-US"/>
              </w:rPr>
            </w:pPr>
            <w:r w:rsidRPr="000749E2">
              <w:rPr>
                <w:lang w:eastAsia="en-US"/>
              </w:rPr>
              <w:t>RP#53</w:t>
            </w:r>
          </w:p>
        </w:tc>
        <w:tc>
          <w:tcPr>
            <w:tcW w:w="1134" w:type="dxa"/>
            <w:gridSpan w:val="2"/>
            <w:shd w:val="solid" w:color="FFFFFF" w:fill="auto"/>
          </w:tcPr>
          <w:p w14:paraId="4363E4A0" w14:textId="77777777" w:rsidR="004E2E6F" w:rsidRPr="000749E2" w:rsidRDefault="004E2E6F" w:rsidP="005076D8">
            <w:pPr>
              <w:pStyle w:val="TAL"/>
            </w:pPr>
            <w:r w:rsidRPr="000749E2">
              <w:t>RP-111138</w:t>
            </w:r>
          </w:p>
        </w:tc>
        <w:tc>
          <w:tcPr>
            <w:tcW w:w="567" w:type="dxa"/>
            <w:gridSpan w:val="2"/>
            <w:shd w:val="solid" w:color="FFFFFF" w:fill="auto"/>
          </w:tcPr>
          <w:p w14:paraId="6A46B72C" w14:textId="77777777" w:rsidR="004E2E6F" w:rsidRPr="000749E2" w:rsidRDefault="004E2E6F" w:rsidP="005076D8">
            <w:pPr>
              <w:pStyle w:val="TAL"/>
            </w:pPr>
            <w:r w:rsidRPr="000749E2">
              <w:t>0239</w:t>
            </w:r>
          </w:p>
        </w:tc>
        <w:tc>
          <w:tcPr>
            <w:tcW w:w="426" w:type="dxa"/>
            <w:gridSpan w:val="2"/>
            <w:shd w:val="solid" w:color="FFFFFF" w:fill="auto"/>
          </w:tcPr>
          <w:p w14:paraId="35EE0626" w14:textId="77777777" w:rsidR="004E2E6F" w:rsidRPr="000749E2" w:rsidRDefault="004E2E6F" w:rsidP="000749E2">
            <w:pPr>
              <w:pStyle w:val="TAL"/>
              <w:rPr>
                <w:lang w:eastAsia="en-US"/>
              </w:rPr>
            </w:pPr>
            <w:r w:rsidRPr="000749E2">
              <w:rPr>
                <w:lang w:eastAsia="en-US"/>
              </w:rPr>
              <w:t>-</w:t>
            </w:r>
          </w:p>
        </w:tc>
        <w:tc>
          <w:tcPr>
            <w:tcW w:w="4062" w:type="dxa"/>
            <w:gridSpan w:val="2"/>
            <w:shd w:val="solid" w:color="FFFFFF" w:fill="auto"/>
          </w:tcPr>
          <w:p w14:paraId="076EC09E" w14:textId="77777777" w:rsidR="004E2E6F" w:rsidRPr="000749E2" w:rsidRDefault="004E2E6F" w:rsidP="005076D8">
            <w:pPr>
              <w:pStyle w:val="TAL"/>
            </w:pPr>
            <w:r w:rsidRPr="000749E2">
              <w:t>Update UTRA NAS messages</w:t>
            </w:r>
          </w:p>
        </w:tc>
        <w:tc>
          <w:tcPr>
            <w:tcW w:w="415" w:type="dxa"/>
            <w:gridSpan w:val="2"/>
            <w:shd w:val="solid" w:color="FFFFFF" w:fill="auto"/>
          </w:tcPr>
          <w:p w14:paraId="3EE01496" w14:textId="77777777" w:rsidR="004E2E6F" w:rsidRPr="000749E2" w:rsidRDefault="004E2E6F" w:rsidP="000749E2">
            <w:pPr>
              <w:pStyle w:val="TAL"/>
              <w:rPr>
                <w:lang w:eastAsia="en-US"/>
              </w:rPr>
            </w:pPr>
            <w:r w:rsidRPr="000749E2">
              <w:rPr>
                <w:lang w:eastAsia="en-US"/>
              </w:rPr>
              <w:t>F</w:t>
            </w:r>
          </w:p>
        </w:tc>
        <w:tc>
          <w:tcPr>
            <w:tcW w:w="708" w:type="dxa"/>
            <w:gridSpan w:val="2"/>
            <w:shd w:val="solid" w:color="FFFFFF" w:fill="auto"/>
          </w:tcPr>
          <w:p w14:paraId="35829842" w14:textId="77777777" w:rsidR="004E2E6F" w:rsidRPr="000749E2" w:rsidRDefault="004E2E6F" w:rsidP="000749E2">
            <w:pPr>
              <w:pStyle w:val="TAL"/>
              <w:rPr>
                <w:lang w:eastAsia="en-US"/>
              </w:rPr>
            </w:pPr>
            <w:r w:rsidRPr="000749E2">
              <w:rPr>
                <w:lang w:eastAsia="en-US"/>
              </w:rPr>
              <w:t>9.5.0</w:t>
            </w:r>
          </w:p>
        </w:tc>
        <w:tc>
          <w:tcPr>
            <w:tcW w:w="708" w:type="dxa"/>
            <w:gridSpan w:val="2"/>
            <w:shd w:val="solid" w:color="FFFFFF" w:fill="auto"/>
          </w:tcPr>
          <w:p w14:paraId="6E17E6AD" w14:textId="77777777" w:rsidR="004E2E6F" w:rsidRPr="000749E2" w:rsidRDefault="004E2E6F" w:rsidP="000749E2">
            <w:pPr>
              <w:pStyle w:val="TAL"/>
              <w:rPr>
                <w:lang w:eastAsia="en-US"/>
              </w:rPr>
            </w:pPr>
            <w:r w:rsidRPr="000749E2">
              <w:rPr>
                <w:lang w:eastAsia="en-US"/>
              </w:rPr>
              <w:t>9.6.0</w:t>
            </w:r>
          </w:p>
        </w:tc>
        <w:tc>
          <w:tcPr>
            <w:tcW w:w="1033" w:type="dxa"/>
            <w:gridSpan w:val="2"/>
            <w:shd w:val="solid" w:color="FFFFFF" w:fill="auto"/>
          </w:tcPr>
          <w:p w14:paraId="25F97EB9" w14:textId="77777777" w:rsidR="004E2E6F" w:rsidRPr="000749E2" w:rsidRDefault="004E2E6F" w:rsidP="005076D8">
            <w:pPr>
              <w:pStyle w:val="TAL"/>
            </w:pPr>
            <w:r w:rsidRPr="000749E2">
              <w:t>R5-113664</w:t>
            </w:r>
          </w:p>
        </w:tc>
      </w:tr>
      <w:tr w:rsidR="004E2E6F" w:rsidRPr="000749E2" w14:paraId="3DA26F32" w14:textId="77777777" w:rsidTr="001C22E1">
        <w:trPr>
          <w:gridAfter w:val="1"/>
          <w:wAfter w:w="21" w:type="dxa"/>
          <w:jc w:val="center"/>
        </w:trPr>
        <w:tc>
          <w:tcPr>
            <w:tcW w:w="638" w:type="dxa"/>
            <w:gridSpan w:val="2"/>
            <w:shd w:val="solid" w:color="FFFFFF" w:fill="auto"/>
          </w:tcPr>
          <w:p w14:paraId="01BC07BA" w14:textId="77777777" w:rsidR="004E2E6F" w:rsidRPr="000749E2" w:rsidRDefault="004E2E6F" w:rsidP="000749E2">
            <w:pPr>
              <w:pStyle w:val="TAL"/>
              <w:rPr>
                <w:lang w:eastAsia="en-US"/>
              </w:rPr>
            </w:pPr>
            <w:r w:rsidRPr="000749E2">
              <w:rPr>
                <w:lang w:eastAsia="en-US"/>
              </w:rPr>
              <w:t>RP#53</w:t>
            </w:r>
          </w:p>
        </w:tc>
        <w:tc>
          <w:tcPr>
            <w:tcW w:w="1134" w:type="dxa"/>
            <w:gridSpan w:val="2"/>
            <w:shd w:val="solid" w:color="FFFFFF" w:fill="auto"/>
          </w:tcPr>
          <w:p w14:paraId="258124F1" w14:textId="77777777" w:rsidR="004E2E6F" w:rsidRPr="000749E2" w:rsidRDefault="004E2E6F" w:rsidP="005076D8">
            <w:pPr>
              <w:pStyle w:val="TAL"/>
            </w:pPr>
            <w:r w:rsidRPr="000749E2">
              <w:t>RP-111138</w:t>
            </w:r>
          </w:p>
        </w:tc>
        <w:tc>
          <w:tcPr>
            <w:tcW w:w="567" w:type="dxa"/>
            <w:gridSpan w:val="2"/>
            <w:shd w:val="solid" w:color="FFFFFF" w:fill="auto"/>
          </w:tcPr>
          <w:p w14:paraId="6672F822" w14:textId="77777777" w:rsidR="004E2E6F" w:rsidRPr="000749E2" w:rsidRDefault="004E2E6F" w:rsidP="005076D8">
            <w:pPr>
              <w:pStyle w:val="TAL"/>
            </w:pPr>
            <w:r w:rsidRPr="000749E2">
              <w:t>0240</w:t>
            </w:r>
          </w:p>
        </w:tc>
        <w:tc>
          <w:tcPr>
            <w:tcW w:w="426" w:type="dxa"/>
            <w:gridSpan w:val="2"/>
            <w:shd w:val="solid" w:color="FFFFFF" w:fill="auto"/>
          </w:tcPr>
          <w:p w14:paraId="63A6253D" w14:textId="77777777" w:rsidR="004E2E6F" w:rsidRPr="000749E2" w:rsidRDefault="004E2E6F" w:rsidP="000749E2">
            <w:pPr>
              <w:pStyle w:val="TAL"/>
              <w:rPr>
                <w:lang w:eastAsia="en-US"/>
              </w:rPr>
            </w:pPr>
            <w:r w:rsidRPr="000749E2">
              <w:rPr>
                <w:lang w:eastAsia="en-US"/>
              </w:rPr>
              <w:t>-</w:t>
            </w:r>
          </w:p>
        </w:tc>
        <w:tc>
          <w:tcPr>
            <w:tcW w:w="4062" w:type="dxa"/>
            <w:gridSpan w:val="2"/>
            <w:shd w:val="solid" w:color="FFFFFF" w:fill="auto"/>
          </w:tcPr>
          <w:p w14:paraId="77EF7CC8" w14:textId="77777777" w:rsidR="004E2E6F" w:rsidRPr="000749E2" w:rsidRDefault="004E2E6F" w:rsidP="005076D8">
            <w:pPr>
              <w:pStyle w:val="TAL"/>
            </w:pPr>
            <w:r w:rsidRPr="000749E2">
              <w:t>Addition of default GERAN message PS HANDOVER COMMAND</w:t>
            </w:r>
          </w:p>
        </w:tc>
        <w:tc>
          <w:tcPr>
            <w:tcW w:w="415" w:type="dxa"/>
            <w:gridSpan w:val="2"/>
            <w:shd w:val="solid" w:color="FFFFFF" w:fill="auto"/>
          </w:tcPr>
          <w:p w14:paraId="39930CE0" w14:textId="77777777" w:rsidR="004E2E6F" w:rsidRPr="000749E2" w:rsidRDefault="004E2E6F" w:rsidP="000749E2">
            <w:pPr>
              <w:pStyle w:val="TAL"/>
              <w:rPr>
                <w:lang w:eastAsia="en-US"/>
              </w:rPr>
            </w:pPr>
            <w:r w:rsidRPr="000749E2">
              <w:rPr>
                <w:lang w:eastAsia="en-US"/>
              </w:rPr>
              <w:t>F</w:t>
            </w:r>
          </w:p>
        </w:tc>
        <w:tc>
          <w:tcPr>
            <w:tcW w:w="708" w:type="dxa"/>
            <w:gridSpan w:val="2"/>
            <w:shd w:val="solid" w:color="FFFFFF" w:fill="auto"/>
          </w:tcPr>
          <w:p w14:paraId="5961CFE8" w14:textId="77777777" w:rsidR="004E2E6F" w:rsidRPr="000749E2" w:rsidRDefault="004E2E6F" w:rsidP="000749E2">
            <w:pPr>
              <w:pStyle w:val="TAL"/>
              <w:rPr>
                <w:lang w:eastAsia="en-US"/>
              </w:rPr>
            </w:pPr>
            <w:r w:rsidRPr="000749E2">
              <w:rPr>
                <w:lang w:eastAsia="en-US"/>
              </w:rPr>
              <w:t>9.5.0</w:t>
            </w:r>
          </w:p>
        </w:tc>
        <w:tc>
          <w:tcPr>
            <w:tcW w:w="708" w:type="dxa"/>
            <w:gridSpan w:val="2"/>
            <w:shd w:val="solid" w:color="FFFFFF" w:fill="auto"/>
          </w:tcPr>
          <w:p w14:paraId="1871CBA7" w14:textId="77777777" w:rsidR="004E2E6F" w:rsidRPr="000749E2" w:rsidRDefault="004E2E6F" w:rsidP="000749E2">
            <w:pPr>
              <w:pStyle w:val="TAL"/>
              <w:rPr>
                <w:lang w:eastAsia="en-US"/>
              </w:rPr>
            </w:pPr>
            <w:r w:rsidRPr="000749E2">
              <w:rPr>
                <w:lang w:eastAsia="en-US"/>
              </w:rPr>
              <w:t>9.6.0</w:t>
            </w:r>
          </w:p>
        </w:tc>
        <w:tc>
          <w:tcPr>
            <w:tcW w:w="1033" w:type="dxa"/>
            <w:gridSpan w:val="2"/>
            <w:shd w:val="solid" w:color="FFFFFF" w:fill="auto"/>
          </w:tcPr>
          <w:p w14:paraId="609E8D5F" w14:textId="77777777" w:rsidR="004E2E6F" w:rsidRPr="000749E2" w:rsidRDefault="004E2E6F" w:rsidP="005076D8">
            <w:pPr>
              <w:pStyle w:val="TAL"/>
            </w:pPr>
            <w:r w:rsidRPr="000749E2">
              <w:t>R5-113665</w:t>
            </w:r>
          </w:p>
        </w:tc>
      </w:tr>
      <w:tr w:rsidR="004E2E6F" w:rsidRPr="000749E2" w14:paraId="3D37085C" w14:textId="77777777" w:rsidTr="001C22E1">
        <w:trPr>
          <w:gridAfter w:val="1"/>
          <w:wAfter w:w="21" w:type="dxa"/>
          <w:jc w:val="center"/>
        </w:trPr>
        <w:tc>
          <w:tcPr>
            <w:tcW w:w="638" w:type="dxa"/>
            <w:gridSpan w:val="2"/>
            <w:shd w:val="solid" w:color="FFFFFF" w:fill="auto"/>
          </w:tcPr>
          <w:p w14:paraId="1B90AA68" w14:textId="77777777" w:rsidR="004E2E6F" w:rsidRPr="000749E2" w:rsidRDefault="004E2E6F" w:rsidP="000749E2">
            <w:pPr>
              <w:pStyle w:val="TAL"/>
              <w:rPr>
                <w:lang w:eastAsia="en-US"/>
              </w:rPr>
            </w:pPr>
            <w:r w:rsidRPr="000749E2">
              <w:rPr>
                <w:lang w:eastAsia="en-US"/>
              </w:rPr>
              <w:t>RP#53</w:t>
            </w:r>
          </w:p>
        </w:tc>
        <w:tc>
          <w:tcPr>
            <w:tcW w:w="1134" w:type="dxa"/>
            <w:gridSpan w:val="2"/>
            <w:shd w:val="solid" w:color="FFFFFF" w:fill="auto"/>
          </w:tcPr>
          <w:p w14:paraId="17E61813" w14:textId="77777777" w:rsidR="004E2E6F" w:rsidRPr="000749E2" w:rsidRDefault="004E2E6F" w:rsidP="005076D8">
            <w:pPr>
              <w:pStyle w:val="TAL"/>
            </w:pPr>
            <w:r w:rsidRPr="000749E2">
              <w:t>RP-111138</w:t>
            </w:r>
          </w:p>
        </w:tc>
        <w:tc>
          <w:tcPr>
            <w:tcW w:w="567" w:type="dxa"/>
            <w:gridSpan w:val="2"/>
            <w:shd w:val="solid" w:color="FFFFFF" w:fill="auto"/>
          </w:tcPr>
          <w:p w14:paraId="71363E88" w14:textId="77777777" w:rsidR="004E2E6F" w:rsidRPr="000749E2" w:rsidRDefault="004E2E6F" w:rsidP="005076D8">
            <w:pPr>
              <w:pStyle w:val="TAL"/>
            </w:pPr>
            <w:r w:rsidRPr="000749E2">
              <w:t>0241</w:t>
            </w:r>
          </w:p>
        </w:tc>
        <w:tc>
          <w:tcPr>
            <w:tcW w:w="426" w:type="dxa"/>
            <w:gridSpan w:val="2"/>
            <w:shd w:val="solid" w:color="FFFFFF" w:fill="auto"/>
          </w:tcPr>
          <w:p w14:paraId="4909D8FF" w14:textId="77777777" w:rsidR="004E2E6F" w:rsidRPr="000749E2" w:rsidRDefault="004E2E6F" w:rsidP="000749E2">
            <w:pPr>
              <w:pStyle w:val="TAL"/>
              <w:rPr>
                <w:lang w:eastAsia="en-US"/>
              </w:rPr>
            </w:pPr>
            <w:r w:rsidRPr="000749E2">
              <w:rPr>
                <w:lang w:eastAsia="en-US"/>
              </w:rPr>
              <w:t>-</w:t>
            </w:r>
          </w:p>
        </w:tc>
        <w:tc>
          <w:tcPr>
            <w:tcW w:w="4062" w:type="dxa"/>
            <w:gridSpan w:val="2"/>
            <w:shd w:val="solid" w:color="FFFFFF" w:fill="auto"/>
          </w:tcPr>
          <w:p w14:paraId="19D69691" w14:textId="77777777" w:rsidR="004E2E6F" w:rsidRPr="000749E2" w:rsidRDefault="004E2E6F" w:rsidP="005076D8">
            <w:pPr>
              <w:pStyle w:val="TAL"/>
            </w:pPr>
            <w:r w:rsidRPr="000749E2">
              <w:t>Update test procedure 6.4.3.7.6</w:t>
            </w:r>
          </w:p>
        </w:tc>
        <w:tc>
          <w:tcPr>
            <w:tcW w:w="415" w:type="dxa"/>
            <w:gridSpan w:val="2"/>
            <w:shd w:val="solid" w:color="FFFFFF" w:fill="auto"/>
          </w:tcPr>
          <w:p w14:paraId="585AE9AD" w14:textId="77777777" w:rsidR="004E2E6F" w:rsidRPr="000749E2" w:rsidRDefault="004E2E6F" w:rsidP="000749E2">
            <w:pPr>
              <w:pStyle w:val="TAL"/>
              <w:rPr>
                <w:lang w:eastAsia="en-US"/>
              </w:rPr>
            </w:pPr>
            <w:r w:rsidRPr="000749E2">
              <w:rPr>
                <w:lang w:eastAsia="en-US"/>
              </w:rPr>
              <w:t>F</w:t>
            </w:r>
          </w:p>
        </w:tc>
        <w:tc>
          <w:tcPr>
            <w:tcW w:w="708" w:type="dxa"/>
            <w:gridSpan w:val="2"/>
            <w:shd w:val="solid" w:color="FFFFFF" w:fill="auto"/>
          </w:tcPr>
          <w:p w14:paraId="32C38A1C" w14:textId="77777777" w:rsidR="004E2E6F" w:rsidRPr="000749E2" w:rsidRDefault="004E2E6F" w:rsidP="000749E2">
            <w:pPr>
              <w:pStyle w:val="TAL"/>
              <w:rPr>
                <w:lang w:eastAsia="en-US"/>
              </w:rPr>
            </w:pPr>
            <w:r w:rsidRPr="000749E2">
              <w:rPr>
                <w:lang w:eastAsia="en-US"/>
              </w:rPr>
              <w:t>9.5.0</w:t>
            </w:r>
          </w:p>
        </w:tc>
        <w:tc>
          <w:tcPr>
            <w:tcW w:w="708" w:type="dxa"/>
            <w:gridSpan w:val="2"/>
            <w:shd w:val="solid" w:color="FFFFFF" w:fill="auto"/>
          </w:tcPr>
          <w:p w14:paraId="12961C1B" w14:textId="77777777" w:rsidR="004E2E6F" w:rsidRPr="000749E2" w:rsidRDefault="004E2E6F" w:rsidP="000749E2">
            <w:pPr>
              <w:pStyle w:val="TAL"/>
              <w:rPr>
                <w:lang w:eastAsia="en-US"/>
              </w:rPr>
            </w:pPr>
            <w:r w:rsidRPr="000749E2">
              <w:rPr>
                <w:lang w:eastAsia="en-US"/>
              </w:rPr>
              <w:t>9.6.0</w:t>
            </w:r>
          </w:p>
        </w:tc>
        <w:tc>
          <w:tcPr>
            <w:tcW w:w="1033" w:type="dxa"/>
            <w:gridSpan w:val="2"/>
            <w:shd w:val="solid" w:color="FFFFFF" w:fill="auto"/>
          </w:tcPr>
          <w:p w14:paraId="23C0F9AC" w14:textId="77777777" w:rsidR="004E2E6F" w:rsidRPr="000749E2" w:rsidRDefault="004E2E6F" w:rsidP="005076D8">
            <w:pPr>
              <w:pStyle w:val="TAL"/>
            </w:pPr>
            <w:r w:rsidRPr="000749E2">
              <w:t>R5-113666</w:t>
            </w:r>
          </w:p>
        </w:tc>
      </w:tr>
      <w:tr w:rsidR="004E2E6F" w:rsidRPr="000749E2" w14:paraId="5BF01C3C" w14:textId="77777777" w:rsidTr="001C22E1">
        <w:trPr>
          <w:gridAfter w:val="1"/>
          <w:wAfter w:w="21" w:type="dxa"/>
          <w:jc w:val="center"/>
        </w:trPr>
        <w:tc>
          <w:tcPr>
            <w:tcW w:w="638" w:type="dxa"/>
            <w:gridSpan w:val="2"/>
            <w:shd w:val="solid" w:color="FFFFFF" w:fill="auto"/>
          </w:tcPr>
          <w:p w14:paraId="03489934" w14:textId="77777777" w:rsidR="004E2E6F" w:rsidRPr="000749E2" w:rsidRDefault="004E2E6F" w:rsidP="000749E2">
            <w:pPr>
              <w:pStyle w:val="TAL"/>
              <w:rPr>
                <w:lang w:eastAsia="en-US"/>
              </w:rPr>
            </w:pPr>
            <w:r w:rsidRPr="000749E2">
              <w:rPr>
                <w:lang w:eastAsia="en-US"/>
              </w:rPr>
              <w:t>RP#53</w:t>
            </w:r>
          </w:p>
        </w:tc>
        <w:tc>
          <w:tcPr>
            <w:tcW w:w="1134" w:type="dxa"/>
            <w:gridSpan w:val="2"/>
            <w:shd w:val="solid" w:color="FFFFFF" w:fill="auto"/>
          </w:tcPr>
          <w:p w14:paraId="132A02F6" w14:textId="77777777" w:rsidR="004E2E6F" w:rsidRPr="000749E2" w:rsidRDefault="004E2E6F" w:rsidP="005076D8">
            <w:pPr>
              <w:pStyle w:val="TAL"/>
            </w:pPr>
            <w:r w:rsidRPr="000749E2">
              <w:t>RP-111138</w:t>
            </w:r>
          </w:p>
        </w:tc>
        <w:tc>
          <w:tcPr>
            <w:tcW w:w="567" w:type="dxa"/>
            <w:gridSpan w:val="2"/>
            <w:shd w:val="solid" w:color="FFFFFF" w:fill="auto"/>
          </w:tcPr>
          <w:p w14:paraId="4DC04B25" w14:textId="77777777" w:rsidR="004E2E6F" w:rsidRPr="000749E2" w:rsidRDefault="004E2E6F" w:rsidP="005076D8">
            <w:pPr>
              <w:pStyle w:val="TAL"/>
            </w:pPr>
            <w:r w:rsidRPr="000749E2">
              <w:t>0242</w:t>
            </w:r>
          </w:p>
        </w:tc>
        <w:tc>
          <w:tcPr>
            <w:tcW w:w="426" w:type="dxa"/>
            <w:gridSpan w:val="2"/>
            <w:shd w:val="solid" w:color="FFFFFF" w:fill="auto"/>
          </w:tcPr>
          <w:p w14:paraId="650FA8A0" w14:textId="77777777" w:rsidR="004E2E6F" w:rsidRPr="000749E2" w:rsidRDefault="004E2E6F" w:rsidP="000749E2">
            <w:pPr>
              <w:pStyle w:val="TAL"/>
              <w:rPr>
                <w:lang w:eastAsia="en-US"/>
              </w:rPr>
            </w:pPr>
            <w:r w:rsidRPr="000749E2">
              <w:rPr>
                <w:lang w:eastAsia="en-US"/>
              </w:rPr>
              <w:t>-</w:t>
            </w:r>
          </w:p>
        </w:tc>
        <w:tc>
          <w:tcPr>
            <w:tcW w:w="4062" w:type="dxa"/>
            <w:gridSpan w:val="2"/>
            <w:shd w:val="solid" w:color="FFFFFF" w:fill="auto"/>
          </w:tcPr>
          <w:p w14:paraId="24C4E854" w14:textId="77777777" w:rsidR="004E2E6F" w:rsidRPr="000749E2" w:rsidRDefault="004E2E6F" w:rsidP="005076D8">
            <w:pPr>
              <w:pStyle w:val="TAL"/>
            </w:pPr>
            <w:r w:rsidRPr="000749E2">
              <w:t>Update test procedure 6.4.3.7.5</w:t>
            </w:r>
          </w:p>
        </w:tc>
        <w:tc>
          <w:tcPr>
            <w:tcW w:w="415" w:type="dxa"/>
            <w:gridSpan w:val="2"/>
            <w:shd w:val="solid" w:color="FFFFFF" w:fill="auto"/>
          </w:tcPr>
          <w:p w14:paraId="3111AF11" w14:textId="77777777" w:rsidR="004E2E6F" w:rsidRPr="000749E2" w:rsidRDefault="004E2E6F" w:rsidP="000749E2">
            <w:pPr>
              <w:pStyle w:val="TAL"/>
              <w:rPr>
                <w:lang w:eastAsia="en-US"/>
              </w:rPr>
            </w:pPr>
            <w:r w:rsidRPr="000749E2">
              <w:rPr>
                <w:lang w:eastAsia="en-US"/>
              </w:rPr>
              <w:t>F</w:t>
            </w:r>
          </w:p>
        </w:tc>
        <w:tc>
          <w:tcPr>
            <w:tcW w:w="708" w:type="dxa"/>
            <w:gridSpan w:val="2"/>
            <w:shd w:val="solid" w:color="FFFFFF" w:fill="auto"/>
          </w:tcPr>
          <w:p w14:paraId="0E75DCC5" w14:textId="77777777" w:rsidR="004E2E6F" w:rsidRPr="000749E2" w:rsidRDefault="004E2E6F" w:rsidP="000749E2">
            <w:pPr>
              <w:pStyle w:val="TAL"/>
              <w:rPr>
                <w:lang w:eastAsia="en-US"/>
              </w:rPr>
            </w:pPr>
            <w:r w:rsidRPr="000749E2">
              <w:rPr>
                <w:lang w:eastAsia="en-US"/>
              </w:rPr>
              <w:t>9.5.0</w:t>
            </w:r>
          </w:p>
        </w:tc>
        <w:tc>
          <w:tcPr>
            <w:tcW w:w="708" w:type="dxa"/>
            <w:gridSpan w:val="2"/>
            <w:shd w:val="solid" w:color="FFFFFF" w:fill="auto"/>
          </w:tcPr>
          <w:p w14:paraId="5AA330E1" w14:textId="77777777" w:rsidR="004E2E6F" w:rsidRPr="000749E2" w:rsidRDefault="004E2E6F" w:rsidP="000749E2">
            <w:pPr>
              <w:pStyle w:val="TAL"/>
              <w:rPr>
                <w:lang w:eastAsia="en-US"/>
              </w:rPr>
            </w:pPr>
            <w:r w:rsidRPr="000749E2">
              <w:rPr>
                <w:lang w:eastAsia="en-US"/>
              </w:rPr>
              <w:t>9.6.0</w:t>
            </w:r>
          </w:p>
        </w:tc>
        <w:tc>
          <w:tcPr>
            <w:tcW w:w="1033" w:type="dxa"/>
            <w:gridSpan w:val="2"/>
            <w:shd w:val="solid" w:color="FFFFFF" w:fill="auto"/>
          </w:tcPr>
          <w:p w14:paraId="4197143C" w14:textId="77777777" w:rsidR="004E2E6F" w:rsidRPr="000749E2" w:rsidRDefault="004E2E6F" w:rsidP="005076D8">
            <w:pPr>
              <w:pStyle w:val="TAL"/>
            </w:pPr>
            <w:r w:rsidRPr="000749E2">
              <w:t>R5-113667</w:t>
            </w:r>
          </w:p>
        </w:tc>
      </w:tr>
      <w:tr w:rsidR="004E2E6F" w:rsidRPr="000749E2" w14:paraId="23BD21E5" w14:textId="77777777" w:rsidTr="001C22E1">
        <w:trPr>
          <w:gridAfter w:val="1"/>
          <w:wAfter w:w="21" w:type="dxa"/>
          <w:jc w:val="center"/>
        </w:trPr>
        <w:tc>
          <w:tcPr>
            <w:tcW w:w="638" w:type="dxa"/>
            <w:gridSpan w:val="2"/>
            <w:shd w:val="solid" w:color="FFFFFF" w:fill="auto"/>
          </w:tcPr>
          <w:p w14:paraId="25780CDB" w14:textId="77777777" w:rsidR="004E2E6F" w:rsidRPr="000749E2" w:rsidRDefault="004E2E6F" w:rsidP="000749E2">
            <w:pPr>
              <w:pStyle w:val="TAL"/>
              <w:rPr>
                <w:lang w:eastAsia="en-US"/>
              </w:rPr>
            </w:pPr>
            <w:r w:rsidRPr="000749E2">
              <w:rPr>
                <w:lang w:eastAsia="en-US"/>
              </w:rPr>
              <w:t>RP#53</w:t>
            </w:r>
          </w:p>
        </w:tc>
        <w:tc>
          <w:tcPr>
            <w:tcW w:w="1134" w:type="dxa"/>
            <w:gridSpan w:val="2"/>
            <w:shd w:val="solid" w:color="FFFFFF" w:fill="auto"/>
          </w:tcPr>
          <w:p w14:paraId="0991E5FC" w14:textId="77777777" w:rsidR="004E2E6F" w:rsidRPr="000749E2" w:rsidRDefault="004E2E6F" w:rsidP="005076D8">
            <w:pPr>
              <w:pStyle w:val="TAL"/>
            </w:pPr>
            <w:r w:rsidRPr="000749E2">
              <w:t>RP-111155</w:t>
            </w:r>
          </w:p>
        </w:tc>
        <w:tc>
          <w:tcPr>
            <w:tcW w:w="567" w:type="dxa"/>
            <w:gridSpan w:val="2"/>
            <w:shd w:val="solid" w:color="FFFFFF" w:fill="auto"/>
          </w:tcPr>
          <w:p w14:paraId="3D309F68" w14:textId="77777777" w:rsidR="004E2E6F" w:rsidRPr="000749E2" w:rsidRDefault="004E2E6F" w:rsidP="005076D8">
            <w:pPr>
              <w:pStyle w:val="TAL"/>
            </w:pPr>
            <w:r w:rsidRPr="000749E2">
              <w:t>0243</w:t>
            </w:r>
          </w:p>
        </w:tc>
        <w:tc>
          <w:tcPr>
            <w:tcW w:w="426" w:type="dxa"/>
            <w:gridSpan w:val="2"/>
            <w:shd w:val="solid" w:color="FFFFFF" w:fill="auto"/>
          </w:tcPr>
          <w:p w14:paraId="0D602EBA" w14:textId="77777777" w:rsidR="004E2E6F" w:rsidRPr="000749E2" w:rsidRDefault="004E2E6F" w:rsidP="000749E2">
            <w:pPr>
              <w:pStyle w:val="TAL"/>
              <w:rPr>
                <w:lang w:eastAsia="en-US"/>
              </w:rPr>
            </w:pPr>
            <w:r w:rsidRPr="000749E2">
              <w:rPr>
                <w:lang w:eastAsia="en-US"/>
              </w:rPr>
              <w:t>-</w:t>
            </w:r>
          </w:p>
        </w:tc>
        <w:tc>
          <w:tcPr>
            <w:tcW w:w="4062" w:type="dxa"/>
            <w:gridSpan w:val="2"/>
            <w:shd w:val="solid" w:color="FFFFFF" w:fill="auto"/>
          </w:tcPr>
          <w:p w14:paraId="3DED5629" w14:textId="77777777" w:rsidR="004E2E6F" w:rsidRPr="000749E2" w:rsidRDefault="004E2E6F" w:rsidP="005076D8">
            <w:pPr>
              <w:pStyle w:val="TAL"/>
            </w:pPr>
            <w:r w:rsidRPr="000749E2">
              <w:t>Update test frequencies for FDD LTE Band 23 in 36.508</w:t>
            </w:r>
          </w:p>
        </w:tc>
        <w:tc>
          <w:tcPr>
            <w:tcW w:w="415" w:type="dxa"/>
            <w:gridSpan w:val="2"/>
            <w:shd w:val="solid" w:color="FFFFFF" w:fill="auto"/>
          </w:tcPr>
          <w:p w14:paraId="550F2C66" w14:textId="77777777" w:rsidR="004E2E6F" w:rsidRPr="000749E2" w:rsidRDefault="004E2E6F" w:rsidP="000749E2">
            <w:pPr>
              <w:pStyle w:val="TAL"/>
              <w:rPr>
                <w:lang w:eastAsia="en-US"/>
              </w:rPr>
            </w:pPr>
            <w:r w:rsidRPr="000749E2">
              <w:rPr>
                <w:lang w:eastAsia="en-US"/>
              </w:rPr>
              <w:t>F</w:t>
            </w:r>
          </w:p>
        </w:tc>
        <w:tc>
          <w:tcPr>
            <w:tcW w:w="708" w:type="dxa"/>
            <w:gridSpan w:val="2"/>
            <w:shd w:val="solid" w:color="FFFFFF" w:fill="auto"/>
          </w:tcPr>
          <w:p w14:paraId="42272629" w14:textId="77777777" w:rsidR="004E2E6F" w:rsidRPr="000749E2" w:rsidRDefault="004E2E6F" w:rsidP="000749E2">
            <w:pPr>
              <w:pStyle w:val="TAL"/>
              <w:rPr>
                <w:lang w:eastAsia="en-US"/>
              </w:rPr>
            </w:pPr>
            <w:r w:rsidRPr="000749E2">
              <w:rPr>
                <w:lang w:eastAsia="en-US"/>
              </w:rPr>
              <w:t>9.5.0</w:t>
            </w:r>
          </w:p>
        </w:tc>
        <w:tc>
          <w:tcPr>
            <w:tcW w:w="708" w:type="dxa"/>
            <w:gridSpan w:val="2"/>
            <w:shd w:val="solid" w:color="FFFFFF" w:fill="auto"/>
          </w:tcPr>
          <w:p w14:paraId="72EFDC51" w14:textId="77777777" w:rsidR="004E2E6F" w:rsidRPr="000749E2" w:rsidRDefault="004E2E6F" w:rsidP="000749E2">
            <w:pPr>
              <w:pStyle w:val="TAL"/>
              <w:rPr>
                <w:lang w:eastAsia="en-US"/>
              </w:rPr>
            </w:pPr>
            <w:r w:rsidRPr="000749E2">
              <w:rPr>
                <w:lang w:eastAsia="en-US"/>
              </w:rPr>
              <w:t>9.6.0</w:t>
            </w:r>
          </w:p>
        </w:tc>
        <w:tc>
          <w:tcPr>
            <w:tcW w:w="1033" w:type="dxa"/>
            <w:gridSpan w:val="2"/>
            <w:shd w:val="solid" w:color="FFFFFF" w:fill="auto"/>
          </w:tcPr>
          <w:p w14:paraId="76E3FF11" w14:textId="77777777" w:rsidR="004E2E6F" w:rsidRPr="000749E2" w:rsidRDefault="004E2E6F" w:rsidP="005076D8">
            <w:pPr>
              <w:pStyle w:val="TAL"/>
            </w:pPr>
            <w:r w:rsidRPr="000749E2">
              <w:t>R5-113749</w:t>
            </w:r>
          </w:p>
        </w:tc>
      </w:tr>
      <w:tr w:rsidR="004E2E6F" w:rsidRPr="000749E2" w14:paraId="2C2EDB5D" w14:textId="77777777" w:rsidTr="001C22E1">
        <w:trPr>
          <w:gridAfter w:val="1"/>
          <w:wAfter w:w="21" w:type="dxa"/>
          <w:jc w:val="center"/>
        </w:trPr>
        <w:tc>
          <w:tcPr>
            <w:tcW w:w="638" w:type="dxa"/>
            <w:gridSpan w:val="2"/>
            <w:shd w:val="solid" w:color="FFFFFF" w:fill="auto"/>
          </w:tcPr>
          <w:p w14:paraId="29CA0544" w14:textId="77777777" w:rsidR="004E2E6F" w:rsidRPr="000749E2" w:rsidRDefault="004E2E6F" w:rsidP="000749E2">
            <w:pPr>
              <w:pStyle w:val="TAL"/>
              <w:rPr>
                <w:lang w:eastAsia="en-US"/>
              </w:rPr>
            </w:pPr>
            <w:r w:rsidRPr="000749E2">
              <w:rPr>
                <w:lang w:eastAsia="en-US"/>
              </w:rPr>
              <w:t>RP#53</w:t>
            </w:r>
          </w:p>
        </w:tc>
        <w:tc>
          <w:tcPr>
            <w:tcW w:w="1134" w:type="dxa"/>
            <w:gridSpan w:val="2"/>
            <w:shd w:val="solid" w:color="FFFFFF" w:fill="auto"/>
          </w:tcPr>
          <w:p w14:paraId="4638C896" w14:textId="77777777" w:rsidR="004E2E6F" w:rsidRPr="000749E2" w:rsidRDefault="004E2E6F" w:rsidP="005076D8">
            <w:pPr>
              <w:pStyle w:val="TAL"/>
            </w:pPr>
            <w:r w:rsidRPr="000749E2">
              <w:t>RP-111138</w:t>
            </w:r>
          </w:p>
        </w:tc>
        <w:tc>
          <w:tcPr>
            <w:tcW w:w="567" w:type="dxa"/>
            <w:gridSpan w:val="2"/>
            <w:shd w:val="solid" w:color="FFFFFF" w:fill="auto"/>
          </w:tcPr>
          <w:p w14:paraId="0B73F5E4" w14:textId="77777777" w:rsidR="004E2E6F" w:rsidRPr="000749E2" w:rsidRDefault="004E2E6F" w:rsidP="005076D8">
            <w:pPr>
              <w:pStyle w:val="TAL"/>
            </w:pPr>
            <w:r w:rsidRPr="000749E2">
              <w:t>0244</w:t>
            </w:r>
          </w:p>
        </w:tc>
        <w:tc>
          <w:tcPr>
            <w:tcW w:w="426" w:type="dxa"/>
            <w:gridSpan w:val="2"/>
            <w:shd w:val="solid" w:color="FFFFFF" w:fill="auto"/>
          </w:tcPr>
          <w:p w14:paraId="7AACE5AB" w14:textId="77777777" w:rsidR="004E2E6F" w:rsidRPr="000749E2" w:rsidRDefault="004E2E6F" w:rsidP="000749E2">
            <w:pPr>
              <w:pStyle w:val="TAL"/>
              <w:rPr>
                <w:lang w:eastAsia="en-US"/>
              </w:rPr>
            </w:pPr>
            <w:r w:rsidRPr="000749E2">
              <w:rPr>
                <w:lang w:eastAsia="en-US"/>
              </w:rPr>
              <w:t>-</w:t>
            </w:r>
          </w:p>
        </w:tc>
        <w:tc>
          <w:tcPr>
            <w:tcW w:w="4062" w:type="dxa"/>
            <w:gridSpan w:val="2"/>
            <w:shd w:val="solid" w:color="FFFFFF" w:fill="auto"/>
          </w:tcPr>
          <w:p w14:paraId="55F3DA04" w14:textId="77777777" w:rsidR="004E2E6F" w:rsidRPr="000749E2" w:rsidRDefault="004E2E6F" w:rsidP="005076D8">
            <w:pPr>
              <w:pStyle w:val="TAL"/>
            </w:pPr>
            <w:r w:rsidRPr="000749E2">
              <w:t xml:space="preserve">Correction on the IE </w:t>
            </w:r>
            <w:proofErr w:type="spellStart"/>
            <w:r w:rsidRPr="000749E2">
              <w:t>ReportConfigEUTRA</w:t>
            </w:r>
            <w:proofErr w:type="spellEnd"/>
            <w:r w:rsidRPr="000749E2">
              <w:t>-PERIODICAL definition</w:t>
            </w:r>
          </w:p>
        </w:tc>
        <w:tc>
          <w:tcPr>
            <w:tcW w:w="415" w:type="dxa"/>
            <w:gridSpan w:val="2"/>
            <w:shd w:val="solid" w:color="FFFFFF" w:fill="auto"/>
          </w:tcPr>
          <w:p w14:paraId="06FF9FE7" w14:textId="77777777" w:rsidR="004E2E6F" w:rsidRPr="000749E2" w:rsidRDefault="004E2E6F" w:rsidP="000749E2">
            <w:pPr>
              <w:pStyle w:val="TAL"/>
              <w:rPr>
                <w:lang w:eastAsia="en-US"/>
              </w:rPr>
            </w:pPr>
            <w:r w:rsidRPr="000749E2">
              <w:rPr>
                <w:lang w:eastAsia="en-US"/>
              </w:rPr>
              <w:t>F</w:t>
            </w:r>
          </w:p>
        </w:tc>
        <w:tc>
          <w:tcPr>
            <w:tcW w:w="708" w:type="dxa"/>
            <w:gridSpan w:val="2"/>
            <w:shd w:val="solid" w:color="FFFFFF" w:fill="auto"/>
          </w:tcPr>
          <w:p w14:paraId="17A6093B" w14:textId="77777777" w:rsidR="004E2E6F" w:rsidRPr="000749E2" w:rsidRDefault="004E2E6F" w:rsidP="000749E2">
            <w:pPr>
              <w:pStyle w:val="TAL"/>
              <w:rPr>
                <w:lang w:eastAsia="en-US"/>
              </w:rPr>
            </w:pPr>
            <w:r w:rsidRPr="000749E2">
              <w:rPr>
                <w:lang w:eastAsia="en-US"/>
              </w:rPr>
              <w:t>9.5.0</w:t>
            </w:r>
          </w:p>
        </w:tc>
        <w:tc>
          <w:tcPr>
            <w:tcW w:w="708" w:type="dxa"/>
            <w:gridSpan w:val="2"/>
            <w:shd w:val="solid" w:color="FFFFFF" w:fill="auto"/>
          </w:tcPr>
          <w:p w14:paraId="57BCEBA2" w14:textId="77777777" w:rsidR="004E2E6F" w:rsidRPr="000749E2" w:rsidRDefault="004E2E6F" w:rsidP="000749E2">
            <w:pPr>
              <w:pStyle w:val="TAL"/>
              <w:rPr>
                <w:lang w:eastAsia="en-US"/>
              </w:rPr>
            </w:pPr>
            <w:r w:rsidRPr="000749E2">
              <w:rPr>
                <w:lang w:eastAsia="en-US"/>
              </w:rPr>
              <w:t>9.6.0</w:t>
            </w:r>
          </w:p>
        </w:tc>
        <w:tc>
          <w:tcPr>
            <w:tcW w:w="1033" w:type="dxa"/>
            <w:gridSpan w:val="2"/>
            <w:shd w:val="solid" w:color="FFFFFF" w:fill="auto"/>
          </w:tcPr>
          <w:p w14:paraId="05A87F78" w14:textId="77777777" w:rsidR="004E2E6F" w:rsidRPr="000749E2" w:rsidRDefault="004E2E6F" w:rsidP="005076D8">
            <w:pPr>
              <w:pStyle w:val="TAL"/>
            </w:pPr>
            <w:r w:rsidRPr="000749E2">
              <w:t>R5-113751</w:t>
            </w:r>
          </w:p>
        </w:tc>
      </w:tr>
      <w:tr w:rsidR="004E2E6F" w:rsidRPr="000749E2" w14:paraId="02CDA6FC" w14:textId="77777777" w:rsidTr="001C22E1">
        <w:trPr>
          <w:gridAfter w:val="1"/>
          <w:wAfter w:w="21" w:type="dxa"/>
          <w:jc w:val="center"/>
        </w:trPr>
        <w:tc>
          <w:tcPr>
            <w:tcW w:w="638" w:type="dxa"/>
            <w:gridSpan w:val="2"/>
            <w:shd w:val="solid" w:color="FFFFFF" w:fill="auto"/>
          </w:tcPr>
          <w:p w14:paraId="1CA23E2D" w14:textId="77777777" w:rsidR="004E2E6F" w:rsidRPr="000749E2" w:rsidRDefault="004E2E6F" w:rsidP="000749E2">
            <w:pPr>
              <w:pStyle w:val="TAL"/>
              <w:rPr>
                <w:lang w:eastAsia="en-US"/>
              </w:rPr>
            </w:pPr>
            <w:r w:rsidRPr="000749E2">
              <w:rPr>
                <w:lang w:eastAsia="en-US"/>
              </w:rPr>
              <w:t>RP#53</w:t>
            </w:r>
          </w:p>
        </w:tc>
        <w:tc>
          <w:tcPr>
            <w:tcW w:w="1134" w:type="dxa"/>
            <w:gridSpan w:val="2"/>
            <w:shd w:val="solid" w:color="FFFFFF" w:fill="auto"/>
          </w:tcPr>
          <w:p w14:paraId="17381174" w14:textId="77777777" w:rsidR="004E2E6F" w:rsidRPr="000749E2" w:rsidRDefault="004E2E6F" w:rsidP="005076D8">
            <w:pPr>
              <w:pStyle w:val="TAL"/>
            </w:pPr>
            <w:r w:rsidRPr="000749E2">
              <w:t>RP-111148</w:t>
            </w:r>
          </w:p>
        </w:tc>
        <w:tc>
          <w:tcPr>
            <w:tcW w:w="567" w:type="dxa"/>
            <w:gridSpan w:val="2"/>
            <w:shd w:val="solid" w:color="FFFFFF" w:fill="auto"/>
          </w:tcPr>
          <w:p w14:paraId="5D023F18" w14:textId="77777777" w:rsidR="004E2E6F" w:rsidRPr="000749E2" w:rsidRDefault="004E2E6F" w:rsidP="005076D8">
            <w:pPr>
              <w:pStyle w:val="TAL"/>
            </w:pPr>
            <w:r w:rsidRPr="000749E2">
              <w:t>0245</w:t>
            </w:r>
          </w:p>
        </w:tc>
        <w:tc>
          <w:tcPr>
            <w:tcW w:w="426" w:type="dxa"/>
            <w:gridSpan w:val="2"/>
            <w:shd w:val="solid" w:color="FFFFFF" w:fill="auto"/>
          </w:tcPr>
          <w:p w14:paraId="3A3B5F26" w14:textId="77777777" w:rsidR="004E2E6F" w:rsidRPr="000749E2" w:rsidRDefault="004E2E6F" w:rsidP="000749E2">
            <w:pPr>
              <w:pStyle w:val="TAL"/>
              <w:rPr>
                <w:lang w:eastAsia="en-US"/>
              </w:rPr>
            </w:pPr>
            <w:r w:rsidRPr="000749E2">
              <w:rPr>
                <w:lang w:eastAsia="en-US"/>
              </w:rPr>
              <w:t>-</w:t>
            </w:r>
          </w:p>
        </w:tc>
        <w:tc>
          <w:tcPr>
            <w:tcW w:w="4062" w:type="dxa"/>
            <w:gridSpan w:val="2"/>
            <w:shd w:val="solid" w:color="FFFFFF" w:fill="auto"/>
          </w:tcPr>
          <w:p w14:paraId="12BE1012" w14:textId="77777777" w:rsidR="004E2E6F" w:rsidRPr="000749E2" w:rsidRDefault="004E2E6F" w:rsidP="005076D8">
            <w:pPr>
              <w:pStyle w:val="TAL"/>
            </w:pPr>
            <w:r w:rsidRPr="000749E2">
              <w:t>Correction to TS36.508 subclause 4.6.1</w:t>
            </w:r>
          </w:p>
        </w:tc>
        <w:tc>
          <w:tcPr>
            <w:tcW w:w="415" w:type="dxa"/>
            <w:gridSpan w:val="2"/>
            <w:shd w:val="solid" w:color="FFFFFF" w:fill="auto"/>
          </w:tcPr>
          <w:p w14:paraId="207B3F29" w14:textId="77777777" w:rsidR="004E2E6F" w:rsidRPr="000749E2" w:rsidRDefault="004E2E6F" w:rsidP="000749E2">
            <w:pPr>
              <w:pStyle w:val="TAL"/>
              <w:rPr>
                <w:lang w:eastAsia="en-US"/>
              </w:rPr>
            </w:pPr>
            <w:r w:rsidRPr="000749E2">
              <w:rPr>
                <w:lang w:eastAsia="en-US"/>
              </w:rPr>
              <w:t>F</w:t>
            </w:r>
          </w:p>
        </w:tc>
        <w:tc>
          <w:tcPr>
            <w:tcW w:w="708" w:type="dxa"/>
            <w:gridSpan w:val="2"/>
            <w:shd w:val="solid" w:color="FFFFFF" w:fill="auto"/>
          </w:tcPr>
          <w:p w14:paraId="3332B959" w14:textId="77777777" w:rsidR="004E2E6F" w:rsidRPr="000749E2" w:rsidRDefault="004E2E6F" w:rsidP="000749E2">
            <w:pPr>
              <w:pStyle w:val="TAL"/>
              <w:rPr>
                <w:lang w:eastAsia="en-US"/>
              </w:rPr>
            </w:pPr>
            <w:r w:rsidRPr="000749E2">
              <w:rPr>
                <w:lang w:eastAsia="en-US"/>
              </w:rPr>
              <w:t>9.5.0</w:t>
            </w:r>
          </w:p>
        </w:tc>
        <w:tc>
          <w:tcPr>
            <w:tcW w:w="708" w:type="dxa"/>
            <w:gridSpan w:val="2"/>
            <w:shd w:val="solid" w:color="FFFFFF" w:fill="auto"/>
          </w:tcPr>
          <w:p w14:paraId="3BFD60AD" w14:textId="77777777" w:rsidR="004E2E6F" w:rsidRPr="000749E2" w:rsidRDefault="004E2E6F" w:rsidP="000749E2">
            <w:pPr>
              <w:pStyle w:val="TAL"/>
              <w:rPr>
                <w:lang w:eastAsia="en-US"/>
              </w:rPr>
            </w:pPr>
            <w:r w:rsidRPr="000749E2">
              <w:rPr>
                <w:lang w:eastAsia="en-US"/>
              </w:rPr>
              <w:t>9.6.0</w:t>
            </w:r>
          </w:p>
        </w:tc>
        <w:tc>
          <w:tcPr>
            <w:tcW w:w="1033" w:type="dxa"/>
            <w:gridSpan w:val="2"/>
            <w:shd w:val="solid" w:color="FFFFFF" w:fill="auto"/>
          </w:tcPr>
          <w:p w14:paraId="0272A26B" w14:textId="77777777" w:rsidR="004E2E6F" w:rsidRPr="000749E2" w:rsidRDefault="004E2E6F" w:rsidP="005076D8">
            <w:pPr>
              <w:pStyle w:val="TAL"/>
            </w:pPr>
            <w:r w:rsidRPr="000749E2">
              <w:t>R5-113761</w:t>
            </w:r>
          </w:p>
        </w:tc>
      </w:tr>
      <w:tr w:rsidR="004E2E6F" w:rsidRPr="000749E2" w14:paraId="523F9B12" w14:textId="77777777" w:rsidTr="001C22E1">
        <w:trPr>
          <w:gridAfter w:val="1"/>
          <w:wAfter w:w="21" w:type="dxa"/>
          <w:jc w:val="center"/>
        </w:trPr>
        <w:tc>
          <w:tcPr>
            <w:tcW w:w="638" w:type="dxa"/>
            <w:gridSpan w:val="2"/>
            <w:shd w:val="solid" w:color="FFFFFF" w:fill="auto"/>
          </w:tcPr>
          <w:p w14:paraId="268BC94C" w14:textId="77777777" w:rsidR="004E2E6F" w:rsidRPr="000749E2" w:rsidRDefault="004E2E6F" w:rsidP="000749E2">
            <w:pPr>
              <w:pStyle w:val="TAL"/>
              <w:rPr>
                <w:lang w:eastAsia="en-US"/>
              </w:rPr>
            </w:pPr>
            <w:r w:rsidRPr="000749E2">
              <w:rPr>
                <w:lang w:eastAsia="en-US"/>
              </w:rPr>
              <w:t>RP#53</w:t>
            </w:r>
          </w:p>
        </w:tc>
        <w:tc>
          <w:tcPr>
            <w:tcW w:w="1134" w:type="dxa"/>
            <w:gridSpan w:val="2"/>
            <w:shd w:val="solid" w:color="FFFFFF" w:fill="auto"/>
          </w:tcPr>
          <w:p w14:paraId="5BB6387A" w14:textId="77777777" w:rsidR="004E2E6F" w:rsidRPr="000749E2" w:rsidRDefault="004E2E6F" w:rsidP="005076D8">
            <w:pPr>
              <w:pStyle w:val="TAL"/>
            </w:pPr>
            <w:r w:rsidRPr="000749E2">
              <w:t>RP-111145</w:t>
            </w:r>
          </w:p>
        </w:tc>
        <w:tc>
          <w:tcPr>
            <w:tcW w:w="567" w:type="dxa"/>
            <w:gridSpan w:val="2"/>
            <w:shd w:val="solid" w:color="FFFFFF" w:fill="auto"/>
          </w:tcPr>
          <w:p w14:paraId="78A18AA4" w14:textId="77777777" w:rsidR="004E2E6F" w:rsidRPr="000749E2" w:rsidRDefault="004E2E6F" w:rsidP="005076D8">
            <w:pPr>
              <w:pStyle w:val="TAL"/>
            </w:pPr>
            <w:r w:rsidRPr="000749E2">
              <w:t>0246</w:t>
            </w:r>
          </w:p>
        </w:tc>
        <w:tc>
          <w:tcPr>
            <w:tcW w:w="426" w:type="dxa"/>
            <w:gridSpan w:val="2"/>
            <w:shd w:val="solid" w:color="FFFFFF" w:fill="auto"/>
          </w:tcPr>
          <w:p w14:paraId="6850AC1D" w14:textId="77777777" w:rsidR="004E2E6F" w:rsidRPr="000749E2" w:rsidRDefault="004E2E6F" w:rsidP="000749E2">
            <w:pPr>
              <w:pStyle w:val="TAL"/>
              <w:rPr>
                <w:lang w:eastAsia="en-US"/>
              </w:rPr>
            </w:pPr>
            <w:r w:rsidRPr="000749E2">
              <w:rPr>
                <w:lang w:eastAsia="en-US"/>
              </w:rPr>
              <w:t>-</w:t>
            </w:r>
          </w:p>
        </w:tc>
        <w:tc>
          <w:tcPr>
            <w:tcW w:w="4062" w:type="dxa"/>
            <w:gridSpan w:val="2"/>
            <w:shd w:val="solid" w:color="FFFFFF" w:fill="auto"/>
          </w:tcPr>
          <w:p w14:paraId="79E7BC28" w14:textId="77777777" w:rsidR="004E2E6F" w:rsidRPr="000749E2" w:rsidRDefault="004E2E6F" w:rsidP="005076D8">
            <w:pPr>
              <w:pStyle w:val="TAL"/>
            </w:pPr>
            <w:r w:rsidRPr="000749E2">
              <w:t>Combined parallel procedures between EUTRA/EPC and IMS emergency call</w:t>
            </w:r>
          </w:p>
        </w:tc>
        <w:tc>
          <w:tcPr>
            <w:tcW w:w="415" w:type="dxa"/>
            <w:gridSpan w:val="2"/>
            <w:shd w:val="solid" w:color="FFFFFF" w:fill="auto"/>
          </w:tcPr>
          <w:p w14:paraId="4A2A52C0" w14:textId="77777777" w:rsidR="004E2E6F" w:rsidRPr="000749E2" w:rsidRDefault="004E2E6F" w:rsidP="000749E2">
            <w:pPr>
              <w:pStyle w:val="TAL"/>
              <w:rPr>
                <w:lang w:eastAsia="en-US"/>
              </w:rPr>
            </w:pPr>
            <w:r w:rsidRPr="000749E2">
              <w:rPr>
                <w:lang w:eastAsia="en-US"/>
              </w:rPr>
              <w:t>F</w:t>
            </w:r>
          </w:p>
        </w:tc>
        <w:tc>
          <w:tcPr>
            <w:tcW w:w="708" w:type="dxa"/>
            <w:gridSpan w:val="2"/>
            <w:shd w:val="solid" w:color="FFFFFF" w:fill="auto"/>
          </w:tcPr>
          <w:p w14:paraId="54B57248" w14:textId="77777777" w:rsidR="004E2E6F" w:rsidRPr="000749E2" w:rsidRDefault="004E2E6F" w:rsidP="000749E2">
            <w:pPr>
              <w:pStyle w:val="TAL"/>
              <w:rPr>
                <w:lang w:eastAsia="en-US"/>
              </w:rPr>
            </w:pPr>
            <w:r w:rsidRPr="000749E2">
              <w:rPr>
                <w:lang w:eastAsia="en-US"/>
              </w:rPr>
              <w:t>9.5.0</w:t>
            </w:r>
          </w:p>
        </w:tc>
        <w:tc>
          <w:tcPr>
            <w:tcW w:w="708" w:type="dxa"/>
            <w:gridSpan w:val="2"/>
            <w:shd w:val="solid" w:color="FFFFFF" w:fill="auto"/>
          </w:tcPr>
          <w:p w14:paraId="4FEE0886" w14:textId="77777777" w:rsidR="004E2E6F" w:rsidRPr="000749E2" w:rsidRDefault="004E2E6F" w:rsidP="000749E2">
            <w:pPr>
              <w:pStyle w:val="TAL"/>
              <w:rPr>
                <w:lang w:eastAsia="en-US"/>
              </w:rPr>
            </w:pPr>
            <w:r w:rsidRPr="000749E2">
              <w:rPr>
                <w:lang w:eastAsia="en-US"/>
              </w:rPr>
              <w:t>9.6.0</w:t>
            </w:r>
          </w:p>
        </w:tc>
        <w:tc>
          <w:tcPr>
            <w:tcW w:w="1033" w:type="dxa"/>
            <w:gridSpan w:val="2"/>
            <w:shd w:val="solid" w:color="FFFFFF" w:fill="auto"/>
          </w:tcPr>
          <w:p w14:paraId="79C9EABF" w14:textId="77777777" w:rsidR="004E2E6F" w:rsidRPr="000749E2" w:rsidRDefault="004E2E6F" w:rsidP="005076D8">
            <w:pPr>
              <w:pStyle w:val="TAL"/>
            </w:pPr>
            <w:r w:rsidRPr="000749E2">
              <w:t>R5-113801</w:t>
            </w:r>
          </w:p>
        </w:tc>
      </w:tr>
      <w:tr w:rsidR="004E2E6F" w:rsidRPr="000749E2" w14:paraId="2087C13D" w14:textId="77777777" w:rsidTr="001C22E1">
        <w:trPr>
          <w:gridAfter w:val="1"/>
          <w:wAfter w:w="21" w:type="dxa"/>
          <w:jc w:val="center"/>
        </w:trPr>
        <w:tc>
          <w:tcPr>
            <w:tcW w:w="638" w:type="dxa"/>
            <w:gridSpan w:val="2"/>
            <w:shd w:val="solid" w:color="FFFFFF" w:fill="auto"/>
          </w:tcPr>
          <w:p w14:paraId="6D2CDAC7" w14:textId="77777777" w:rsidR="004E2E6F" w:rsidRPr="000749E2" w:rsidRDefault="004E2E6F" w:rsidP="000749E2">
            <w:pPr>
              <w:pStyle w:val="TAL"/>
              <w:rPr>
                <w:lang w:eastAsia="en-US"/>
              </w:rPr>
            </w:pPr>
            <w:r w:rsidRPr="000749E2">
              <w:rPr>
                <w:lang w:eastAsia="en-US"/>
              </w:rPr>
              <w:t>RP#53</w:t>
            </w:r>
          </w:p>
        </w:tc>
        <w:tc>
          <w:tcPr>
            <w:tcW w:w="1134" w:type="dxa"/>
            <w:gridSpan w:val="2"/>
            <w:shd w:val="solid" w:color="FFFFFF" w:fill="auto"/>
          </w:tcPr>
          <w:p w14:paraId="6CD1EAF1" w14:textId="77777777" w:rsidR="004E2E6F" w:rsidRPr="000749E2" w:rsidRDefault="004E2E6F" w:rsidP="005076D8">
            <w:pPr>
              <w:pStyle w:val="TAL"/>
            </w:pPr>
            <w:r w:rsidRPr="000749E2">
              <w:t>RP-111135</w:t>
            </w:r>
          </w:p>
        </w:tc>
        <w:tc>
          <w:tcPr>
            <w:tcW w:w="567" w:type="dxa"/>
            <w:gridSpan w:val="2"/>
            <w:shd w:val="solid" w:color="FFFFFF" w:fill="auto"/>
          </w:tcPr>
          <w:p w14:paraId="4C2F1A0F" w14:textId="77777777" w:rsidR="004E2E6F" w:rsidRPr="000749E2" w:rsidRDefault="004E2E6F" w:rsidP="005076D8">
            <w:pPr>
              <w:pStyle w:val="TAL"/>
            </w:pPr>
            <w:r w:rsidRPr="000749E2">
              <w:t>0247</w:t>
            </w:r>
          </w:p>
        </w:tc>
        <w:tc>
          <w:tcPr>
            <w:tcW w:w="426" w:type="dxa"/>
            <w:gridSpan w:val="2"/>
            <w:shd w:val="solid" w:color="FFFFFF" w:fill="auto"/>
          </w:tcPr>
          <w:p w14:paraId="46078AB0" w14:textId="77777777" w:rsidR="004E2E6F" w:rsidRPr="000749E2" w:rsidRDefault="004E2E6F" w:rsidP="000749E2">
            <w:pPr>
              <w:pStyle w:val="TAL"/>
              <w:rPr>
                <w:lang w:eastAsia="en-US"/>
              </w:rPr>
            </w:pPr>
            <w:r w:rsidRPr="000749E2">
              <w:rPr>
                <w:lang w:eastAsia="en-US"/>
              </w:rPr>
              <w:t>-</w:t>
            </w:r>
          </w:p>
        </w:tc>
        <w:tc>
          <w:tcPr>
            <w:tcW w:w="4062" w:type="dxa"/>
            <w:gridSpan w:val="2"/>
            <w:shd w:val="solid" w:color="FFFFFF" w:fill="auto"/>
          </w:tcPr>
          <w:p w14:paraId="2A606897" w14:textId="77777777" w:rsidR="004E2E6F" w:rsidRPr="000749E2" w:rsidRDefault="004E2E6F" w:rsidP="005076D8">
            <w:pPr>
              <w:pStyle w:val="TAL"/>
            </w:pPr>
            <w:r w:rsidRPr="000749E2">
              <w:t xml:space="preserve">RF/RRM State 3A-RF: </w:t>
            </w:r>
            <w:proofErr w:type="spellStart"/>
            <w:r w:rsidRPr="000749E2">
              <w:t>Editors</w:t>
            </w:r>
            <w:proofErr w:type="spellEnd"/>
            <w:r w:rsidRPr="000749E2">
              <w:t xml:space="preserve"> note</w:t>
            </w:r>
          </w:p>
        </w:tc>
        <w:tc>
          <w:tcPr>
            <w:tcW w:w="415" w:type="dxa"/>
            <w:gridSpan w:val="2"/>
            <w:shd w:val="solid" w:color="FFFFFF" w:fill="auto"/>
          </w:tcPr>
          <w:p w14:paraId="4F993CD9" w14:textId="77777777" w:rsidR="004E2E6F" w:rsidRPr="000749E2" w:rsidRDefault="004E2E6F" w:rsidP="000749E2">
            <w:pPr>
              <w:pStyle w:val="TAL"/>
              <w:rPr>
                <w:lang w:eastAsia="en-US"/>
              </w:rPr>
            </w:pPr>
            <w:r w:rsidRPr="000749E2">
              <w:rPr>
                <w:lang w:eastAsia="en-US"/>
              </w:rPr>
              <w:t>F</w:t>
            </w:r>
          </w:p>
        </w:tc>
        <w:tc>
          <w:tcPr>
            <w:tcW w:w="708" w:type="dxa"/>
            <w:gridSpan w:val="2"/>
            <w:shd w:val="solid" w:color="FFFFFF" w:fill="auto"/>
          </w:tcPr>
          <w:p w14:paraId="44C0426C" w14:textId="77777777" w:rsidR="004E2E6F" w:rsidRPr="000749E2" w:rsidRDefault="004E2E6F" w:rsidP="000749E2">
            <w:pPr>
              <w:pStyle w:val="TAL"/>
              <w:rPr>
                <w:lang w:eastAsia="en-US"/>
              </w:rPr>
            </w:pPr>
            <w:r w:rsidRPr="000749E2">
              <w:rPr>
                <w:lang w:eastAsia="en-US"/>
              </w:rPr>
              <w:t>9.5.0</w:t>
            </w:r>
          </w:p>
        </w:tc>
        <w:tc>
          <w:tcPr>
            <w:tcW w:w="708" w:type="dxa"/>
            <w:gridSpan w:val="2"/>
            <w:shd w:val="solid" w:color="FFFFFF" w:fill="auto"/>
          </w:tcPr>
          <w:p w14:paraId="1EC1112A" w14:textId="77777777" w:rsidR="004E2E6F" w:rsidRPr="000749E2" w:rsidRDefault="004E2E6F" w:rsidP="000749E2">
            <w:pPr>
              <w:pStyle w:val="TAL"/>
              <w:rPr>
                <w:lang w:eastAsia="en-US"/>
              </w:rPr>
            </w:pPr>
            <w:r w:rsidRPr="000749E2">
              <w:rPr>
                <w:lang w:eastAsia="en-US"/>
              </w:rPr>
              <w:t>9.6.0</w:t>
            </w:r>
          </w:p>
        </w:tc>
        <w:tc>
          <w:tcPr>
            <w:tcW w:w="1033" w:type="dxa"/>
            <w:gridSpan w:val="2"/>
            <w:shd w:val="solid" w:color="FFFFFF" w:fill="auto"/>
          </w:tcPr>
          <w:p w14:paraId="6FBC2942" w14:textId="77777777" w:rsidR="004E2E6F" w:rsidRPr="000749E2" w:rsidRDefault="004E2E6F" w:rsidP="005076D8">
            <w:pPr>
              <w:pStyle w:val="TAL"/>
            </w:pPr>
            <w:r w:rsidRPr="000749E2">
              <w:t>R5-114037</w:t>
            </w:r>
          </w:p>
        </w:tc>
      </w:tr>
      <w:tr w:rsidR="003E6764" w:rsidRPr="000749E2" w14:paraId="51492AAF" w14:textId="77777777" w:rsidTr="001C22E1">
        <w:trPr>
          <w:gridAfter w:val="1"/>
          <w:wAfter w:w="21" w:type="dxa"/>
          <w:jc w:val="center"/>
        </w:trPr>
        <w:tc>
          <w:tcPr>
            <w:tcW w:w="638" w:type="dxa"/>
            <w:gridSpan w:val="2"/>
            <w:shd w:val="solid" w:color="FFFFFF" w:fill="auto"/>
          </w:tcPr>
          <w:p w14:paraId="130D092B" w14:textId="77777777" w:rsidR="003E6764" w:rsidRPr="000749E2" w:rsidRDefault="003E6764" w:rsidP="005076D8">
            <w:pPr>
              <w:pStyle w:val="TAL"/>
            </w:pPr>
            <w:r w:rsidRPr="000749E2">
              <w:t>RP#54</w:t>
            </w:r>
          </w:p>
        </w:tc>
        <w:tc>
          <w:tcPr>
            <w:tcW w:w="1134" w:type="dxa"/>
            <w:gridSpan w:val="2"/>
            <w:shd w:val="solid" w:color="FFFFFF" w:fill="auto"/>
          </w:tcPr>
          <w:p w14:paraId="76257F73" w14:textId="77777777" w:rsidR="003E6764" w:rsidRPr="000749E2" w:rsidRDefault="003E6764" w:rsidP="005076D8">
            <w:pPr>
              <w:pStyle w:val="TAL"/>
            </w:pPr>
            <w:r w:rsidRPr="000749E2">
              <w:t>RP-111579</w:t>
            </w:r>
          </w:p>
        </w:tc>
        <w:tc>
          <w:tcPr>
            <w:tcW w:w="567" w:type="dxa"/>
            <w:gridSpan w:val="2"/>
            <w:shd w:val="solid" w:color="FFFFFF" w:fill="auto"/>
          </w:tcPr>
          <w:p w14:paraId="17974DE6" w14:textId="77777777" w:rsidR="003E6764" w:rsidRPr="000749E2" w:rsidRDefault="003E6764" w:rsidP="005076D8">
            <w:pPr>
              <w:pStyle w:val="TAL"/>
            </w:pPr>
            <w:r w:rsidRPr="000749E2">
              <w:t>0248</w:t>
            </w:r>
          </w:p>
        </w:tc>
        <w:tc>
          <w:tcPr>
            <w:tcW w:w="426" w:type="dxa"/>
            <w:gridSpan w:val="2"/>
            <w:shd w:val="solid" w:color="FFFFFF" w:fill="auto"/>
          </w:tcPr>
          <w:p w14:paraId="2294326B" w14:textId="77777777" w:rsidR="003E6764" w:rsidRPr="000749E2" w:rsidRDefault="003E6764" w:rsidP="005076D8">
            <w:pPr>
              <w:pStyle w:val="TAL"/>
            </w:pPr>
            <w:r w:rsidRPr="000749E2">
              <w:t>-</w:t>
            </w:r>
          </w:p>
        </w:tc>
        <w:tc>
          <w:tcPr>
            <w:tcW w:w="4062" w:type="dxa"/>
            <w:gridSpan w:val="2"/>
            <w:shd w:val="solid" w:color="FFFFFF" w:fill="auto"/>
          </w:tcPr>
          <w:p w14:paraId="2A5EFFC0" w14:textId="77777777" w:rsidR="003E6764" w:rsidRPr="000749E2" w:rsidRDefault="003E6764" w:rsidP="005076D8">
            <w:pPr>
              <w:pStyle w:val="TAL"/>
            </w:pPr>
            <w:r w:rsidRPr="000749E2">
              <w:t>Correction of the default message contents of Transaction Identifiers in Activate Default EPS Bearer Context and Activate Dedicated EPS Bearer Context messages</w:t>
            </w:r>
          </w:p>
        </w:tc>
        <w:tc>
          <w:tcPr>
            <w:tcW w:w="415" w:type="dxa"/>
            <w:gridSpan w:val="2"/>
            <w:shd w:val="solid" w:color="FFFFFF" w:fill="auto"/>
          </w:tcPr>
          <w:p w14:paraId="19862A2A" w14:textId="77777777" w:rsidR="003E6764" w:rsidRPr="000749E2" w:rsidRDefault="003E6764" w:rsidP="005076D8">
            <w:pPr>
              <w:pStyle w:val="TAL"/>
            </w:pPr>
            <w:r w:rsidRPr="000749E2">
              <w:t>F</w:t>
            </w:r>
          </w:p>
        </w:tc>
        <w:tc>
          <w:tcPr>
            <w:tcW w:w="708" w:type="dxa"/>
            <w:gridSpan w:val="2"/>
            <w:shd w:val="solid" w:color="FFFFFF" w:fill="auto"/>
          </w:tcPr>
          <w:p w14:paraId="4B0C56B0" w14:textId="77777777" w:rsidR="003E6764" w:rsidRPr="000749E2" w:rsidRDefault="003E6764" w:rsidP="005076D8">
            <w:pPr>
              <w:pStyle w:val="TAL"/>
            </w:pPr>
            <w:r w:rsidRPr="000749E2">
              <w:t>9.6.0</w:t>
            </w:r>
          </w:p>
        </w:tc>
        <w:tc>
          <w:tcPr>
            <w:tcW w:w="708" w:type="dxa"/>
            <w:gridSpan w:val="2"/>
            <w:shd w:val="solid" w:color="FFFFFF" w:fill="auto"/>
          </w:tcPr>
          <w:p w14:paraId="33667814" w14:textId="77777777" w:rsidR="003E6764" w:rsidRPr="000749E2" w:rsidRDefault="003E6764" w:rsidP="005076D8">
            <w:pPr>
              <w:pStyle w:val="TAL"/>
            </w:pPr>
            <w:r w:rsidRPr="000749E2">
              <w:t>9.7.0</w:t>
            </w:r>
          </w:p>
        </w:tc>
        <w:tc>
          <w:tcPr>
            <w:tcW w:w="1033" w:type="dxa"/>
            <w:gridSpan w:val="2"/>
            <w:shd w:val="solid" w:color="FFFFFF" w:fill="auto"/>
          </w:tcPr>
          <w:p w14:paraId="7D195E72" w14:textId="77777777" w:rsidR="003E6764" w:rsidRPr="000749E2" w:rsidRDefault="003E6764" w:rsidP="005076D8">
            <w:pPr>
              <w:pStyle w:val="TAL"/>
            </w:pPr>
            <w:r w:rsidRPr="000749E2">
              <w:t>R5-115091</w:t>
            </w:r>
          </w:p>
        </w:tc>
      </w:tr>
      <w:tr w:rsidR="003E6764" w:rsidRPr="000749E2" w14:paraId="12B291C2" w14:textId="77777777" w:rsidTr="001C22E1">
        <w:trPr>
          <w:gridAfter w:val="1"/>
          <w:wAfter w:w="21" w:type="dxa"/>
          <w:jc w:val="center"/>
        </w:trPr>
        <w:tc>
          <w:tcPr>
            <w:tcW w:w="638" w:type="dxa"/>
            <w:gridSpan w:val="2"/>
            <w:shd w:val="solid" w:color="FFFFFF" w:fill="auto"/>
          </w:tcPr>
          <w:p w14:paraId="7EF74B5F" w14:textId="77777777" w:rsidR="003E6764" w:rsidRPr="000749E2" w:rsidRDefault="003E6764" w:rsidP="005076D8">
            <w:pPr>
              <w:pStyle w:val="TAL"/>
            </w:pPr>
            <w:r w:rsidRPr="000749E2">
              <w:t>RP#54</w:t>
            </w:r>
          </w:p>
        </w:tc>
        <w:tc>
          <w:tcPr>
            <w:tcW w:w="1134" w:type="dxa"/>
            <w:gridSpan w:val="2"/>
            <w:shd w:val="solid" w:color="FFFFFF" w:fill="auto"/>
          </w:tcPr>
          <w:p w14:paraId="70136682" w14:textId="77777777" w:rsidR="003E6764" w:rsidRPr="000749E2" w:rsidRDefault="003E6764" w:rsidP="005076D8">
            <w:pPr>
              <w:pStyle w:val="TAL"/>
            </w:pPr>
            <w:r w:rsidRPr="000749E2">
              <w:t>RP-111596</w:t>
            </w:r>
          </w:p>
        </w:tc>
        <w:tc>
          <w:tcPr>
            <w:tcW w:w="567" w:type="dxa"/>
            <w:gridSpan w:val="2"/>
            <w:shd w:val="solid" w:color="FFFFFF" w:fill="auto"/>
          </w:tcPr>
          <w:p w14:paraId="335071C1" w14:textId="77777777" w:rsidR="003E6764" w:rsidRPr="000749E2" w:rsidRDefault="003E6764" w:rsidP="005076D8">
            <w:pPr>
              <w:pStyle w:val="TAL"/>
            </w:pPr>
            <w:r w:rsidRPr="000749E2">
              <w:t>0250</w:t>
            </w:r>
          </w:p>
        </w:tc>
        <w:tc>
          <w:tcPr>
            <w:tcW w:w="426" w:type="dxa"/>
            <w:gridSpan w:val="2"/>
            <w:shd w:val="solid" w:color="FFFFFF" w:fill="auto"/>
          </w:tcPr>
          <w:p w14:paraId="3028BB93" w14:textId="77777777" w:rsidR="003E6764" w:rsidRPr="000749E2" w:rsidRDefault="003E6764" w:rsidP="005076D8">
            <w:pPr>
              <w:pStyle w:val="TAL"/>
            </w:pPr>
            <w:r w:rsidRPr="000749E2">
              <w:t>-</w:t>
            </w:r>
          </w:p>
        </w:tc>
        <w:tc>
          <w:tcPr>
            <w:tcW w:w="4062" w:type="dxa"/>
            <w:gridSpan w:val="2"/>
            <w:shd w:val="solid" w:color="FFFFFF" w:fill="auto"/>
          </w:tcPr>
          <w:p w14:paraId="25B0D4AA" w14:textId="77777777" w:rsidR="003E6764" w:rsidRPr="000749E2" w:rsidRDefault="003E6764" w:rsidP="005076D8">
            <w:pPr>
              <w:pStyle w:val="TAL"/>
            </w:pPr>
            <w:r w:rsidRPr="000749E2">
              <w:t>Adding band 22 (3500MHz FDD) to 36.508</w:t>
            </w:r>
          </w:p>
        </w:tc>
        <w:tc>
          <w:tcPr>
            <w:tcW w:w="415" w:type="dxa"/>
            <w:gridSpan w:val="2"/>
            <w:shd w:val="solid" w:color="FFFFFF" w:fill="auto"/>
          </w:tcPr>
          <w:p w14:paraId="0BDB4492" w14:textId="77777777" w:rsidR="003E6764" w:rsidRPr="000749E2" w:rsidRDefault="003E6764" w:rsidP="005076D8">
            <w:pPr>
              <w:pStyle w:val="TAL"/>
            </w:pPr>
            <w:r w:rsidRPr="000749E2">
              <w:t>F</w:t>
            </w:r>
          </w:p>
        </w:tc>
        <w:tc>
          <w:tcPr>
            <w:tcW w:w="708" w:type="dxa"/>
            <w:gridSpan w:val="2"/>
            <w:shd w:val="solid" w:color="FFFFFF" w:fill="auto"/>
          </w:tcPr>
          <w:p w14:paraId="75E23B1A" w14:textId="77777777" w:rsidR="003E6764" w:rsidRPr="000749E2" w:rsidRDefault="003E6764" w:rsidP="005076D8">
            <w:pPr>
              <w:pStyle w:val="TAL"/>
            </w:pPr>
            <w:r w:rsidRPr="000749E2">
              <w:t>9.6.0</w:t>
            </w:r>
          </w:p>
        </w:tc>
        <w:tc>
          <w:tcPr>
            <w:tcW w:w="708" w:type="dxa"/>
            <w:gridSpan w:val="2"/>
            <w:shd w:val="solid" w:color="FFFFFF" w:fill="auto"/>
          </w:tcPr>
          <w:p w14:paraId="030238C7" w14:textId="77777777" w:rsidR="003E6764" w:rsidRPr="000749E2" w:rsidRDefault="003E6764" w:rsidP="005076D8">
            <w:pPr>
              <w:pStyle w:val="TAL"/>
            </w:pPr>
            <w:r w:rsidRPr="000749E2">
              <w:t>9.7.0</w:t>
            </w:r>
          </w:p>
        </w:tc>
        <w:tc>
          <w:tcPr>
            <w:tcW w:w="1033" w:type="dxa"/>
            <w:gridSpan w:val="2"/>
            <w:shd w:val="solid" w:color="FFFFFF" w:fill="auto"/>
          </w:tcPr>
          <w:p w14:paraId="0748E62A" w14:textId="77777777" w:rsidR="003E6764" w:rsidRPr="000749E2" w:rsidRDefault="003E6764" w:rsidP="005076D8">
            <w:pPr>
              <w:pStyle w:val="TAL"/>
            </w:pPr>
            <w:r w:rsidRPr="000749E2">
              <w:t>R5-115185</w:t>
            </w:r>
          </w:p>
        </w:tc>
      </w:tr>
      <w:tr w:rsidR="003E6764" w:rsidRPr="000749E2" w14:paraId="03244604" w14:textId="77777777" w:rsidTr="001C22E1">
        <w:trPr>
          <w:gridAfter w:val="1"/>
          <w:wAfter w:w="21" w:type="dxa"/>
          <w:jc w:val="center"/>
        </w:trPr>
        <w:tc>
          <w:tcPr>
            <w:tcW w:w="638" w:type="dxa"/>
            <w:gridSpan w:val="2"/>
            <w:shd w:val="solid" w:color="FFFFFF" w:fill="auto"/>
          </w:tcPr>
          <w:p w14:paraId="678E884C" w14:textId="77777777" w:rsidR="003E6764" w:rsidRPr="000749E2" w:rsidRDefault="003E6764" w:rsidP="005076D8">
            <w:pPr>
              <w:pStyle w:val="TAL"/>
            </w:pPr>
            <w:r w:rsidRPr="000749E2">
              <w:t>RP#54</w:t>
            </w:r>
          </w:p>
        </w:tc>
        <w:tc>
          <w:tcPr>
            <w:tcW w:w="1134" w:type="dxa"/>
            <w:gridSpan w:val="2"/>
            <w:shd w:val="solid" w:color="FFFFFF" w:fill="auto"/>
          </w:tcPr>
          <w:p w14:paraId="620FAB7A" w14:textId="77777777" w:rsidR="003E6764" w:rsidRPr="000749E2" w:rsidRDefault="003E6764" w:rsidP="005076D8">
            <w:pPr>
              <w:pStyle w:val="TAL"/>
            </w:pPr>
            <w:r w:rsidRPr="000749E2">
              <w:t>RP-111579</w:t>
            </w:r>
          </w:p>
        </w:tc>
        <w:tc>
          <w:tcPr>
            <w:tcW w:w="567" w:type="dxa"/>
            <w:gridSpan w:val="2"/>
            <w:shd w:val="solid" w:color="FFFFFF" w:fill="auto"/>
          </w:tcPr>
          <w:p w14:paraId="0E326401" w14:textId="77777777" w:rsidR="003E6764" w:rsidRPr="000749E2" w:rsidRDefault="003E6764" w:rsidP="005076D8">
            <w:pPr>
              <w:pStyle w:val="TAL"/>
            </w:pPr>
            <w:r w:rsidRPr="000749E2">
              <w:t>0251</w:t>
            </w:r>
          </w:p>
        </w:tc>
        <w:tc>
          <w:tcPr>
            <w:tcW w:w="426" w:type="dxa"/>
            <w:gridSpan w:val="2"/>
            <w:shd w:val="solid" w:color="FFFFFF" w:fill="auto"/>
          </w:tcPr>
          <w:p w14:paraId="3E33376E" w14:textId="77777777" w:rsidR="003E6764" w:rsidRPr="000749E2" w:rsidRDefault="003E6764" w:rsidP="005076D8">
            <w:pPr>
              <w:pStyle w:val="TAL"/>
            </w:pPr>
            <w:r w:rsidRPr="000749E2">
              <w:t>-</w:t>
            </w:r>
          </w:p>
        </w:tc>
        <w:tc>
          <w:tcPr>
            <w:tcW w:w="4062" w:type="dxa"/>
            <w:gridSpan w:val="2"/>
            <w:shd w:val="solid" w:color="FFFFFF" w:fill="auto"/>
          </w:tcPr>
          <w:p w14:paraId="4DE25239" w14:textId="77777777" w:rsidR="003E6764" w:rsidRPr="000749E2" w:rsidRDefault="003E6764" w:rsidP="005076D8">
            <w:pPr>
              <w:pStyle w:val="TAL"/>
            </w:pPr>
            <w:r w:rsidRPr="000749E2">
              <w:t xml:space="preserve">Update of UE Registration pre-registration on 1xRTT </w:t>
            </w:r>
            <w:proofErr w:type="spellStart"/>
            <w:r w:rsidRPr="000749E2">
              <w:t>registrationPeriod</w:t>
            </w:r>
            <w:proofErr w:type="spellEnd"/>
          </w:p>
        </w:tc>
        <w:tc>
          <w:tcPr>
            <w:tcW w:w="415" w:type="dxa"/>
            <w:gridSpan w:val="2"/>
            <w:shd w:val="solid" w:color="FFFFFF" w:fill="auto"/>
          </w:tcPr>
          <w:p w14:paraId="7E7937AF" w14:textId="77777777" w:rsidR="003E6764" w:rsidRPr="000749E2" w:rsidRDefault="003E6764" w:rsidP="005076D8">
            <w:pPr>
              <w:pStyle w:val="TAL"/>
            </w:pPr>
            <w:r w:rsidRPr="000749E2">
              <w:t>F</w:t>
            </w:r>
          </w:p>
        </w:tc>
        <w:tc>
          <w:tcPr>
            <w:tcW w:w="708" w:type="dxa"/>
            <w:gridSpan w:val="2"/>
            <w:shd w:val="solid" w:color="FFFFFF" w:fill="auto"/>
          </w:tcPr>
          <w:p w14:paraId="0B5A32C2" w14:textId="77777777" w:rsidR="003E6764" w:rsidRPr="000749E2" w:rsidRDefault="003E6764" w:rsidP="005076D8">
            <w:pPr>
              <w:pStyle w:val="TAL"/>
            </w:pPr>
            <w:r w:rsidRPr="000749E2">
              <w:t>9.6.0</w:t>
            </w:r>
          </w:p>
        </w:tc>
        <w:tc>
          <w:tcPr>
            <w:tcW w:w="708" w:type="dxa"/>
            <w:gridSpan w:val="2"/>
            <w:shd w:val="solid" w:color="FFFFFF" w:fill="auto"/>
          </w:tcPr>
          <w:p w14:paraId="1E59EB76" w14:textId="77777777" w:rsidR="003E6764" w:rsidRPr="000749E2" w:rsidRDefault="003E6764" w:rsidP="005076D8">
            <w:pPr>
              <w:pStyle w:val="TAL"/>
            </w:pPr>
            <w:r w:rsidRPr="000749E2">
              <w:t>9.7.0</w:t>
            </w:r>
          </w:p>
        </w:tc>
        <w:tc>
          <w:tcPr>
            <w:tcW w:w="1033" w:type="dxa"/>
            <w:gridSpan w:val="2"/>
            <w:shd w:val="solid" w:color="FFFFFF" w:fill="auto"/>
          </w:tcPr>
          <w:p w14:paraId="7AAABD12" w14:textId="77777777" w:rsidR="003E6764" w:rsidRPr="000749E2" w:rsidRDefault="003E6764" w:rsidP="005076D8">
            <w:pPr>
              <w:pStyle w:val="TAL"/>
            </w:pPr>
            <w:r w:rsidRPr="000749E2">
              <w:t>R5-115264</w:t>
            </w:r>
          </w:p>
        </w:tc>
      </w:tr>
      <w:tr w:rsidR="003E6764" w:rsidRPr="000749E2" w14:paraId="33EF9DDB" w14:textId="77777777" w:rsidTr="001C22E1">
        <w:trPr>
          <w:gridAfter w:val="1"/>
          <w:wAfter w:w="21" w:type="dxa"/>
          <w:jc w:val="center"/>
        </w:trPr>
        <w:tc>
          <w:tcPr>
            <w:tcW w:w="638" w:type="dxa"/>
            <w:gridSpan w:val="2"/>
            <w:shd w:val="solid" w:color="FFFFFF" w:fill="auto"/>
          </w:tcPr>
          <w:p w14:paraId="219EBF47" w14:textId="77777777" w:rsidR="003E6764" w:rsidRPr="000749E2" w:rsidRDefault="003E6764" w:rsidP="005076D8">
            <w:pPr>
              <w:pStyle w:val="TAL"/>
            </w:pPr>
            <w:r w:rsidRPr="000749E2">
              <w:t>RP#54</w:t>
            </w:r>
          </w:p>
        </w:tc>
        <w:tc>
          <w:tcPr>
            <w:tcW w:w="1134" w:type="dxa"/>
            <w:gridSpan w:val="2"/>
            <w:shd w:val="solid" w:color="FFFFFF" w:fill="auto"/>
          </w:tcPr>
          <w:p w14:paraId="621CC6A2" w14:textId="77777777" w:rsidR="003E6764" w:rsidRPr="000749E2" w:rsidRDefault="003E6764" w:rsidP="005076D8">
            <w:pPr>
              <w:pStyle w:val="TAL"/>
            </w:pPr>
            <w:r w:rsidRPr="000749E2">
              <w:t>RP-111579</w:t>
            </w:r>
          </w:p>
        </w:tc>
        <w:tc>
          <w:tcPr>
            <w:tcW w:w="567" w:type="dxa"/>
            <w:gridSpan w:val="2"/>
            <w:shd w:val="solid" w:color="FFFFFF" w:fill="auto"/>
          </w:tcPr>
          <w:p w14:paraId="04FD1C68" w14:textId="77777777" w:rsidR="003E6764" w:rsidRPr="000749E2" w:rsidRDefault="003E6764" w:rsidP="005076D8">
            <w:pPr>
              <w:pStyle w:val="TAL"/>
            </w:pPr>
            <w:r w:rsidRPr="000749E2">
              <w:t>0252</w:t>
            </w:r>
          </w:p>
        </w:tc>
        <w:tc>
          <w:tcPr>
            <w:tcW w:w="426" w:type="dxa"/>
            <w:gridSpan w:val="2"/>
            <w:shd w:val="solid" w:color="FFFFFF" w:fill="auto"/>
          </w:tcPr>
          <w:p w14:paraId="7D37764D" w14:textId="77777777" w:rsidR="003E6764" w:rsidRPr="000749E2" w:rsidRDefault="003E6764" w:rsidP="005076D8">
            <w:pPr>
              <w:pStyle w:val="TAL"/>
            </w:pPr>
            <w:r w:rsidRPr="000749E2">
              <w:t>-</w:t>
            </w:r>
          </w:p>
        </w:tc>
        <w:tc>
          <w:tcPr>
            <w:tcW w:w="4062" w:type="dxa"/>
            <w:gridSpan w:val="2"/>
            <w:shd w:val="solid" w:color="FFFFFF" w:fill="auto"/>
          </w:tcPr>
          <w:p w14:paraId="53C274D6" w14:textId="77777777" w:rsidR="003E6764" w:rsidRPr="000749E2" w:rsidRDefault="003E6764" w:rsidP="005076D8">
            <w:pPr>
              <w:pStyle w:val="TAL"/>
            </w:pPr>
            <w:r w:rsidRPr="000749E2">
              <w:t>Update UTRA RRC message for handover to UTRAN</w:t>
            </w:r>
          </w:p>
        </w:tc>
        <w:tc>
          <w:tcPr>
            <w:tcW w:w="415" w:type="dxa"/>
            <w:gridSpan w:val="2"/>
            <w:shd w:val="solid" w:color="FFFFFF" w:fill="auto"/>
          </w:tcPr>
          <w:p w14:paraId="66092229" w14:textId="77777777" w:rsidR="003E6764" w:rsidRPr="000749E2" w:rsidRDefault="003E6764" w:rsidP="005076D8">
            <w:pPr>
              <w:pStyle w:val="TAL"/>
            </w:pPr>
            <w:r w:rsidRPr="000749E2">
              <w:t>F</w:t>
            </w:r>
          </w:p>
        </w:tc>
        <w:tc>
          <w:tcPr>
            <w:tcW w:w="708" w:type="dxa"/>
            <w:gridSpan w:val="2"/>
            <w:shd w:val="solid" w:color="FFFFFF" w:fill="auto"/>
          </w:tcPr>
          <w:p w14:paraId="077078BB" w14:textId="77777777" w:rsidR="003E6764" w:rsidRPr="000749E2" w:rsidRDefault="003E6764" w:rsidP="005076D8">
            <w:pPr>
              <w:pStyle w:val="TAL"/>
            </w:pPr>
            <w:r w:rsidRPr="000749E2">
              <w:t>9.6.0</w:t>
            </w:r>
          </w:p>
        </w:tc>
        <w:tc>
          <w:tcPr>
            <w:tcW w:w="708" w:type="dxa"/>
            <w:gridSpan w:val="2"/>
            <w:shd w:val="solid" w:color="FFFFFF" w:fill="auto"/>
          </w:tcPr>
          <w:p w14:paraId="00D45EC0" w14:textId="77777777" w:rsidR="003E6764" w:rsidRPr="000749E2" w:rsidRDefault="003E6764" w:rsidP="005076D8">
            <w:pPr>
              <w:pStyle w:val="TAL"/>
            </w:pPr>
            <w:r w:rsidRPr="000749E2">
              <w:t>9.7.0</w:t>
            </w:r>
          </w:p>
        </w:tc>
        <w:tc>
          <w:tcPr>
            <w:tcW w:w="1033" w:type="dxa"/>
            <w:gridSpan w:val="2"/>
            <w:shd w:val="solid" w:color="FFFFFF" w:fill="auto"/>
          </w:tcPr>
          <w:p w14:paraId="6E43A3CB" w14:textId="77777777" w:rsidR="003E6764" w:rsidRPr="000749E2" w:rsidRDefault="003E6764" w:rsidP="005076D8">
            <w:pPr>
              <w:pStyle w:val="TAL"/>
            </w:pPr>
            <w:r w:rsidRPr="000749E2">
              <w:t>R5-115533</w:t>
            </w:r>
          </w:p>
        </w:tc>
      </w:tr>
      <w:tr w:rsidR="003E6764" w:rsidRPr="000749E2" w14:paraId="6352F2C6" w14:textId="77777777" w:rsidTr="001C22E1">
        <w:trPr>
          <w:gridAfter w:val="1"/>
          <w:wAfter w:w="21" w:type="dxa"/>
          <w:jc w:val="center"/>
        </w:trPr>
        <w:tc>
          <w:tcPr>
            <w:tcW w:w="638" w:type="dxa"/>
            <w:gridSpan w:val="2"/>
            <w:shd w:val="solid" w:color="FFFFFF" w:fill="auto"/>
          </w:tcPr>
          <w:p w14:paraId="0A87AA5C" w14:textId="77777777" w:rsidR="003E6764" w:rsidRPr="000749E2" w:rsidRDefault="003E6764" w:rsidP="005076D8">
            <w:pPr>
              <w:pStyle w:val="TAL"/>
            </w:pPr>
            <w:r w:rsidRPr="000749E2">
              <w:t>RP#54</w:t>
            </w:r>
          </w:p>
        </w:tc>
        <w:tc>
          <w:tcPr>
            <w:tcW w:w="1134" w:type="dxa"/>
            <w:gridSpan w:val="2"/>
            <w:shd w:val="solid" w:color="FFFFFF" w:fill="auto"/>
          </w:tcPr>
          <w:p w14:paraId="119F500F" w14:textId="77777777" w:rsidR="003E6764" w:rsidRPr="000749E2" w:rsidRDefault="003E6764" w:rsidP="005076D8">
            <w:pPr>
              <w:pStyle w:val="TAL"/>
            </w:pPr>
            <w:r w:rsidRPr="000749E2">
              <w:t>RP-111579</w:t>
            </w:r>
          </w:p>
        </w:tc>
        <w:tc>
          <w:tcPr>
            <w:tcW w:w="567" w:type="dxa"/>
            <w:gridSpan w:val="2"/>
            <w:shd w:val="solid" w:color="FFFFFF" w:fill="auto"/>
          </w:tcPr>
          <w:p w14:paraId="27CF119D" w14:textId="77777777" w:rsidR="003E6764" w:rsidRPr="000749E2" w:rsidRDefault="003E6764" w:rsidP="005076D8">
            <w:pPr>
              <w:pStyle w:val="TAL"/>
            </w:pPr>
            <w:r w:rsidRPr="000749E2">
              <w:t>0253</w:t>
            </w:r>
          </w:p>
        </w:tc>
        <w:tc>
          <w:tcPr>
            <w:tcW w:w="426" w:type="dxa"/>
            <w:gridSpan w:val="2"/>
            <w:shd w:val="solid" w:color="FFFFFF" w:fill="auto"/>
          </w:tcPr>
          <w:p w14:paraId="4DE3766C" w14:textId="77777777" w:rsidR="003E6764" w:rsidRPr="000749E2" w:rsidRDefault="003E6764" w:rsidP="005076D8">
            <w:pPr>
              <w:pStyle w:val="TAL"/>
            </w:pPr>
            <w:r w:rsidRPr="000749E2">
              <w:t>-</w:t>
            </w:r>
          </w:p>
        </w:tc>
        <w:tc>
          <w:tcPr>
            <w:tcW w:w="4062" w:type="dxa"/>
            <w:gridSpan w:val="2"/>
            <w:shd w:val="solid" w:color="FFFFFF" w:fill="auto"/>
          </w:tcPr>
          <w:p w14:paraId="2A42E487" w14:textId="77777777" w:rsidR="003E6764" w:rsidRPr="000749E2" w:rsidRDefault="003E6764" w:rsidP="005076D8">
            <w:pPr>
              <w:pStyle w:val="TAL"/>
            </w:pPr>
            <w:r w:rsidRPr="000749E2">
              <w:t>Add reference default EPS bearer context for QCI 5</w:t>
            </w:r>
          </w:p>
        </w:tc>
        <w:tc>
          <w:tcPr>
            <w:tcW w:w="415" w:type="dxa"/>
            <w:gridSpan w:val="2"/>
            <w:shd w:val="solid" w:color="FFFFFF" w:fill="auto"/>
          </w:tcPr>
          <w:p w14:paraId="6345D9F8" w14:textId="77777777" w:rsidR="003E6764" w:rsidRPr="000749E2" w:rsidRDefault="003E6764" w:rsidP="005076D8">
            <w:pPr>
              <w:pStyle w:val="TAL"/>
            </w:pPr>
            <w:r w:rsidRPr="000749E2">
              <w:t>F</w:t>
            </w:r>
          </w:p>
        </w:tc>
        <w:tc>
          <w:tcPr>
            <w:tcW w:w="708" w:type="dxa"/>
            <w:gridSpan w:val="2"/>
            <w:shd w:val="solid" w:color="FFFFFF" w:fill="auto"/>
          </w:tcPr>
          <w:p w14:paraId="09C7F183" w14:textId="77777777" w:rsidR="003E6764" w:rsidRPr="000749E2" w:rsidRDefault="003E6764" w:rsidP="005076D8">
            <w:pPr>
              <w:pStyle w:val="TAL"/>
            </w:pPr>
            <w:r w:rsidRPr="000749E2">
              <w:t>9.6.0</w:t>
            </w:r>
          </w:p>
        </w:tc>
        <w:tc>
          <w:tcPr>
            <w:tcW w:w="708" w:type="dxa"/>
            <w:gridSpan w:val="2"/>
            <w:shd w:val="solid" w:color="FFFFFF" w:fill="auto"/>
          </w:tcPr>
          <w:p w14:paraId="5688F013" w14:textId="77777777" w:rsidR="003E6764" w:rsidRPr="000749E2" w:rsidRDefault="003E6764" w:rsidP="005076D8">
            <w:pPr>
              <w:pStyle w:val="TAL"/>
            </w:pPr>
            <w:r w:rsidRPr="000749E2">
              <w:t>9.7.0</w:t>
            </w:r>
          </w:p>
        </w:tc>
        <w:tc>
          <w:tcPr>
            <w:tcW w:w="1033" w:type="dxa"/>
            <w:gridSpan w:val="2"/>
            <w:shd w:val="solid" w:color="FFFFFF" w:fill="auto"/>
          </w:tcPr>
          <w:p w14:paraId="5E6EFFAA" w14:textId="77777777" w:rsidR="003E6764" w:rsidRPr="000749E2" w:rsidRDefault="003E6764" w:rsidP="005076D8">
            <w:pPr>
              <w:pStyle w:val="TAL"/>
            </w:pPr>
            <w:r w:rsidRPr="000749E2">
              <w:t>R5-115537</w:t>
            </w:r>
          </w:p>
        </w:tc>
      </w:tr>
      <w:tr w:rsidR="003E6764" w:rsidRPr="000749E2" w14:paraId="573F6D9F" w14:textId="77777777" w:rsidTr="001C22E1">
        <w:trPr>
          <w:gridAfter w:val="1"/>
          <w:wAfter w:w="21" w:type="dxa"/>
          <w:jc w:val="center"/>
        </w:trPr>
        <w:tc>
          <w:tcPr>
            <w:tcW w:w="638" w:type="dxa"/>
            <w:gridSpan w:val="2"/>
            <w:shd w:val="solid" w:color="FFFFFF" w:fill="auto"/>
          </w:tcPr>
          <w:p w14:paraId="003883DB" w14:textId="77777777" w:rsidR="003E6764" w:rsidRPr="000749E2" w:rsidRDefault="003E6764" w:rsidP="005076D8">
            <w:pPr>
              <w:pStyle w:val="TAL"/>
            </w:pPr>
            <w:r w:rsidRPr="000749E2">
              <w:t>RP#54</w:t>
            </w:r>
          </w:p>
        </w:tc>
        <w:tc>
          <w:tcPr>
            <w:tcW w:w="1134" w:type="dxa"/>
            <w:gridSpan w:val="2"/>
            <w:shd w:val="solid" w:color="FFFFFF" w:fill="auto"/>
          </w:tcPr>
          <w:p w14:paraId="13270795" w14:textId="77777777" w:rsidR="003E6764" w:rsidRPr="000749E2" w:rsidRDefault="003E6764" w:rsidP="005076D8">
            <w:pPr>
              <w:pStyle w:val="TAL"/>
            </w:pPr>
            <w:r w:rsidRPr="000749E2">
              <w:t>RP-111579</w:t>
            </w:r>
          </w:p>
        </w:tc>
        <w:tc>
          <w:tcPr>
            <w:tcW w:w="567" w:type="dxa"/>
            <w:gridSpan w:val="2"/>
            <w:shd w:val="solid" w:color="FFFFFF" w:fill="auto"/>
          </w:tcPr>
          <w:p w14:paraId="5B5A9A3F" w14:textId="77777777" w:rsidR="003E6764" w:rsidRPr="000749E2" w:rsidRDefault="003E6764" w:rsidP="005076D8">
            <w:pPr>
              <w:pStyle w:val="TAL"/>
            </w:pPr>
            <w:r w:rsidRPr="000749E2">
              <w:t>0254</w:t>
            </w:r>
          </w:p>
        </w:tc>
        <w:tc>
          <w:tcPr>
            <w:tcW w:w="426" w:type="dxa"/>
            <w:gridSpan w:val="2"/>
            <w:shd w:val="solid" w:color="FFFFFF" w:fill="auto"/>
          </w:tcPr>
          <w:p w14:paraId="3DDC5728" w14:textId="77777777" w:rsidR="003E6764" w:rsidRPr="000749E2" w:rsidRDefault="003E6764" w:rsidP="005076D8">
            <w:pPr>
              <w:pStyle w:val="TAL"/>
            </w:pPr>
            <w:r w:rsidRPr="000749E2">
              <w:t>-</w:t>
            </w:r>
          </w:p>
        </w:tc>
        <w:tc>
          <w:tcPr>
            <w:tcW w:w="4062" w:type="dxa"/>
            <w:gridSpan w:val="2"/>
            <w:shd w:val="solid" w:color="FFFFFF" w:fill="auto"/>
          </w:tcPr>
          <w:p w14:paraId="490877A4" w14:textId="77777777" w:rsidR="003E6764" w:rsidRPr="000749E2" w:rsidRDefault="003E6764" w:rsidP="005076D8">
            <w:pPr>
              <w:pStyle w:val="TAL"/>
            </w:pPr>
            <w:r w:rsidRPr="000749E2">
              <w:t>Correction of EPS Bearer Contexts</w:t>
            </w:r>
          </w:p>
        </w:tc>
        <w:tc>
          <w:tcPr>
            <w:tcW w:w="415" w:type="dxa"/>
            <w:gridSpan w:val="2"/>
            <w:shd w:val="solid" w:color="FFFFFF" w:fill="auto"/>
          </w:tcPr>
          <w:p w14:paraId="64E2ADCF" w14:textId="77777777" w:rsidR="003E6764" w:rsidRPr="000749E2" w:rsidRDefault="003E6764" w:rsidP="005076D8">
            <w:pPr>
              <w:pStyle w:val="TAL"/>
            </w:pPr>
            <w:r w:rsidRPr="000749E2">
              <w:t>F</w:t>
            </w:r>
          </w:p>
        </w:tc>
        <w:tc>
          <w:tcPr>
            <w:tcW w:w="708" w:type="dxa"/>
            <w:gridSpan w:val="2"/>
            <w:shd w:val="solid" w:color="FFFFFF" w:fill="auto"/>
          </w:tcPr>
          <w:p w14:paraId="6732D93B" w14:textId="77777777" w:rsidR="003E6764" w:rsidRPr="000749E2" w:rsidRDefault="003E6764" w:rsidP="005076D8">
            <w:pPr>
              <w:pStyle w:val="TAL"/>
            </w:pPr>
            <w:r w:rsidRPr="000749E2">
              <w:t>9.6.0</w:t>
            </w:r>
          </w:p>
        </w:tc>
        <w:tc>
          <w:tcPr>
            <w:tcW w:w="708" w:type="dxa"/>
            <w:gridSpan w:val="2"/>
            <w:shd w:val="solid" w:color="FFFFFF" w:fill="auto"/>
          </w:tcPr>
          <w:p w14:paraId="24C49004" w14:textId="77777777" w:rsidR="003E6764" w:rsidRPr="000749E2" w:rsidRDefault="003E6764" w:rsidP="005076D8">
            <w:pPr>
              <w:pStyle w:val="TAL"/>
            </w:pPr>
            <w:r w:rsidRPr="000749E2">
              <w:t>9.7.0</w:t>
            </w:r>
          </w:p>
        </w:tc>
        <w:tc>
          <w:tcPr>
            <w:tcW w:w="1033" w:type="dxa"/>
            <w:gridSpan w:val="2"/>
            <w:shd w:val="solid" w:color="FFFFFF" w:fill="auto"/>
          </w:tcPr>
          <w:p w14:paraId="23D5AC4B" w14:textId="77777777" w:rsidR="003E6764" w:rsidRPr="000749E2" w:rsidRDefault="003E6764" w:rsidP="005076D8">
            <w:pPr>
              <w:pStyle w:val="TAL"/>
            </w:pPr>
            <w:r w:rsidRPr="000749E2">
              <w:t>R5-115585</w:t>
            </w:r>
          </w:p>
        </w:tc>
      </w:tr>
      <w:tr w:rsidR="003E6764" w:rsidRPr="000749E2" w14:paraId="0DA8A8BC" w14:textId="77777777" w:rsidTr="001C22E1">
        <w:trPr>
          <w:gridAfter w:val="1"/>
          <w:wAfter w:w="21" w:type="dxa"/>
          <w:jc w:val="center"/>
        </w:trPr>
        <w:tc>
          <w:tcPr>
            <w:tcW w:w="638" w:type="dxa"/>
            <w:gridSpan w:val="2"/>
            <w:shd w:val="solid" w:color="FFFFFF" w:fill="auto"/>
          </w:tcPr>
          <w:p w14:paraId="375D4554" w14:textId="77777777" w:rsidR="003E6764" w:rsidRPr="000749E2" w:rsidRDefault="003E6764" w:rsidP="005076D8">
            <w:pPr>
              <w:pStyle w:val="TAL"/>
            </w:pPr>
            <w:r w:rsidRPr="000749E2">
              <w:t>RP#54</w:t>
            </w:r>
          </w:p>
        </w:tc>
        <w:tc>
          <w:tcPr>
            <w:tcW w:w="1134" w:type="dxa"/>
            <w:gridSpan w:val="2"/>
            <w:shd w:val="solid" w:color="FFFFFF" w:fill="auto"/>
          </w:tcPr>
          <w:p w14:paraId="103975D2" w14:textId="77777777" w:rsidR="003E6764" w:rsidRPr="000749E2" w:rsidRDefault="003E6764" w:rsidP="005076D8">
            <w:pPr>
              <w:pStyle w:val="TAL"/>
            </w:pPr>
            <w:r w:rsidRPr="000749E2">
              <w:t>RP-111579</w:t>
            </w:r>
          </w:p>
        </w:tc>
        <w:tc>
          <w:tcPr>
            <w:tcW w:w="567" w:type="dxa"/>
            <w:gridSpan w:val="2"/>
            <w:shd w:val="solid" w:color="FFFFFF" w:fill="auto"/>
          </w:tcPr>
          <w:p w14:paraId="0769A5A7" w14:textId="77777777" w:rsidR="003E6764" w:rsidRPr="000749E2" w:rsidRDefault="003E6764" w:rsidP="005076D8">
            <w:pPr>
              <w:pStyle w:val="TAL"/>
            </w:pPr>
            <w:r w:rsidRPr="000749E2">
              <w:t>0255</w:t>
            </w:r>
          </w:p>
        </w:tc>
        <w:tc>
          <w:tcPr>
            <w:tcW w:w="426" w:type="dxa"/>
            <w:gridSpan w:val="2"/>
            <w:shd w:val="solid" w:color="FFFFFF" w:fill="auto"/>
          </w:tcPr>
          <w:p w14:paraId="7B049928" w14:textId="77777777" w:rsidR="003E6764" w:rsidRPr="000749E2" w:rsidRDefault="003E6764" w:rsidP="005076D8">
            <w:pPr>
              <w:pStyle w:val="TAL"/>
            </w:pPr>
            <w:r w:rsidRPr="000749E2">
              <w:t>-</w:t>
            </w:r>
          </w:p>
        </w:tc>
        <w:tc>
          <w:tcPr>
            <w:tcW w:w="4062" w:type="dxa"/>
            <w:gridSpan w:val="2"/>
            <w:shd w:val="solid" w:color="FFFFFF" w:fill="auto"/>
          </w:tcPr>
          <w:p w14:paraId="7A749B26" w14:textId="77777777" w:rsidR="003E6764" w:rsidRPr="000749E2" w:rsidRDefault="003E6764" w:rsidP="005076D8">
            <w:pPr>
              <w:pStyle w:val="TAL"/>
            </w:pPr>
            <w:r w:rsidRPr="000749E2">
              <w:t>Correction to ESM default messages</w:t>
            </w:r>
          </w:p>
        </w:tc>
        <w:tc>
          <w:tcPr>
            <w:tcW w:w="415" w:type="dxa"/>
            <w:gridSpan w:val="2"/>
            <w:shd w:val="solid" w:color="FFFFFF" w:fill="auto"/>
          </w:tcPr>
          <w:p w14:paraId="6670F850" w14:textId="77777777" w:rsidR="003E6764" w:rsidRPr="000749E2" w:rsidRDefault="003E6764" w:rsidP="005076D8">
            <w:pPr>
              <w:pStyle w:val="TAL"/>
            </w:pPr>
            <w:r w:rsidRPr="000749E2">
              <w:t>F</w:t>
            </w:r>
          </w:p>
        </w:tc>
        <w:tc>
          <w:tcPr>
            <w:tcW w:w="708" w:type="dxa"/>
            <w:gridSpan w:val="2"/>
            <w:shd w:val="solid" w:color="FFFFFF" w:fill="auto"/>
          </w:tcPr>
          <w:p w14:paraId="16F30A7A" w14:textId="77777777" w:rsidR="003E6764" w:rsidRPr="000749E2" w:rsidRDefault="003E6764" w:rsidP="005076D8">
            <w:pPr>
              <w:pStyle w:val="TAL"/>
            </w:pPr>
            <w:r w:rsidRPr="000749E2">
              <w:t>9.6.0</w:t>
            </w:r>
          </w:p>
        </w:tc>
        <w:tc>
          <w:tcPr>
            <w:tcW w:w="708" w:type="dxa"/>
            <w:gridSpan w:val="2"/>
            <w:shd w:val="solid" w:color="FFFFFF" w:fill="auto"/>
          </w:tcPr>
          <w:p w14:paraId="04E5B600" w14:textId="77777777" w:rsidR="003E6764" w:rsidRPr="000749E2" w:rsidRDefault="003E6764" w:rsidP="005076D8">
            <w:pPr>
              <w:pStyle w:val="TAL"/>
            </w:pPr>
            <w:r w:rsidRPr="000749E2">
              <w:t>9.7.0</w:t>
            </w:r>
          </w:p>
        </w:tc>
        <w:tc>
          <w:tcPr>
            <w:tcW w:w="1033" w:type="dxa"/>
            <w:gridSpan w:val="2"/>
            <w:shd w:val="solid" w:color="FFFFFF" w:fill="auto"/>
          </w:tcPr>
          <w:p w14:paraId="7B83E301" w14:textId="77777777" w:rsidR="003E6764" w:rsidRPr="000749E2" w:rsidRDefault="003E6764" w:rsidP="005076D8">
            <w:pPr>
              <w:pStyle w:val="TAL"/>
            </w:pPr>
            <w:r w:rsidRPr="000749E2">
              <w:t>R5-115618</w:t>
            </w:r>
          </w:p>
        </w:tc>
      </w:tr>
      <w:tr w:rsidR="003E6764" w:rsidRPr="000749E2" w14:paraId="0A575C3A" w14:textId="77777777" w:rsidTr="001C22E1">
        <w:trPr>
          <w:gridAfter w:val="1"/>
          <w:wAfter w:w="21" w:type="dxa"/>
          <w:jc w:val="center"/>
        </w:trPr>
        <w:tc>
          <w:tcPr>
            <w:tcW w:w="638" w:type="dxa"/>
            <w:gridSpan w:val="2"/>
            <w:shd w:val="solid" w:color="FFFFFF" w:fill="auto"/>
          </w:tcPr>
          <w:p w14:paraId="1A5DE215" w14:textId="77777777" w:rsidR="003E6764" w:rsidRPr="000749E2" w:rsidRDefault="003E6764" w:rsidP="005076D8">
            <w:pPr>
              <w:pStyle w:val="TAL"/>
            </w:pPr>
            <w:r w:rsidRPr="000749E2">
              <w:t>RP#54</w:t>
            </w:r>
          </w:p>
        </w:tc>
        <w:tc>
          <w:tcPr>
            <w:tcW w:w="1134" w:type="dxa"/>
            <w:gridSpan w:val="2"/>
            <w:shd w:val="solid" w:color="FFFFFF" w:fill="auto"/>
          </w:tcPr>
          <w:p w14:paraId="1EB6F26F" w14:textId="77777777" w:rsidR="003E6764" w:rsidRPr="000749E2" w:rsidRDefault="003E6764" w:rsidP="005076D8">
            <w:pPr>
              <w:pStyle w:val="TAL"/>
            </w:pPr>
            <w:r w:rsidRPr="000749E2">
              <w:t>RP-111579</w:t>
            </w:r>
          </w:p>
        </w:tc>
        <w:tc>
          <w:tcPr>
            <w:tcW w:w="567" w:type="dxa"/>
            <w:gridSpan w:val="2"/>
            <w:shd w:val="solid" w:color="FFFFFF" w:fill="auto"/>
          </w:tcPr>
          <w:p w14:paraId="6B7F45A4" w14:textId="77777777" w:rsidR="003E6764" w:rsidRPr="000749E2" w:rsidRDefault="003E6764" w:rsidP="005076D8">
            <w:pPr>
              <w:pStyle w:val="TAL"/>
            </w:pPr>
            <w:r w:rsidRPr="000749E2">
              <w:t>0256</w:t>
            </w:r>
          </w:p>
        </w:tc>
        <w:tc>
          <w:tcPr>
            <w:tcW w:w="426" w:type="dxa"/>
            <w:gridSpan w:val="2"/>
            <w:shd w:val="solid" w:color="FFFFFF" w:fill="auto"/>
          </w:tcPr>
          <w:p w14:paraId="0C9FA30F" w14:textId="77777777" w:rsidR="003E6764" w:rsidRPr="000749E2" w:rsidRDefault="003E6764" w:rsidP="005076D8">
            <w:pPr>
              <w:pStyle w:val="TAL"/>
            </w:pPr>
            <w:r w:rsidRPr="000749E2">
              <w:t>-</w:t>
            </w:r>
          </w:p>
        </w:tc>
        <w:tc>
          <w:tcPr>
            <w:tcW w:w="4062" w:type="dxa"/>
            <w:gridSpan w:val="2"/>
            <w:shd w:val="solid" w:color="FFFFFF" w:fill="auto"/>
          </w:tcPr>
          <w:p w14:paraId="633F414D" w14:textId="77777777" w:rsidR="003E6764" w:rsidRPr="000749E2" w:rsidRDefault="003E6764" w:rsidP="005076D8">
            <w:pPr>
              <w:pStyle w:val="TAL"/>
            </w:pPr>
            <w:r w:rsidRPr="000749E2">
              <w:t>Introduction of Combined Generic test procedure for IMS Speech call</w:t>
            </w:r>
          </w:p>
        </w:tc>
        <w:tc>
          <w:tcPr>
            <w:tcW w:w="415" w:type="dxa"/>
            <w:gridSpan w:val="2"/>
            <w:shd w:val="solid" w:color="FFFFFF" w:fill="auto"/>
          </w:tcPr>
          <w:p w14:paraId="0CB9126C" w14:textId="77777777" w:rsidR="003E6764" w:rsidRPr="000749E2" w:rsidRDefault="003E6764" w:rsidP="005076D8">
            <w:pPr>
              <w:pStyle w:val="TAL"/>
            </w:pPr>
            <w:r w:rsidRPr="000749E2">
              <w:t>F</w:t>
            </w:r>
          </w:p>
        </w:tc>
        <w:tc>
          <w:tcPr>
            <w:tcW w:w="708" w:type="dxa"/>
            <w:gridSpan w:val="2"/>
            <w:shd w:val="solid" w:color="FFFFFF" w:fill="auto"/>
          </w:tcPr>
          <w:p w14:paraId="33047ED8" w14:textId="77777777" w:rsidR="003E6764" w:rsidRPr="000749E2" w:rsidRDefault="003E6764" w:rsidP="005076D8">
            <w:pPr>
              <w:pStyle w:val="TAL"/>
            </w:pPr>
            <w:r w:rsidRPr="000749E2">
              <w:t>9.6.0</w:t>
            </w:r>
          </w:p>
        </w:tc>
        <w:tc>
          <w:tcPr>
            <w:tcW w:w="708" w:type="dxa"/>
            <w:gridSpan w:val="2"/>
            <w:shd w:val="solid" w:color="FFFFFF" w:fill="auto"/>
          </w:tcPr>
          <w:p w14:paraId="4E82F47E" w14:textId="77777777" w:rsidR="003E6764" w:rsidRPr="000749E2" w:rsidRDefault="003E6764" w:rsidP="005076D8">
            <w:pPr>
              <w:pStyle w:val="TAL"/>
            </w:pPr>
            <w:r w:rsidRPr="000749E2">
              <w:t>9.7.0</w:t>
            </w:r>
          </w:p>
        </w:tc>
        <w:tc>
          <w:tcPr>
            <w:tcW w:w="1033" w:type="dxa"/>
            <w:gridSpan w:val="2"/>
            <w:shd w:val="solid" w:color="FFFFFF" w:fill="auto"/>
          </w:tcPr>
          <w:p w14:paraId="10EA5F51" w14:textId="77777777" w:rsidR="003E6764" w:rsidRPr="000749E2" w:rsidRDefault="003E6764" w:rsidP="005076D8">
            <w:pPr>
              <w:pStyle w:val="TAL"/>
            </w:pPr>
            <w:r w:rsidRPr="000749E2">
              <w:t>R5-115619</w:t>
            </w:r>
          </w:p>
        </w:tc>
      </w:tr>
      <w:tr w:rsidR="003E6764" w:rsidRPr="000749E2" w14:paraId="462D36C6" w14:textId="77777777" w:rsidTr="001C22E1">
        <w:trPr>
          <w:gridAfter w:val="1"/>
          <w:wAfter w:w="21" w:type="dxa"/>
          <w:jc w:val="center"/>
        </w:trPr>
        <w:tc>
          <w:tcPr>
            <w:tcW w:w="638" w:type="dxa"/>
            <w:gridSpan w:val="2"/>
            <w:shd w:val="solid" w:color="FFFFFF" w:fill="auto"/>
          </w:tcPr>
          <w:p w14:paraId="5479E094" w14:textId="77777777" w:rsidR="003E6764" w:rsidRPr="000749E2" w:rsidRDefault="003E6764" w:rsidP="005076D8">
            <w:pPr>
              <w:pStyle w:val="TAL"/>
            </w:pPr>
            <w:r w:rsidRPr="000749E2">
              <w:t>RP#54</w:t>
            </w:r>
          </w:p>
        </w:tc>
        <w:tc>
          <w:tcPr>
            <w:tcW w:w="1134" w:type="dxa"/>
            <w:gridSpan w:val="2"/>
            <w:shd w:val="solid" w:color="FFFFFF" w:fill="auto"/>
          </w:tcPr>
          <w:p w14:paraId="62A980DB" w14:textId="77777777" w:rsidR="003E6764" w:rsidRPr="000749E2" w:rsidRDefault="003E6764" w:rsidP="005076D8">
            <w:pPr>
              <w:pStyle w:val="TAL"/>
            </w:pPr>
            <w:r w:rsidRPr="000749E2">
              <w:t>RP-111576</w:t>
            </w:r>
          </w:p>
        </w:tc>
        <w:tc>
          <w:tcPr>
            <w:tcW w:w="567" w:type="dxa"/>
            <w:gridSpan w:val="2"/>
            <w:shd w:val="solid" w:color="FFFFFF" w:fill="auto"/>
          </w:tcPr>
          <w:p w14:paraId="1BC12B66" w14:textId="77777777" w:rsidR="003E6764" w:rsidRPr="000749E2" w:rsidRDefault="003E6764" w:rsidP="005076D8">
            <w:pPr>
              <w:pStyle w:val="TAL"/>
            </w:pPr>
            <w:r w:rsidRPr="000749E2">
              <w:t>0257</w:t>
            </w:r>
          </w:p>
        </w:tc>
        <w:tc>
          <w:tcPr>
            <w:tcW w:w="426" w:type="dxa"/>
            <w:gridSpan w:val="2"/>
            <w:shd w:val="solid" w:color="FFFFFF" w:fill="auto"/>
          </w:tcPr>
          <w:p w14:paraId="5CAAB9BA" w14:textId="77777777" w:rsidR="003E6764" w:rsidRPr="000749E2" w:rsidRDefault="003E6764" w:rsidP="005076D8">
            <w:pPr>
              <w:pStyle w:val="TAL"/>
            </w:pPr>
            <w:r w:rsidRPr="000749E2">
              <w:t>-</w:t>
            </w:r>
          </w:p>
        </w:tc>
        <w:tc>
          <w:tcPr>
            <w:tcW w:w="4062" w:type="dxa"/>
            <w:gridSpan w:val="2"/>
            <w:shd w:val="solid" w:color="FFFFFF" w:fill="auto"/>
          </w:tcPr>
          <w:p w14:paraId="1CA3EDF6" w14:textId="77777777" w:rsidR="003E6764" w:rsidRPr="000749E2" w:rsidRDefault="003E6764" w:rsidP="005076D8">
            <w:pPr>
              <w:pStyle w:val="TAL"/>
            </w:pPr>
            <w:r w:rsidRPr="000749E2">
              <w:t>default band configuration for RF testing in band 25</w:t>
            </w:r>
          </w:p>
        </w:tc>
        <w:tc>
          <w:tcPr>
            <w:tcW w:w="415" w:type="dxa"/>
            <w:gridSpan w:val="2"/>
            <w:shd w:val="solid" w:color="FFFFFF" w:fill="auto"/>
          </w:tcPr>
          <w:p w14:paraId="57ECC497" w14:textId="77777777" w:rsidR="003E6764" w:rsidRPr="000749E2" w:rsidRDefault="003E6764" w:rsidP="005076D8">
            <w:pPr>
              <w:pStyle w:val="TAL"/>
            </w:pPr>
            <w:r w:rsidRPr="000749E2">
              <w:t>F</w:t>
            </w:r>
          </w:p>
        </w:tc>
        <w:tc>
          <w:tcPr>
            <w:tcW w:w="708" w:type="dxa"/>
            <w:gridSpan w:val="2"/>
            <w:shd w:val="solid" w:color="FFFFFF" w:fill="auto"/>
          </w:tcPr>
          <w:p w14:paraId="313EC6F9" w14:textId="77777777" w:rsidR="003E6764" w:rsidRPr="000749E2" w:rsidRDefault="003E6764" w:rsidP="005076D8">
            <w:pPr>
              <w:pStyle w:val="TAL"/>
            </w:pPr>
            <w:r w:rsidRPr="000749E2">
              <w:t>9.6.0</w:t>
            </w:r>
          </w:p>
        </w:tc>
        <w:tc>
          <w:tcPr>
            <w:tcW w:w="708" w:type="dxa"/>
            <w:gridSpan w:val="2"/>
            <w:shd w:val="solid" w:color="FFFFFF" w:fill="auto"/>
          </w:tcPr>
          <w:p w14:paraId="50640A6F" w14:textId="77777777" w:rsidR="003E6764" w:rsidRPr="000749E2" w:rsidRDefault="003E6764" w:rsidP="005076D8">
            <w:pPr>
              <w:pStyle w:val="TAL"/>
            </w:pPr>
            <w:r w:rsidRPr="000749E2">
              <w:t>9.7.0</w:t>
            </w:r>
          </w:p>
        </w:tc>
        <w:tc>
          <w:tcPr>
            <w:tcW w:w="1033" w:type="dxa"/>
            <w:gridSpan w:val="2"/>
            <w:shd w:val="solid" w:color="FFFFFF" w:fill="auto"/>
          </w:tcPr>
          <w:p w14:paraId="28F12535" w14:textId="77777777" w:rsidR="003E6764" w:rsidRPr="000749E2" w:rsidRDefault="003E6764" w:rsidP="005076D8">
            <w:pPr>
              <w:pStyle w:val="TAL"/>
            </w:pPr>
            <w:r w:rsidRPr="000749E2">
              <w:t>R5-115633</w:t>
            </w:r>
          </w:p>
        </w:tc>
      </w:tr>
      <w:tr w:rsidR="003E6764" w:rsidRPr="000749E2" w14:paraId="7A847322" w14:textId="77777777" w:rsidTr="001C22E1">
        <w:trPr>
          <w:gridAfter w:val="1"/>
          <w:wAfter w:w="21" w:type="dxa"/>
          <w:jc w:val="center"/>
        </w:trPr>
        <w:tc>
          <w:tcPr>
            <w:tcW w:w="638" w:type="dxa"/>
            <w:gridSpan w:val="2"/>
            <w:shd w:val="solid" w:color="FFFFFF" w:fill="auto"/>
          </w:tcPr>
          <w:p w14:paraId="4F9B1F92" w14:textId="77777777" w:rsidR="003E6764" w:rsidRPr="000749E2" w:rsidRDefault="003E6764" w:rsidP="005076D8">
            <w:pPr>
              <w:pStyle w:val="TAL"/>
            </w:pPr>
            <w:r w:rsidRPr="000749E2">
              <w:t>RP#54</w:t>
            </w:r>
          </w:p>
        </w:tc>
        <w:tc>
          <w:tcPr>
            <w:tcW w:w="1134" w:type="dxa"/>
            <w:gridSpan w:val="2"/>
            <w:shd w:val="solid" w:color="FFFFFF" w:fill="auto"/>
          </w:tcPr>
          <w:p w14:paraId="0D17157C" w14:textId="77777777" w:rsidR="003E6764" w:rsidRPr="000749E2" w:rsidRDefault="003E6764" w:rsidP="005076D8">
            <w:pPr>
              <w:pStyle w:val="TAL"/>
            </w:pPr>
            <w:r w:rsidRPr="000749E2">
              <w:t>RP-111579</w:t>
            </w:r>
          </w:p>
        </w:tc>
        <w:tc>
          <w:tcPr>
            <w:tcW w:w="567" w:type="dxa"/>
            <w:gridSpan w:val="2"/>
            <w:shd w:val="solid" w:color="FFFFFF" w:fill="auto"/>
          </w:tcPr>
          <w:p w14:paraId="499FE9AC" w14:textId="77777777" w:rsidR="003E6764" w:rsidRPr="000749E2" w:rsidRDefault="003E6764" w:rsidP="005076D8">
            <w:pPr>
              <w:pStyle w:val="TAL"/>
            </w:pPr>
            <w:r w:rsidRPr="000749E2">
              <w:t>0258</w:t>
            </w:r>
          </w:p>
        </w:tc>
        <w:tc>
          <w:tcPr>
            <w:tcW w:w="426" w:type="dxa"/>
            <w:gridSpan w:val="2"/>
            <w:shd w:val="solid" w:color="FFFFFF" w:fill="auto"/>
          </w:tcPr>
          <w:p w14:paraId="16D44B19" w14:textId="77777777" w:rsidR="003E6764" w:rsidRPr="000749E2" w:rsidRDefault="003E6764" w:rsidP="005076D8">
            <w:pPr>
              <w:pStyle w:val="TAL"/>
            </w:pPr>
            <w:r w:rsidRPr="000749E2">
              <w:t>-</w:t>
            </w:r>
          </w:p>
        </w:tc>
        <w:tc>
          <w:tcPr>
            <w:tcW w:w="4062" w:type="dxa"/>
            <w:gridSpan w:val="2"/>
            <w:shd w:val="solid" w:color="FFFFFF" w:fill="auto"/>
          </w:tcPr>
          <w:p w14:paraId="6951A8DD" w14:textId="77777777" w:rsidR="003E6764" w:rsidRPr="000749E2" w:rsidRDefault="003E6764" w:rsidP="005076D8">
            <w:pPr>
              <w:pStyle w:val="TAL"/>
            </w:pPr>
            <w:r w:rsidRPr="000749E2">
              <w:t>Complete the system configuration for dual mode network scenario</w:t>
            </w:r>
          </w:p>
        </w:tc>
        <w:tc>
          <w:tcPr>
            <w:tcW w:w="415" w:type="dxa"/>
            <w:gridSpan w:val="2"/>
            <w:shd w:val="solid" w:color="FFFFFF" w:fill="auto"/>
          </w:tcPr>
          <w:p w14:paraId="7CC81B9F" w14:textId="77777777" w:rsidR="003E6764" w:rsidRPr="000749E2" w:rsidRDefault="003E6764" w:rsidP="005076D8">
            <w:pPr>
              <w:pStyle w:val="TAL"/>
            </w:pPr>
            <w:r w:rsidRPr="000749E2">
              <w:t>F</w:t>
            </w:r>
          </w:p>
        </w:tc>
        <w:tc>
          <w:tcPr>
            <w:tcW w:w="708" w:type="dxa"/>
            <w:gridSpan w:val="2"/>
            <w:shd w:val="solid" w:color="FFFFFF" w:fill="auto"/>
          </w:tcPr>
          <w:p w14:paraId="23D88DD6" w14:textId="77777777" w:rsidR="003E6764" w:rsidRPr="000749E2" w:rsidRDefault="003E6764" w:rsidP="005076D8">
            <w:pPr>
              <w:pStyle w:val="TAL"/>
            </w:pPr>
            <w:r w:rsidRPr="000749E2">
              <w:t>9.6.0</w:t>
            </w:r>
          </w:p>
        </w:tc>
        <w:tc>
          <w:tcPr>
            <w:tcW w:w="708" w:type="dxa"/>
            <w:gridSpan w:val="2"/>
            <w:shd w:val="solid" w:color="FFFFFF" w:fill="auto"/>
          </w:tcPr>
          <w:p w14:paraId="45C613F2" w14:textId="77777777" w:rsidR="003E6764" w:rsidRPr="000749E2" w:rsidRDefault="003E6764" w:rsidP="005076D8">
            <w:pPr>
              <w:pStyle w:val="TAL"/>
            </w:pPr>
            <w:r w:rsidRPr="000749E2">
              <w:t>9.7.0</w:t>
            </w:r>
          </w:p>
        </w:tc>
        <w:tc>
          <w:tcPr>
            <w:tcW w:w="1033" w:type="dxa"/>
            <w:gridSpan w:val="2"/>
            <w:shd w:val="solid" w:color="FFFFFF" w:fill="auto"/>
          </w:tcPr>
          <w:p w14:paraId="5AF81683" w14:textId="77777777" w:rsidR="003E6764" w:rsidRPr="000749E2" w:rsidRDefault="003E6764" w:rsidP="005076D8">
            <w:pPr>
              <w:pStyle w:val="TAL"/>
            </w:pPr>
            <w:r w:rsidRPr="000749E2">
              <w:t>R5-115694</w:t>
            </w:r>
          </w:p>
        </w:tc>
      </w:tr>
      <w:tr w:rsidR="003E6764" w:rsidRPr="000749E2" w14:paraId="6B6D1A08" w14:textId="77777777" w:rsidTr="001C22E1">
        <w:trPr>
          <w:gridAfter w:val="1"/>
          <w:wAfter w:w="21" w:type="dxa"/>
          <w:jc w:val="center"/>
        </w:trPr>
        <w:tc>
          <w:tcPr>
            <w:tcW w:w="638" w:type="dxa"/>
            <w:gridSpan w:val="2"/>
            <w:shd w:val="solid" w:color="FFFFFF" w:fill="auto"/>
          </w:tcPr>
          <w:p w14:paraId="4641CD7F" w14:textId="77777777" w:rsidR="003E6764" w:rsidRPr="000749E2" w:rsidRDefault="003E6764" w:rsidP="005076D8">
            <w:pPr>
              <w:pStyle w:val="TAL"/>
            </w:pPr>
            <w:r w:rsidRPr="000749E2">
              <w:t>RP#54</w:t>
            </w:r>
          </w:p>
        </w:tc>
        <w:tc>
          <w:tcPr>
            <w:tcW w:w="1134" w:type="dxa"/>
            <w:gridSpan w:val="2"/>
            <w:shd w:val="solid" w:color="FFFFFF" w:fill="auto"/>
          </w:tcPr>
          <w:p w14:paraId="65755B93" w14:textId="77777777" w:rsidR="003E6764" w:rsidRPr="000749E2" w:rsidRDefault="003E6764" w:rsidP="005076D8">
            <w:pPr>
              <w:pStyle w:val="TAL"/>
            </w:pPr>
            <w:r w:rsidRPr="000749E2">
              <w:t>RP-111579</w:t>
            </w:r>
          </w:p>
        </w:tc>
        <w:tc>
          <w:tcPr>
            <w:tcW w:w="567" w:type="dxa"/>
            <w:gridSpan w:val="2"/>
            <w:shd w:val="solid" w:color="FFFFFF" w:fill="auto"/>
          </w:tcPr>
          <w:p w14:paraId="6246F975" w14:textId="77777777" w:rsidR="003E6764" w:rsidRPr="000749E2" w:rsidRDefault="003E6764" w:rsidP="005076D8">
            <w:pPr>
              <w:pStyle w:val="TAL"/>
            </w:pPr>
            <w:r w:rsidRPr="000749E2">
              <w:t>0259</w:t>
            </w:r>
          </w:p>
        </w:tc>
        <w:tc>
          <w:tcPr>
            <w:tcW w:w="426" w:type="dxa"/>
            <w:gridSpan w:val="2"/>
            <w:shd w:val="solid" w:color="FFFFFF" w:fill="auto"/>
          </w:tcPr>
          <w:p w14:paraId="57DCDC49" w14:textId="77777777" w:rsidR="003E6764" w:rsidRPr="000749E2" w:rsidRDefault="003E6764" w:rsidP="005076D8">
            <w:pPr>
              <w:pStyle w:val="TAL"/>
            </w:pPr>
            <w:r w:rsidRPr="000749E2">
              <w:t>-</w:t>
            </w:r>
          </w:p>
        </w:tc>
        <w:tc>
          <w:tcPr>
            <w:tcW w:w="4062" w:type="dxa"/>
            <w:gridSpan w:val="2"/>
            <w:shd w:val="solid" w:color="FFFFFF" w:fill="auto"/>
          </w:tcPr>
          <w:p w14:paraId="4EFBD41B" w14:textId="77777777" w:rsidR="003E6764" w:rsidRPr="000749E2" w:rsidRDefault="003E6764" w:rsidP="005076D8">
            <w:pPr>
              <w:pStyle w:val="TAL"/>
            </w:pPr>
            <w:r w:rsidRPr="000749E2">
              <w:t xml:space="preserve">Correction to IE </w:t>
            </w:r>
            <w:proofErr w:type="spellStart"/>
            <w:r w:rsidRPr="000749E2">
              <w:t>PhysicalConfigDedicated</w:t>
            </w:r>
            <w:proofErr w:type="spellEnd"/>
            <w:r w:rsidRPr="000749E2">
              <w:t>-DEFAULT definition in Table 4.8.2.1.6-1</w:t>
            </w:r>
          </w:p>
        </w:tc>
        <w:tc>
          <w:tcPr>
            <w:tcW w:w="415" w:type="dxa"/>
            <w:gridSpan w:val="2"/>
            <w:shd w:val="solid" w:color="FFFFFF" w:fill="auto"/>
          </w:tcPr>
          <w:p w14:paraId="2E04E5C1" w14:textId="77777777" w:rsidR="003E6764" w:rsidRPr="000749E2" w:rsidRDefault="003E6764" w:rsidP="005076D8">
            <w:pPr>
              <w:pStyle w:val="TAL"/>
            </w:pPr>
            <w:r w:rsidRPr="000749E2">
              <w:t>F</w:t>
            </w:r>
          </w:p>
        </w:tc>
        <w:tc>
          <w:tcPr>
            <w:tcW w:w="708" w:type="dxa"/>
            <w:gridSpan w:val="2"/>
            <w:shd w:val="solid" w:color="FFFFFF" w:fill="auto"/>
          </w:tcPr>
          <w:p w14:paraId="0CEEDDB4" w14:textId="77777777" w:rsidR="003E6764" w:rsidRPr="000749E2" w:rsidRDefault="003E6764" w:rsidP="005076D8">
            <w:pPr>
              <w:pStyle w:val="TAL"/>
            </w:pPr>
            <w:r w:rsidRPr="000749E2">
              <w:t>9.6.0</w:t>
            </w:r>
          </w:p>
        </w:tc>
        <w:tc>
          <w:tcPr>
            <w:tcW w:w="708" w:type="dxa"/>
            <w:gridSpan w:val="2"/>
            <w:shd w:val="solid" w:color="FFFFFF" w:fill="auto"/>
          </w:tcPr>
          <w:p w14:paraId="42BC0BE5" w14:textId="77777777" w:rsidR="003E6764" w:rsidRPr="000749E2" w:rsidRDefault="003E6764" w:rsidP="005076D8">
            <w:pPr>
              <w:pStyle w:val="TAL"/>
            </w:pPr>
            <w:r w:rsidRPr="000749E2">
              <w:t>9.7.0</w:t>
            </w:r>
          </w:p>
        </w:tc>
        <w:tc>
          <w:tcPr>
            <w:tcW w:w="1033" w:type="dxa"/>
            <w:gridSpan w:val="2"/>
            <w:shd w:val="solid" w:color="FFFFFF" w:fill="auto"/>
          </w:tcPr>
          <w:p w14:paraId="4321314C" w14:textId="77777777" w:rsidR="003E6764" w:rsidRPr="000749E2" w:rsidRDefault="003E6764" w:rsidP="005076D8">
            <w:pPr>
              <w:pStyle w:val="TAL"/>
            </w:pPr>
            <w:r w:rsidRPr="000749E2">
              <w:t>R5-115696</w:t>
            </w:r>
          </w:p>
        </w:tc>
      </w:tr>
      <w:tr w:rsidR="003E6764" w:rsidRPr="000749E2" w14:paraId="6101F0E1" w14:textId="77777777" w:rsidTr="001C22E1">
        <w:trPr>
          <w:gridAfter w:val="1"/>
          <w:wAfter w:w="21" w:type="dxa"/>
          <w:jc w:val="center"/>
        </w:trPr>
        <w:tc>
          <w:tcPr>
            <w:tcW w:w="638" w:type="dxa"/>
            <w:gridSpan w:val="2"/>
            <w:shd w:val="solid" w:color="FFFFFF" w:fill="auto"/>
          </w:tcPr>
          <w:p w14:paraId="538C948C" w14:textId="77777777" w:rsidR="003E6764" w:rsidRPr="000749E2" w:rsidRDefault="003E6764" w:rsidP="005076D8">
            <w:pPr>
              <w:pStyle w:val="TAL"/>
            </w:pPr>
            <w:r w:rsidRPr="000749E2">
              <w:t>RP#54</w:t>
            </w:r>
          </w:p>
        </w:tc>
        <w:tc>
          <w:tcPr>
            <w:tcW w:w="1134" w:type="dxa"/>
            <w:gridSpan w:val="2"/>
            <w:shd w:val="solid" w:color="FFFFFF" w:fill="auto"/>
          </w:tcPr>
          <w:p w14:paraId="532BB193" w14:textId="77777777" w:rsidR="003E6764" w:rsidRPr="000749E2" w:rsidRDefault="003E6764" w:rsidP="005076D8">
            <w:pPr>
              <w:pStyle w:val="TAL"/>
            </w:pPr>
            <w:r w:rsidRPr="000749E2">
              <w:t>RP-111579</w:t>
            </w:r>
          </w:p>
        </w:tc>
        <w:tc>
          <w:tcPr>
            <w:tcW w:w="567" w:type="dxa"/>
            <w:gridSpan w:val="2"/>
            <w:shd w:val="solid" w:color="FFFFFF" w:fill="auto"/>
          </w:tcPr>
          <w:p w14:paraId="4E4831C3" w14:textId="77777777" w:rsidR="003E6764" w:rsidRPr="000749E2" w:rsidRDefault="003E6764" w:rsidP="005076D8">
            <w:pPr>
              <w:pStyle w:val="TAL"/>
            </w:pPr>
            <w:r w:rsidRPr="000749E2">
              <w:t>0260</w:t>
            </w:r>
          </w:p>
        </w:tc>
        <w:tc>
          <w:tcPr>
            <w:tcW w:w="426" w:type="dxa"/>
            <w:gridSpan w:val="2"/>
            <w:shd w:val="solid" w:color="FFFFFF" w:fill="auto"/>
          </w:tcPr>
          <w:p w14:paraId="42A9EC1E" w14:textId="77777777" w:rsidR="003E6764" w:rsidRPr="000749E2" w:rsidRDefault="003E6764" w:rsidP="005076D8">
            <w:pPr>
              <w:pStyle w:val="TAL"/>
            </w:pPr>
            <w:r w:rsidRPr="000749E2">
              <w:t>-</w:t>
            </w:r>
          </w:p>
        </w:tc>
        <w:tc>
          <w:tcPr>
            <w:tcW w:w="4062" w:type="dxa"/>
            <w:gridSpan w:val="2"/>
            <w:shd w:val="solid" w:color="FFFFFF" w:fill="auto"/>
          </w:tcPr>
          <w:p w14:paraId="0BD4126B" w14:textId="77777777" w:rsidR="003E6764" w:rsidRPr="000749E2" w:rsidRDefault="003E6764" w:rsidP="005076D8">
            <w:pPr>
              <w:pStyle w:val="TAL"/>
            </w:pPr>
            <w:r w:rsidRPr="000749E2">
              <w:t>Updates for 1xRTT pre-registration scenario</w:t>
            </w:r>
          </w:p>
        </w:tc>
        <w:tc>
          <w:tcPr>
            <w:tcW w:w="415" w:type="dxa"/>
            <w:gridSpan w:val="2"/>
            <w:shd w:val="solid" w:color="FFFFFF" w:fill="auto"/>
          </w:tcPr>
          <w:p w14:paraId="61D34C57" w14:textId="77777777" w:rsidR="003E6764" w:rsidRPr="000749E2" w:rsidRDefault="003E6764" w:rsidP="005076D8">
            <w:pPr>
              <w:pStyle w:val="TAL"/>
            </w:pPr>
            <w:r w:rsidRPr="000749E2">
              <w:t>F</w:t>
            </w:r>
          </w:p>
        </w:tc>
        <w:tc>
          <w:tcPr>
            <w:tcW w:w="708" w:type="dxa"/>
            <w:gridSpan w:val="2"/>
            <w:shd w:val="solid" w:color="FFFFFF" w:fill="auto"/>
          </w:tcPr>
          <w:p w14:paraId="02248BA9" w14:textId="77777777" w:rsidR="003E6764" w:rsidRPr="000749E2" w:rsidRDefault="003E6764" w:rsidP="005076D8">
            <w:pPr>
              <w:pStyle w:val="TAL"/>
            </w:pPr>
            <w:r w:rsidRPr="000749E2">
              <w:t>9.6.0</w:t>
            </w:r>
          </w:p>
        </w:tc>
        <w:tc>
          <w:tcPr>
            <w:tcW w:w="708" w:type="dxa"/>
            <w:gridSpan w:val="2"/>
            <w:shd w:val="solid" w:color="FFFFFF" w:fill="auto"/>
          </w:tcPr>
          <w:p w14:paraId="4F0E9501" w14:textId="77777777" w:rsidR="003E6764" w:rsidRPr="000749E2" w:rsidRDefault="003E6764" w:rsidP="005076D8">
            <w:pPr>
              <w:pStyle w:val="TAL"/>
            </w:pPr>
            <w:r w:rsidRPr="000749E2">
              <w:t>9.7.0</w:t>
            </w:r>
          </w:p>
        </w:tc>
        <w:tc>
          <w:tcPr>
            <w:tcW w:w="1033" w:type="dxa"/>
            <w:gridSpan w:val="2"/>
            <w:shd w:val="solid" w:color="FFFFFF" w:fill="auto"/>
          </w:tcPr>
          <w:p w14:paraId="7D77338F" w14:textId="77777777" w:rsidR="003E6764" w:rsidRPr="000749E2" w:rsidRDefault="003E6764" w:rsidP="005076D8">
            <w:pPr>
              <w:pStyle w:val="TAL"/>
            </w:pPr>
            <w:r w:rsidRPr="000749E2">
              <w:t>R5-115708</w:t>
            </w:r>
          </w:p>
        </w:tc>
      </w:tr>
      <w:tr w:rsidR="003E6764" w:rsidRPr="000749E2" w14:paraId="7F95A46E" w14:textId="77777777" w:rsidTr="001C22E1">
        <w:trPr>
          <w:gridAfter w:val="1"/>
          <w:wAfter w:w="21" w:type="dxa"/>
          <w:jc w:val="center"/>
        </w:trPr>
        <w:tc>
          <w:tcPr>
            <w:tcW w:w="638" w:type="dxa"/>
            <w:gridSpan w:val="2"/>
            <w:shd w:val="solid" w:color="FFFFFF" w:fill="auto"/>
          </w:tcPr>
          <w:p w14:paraId="2282D25D" w14:textId="77777777" w:rsidR="003E6764" w:rsidRPr="000749E2" w:rsidRDefault="003E6764" w:rsidP="005076D8">
            <w:pPr>
              <w:pStyle w:val="TAL"/>
            </w:pPr>
            <w:r w:rsidRPr="000749E2">
              <w:t>RP#54</w:t>
            </w:r>
          </w:p>
        </w:tc>
        <w:tc>
          <w:tcPr>
            <w:tcW w:w="1134" w:type="dxa"/>
            <w:gridSpan w:val="2"/>
            <w:shd w:val="solid" w:color="FFFFFF" w:fill="auto"/>
          </w:tcPr>
          <w:p w14:paraId="0FCCFF79" w14:textId="77777777" w:rsidR="003E6764" w:rsidRPr="000749E2" w:rsidRDefault="003E6764" w:rsidP="005076D8">
            <w:pPr>
              <w:pStyle w:val="TAL"/>
            </w:pPr>
            <w:r w:rsidRPr="000749E2">
              <w:t>RP-111579</w:t>
            </w:r>
          </w:p>
        </w:tc>
        <w:tc>
          <w:tcPr>
            <w:tcW w:w="567" w:type="dxa"/>
            <w:gridSpan w:val="2"/>
            <w:shd w:val="solid" w:color="FFFFFF" w:fill="auto"/>
          </w:tcPr>
          <w:p w14:paraId="46717596" w14:textId="77777777" w:rsidR="003E6764" w:rsidRPr="000749E2" w:rsidRDefault="003E6764" w:rsidP="005076D8">
            <w:pPr>
              <w:pStyle w:val="TAL"/>
            </w:pPr>
            <w:r w:rsidRPr="000749E2">
              <w:t>0261</w:t>
            </w:r>
          </w:p>
        </w:tc>
        <w:tc>
          <w:tcPr>
            <w:tcW w:w="426" w:type="dxa"/>
            <w:gridSpan w:val="2"/>
            <w:shd w:val="solid" w:color="FFFFFF" w:fill="auto"/>
          </w:tcPr>
          <w:p w14:paraId="09B8D0EA" w14:textId="77777777" w:rsidR="003E6764" w:rsidRPr="000749E2" w:rsidRDefault="003E6764" w:rsidP="005076D8">
            <w:pPr>
              <w:pStyle w:val="TAL"/>
            </w:pPr>
            <w:r w:rsidRPr="000749E2">
              <w:t>-</w:t>
            </w:r>
          </w:p>
        </w:tc>
        <w:tc>
          <w:tcPr>
            <w:tcW w:w="4062" w:type="dxa"/>
            <w:gridSpan w:val="2"/>
            <w:shd w:val="solid" w:color="FFFFFF" w:fill="auto"/>
          </w:tcPr>
          <w:p w14:paraId="1233572F" w14:textId="77777777" w:rsidR="003E6764" w:rsidRPr="000749E2" w:rsidRDefault="003E6764" w:rsidP="005076D8">
            <w:pPr>
              <w:pStyle w:val="TAL"/>
            </w:pPr>
            <w:r w:rsidRPr="000749E2">
              <w:t xml:space="preserve">Update of UE 1xRTT </w:t>
            </w:r>
            <w:proofErr w:type="spellStart"/>
            <w:r w:rsidRPr="000749E2">
              <w:t>registrationPeriod</w:t>
            </w:r>
            <w:proofErr w:type="spellEnd"/>
            <w:r w:rsidRPr="000749E2">
              <w:t xml:space="preserve"> in </w:t>
            </w:r>
            <w:proofErr w:type="spellStart"/>
            <w:r w:rsidRPr="000749E2">
              <w:t>SystemInformationBlock</w:t>
            </w:r>
            <w:proofErr w:type="spellEnd"/>
            <w:r w:rsidRPr="000749E2">
              <w:t xml:space="preserve"> type8</w:t>
            </w:r>
          </w:p>
        </w:tc>
        <w:tc>
          <w:tcPr>
            <w:tcW w:w="415" w:type="dxa"/>
            <w:gridSpan w:val="2"/>
            <w:shd w:val="solid" w:color="FFFFFF" w:fill="auto"/>
          </w:tcPr>
          <w:p w14:paraId="56A46610" w14:textId="77777777" w:rsidR="003E6764" w:rsidRPr="000749E2" w:rsidRDefault="003E6764" w:rsidP="005076D8">
            <w:pPr>
              <w:pStyle w:val="TAL"/>
            </w:pPr>
            <w:r w:rsidRPr="000749E2">
              <w:t>F</w:t>
            </w:r>
          </w:p>
        </w:tc>
        <w:tc>
          <w:tcPr>
            <w:tcW w:w="708" w:type="dxa"/>
            <w:gridSpan w:val="2"/>
            <w:shd w:val="solid" w:color="FFFFFF" w:fill="auto"/>
          </w:tcPr>
          <w:p w14:paraId="7BEC524B" w14:textId="77777777" w:rsidR="003E6764" w:rsidRPr="000749E2" w:rsidRDefault="003E6764" w:rsidP="005076D8">
            <w:pPr>
              <w:pStyle w:val="TAL"/>
            </w:pPr>
            <w:r w:rsidRPr="000749E2">
              <w:t>9.6.0</w:t>
            </w:r>
          </w:p>
        </w:tc>
        <w:tc>
          <w:tcPr>
            <w:tcW w:w="708" w:type="dxa"/>
            <w:gridSpan w:val="2"/>
            <w:shd w:val="solid" w:color="FFFFFF" w:fill="auto"/>
          </w:tcPr>
          <w:p w14:paraId="341E0953" w14:textId="77777777" w:rsidR="003E6764" w:rsidRPr="000749E2" w:rsidRDefault="003E6764" w:rsidP="005076D8">
            <w:pPr>
              <w:pStyle w:val="TAL"/>
            </w:pPr>
            <w:r w:rsidRPr="000749E2">
              <w:t>9.7.0</w:t>
            </w:r>
          </w:p>
        </w:tc>
        <w:tc>
          <w:tcPr>
            <w:tcW w:w="1033" w:type="dxa"/>
            <w:gridSpan w:val="2"/>
            <w:shd w:val="solid" w:color="FFFFFF" w:fill="auto"/>
          </w:tcPr>
          <w:p w14:paraId="7F587536" w14:textId="77777777" w:rsidR="003E6764" w:rsidRPr="000749E2" w:rsidRDefault="003E6764" w:rsidP="005076D8">
            <w:pPr>
              <w:pStyle w:val="TAL"/>
            </w:pPr>
            <w:r w:rsidRPr="000749E2">
              <w:t>R5-115750</w:t>
            </w:r>
          </w:p>
        </w:tc>
      </w:tr>
      <w:tr w:rsidR="003E6764" w:rsidRPr="000749E2" w14:paraId="2B3601E0" w14:textId="77777777" w:rsidTr="001C22E1">
        <w:trPr>
          <w:gridAfter w:val="1"/>
          <w:wAfter w:w="21" w:type="dxa"/>
          <w:jc w:val="center"/>
        </w:trPr>
        <w:tc>
          <w:tcPr>
            <w:tcW w:w="638" w:type="dxa"/>
            <w:gridSpan w:val="2"/>
            <w:shd w:val="solid" w:color="FFFFFF" w:fill="auto"/>
          </w:tcPr>
          <w:p w14:paraId="2AD20E11" w14:textId="77777777" w:rsidR="003E6764" w:rsidRPr="000749E2" w:rsidRDefault="003E6764" w:rsidP="005076D8">
            <w:pPr>
              <w:pStyle w:val="TAL"/>
            </w:pPr>
            <w:r w:rsidRPr="000749E2">
              <w:t>RP#54</w:t>
            </w:r>
          </w:p>
        </w:tc>
        <w:tc>
          <w:tcPr>
            <w:tcW w:w="1134" w:type="dxa"/>
            <w:gridSpan w:val="2"/>
            <w:shd w:val="solid" w:color="FFFFFF" w:fill="auto"/>
          </w:tcPr>
          <w:p w14:paraId="577270A0" w14:textId="77777777" w:rsidR="003E6764" w:rsidRPr="000749E2" w:rsidRDefault="003E6764" w:rsidP="005076D8">
            <w:pPr>
              <w:pStyle w:val="TAL"/>
            </w:pPr>
            <w:r w:rsidRPr="000749E2">
              <w:t>RP-111579</w:t>
            </w:r>
          </w:p>
        </w:tc>
        <w:tc>
          <w:tcPr>
            <w:tcW w:w="567" w:type="dxa"/>
            <w:gridSpan w:val="2"/>
            <w:shd w:val="solid" w:color="FFFFFF" w:fill="auto"/>
          </w:tcPr>
          <w:p w14:paraId="5C578AC8" w14:textId="77777777" w:rsidR="003E6764" w:rsidRPr="000749E2" w:rsidRDefault="003E6764" w:rsidP="005076D8">
            <w:pPr>
              <w:pStyle w:val="TAL"/>
            </w:pPr>
            <w:r w:rsidRPr="000749E2">
              <w:t>0262</w:t>
            </w:r>
          </w:p>
        </w:tc>
        <w:tc>
          <w:tcPr>
            <w:tcW w:w="426" w:type="dxa"/>
            <w:gridSpan w:val="2"/>
            <w:shd w:val="solid" w:color="FFFFFF" w:fill="auto"/>
          </w:tcPr>
          <w:p w14:paraId="257400A3" w14:textId="77777777" w:rsidR="003E6764" w:rsidRPr="000749E2" w:rsidRDefault="003E6764" w:rsidP="005076D8">
            <w:pPr>
              <w:pStyle w:val="TAL"/>
            </w:pPr>
            <w:r w:rsidRPr="000749E2">
              <w:t>-</w:t>
            </w:r>
          </w:p>
        </w:tc>
        <w:tc>
          <w:tcPr>
            <w:tcW w:w="4062" w:type="dxa"/>
            <w:gridSpan w:val="2"/>
            <w:shd w:val="solid" w:color="FFFFFF" w:fill="auto"/>
          </w:tcPr>
          <w:p w14:paraId="6E4928DB" w14:textId="77777777" w:rsidR="003E6764" w:rsidRPr="000749E2" w:rsidRDefault="003E6764" w:rsidP="005076D8">
            <w:pPr>
              <w:pStyle w:val="TAL"/>
            </w:pPr>
            <w:r w:rsidRPr="000749E2">
              <w:t>Correction to 1xRTT Overhead Message contents</w:t>
            </w:r>
          </w:p>
        </w:tc>
        <w:tc>
          <w:tcPr>
            <w:tcW w:w="415" w:type="dxa"/>
            <w:gridSpan w:val="2"/>
            <w:shd w:val="solid" w:color="FFFFFF" w:fill="auto"/>
          </w:tcPr>
          <w:p w14:paraId="07B149E1" w14:textId="77777777" w:rsidR="003E6764" w:rsidRPr="000749E2" w:rsidRDefault="003E6764" w:rsidP="005076D8">
            <w:pPr>
              <w:pStyle w:val="TAL"/>
            </w:pPr>
            <w:r w:rsidRPr="000749E2">
              <w:t>F</w:t>
            </w:r>
          </w:p>
        </w:tc>
        <w:tc>
          <w:tcPr>
            <w:tcW w:w="708" w:type="dxa"/>
            <w:gridSpan w:val="2"/>
            <w:shd w:val="solid" w:color="FFFFFF" w:fill="auto"/>
          </w:tcPr>
          <w:p w14:paraId="376BFB01" w14:textId="77777777" w:rsidR="003E6764" w:rsidRPr="000749E2" w:rsidRDefault="003E6764" w:rsidP="005076D8">
            <w:pPr>
              <w:pStyle w:val="TAL"/>
            </w:pPr>
            <w:r w:rsidRPr="000749E2">
              <w:t>9.6.0</w:t>
            </w:r>
          </w:p>
        </w:tc>
        <w:tc>
          <w:tcPr>
            <w:tcW w:w="708" w:type="dxa"/>
            <w:gridSpan w:val="2"/>
            <w:shd w:val="solid" w:color="FFFFFF" w:fill="auto"/>
          </w:tcPr>
          <w:p w14:paraId="44892D08" w14:textId="77777777" w:rsidR="003E6764" w:rsidRPr="000749E2" w:rsidRDefault="003E6764" w:rsidP="005076D8">
            <w:pPr>
              <w:pStyle w:val="TAL"/>
            </w:pPr>
            <w:r w:rsidRPr="000749E2">
              <w:t>9.7.0</w:t>
            </w:r>
          </w:p>
        </w:tc>
        <w:tc>
          <w:tcPr>
            <w:tcW w:w="1033" w:type="dxa"/>
            <w:gridSpan w:val="2"/>
            <w:shd w:val="solid" w:color="FFFFFF" w:fill="auto"/>
          </w:tcPr>
          <w:p w14:paraId="5D915350" w14:textId="77777777" w:rsidR="003E6764" w:rsidRPr="000749E2" w:rsidRDefault="003E6764" w:rsidP="005076D8">
            <w:pPr>
              <w:pStyle w:val="TAL"/>
            </w:pPr>
            <w:r w:rsidRPr="000749E2">
              <w:t>R5-115791</w:t>
            </w:r>
          </w:p>
        </w:tc>
      </w:tr>
      <w:tr w:rsidR="00E4032D" w:rsidRPr="000749E2" w14:paraId="559420FB" w14:textId="77777777" w:rsidTr="001C22E1">
        <w:trPr>
          <w:gridAfter w:val="1"/>
          <w:wAfter w:w="21" w:type="dxa"/>
          <w:jc w:val="center"/>
        </w:trPr>
        <w:tc>
          <w:tcPr>
            <w:tcW w:w="638" w:type="dxa"/>
            <w:gridSpan w:val="2"/>
            <w:shd w:val="solid" w:color="FFFFFF" w:fill="auto"/>
          </w:tcPr>
          <w:p w14:paraId="51F2B1BC" w14:textId="77777777" w:rsidR="00E4032D" w:rsidRPr="000749E2" w:rsidRDefault="00E4032D" w:rsidP="005076D8">
            <w:pPr>
              <w:pStyle w:val="TAL"/>
            </w:pPr>
            <w:r w:rsidRPr="000749E2">
              <w:t>RP#55</w:t>
            </w:r>
          </w:p>
        </w:tc>
        <w:tc>
          <w:tcPr>
            <w:tcW w:w="1134" w:type="dxa"/>
            <w:gridSpan w:val="2"/>
            <w:shd w:val="solid" w:color="FFFFFF" w:fill="auto"/>
          </w:tcPr>
          <w:p w14:paraId="66995E73" w14:textId="77777777" w:rsidR="00E4032D" w:rsidRPr="000749E2" w:rsidRDefault="00E4032D" w:rsidP="005076D8">
            <w:pPr>
              <w:pStyle w:val="TAL"/>
            </w:pPr>
            <w:r w:rsidRPr="000749E2">
              <w:t>RP-120176</w:t>
            </w:r>
          </w:p>
        </w:tc>
        <w:tc>
          <w:tcPr>
            <w:tcW w:w="567" w:type="dxa"/>
            <w:gridSpan w:val="2"/>
            <w:shd w:val="solid" w:color="FFFFFF" w:fill="auto"/>
          </w:tcPr>
          <w:p w14:paraId="24C943DC" w14:textId="77777777" w:rsidR="00E4032D" w:rsidRPr="000749E2" w:rsidRDefault="00E4032D" w:rsidP="005076D8">
            <w:pPr>
              <w:pStyle w:val="TAL"/>
            </w:pPr>
            <w:r w:rsidRPr="000749E2">
              <w:t>0263</w:t>
            </w:r>
          </w:p>
        </w:tc>
        <w:tc>
          <w:tcPr>
            <w:tcW w:w="426" w:type="dxa"/>
            <w:gridSpan w:val="2"/>
            <w:shd w:val="solid" w:color="FFFFFF" w:fill="auto"/>
          </w:tcPr>
          <w:p w14:paraId="583D1FD8" w14:textId="77777777" w:rsidR="00E4032D" w:rsidRPr="000749E2" w:rsidRDefault="00E4032D" w:rsidP="005076D8">
            <w:pPr>
              <w:pStyle w:val="TAL"/>
            </w:pPr>
            <w:r w:rsidRPr="000749E2">
              <w:t>-</w:t>
            </w:r>
          </w:p>
        </w:tc>
        <w:tc>
          <w:tcPr>
            <w:tcW w:w="4062" w:type="dxa"/>
            <w:gridSpan w:val="2"/>
            <w:shd w:val="solid" w:color="FFFFFF" w:fill="auto"/>
          </w:tcPr>
          <w:p w14:paraId="3BFB81E7" w14:textId="77777777" w:rsidR="00E4032D" w:rsidRPr="000749E2" w:rsidRDefault="00E4032D" w:rsidP="005076D8">
            <w:pPr>
              <w:pStyle w:val="TAL"/>
            </w:pPr>
            <w:r w:rsidRPr="000749E2">
              <w:t>Correction to measurement control and report in default UTRA message</w:t>
            </w:r>
          </w:p>
        </w:tc>
        <w:tc>
          <w:tcPr>
            <w:tcW w:w="415" w:type="dxa"/>
            <w:gridSpan w:val="2"/>
            <w:shd w:val="solid" w:color="FFFFFF" w:fill="auto"/>
          </w:tcPr>
          <w:p w14:paraId="3AB34BFE" w14:textId="77777777" w:rsidR="00E4032D" w:rsidRPr="000749E2" w:rsidRDefault="00E4032D" w:rsidP="005076D8">
            <w:pPr>
              <w:pStyle w:val="TAL"/>
            </w:pPr>
            <w:r w:rsidRPr="000749E2">
              <w:t>F</w:t>
            </w:r>
          </w:p>
        </w:tc>
        <w:tc>
          <w:tcPr>
            <w:tcW w:w="708" w:type="dxa"/>
            <w:gridSpan w:val="2"/>
            <w:shd w:val="solid" w:color="FFFFFF" w:fill="auto"/>
          </w:tcPr>
          <w:p w14:paraId="0B771748" w14:textId="77777777" w:rsidR="00E4032D" w:rsidRPr="000749E2" w:rsidRDefault="00E4032D" w:rsidP="005076D8">
            <w:pPr>
              <w:pStyle w:val="TAL"/>
            </w:pPr>
            <w:r w:rsidRPr="000749E2">
              <w:t>9.7.0</w:t>
            </w:r>
          </w:p>
        </w:tc>
        <w:tc>
          <w:tcPr>
            <w:tcW w:w="708" w:type="dxa"/>
            <w:gridSpan w:val="2"/>
            <w:shd w:val="solid" w:color="FFFFFF" w:fill="auto"/>
          </w:tcPr>
          <w:p w14:paraId="72C4EDFC" w14:textId="77777777" w:rsidR="00E4032D" w:rsidRPr="000749E2" w:rsidRDefault="00E4032D" w:rsidP="005076D8">
            <w:pPr>
              <w:pStyle w:val="TAL"/>
            </w:pPr>
            <w:r w:rsidRPr="000749E2">
              <w:t>9.8.0</w:t>
            </w:r>
          </w:p>
        </w:tc>
        <w:tc>
          <w:tcPr>
            <w:tcW w:w="1033" w:type="dxa"/>
            <w:gridSpan w:val="2"/>
            <w:shd w:val="solid" w:color="FFFFFF" w:fill="auto"/>
          </w:tcPr>
          <w:p w14:paraId="07EACBAB" w14:textId="77777777" w:rsidR="00E4032D" w:rsidRPr="000749E2" w:rsidRDefault="00E4032D" w:rsidP="005076D8">
            <w:pPr>
              <w:pStyle w:val="TAL"/>
            </w:pPr>
            <w:r w:rsidRPr="000749E2">
              <w:t>R5-120311</w:t>
            </w:r>
          </w:p>
        </w:tc>
      </w:tr>
      <w:tr w:rsidR="00E4032D" w:rsidRPr="000749E2" w14:paraId="48E51618" w14:textId="77777777" w:rsidTr="001C22E1">
        <w:trPr>
          <w:gridAfter w:val="1"/>
          <w:wAfter w:w="21" w:type="dxa"/>
          <w:jc w:val="center"/>
        </w:trPr>
        <w:tc>
          <w:tcPr>
            <w:tcW w:w="638" w:type="dxa"/>
            <w:gridSpan w:val="2"/>
            <w:shd w:val="solid" w:color="FFFFFF" w:fill="auto"/>
          </w:tcPr>
          <w:p w14:paraId="2EC2306D" w14:textId="77777777" w:rsidR="00E4032D" w:rsidRPr="000749E2" w:rsidRDefault="00E4032D" w:rsidP="005076D8">
            <w:pPr>
              <w:pStyle w:val="TAL"/>
            </w:pPr>
            <w:r w:rsidRPr="000749E2">
              <w:t>RP#55</w:t>
            </w:r>
          </w:p>
        </w:tc>
        <w:tc>
          <w:tcPr>
            <w:tcW w:w="1134" w:type="dxa"/>
            <w:gridSpan w:val="2"/>
            <w:shd w:val="solid" w:color="FFFFFF" w:fill="auto"/>
          </w:tcPr>
          <w:p w14:paraId="6AC88702" w14:textId="77777777" w:rsidR="00E4032D" w:rsidRPr="000749E2" w:rsidRDefault="00E4032D" w:rsidP="005076D8">
            <w:pPr>
              <w:pStyle w:val="TAL"/>
            </w:pPr>
            <w:r w:rsidRPr="000749E2">
              <w:t>RP-120176</w:t>
            </w:r>
          </w:p>
        </w:tc>
        <w:tc>
          <w:tcPr>
            <w:tcW w:w="567" w:type="dxa"/>
            <w:gridSpan w:val="2"/>
            <w:shd w:val="solid" w:color="FFFFFF" w:fill="auto"/>
          </w:tcPr>
          <w:p w14:paraId="29F04785" w14:textId="77777777" w:rsidR="00E4032D" w:rsidRPr="000749E2" w:rsidRDefault="00E4032D" w:rsidP="005076D8">
            <w:pPr>
              <w:pStyle w:val="TAL"/>
            </w:pPr>
            <w:r w:rsidRPr="000749E2">
              <w:t>0264</w:t>
            </w:r>
          </w:p>
        </w:tc>
        <w:tc>
          <w:tcPr>
            <w:tcW w:w="426" w:type="dxa"/>
            <w:gridSpan w:val="2"/>
            <w:shd w:val="solid" w:color="FFFFFF" w:fill="auto"/>
          </w:tcPr>
          <w:p w14:paraId="01F49376" w14:textId="77777777" w:rsidR="00E4032D" w:rsidRPr="000749E2" w:rsidRDefault="00E4032D" w:rsidP="005076D8">
            <w:pPr>
              <w:pStyle w:val="TAL"/>
            </w:pPr>
            <w:r w:rsidRPr="000749E2">
              <w:t>-</w:t>
            </w:r>
          </w:p>
        </w:tc>
        <w:tc>
          <w:tcPr>
            <w:tcW w:w="4062" w:type="dxa"/>
            <w:gridSpan w:val="2"/>
            <w:shd w:val="solid" w:color="FFFFFF" w:fill="auto"/>
          </w:tcPr>
          <w:p w14:paraId="1EC9B6B0" w14:textId="77777777" w:rsidR="00E4032D" w:rsidRPr="000749E2" w:rsidRDefault="00E4032D" w:rsidP="005076D8">
            <w:pPr>
              <w:pStyle w:val="TAL"/>
            </w:pPr>
            <w:r w:rsidRPr="000749E2">
              <w:t xml:space="preserve">Update of E-UTRAN_QRXLEVMIN in SIB19 and SI2 </w:t>
            </w:r>
            <w:proofErr w:type="spellStart"/>
            <w:r w:rsidRPr="000749E2">
              <w:t>Quater</w:t>
            </w:r>
            <w:proofErr w:type="spellEnd"/>
          </w:p>
        </w:tc>
        <w:tc>
          <w:tcPr>
            <w:tcW w:w="415" w:type="dxa"/>
            <w:gridSpan w:val="2"/>
            <w:shd w:val="solid" w:color="FFFFFF" w:fill="auto"/>
          </w:tcPr>
          <w:p w14:paraId="3B7246D8" w14:textId="77777777" w:rsidR="00E4032D" w:rsidRPr="000749E2" w:rsidRDefault="00E4032D" w:rsidP="005076D8">
            <w:pPr>
              <w:pStyle w:val="TAL"/>
            </w:pPr>
            <w:r w:rsidRPr="000749E2">
              <w:t>F</w:t>
            </w:r>
          </w:p>
        </w:tc>
        <w:tc>
          <w:tcPr>
            <w:tcW w:w="708" w:type="dxa"/>
            <w:gridSpan w:val="2"/>
            <w:shd w:val="solid" w:color="FFFFFF" w:fill="auto"/>
          </w:tcPr>
          <w:p w14:paraId="2A14B332" w14:textId="77777777" w:rsidR="00E4032D" w:rsidRPr="000749E2" w:rsidRDefault="00E4032D" w:rsidP="005076D8">
            <w:pPr>
              <w:pStyle w:val="TAL"/>
            </w:pPr>
            <w:r w:rsidRPr="000749E2">
              <w:t>9.7.0</w:t>
            </w:r>
          </w:p>
        </w:tc>
        <w:tc>
          <w:tcPr>
            <w:tcW w:w="708" w:type="dxa"/>
            <w:gridSpan w:val="2"/>
            <w:shd w:val="solid" w:color="FFFFFF" w:fill="auto"/>
          </w:tcPr>
          <w:p w14:paraId="772B6020" w14:textId="77777777" w:rsidR="00E4032D" w:rsidRPr="000749E2" w:rsidRDefault="00E4032D" w:rsidP="005076D8">
            <w:pPr>
              <w:pStyle w:val="TAL"/>
            </w:pPr>
            <w:r w:rsidRPr="000749E2">
              <w:t>9.8.0</w:t>
            </w:r>
          </w:p>
        </w:tc>
        <w:tc>
          <w:tcPr>
            <w:tcW w:w="1033" w:type="dxa"/>
            <w:gridSpan w:val="2"/>
            <w:shd w:val="solid" w:color="FFFFFF" w:fill="auto"/>
          </w:tcPr>
          <w:p w14:paraId="56139918" w14:textId="77777777" w:rsidR="00E4032D" w:rsidRPr="000749E2" w:rsidRDefault="00E4032D" w:rsidP="005076D8">
            <w:pPr>
              <w:pStyle w:val="TAL"/>
            </w:pPr>
            <w:r w:rsidRPr="000749E2">
              <w:t>R5-120312</w:t>
            </w:r>
          </w:p>
        </w:tc>
      </w:tr>
      <w:tr w:rsidR="00E4032D" w:rsidRPr="000749E2" w14:paraId="139194AF" w14:textId="77777777" w:rsidTr="001C22E1">
        <w:trPr>
          <w:gridAfter w:val="1"/>
          <w:wAfter w:w="21" w:type="dxa"/>
          <w:jc w:val="center"/>
        </w:trPr>
        <w:tc>
          <w:tcPr>
            <w:tcW w:w="638" w:type="dxa"/>
            <w:gridSpan w:val="2"/>
            <w:shd w:val="solid" w:color="FFFFFF" w:fill="auto"/>
          </w:tcPr>
          <w:p w14:paraId="178D7189" w14:textId="77777777" w:rsidR="00E4032D" w:rsidRPr="000749E2" w:rsidRDefault="00E4032D" w:rsidP="005076D8">
            <w:pPr>
              <w:pStyle w:val="TAL"/>
            </w:pPr>
            <w:r w:rsidRPr="000749E2">
              <w:t>RP#55</w:t>
            </w:r>
          </w:p>
        </w:tc>
        <w:tc>
          <w:tcPr>
            <w:tcW w:w="1134" w:type="dxa"/>
            <w:gridSpan w:val="2"/>
            <w:shd w:val="solid" w:color="FFFFFF" w:fill="auto"/>
          </w:tcPr>
          <w:p w14:paraId="28494DF1" w14:textId="77777777" w:rsidR="00E4032D" w:rsidRPr="000749E2" w:rsidRDefault="00E4032D" w:rsidP="005076D8">
            <w:pPr>
              <w:pStyle w:val="TAL"/>
            </w:pPr>
            <w:r w:rsidRPr="000749E2">
              <w:t>RP-120176</w:t>
            </w:r>
          </w:p>
        </w:tc>
        <w:tc>
          <w:tcPr>
            <w:tcW w:w="567" w:type="dxa"/>
            <w:gridSpan w:val="2"/>
            <w:shd w:val="solid" w:color="FFFFFF" w:fill="auto"/>
          </w:tcPr>
          <w:p w14:paraId="1F3FE0BB" w14:textId="77777777" w:rsidR="00E4032D" w:rsidRPr="000749E2" w:rsidRDefault="00E4032D" w:rsidP="005076D8">
            <w:pPr>
              <w:pStyle w:val="TAL"/>
            </w:pPr>
            <w:r w:rsidRPr="000749E2">
              <w:t>0265</w:t>
            </w:r>
          </w:p>
        </w:tc>
        <w:tc>
          <w:tcPr>
            <w:tcW w:w="426" w:type="dxa"/>
            <w:gridSpan w:val="2"/>
            <w:shd w:val="solid" w:color="FFFFFF" w:fill="auto"/>
          </w:tcPr>
          <w:p w14:paraId="709D3907" w14:textId="77777777" w:rsidR="00E4032D" w:rsidRPr="000749E2" w:rsidRDefault="00E4032D" w:rsidP="005076D8">
            <w:pPr>
              <w:pStyle w:val="TAL"/>
            </w:pPr>
            <w:r w:rsidRPr="000749E2">
              <w:t>-</w:t>
            </w:r>
          </w:p>
        </w:tc>
        <w:tc>
          <w:tcPr>
            <w:tcW w:w="4062" w:type="dxa"/>
            <w:gridSpan w:val="2"/>
            <w:shd w:val="solid" w:color="FFFFFF" w:fill="auto"/>
          </w:tcPr>
          <w:p w14:paraId="5AA1AC3D" w14:textId="77777777" w:rsidR="00E4032D" w:rsidRPr="000749E2" w:rsidRDefault="00E4032D" w:rsidP="005076D8">
            <w:pPr>
              <w:pStyle w:val="TAL"/>
            </w:pPr>
            <w:r w:rsidRPr="000749E2">
              <w:t>Update of RF Reference system configurations</w:t>
            </w:r>
          </w:p>
        </w:tc>
        <w:tc>
          <w:tcPr>
            <w:tcW w:w="415" w:type="dxa"/>
            <w:gridSpan w:val="2"/>
            <w:shd w:val="solid" w:color="FFFFFF" w:fill="auto"/>
          </w:tcPr>
          <w:p w14:paraId="0759932E" w14:textId="77777777" w:rsidR="00E4032D" w:rsidRPr="000749E2" w:rsidRDefault="00E4032D" w:rsidP="005076D8">
            <w:pPr>
              <w:pStyle w:val="TAL"/>
            </w:pPr>
            <w:r w:rsidRPr="000749E2">
              <w:t>F</w:t>
            </w:r>
          </w:p>
        </w:tc>
        <w:tc>
          <w:tcPr>
            <w:tcW w:w="708" w:type="dxa"/>
            <w:gridSpan w:val="2"/>
            <w:shd w:val="solid" w:color="FFFFFF" w:fill="auto"/>
          </w:tcPr>
          <w:p w14:paraId="126FF839" w14:textId="77777777" w:rsidR="00E4032D" w:rsidRPr="000749E2" w:rsidRDefault="00E4032D" w:rsidP="005076D8">
            <w:pPr>
              <w:pStyle w:val="TAL"/>
            </w:pPr>
            <w:r w:rsidRPr="000749E2">
              <w:t>9.7.0</w:t>
            </w:r>
          </w:p>
        </w:tc>
        <w:tc>
          <w:tcPr>
            <w:tcW w:w="708" w:type="dxa"/>
            <w:gridSpan w:val="2"/>
            <w:shd w:val="solid" w:color="FFFFFF" w:fill="auto"/>
          </w:tcPr>
          <w:p w14:paraId="6C925222" w14:textId="77777777" w:rsidR="00E4032D" w:rsidRPr="000749E2" w:rsidRDefault="00E4032D" w:rsidP="005076D8">
            <w:pPr>
              <w:pStyle w:val="TAL"/>
            </w:pPr>
            <w:r w:rsidRPr="000749E2">
              <w:t>9.8.0</w:t>
            </w:r>
          </w:p>
        </w:tc>
        <w:tc>
          <w:tcPr>
            <w:tcW w:w="1033" w:type="dxa"/>
            <w:gridSpan w:val="2"/>
            <w:shd w:val="solid" w:color="FFFFFF" w:fill="auto"/>
          </w:tcPr>
          <w:p w14:paraId="4465E1BB" w14:textId="77777777" w:rsidR="00E4032D" w:rsidRPr="000749E2" w:rsidRDefault="00E4032D" w:rsidP="005076D8">
            <w:pPr>
              <w:pStyle w:val="TAL"/>
            </w:pPr>
            <w:r w:rsidRPr="000749E2">
              <w:t>R5-120313</w:t>
            </w:r>
          </w:p>
        </w:tc>
      </w:tr>
      <w:tr w:rsidR="00E4032D" w:rsidRPr="000749E2" w14:paraId="3E54AC1F" w14:textId="77777777" w:rsidTr="001C22E1">
        <w:trPr>
          <w:gridAfter w:val="1"/>
          <w:wAfter w:w="21" w:type="dxa"/>
          <w:jc w:val="center"/>
        </w:trPr>
        <w:tc>
          <w:tcPr>
            <w:tcW w:w="638" w:type="dxa"/>
            <w:gridSpan w:val="2"/>
            <w:shd w:val="solid" w:color="FFFFFF" w:fill="auto"/>
          </w:tcPr>
          <w:p w14:paraId="5301B791" w14:textId="77777777" w:rsidR="00E4032D" w:rsidRPr="000749E2" w:rsidRDefault="00E4032D" w:rsidP="005076D8">
            <w:pPr>
              <w:pStyle w:val="TAL"/>
            </w:pPr>
            <w:r w:rsidRPr="000749E2">
              <w:t>RP#55</w:t>
            </w:r>
          </w:p>
        </w:tc>
        <w:tc>
          <w:tcPr>
            <w:tcW w:w="1134" w:type="dxa"/>
            <w:gridSpan w:val="2"/>
            <w:shd w:val="solid" w:color="FFFFFF" w:fill="auto"/>
          </w:tcPr>
          <w:p w14:paraId="03EC2626" w14:textId="77777777" w:rsidR="00E4032D" w:rsidRPr="000749E2" w:rsidRDefault="00E4032D" w:rsidP="005076D8">
            <w:pPr>
              <w:pStyle w:val="TAL"/>
            </w:pPr>
            <w:r w:rsidRPr="000749E2">
              <w:t>RP-120179</w:t>
            </w:r>
          </w:p>
        </w:tc>
        <w:tc>
          <w:tcPr>
            <w:tcW w:w="567" w:type="dxa"/>
            <w:gridSpan w:val="2"/>
            <w:shd w:val="solid" w:color="FFFFFF" w:fill="auto"/>
          </w:tcPr>
          <w:p w14:paraId="15802592" w14:textId="77777777" w:rsidR="00E4032D" w:rsidRPr="000749E2" w:rsidRDefault="00E4032D" w:rsidP="005076D8">
            <w:pPr>
              <w:pStyle w:val="TAL"/>
            </w:pPr>
            <w:r w:rsidRPr="000749E2">
              <w:t>0266</w:t>
            </w:r>
          </w:p>
        </w:tc>
        <w:tc>
          <w:tcPr>
            <w:tcW w:w="426" w:type="dxa"/>
            <w:gridSpan w:val="2"/>
            <w:shd w:val="solid" w:color="FFFFFF" w:fill="auto"/>
          </w:tcPr>
          <w:p w14:paraId="702E1A7E" w14:textId="77777777" w:rsidR="00E4032D" w:rsidRPr="000749E2" w:rsidRDefault="00E4032D" w:rsidP="005076D8">
            <w:pPr>
              <w:pStyle w:val="TAL"/>
            </w:pPr>
            <w:r w:rsidRPr="000749E2">
              <w:t>-</w:t>
            </w:r>
          </w:p>
        </w:tc>
        <w:tc>
          <w:tcPr>
            <w:tcW w:w="4062" w:type="dxa"/>
            <w:gridSpan w:val="2"/>
            <w:shd w:val="solid" w:color="FFFFFF" w:fill="auto"/>
          </w:tcPr>
          <w:p w14:paraId="33BB466A" w14:textId="77777777" w:rsidR="00E4032D" w:rsidRPr="000749E2" w:rsidRDefault="00E4032D" w:rsidP="005076D8">
            <w:pPr>
              <w:pStyle w:val="TAL"/>
            </w:pPr>
            <w:r w:rsidRPr="000749E2">
              <w:t>Correction of Physical Layer configurations</w:t>
            </w:r>
          </w:p>
        </w:tc>
        <w:tc>
          <w:tcPr>
            <w:tcW w:w="415" w:type="dxa"/>
            <w:gridSpan w:val="2"/>
            <w:shd w:val="solid" w:color="FFFFFF" w:fill="auto"/>
          </w:tcPr>
          <w:p w14:paraId="3289270D" w14:textId="77777777" w:rsidR="00E4032D" w:rsidRPr="000749E2" w:rsidRDefault="00E4032D" w:rsidP="005076D8">
            <w:pPr>
              <w:pStyle w:val="TAL"/>
            </w:pPr>
            <w:r w:rsidRPr="000749E2">
              <w:t>F</w:t>
            </w:r>
          </w:p>
        </w:tc>
        <w:tc>
          <w:tcPr>
            <w:tcW w:w="708" w:type="dxa"/>
            <w:gridSpan w:val="2"/>
            <w:shd w:val="solid" w:color="FFFFFF" w:fill="auto"/>
          </w:tcPr>
          <w:p w14:paraId="52ABEFB2" w14:textId="77777777" w:rsidR="00E4032D" w:rsidRPr="000749E2" w:rsidRDefault="00E4032D" w:rsidP="005076D8">
            <w:pPr>
              <w:pStyle w:val="TAL"/>
            </w:pPr>
            <w:r w:rsidRPr="000749E2">
              <w:t>9.7.0</w:t>
            </w:r>
          </w:p>
        </w:tc>
        <w:tc>
          <w:tcPr>
            <w:tcW w:w="708" w:type="dxa"/>
            <w:gridSpan w:val="2"/>
            <w:shd w:val="solid" w:color="FFFFFF" w:fill="auto"/>
          </w:tcPr>
          <w:p w14:paraId="29174E91" w14:textId="77777777" w:rsidR="00E4032D" w:rsidRPr="000749E2" w:rsidRDefault="00E4032D" w:rsidP="005076D8">
            <w:pPr>
              <w:pStyle w:val="TAL"/>
            </w:pPr>
            <w:r w:rsidRPr="000749E2">
              <w:t>9.8.0</w:t>
            </w:r>
          </w:p>
        </w:tc>
        <w:tc>
          <w:tcPr>
            <w:tcW w:w="1033" w:type="dxa"/>
            <w:gridSpan w:val="2"/>
            <w:shd w:val="solid" w:color="FFFFFF" w:fill="auto"/>
          </w:tcPr>
          <w:p w14:paraId="7E2DCE6A" w14:textId="77777777" w:rsidR="00E4032D" w:rsidRPr="000749E2" w:rsidRDefault="00E4032D" w:rsidP="005076D8">
            <w:pPr>
              <w:pStyle w:val="TAL"/>
            </w:pPr>
            <w:r w:rsidRPr="000749E2">
              <w:t>R5-120497</w:t>
            </w:r>
          </w:p>
        </w:tc>
      </w:tr>
      <w:tr w:rsidR="00E4032D" w:rsidRPr="000749E2" w14:paraId="08F132EF" w14:textId="77777777" w:rsidTr="001C22E1">
        <w:trPr>
          <w:gridAfter w:val="1"/>
          <w:wAfter w:w="21" w:type="dxa"/>
          <w:jc w:val="center"/>
        </w:trPr>
        <w:tc>
          <w:tcPr>
            <w:tcW w:w="638" w:type="dxa"/>
            <w:gridSpan w:val="2"/>
            <w:shd w:val="solid" w:color="FFFFFF" w:fill="auto"/>
          </w:tcPr>
          <w:p w14:paraId="515C0597" w14:textId="77777777" w:rsidR="00E4032D" w:rsidRPr="000749E2" w:rsidRDefault="00E4032D" w:rsidP="005076D8">
            <w:pPr>
              <w:pStyle w:val="TAL"/>
            </w:pPr>
            <w:r w:rsidRPr="000749E2">
              <w:t>RP#55</w:t>
            </w:r>
          </w:p>
        </w:tc>
        <w:tc>
          <w:tcPr>
            <w:tcW w:w="1134" w:type="dxa"/>
            <w:gridSpan w:val="2"/>
            <w:shd w:val="solid" w:color="FFFFFF" w:fill="auto"/>
          </w:tcPr>
          <w:p w14:paraId="524F5403" w14:textId="77777777" w:rsidR="00E4032D" w:rsidRPr="000749E2" w:rsidRDefault="00E4032D" w:rsidP="005076D8">
            <w:pPr>
              <w:pStyle w:val="TAL"/>
            </w:pPr>
            <w:r w:rsidRPr="000749E2">
              <w:t>RP-120179</w:t>
            </w:r>
          </w:p>
        </w:tc>
        <w:tc>
          <w:tcPr>
            <w:tcW w:w="567" w:type="dxa"/>
            <w:gridSpan w:val="2"/>
            <w:shd w:val="solid" w:color="FFFFFF" w:fill="auto"/>
          </w:tcPr>
          <w:p w14:paraId="4856CEFB" w14:textId="77777777" w:rsidR="00E4032D" w:rsidRPr="000749E2" w:rsidRDefault="00E4032D" w:rsidP="005076D8">
            <w:pPr>
              <w:pStyle w:val="TAL"/>
            </w:pPr>
            <w:r w:rsidRPr="000749E2">
              <w:t>0267</w:t>
            </w:r>
          </w:p>
        </w:tc>
        <w:tc>
          <w:tcPr>
            <w:tcW w:w="426" w:type="dxa"/>
            <w:gridSpan w:val="2"/>
            <w:shd w:val="solid" w:color="FFFFFF" w:fill="auto"/>
          </w:tcPr>
          <w:p w14:paraId="454F4F7F" w14:textId="77777777" w:rsidR="00E4032D" w:rsidRPr="000749E2" w:rsidRDefault="00E4032D" w:rsidP="005076D8">
            <w:pPr>
              <w:pStyle w:val="TAL"/>
            </w:pPr>
            <w:r w:rsidRPr="000749E2">
              <w:t>-</w:t>
            </w:r>
          </w:p>
        </w:tc>
        <w:tc>
          <w:tcPr>
            <w:tcW w:w="4062" w:type="dxa"/>
            <w:gridSpan w:val="2"/>
            <w:shd w:val="solid" w:color="FFFFFF" w:fill="auto"/>
          </w:tcPr>
          <w:p w14:paraId="0EA98C96" w14:textId="77777777" w:rsidR="00E4032D" w:rsidRPr="000749E2" w:rsidRDefault="00E4032D" w:rsidP="005076D8">
            <w:pPr>
              <w:pStyle w:val="TAL"/>
            </w:pPr>
            <w:r w:rsidRPr="000749E2">
              <w:t>Correction of E2_T3440 state definition</w:t>
            </w:r>
          </w:p>
        </w:tc>
        <w:tc>
          <w:tcPr>
            <w:tcW w:w="415" w:type="dxa"/>
            <w:gridSpan w:val="2"/>
            <w:shd w:val="solid" w:color="FFFFFF" w:fill="auto"/>
          </w:tcPr>
          <w:p w14:paraId="19831AFB" w14:textId="77777777" w:rsidR="00E4032D" w:rsidRPr="000749E2" w:rsidRDefault="00E4032D" w:rsidP="005076D8">
            <w:pPr>
              <w:pStyle w:val="TAL"/>
            </w:pPr>
            <w:r w:rsidRPr="000749E2">
              <w:t>F</w:t>
            </w:r>
          </w:p>
        </w:tc>
        <w:tc>
          <w:tcPr>
            <w:tcW w:w="708" w:type="dxa"/>
            <w:gridSpan w:val="2"/>
            <w:shd w:val="solid" w:color="FFFFFF" w:fill="auto"/>
          </w:tcPr>
          <w:p w14:paraId="55AEC368" w14:textId="77777777" w:rsidR="00E4032D" w:rsidRPr="000749E2" w:rsidRDefault="00E4032D" w:rsidP="005076D8">
            <w:pPr>
              <w:pStyle w:val="TAL"/>
            </w:pPr>
            <w:r w:rsidRPr="000749E2">
              <w:t>9.7.0</w:t>
            </w:r>
          </w:p>
        </w:tc>
        <w:tc>
          <w:tcPr>
            <w:tcW w:w="708" w:type="dxa"/>
            <w:gridSpan w:val="2"/>
            <w:shd w:val="solid" w:color="FFFFFF" w:fill="auto"/>
          </w:tcPr>
          <w:p w14:paraId="2C8B5DC6" w14:textId="77777777" w:rsidR="00E4032D" w:rsidRPr="000749E2" w:rsidRDefault="00E4032D" w:rsidP="005076D8">
            <w:pPr>
              <w:pStyle w:val="TAL"/>
            </w:pPr>
            <w:r w:rsidRPr="000749E2">
              <w:t>9.8.0</w:t>
            </w:r>
          </w:p>
        </w:tc>
        <w:tc>
          <w:tcPr>
            <w:tcW w:w="1033" w:type="dxa"/>
            <w:gridSpan w:val="2"/>
            <w:shd w:val="solid" w:color="FFFFFF" w:fill="auto"/>
          </w:tcPr>
          <w:p w14:paraId="79994B78" w14:textId="77777777" w:rsidR="00E4032D" w:rsidRPr="000749E2" w:rsidRDefault="00E4032D" w:rsidP="005076D8">
            <w:pPr>
              <w:pStyle w:val="TAL"/>
            </w:pPr>
            <w:r w:rsidRPr="000749E2">
              <w:t>R5-120566</w:t>
            </w:r>
          </w:p>
        </w:tc>
      </w:tr>
      <w:tr w:rsidR="00E4032D" w:rsidRPr="000749E2" w14:paraId="2AF71F01" w14:textId="77777777" w:rsidTr="001C22E1">
        <w:trPr>
          <w:gridAfter w:val="1"/>
          <w:wAfter w:w="21" w:type="dxa"/>
          <w:jc w:val="center"/>
        </w:trPr>
        <w:tc>
          <w:tcPr>
            <w:tcW w:w="638" w:type="dxa"/>
            <w:gridSpan w:val="2"/>
            <w:shd w:val="solid" w:color="FFFFFF" w:fill="auto"/>
          </w:tcPr>
          <w:p w14:paraId="283BA383" w14:textId="77777777" w:rsidR="00E4032D" w:rsidRPr="000749E2" w:rsidRDefault="00E4032D" w:rsidP="005076D8">
            <w:pPr>
              <w:pStyle w:val="TAL"/>
            </w:pPr>
            <w:r w:rsidRPr="000749E2">
              <w:t>RP#55</w:t>
            </w:r>
          </w:p>
        </w:tc>
        <w:tc>
          <w:tcPr>
            <w:tcW w:w="1134" w:type="dxa"/>
            <w:gridSpan w:val="2"/>
            <w:shd w:val="solid" w:color="FFFFFF" w:fill="auto"/>
          </w:tcPr>
          <w:p w14:paraId="12FCA445" w14:textId="77777777" w:rsidR="00E4032D" w:rsidRPr="000749E2" w:rsidRDefault="00E4032D" w:rsidP="005076D8">
            <w:pPr>
              <w:pStyle w:val="TAL"/>
            </w:pPr>
            <w:r w:rsidRPr="000749E2">
              <w:t>RP-120179</w:t>
            </w:r>
          </w:p>
        </w:tc>
        <w:tc>
          <w:tcPr>
            <w:tcW w:w="567" w:type="dxa"/>
            <w:gridSpan w:val="2"/>
            <w:shd w:val="solid" w:color="FFFFFF" w:fill="auto"/>
          </w:tcPr>
          <w:p w14:paraId="0136B014" w14:textId="77777777" w:rsidR="00E4032D" w:rsidRPr="000749E2" w:rsidRDefault="00E4032D" w:rsidP="005076D8">
            <w:pPr>
              <w:pStyle w:val="TAL"/>
            </w:pPr>
            <w:r w:rsidRPr="000749E2">
              <w:t>0268</w:t>
            </w:r>
          </w:p>
        </w:tc>
        <w:tc>
          <w:tcPr>
            <w:tcW w:w="426" w:type="dxa"/>
            <w:gridSpan w:val="2"/>
            <w:shd w:val="solid" w:color="FFFFFF" w:fill="auto"/>
          </w:tcPr>
          <w:p w14:paraId="2A0DADE8" w14:textId="77777777" w:rsidR="00E4032D" w:rsidRPr="000749E2" w:rsidRDefault="00E4032D" w:rsidP="005076D8">
            <w:pPr>
              <w:pStyle w:val="TAL"/>
            </w:pPr>
            <w:r w:rsidRPr="000749E2">
              <w:t>-</w:t>
            </w:r>
          </w:p>
        </w:tc>
        <w:tc>
          <w:tcPr>
            <w:tcW w:w="4062" w:type="dxa"/>
            <w:gridSpan w:val="2"/>
            <w:shd w:val="solid" w:color="FFFFFF" w:fill="auto"/>
          </w:tcPr>
          <w:p w14:paraId="69D5716D" w14:textId="77777777" w:rsidR="00E4032D" w:rsidRPr="000749E2" w:rsidRDefault="00E4032D" w:rsidP="005076D8">
            <w:pPr>
              <w:pStyle w:val="TAL"/>
            </w:pPr>
            <w:r w:rsidRPr="000749E2">
              <w:t>Correction of default PCO value in some ESM messages</w:t>
            </w:r>
          </w:p>
        </w:tc>
        <w:tc>
          <w:tcPr>
            <w:tcW w:w="415" w:type="dxa"/>
            <w:gridSpan w:val="2"/>
            <w:shd w:val="solid" w:color="FFFFFF" w:fill="auto"/>
          </w:tcPr>
          <w:p w14:paraId="3C6D4744" w14:textId="77777777" w:rsidR="00E4032D" w:rsidRPr="000749E2" w:rsidRDefault="00E4032D" w:rsidP="005076D8">
            <w:pPr>
              <w:pStyle w:val="TAL"/>
            </w:pPr>
            <w:r w:rsidRPr="000749E2">
              <w:t>F</w:t>
            </w:r>
          </w:p>
        </w:tc>
        <w:tc>
          <w:tcPr>
            <w:tcW w:w="708" w:type="dxa"/>
            <w:gridSpan w:val="2"/>
            <w:shd w:val="solid" w:color="FFFFFF" w:fill="auto"/>
          </w:tcPr>
          <w:p w14:paraId="4753C3A2" w14:textId="77777777" w:rsidR="00E4032D" w:rsidRPr="000749E2" w:rsidRDefault="00E4032D" w:rsidP="005076D8">
            <w:pPr>
              <w:pStyle w:val="TAL"/>
            </w:pPr>
            <w:r w:rsidRPr="000749E2">
              <w:t>9.7.0</w:t>
            </w:r>
          </w:p>
        </w:tc>
        <w:tc>
          <w:tcPr>
            <w:tcW w:w="708" w:type="dxa"/>
            <w:gridSpan w:val="2"/>
            <w:shd w:val="solid" w:color="FFFFFF" w:fill="auto"/>
          </w:tcPr>
          <w:p w14:paraId="73850613" w14:textId="77777777" w:rsidR="00E4032D" w:rsidRPr="000749E2" w:rsidRDefault="00E4032D" w:rsidP="005076D8">
            <w:pPr>
              <w:pStyle w:val="TAL"/>
            </w:pPr>
            <w:r w:rsidRPr="000749E2">
              <w:t>9.8.0</w:t>
            </w:r>
          </w:p>
        </w:tc>
        <w:tc>
          <w:tcPr>
            <w:tcW w:w="1033" w:type="dxa"/>
            <w:gridSpan w:val="2"/>
            <w:shd w:val="solid" w:color="FFFFFF" w:fill="auto"/>
          </w:tcPr>
          <w:p w14:paraId="5146FA24" w14:textId="77777777" w:rsidR="00E4032D" w:rsidRPr="000749E2" w:rsidRDefault="00E4032D" w:rsidP="005076D8">
            <w:pPr>
              <w:pStyle w:val="TAL"/>
            </w:pPr>
            <w:r w:rsidRPr="000749E2">
              <w:t>R5-120572</w:t>
            </w:r>
          </w:p>
        </w:tc>
      </w:tr>
      <w:tr w:rsidR="00E4032D" w:rsidRPr="000749E2" w14:paraId="5345A961" w14:textId="77777777" w:rsidTr="001C22E1">
        <w:trPr>
          <w:gridAfter w:val="1"/>
          <w:wAfter w:w="21" w:type="dxa"/>
          <w:jc w:val="center"/>
        </w:trPr>
        <w:tc>
          <w:tcPr>
            <w:tcW w:w="638" w:type="dxa"/>
            <w:gridSpan w:val="2"/>
            <w:shd w:val="solid" w:color="FFFFFF" w:fill="auto"/>
          </w:tcPr>
          <w:p w14:paraId="656D40BA" w14:textId="77777777" w:rsidR="00E4032D" w:rsidRPr="000749E2" w:rsidRDefault="00E4032D" w:rsidP="005076D8">
            <w:pPr>
              <w:pStyle w:val="TAL"/>
            </w:pPr>
            <w:r w:rsidRPr="000749E2">
              <w:lastRenderedPageBreak/>
              <w:t>RP#55</w:t>
            </w:r>
          </w:p>
        </w:tc>
        <w:tc>
          <w:tcPr>
            <w:tcW w:w="1134" w:type="dxa"/>
            <w:gridSpan w:val="2"/>
            <w:shd w:val="solid" w:color="FFFFFF" w:fill="auto"/>
          </w:tcPr>
          <w:p w14:paraId="2B5917D5" w14:textId="77777777" w:rsidR="00E4032D" w:rsidRPr="000749E2" w:rsidRDefault="00E4032D" w:rsidP="005076D8">
            <w:pPr>
              <w:pStyle w:val="TAL"/>
            </w:pPr>
            <w:r w:rsidRPr="000749E2">
              <w:t>RP-120179</w:t>
            </w:r>
          </w:p>
        </w:tc>
        <w:tc>
          <w:tcPr>
            <w:tcW w:w="567" w:type="dxa"/>
            <w:gridSpan w:val="2"/>
            <w:shd w:val="solid" w:color="FFFFFF" w:fill="auto"/>
          </w:tcPr>
          <w:p w14:paraId="13F40E50" w14:textId="77777777" w:rsidR="00E4032D" w:rsidRPr="000749E2" w:rsidRDefault="00E4032D" w:rsidP="005076D8">
            <w:pPr>
              <w:pStyle w:val="TAL"/>
            </w:pPr>
            <w:r w:rsidRPr="000749E2">
              <w:t>0269</w:t>
            </w:r>
          </w:p>
        </w:tc>
        <w:tc>
          <w:tcPr>
            <w:tcW w:w="426" w:type="dxa"/>
            <w:gridSpan w:val="2"/>
            <w:shd w:val="solid" w:color="FFFFFF" w:fill="auto"/>
          </w:tcPr>
          <w:p w14:paraId="14D5D4ED" w14:textId="77777777" w:rsidR="00E4032D" w:rsidRPr="000749E2" w:rsidRDefault="00E4032D" w:rsidP="005076D8">
            <w:pPr>
              <w:pStyle w:val="TAL"/>
            </w:pPr>
            <w:r w:rsidRPr="000749E2">
              <w:t>-</w:t>
            </w:r>
          </w:p>
        </w:tc>
        <w:tc>
          <w:tcPr>
            <w:tcW w:w="4062" w:type="dxa"/>
            <w:gridSpan w:val="2"/>
            <w:shd w:val="solid" w:color="FFFFFF" w:fill="auto"/>
          </w:tcPr>
          <w:p w14:paraId="6A5654F9" w14:textId="77777777" w:rsidR="00E4032D" w:rsidRPr="000749E2" w:rsidRDefault="00E4032D" w:rsidP="005076D8">
            <w:pPr>
              <w:pStyle w:val="TAL"/>
            </w:pPr>
            <w:r w:rsidRPr="000749E2">
              <w:t>Correction to the default message content of GERAN carrier frequency group list for E-UTRA cells</w:t>
            </w:r>
          </w:p>
        </w:tc>
        <w:tc>
          <w:tcPr>
            <w:tcW w:w="415" w:type="dxa"/>
            <w:gridSpan w:val="2"/>
            <w:shd w:val="solid" w:color="FFFFFF" w:fill="auto"/>
          </w:tcPr>
          <w:p w14:paraId="0D06BC3C" w14:textId="77777777" w:rsidR="00E4032D" w:rsidRPr="000749E2" w:rsidRDefault="00E4032D" w:rsidP="005076D8">
            <w:pPr>
              <w:pStyle w:val="TAL"/>
            </w:pPr>
            <w:r w:rsidRPr="000749E2">
              <w:t>F</w:t>
            </w:r>
          </w:p>
        </w:tc>
        <w:tc>
          <w:tcPr>
            <w:tcW w:w="708" w:type="dxa"/>
            <w:gridSpan w:val="2"/>
            <w:shd w:val="solid" w:color="FFFFFF" w:fill="auto"/>
          </w:tcPr>
          <w:p w14:paraId="5670133A" w14:textId="77777777" w:rsidR="00E4032D" w:rsidRPr="000749E2" w:rsidRDefault="00E4032D" w:rsidP="005076D8">
            <w:pPr>
              <w:pStyle w:val="TAL"/>
            </w:pPr>
            <w:r w:rsidRPr="000749E2">
              <w:t>9.7.0</w:t>
            </w:r>
          </w:p>
        </w:tc>
        <w:tc>
          <w:tcPr>
            <w:tcW w:w="708" w:type="dxa"/>
            <w:gridSpan w:val="2"/>
            <w:shd w:val="solid" w:color="FFFFFF" w:fill="auto"/>
          </w:tcPr>
          <w:p w14:paraId="249E7236" w14:textId="77777777" w:rsidR="00E4032D" w:rsidRPr="000749E2" w:rsidRDefault="00E4032D" w:rsidP="005076D8">
            <w:pPr>
              <w:pStyle w:val="TAL"/>
            </w:pPr>
            <w:r w:rsidRPr="000749E2">
              <w:t>9.8.0</w:t>
            </w:r>
          </w:p>
        </w:tc>
        <w:tc>
          <w:tcPr>
            <w:tcW w:w="1033" w:type="dxa"/>
            <w:gridSpan w:val="2"/>
            <w:shd w:val="solid" w:color="FFFFFF" w:fill="auto"/>
          </w:tcPr>
          <w:p w14:paraId="6D9048CC" w14:textId="77777777" w:rsidR="00E4032D" w:rsidRPr="000749E2" w:rsidRDefault="00E4032D" w:rsidP="005076D8">
            <w:pPr>
              <w:pStyle w:val="TAL"/>
            </w:pPr>
            <w:r w:rsidRPr="000749E2">
              <w:t>R5-120604</w:t>
            </w:r>
          </w:p>
        </w:tc>
      </w:tr>
      <w:tr w:rsidR="00E4032D" w:rsidRPr="000749E2" w14:paraId="0C1DDEBD" w14:textId="77777777" w:rsidTr="001C22E1">
        <w:trPr>
          <w:gridAfter w:val="1"/>
          <w:wAfter w:w="21" w:type="dxa"/>
          <w:jc w:val="center"/>
        </w:trPr>
        <w:tc>
          <w:tcPr>
            <w:tcW w:w="638" w:type="dxa"/>
            <w:gridSpan w:val="2"/>
            <w:shd w:val="solid" w:color="FFFFFF" w:fill="auto"/>
          </w:tcPr>
          <w:p w14:paraId="327FBE0A" w14:textId="77777777" w:rsidR="00E4032D" w:rsidRPr="000749E2" w:rsidRDefault="00E4032D" w:rsidP="005076D8">
            <w:pPr>
              <w:pStyle w:val="TAL"/>
            </w:pPr>
            <w:r w:rsidRPr="000749E2">
              <w:t>RP#55</w:t>
            </w:r>
          </w:p>
        </w:tc>
        <w:tc>
          <w:tcPr>
            <w:tcW w:w="1134" w:type="dxa"/>
            <w:gridSpan w:val="2"/>
            <w:shd w:val="solid" w:color="FFFFFF" w:fill="auto"/>
          </w:tcPr>
          <w:p w14:paraId="69AA4A44" w14:textId="77777777" w:rsidR="00E4032D" w:rsidRPr="000749E2" w:rsidRDefault="00E4032D" w:rsidP="005076D8">
            <w:pPr>
              <w:pStyle w:val="TAL"/>
            </w:pPr>
            <w:r w:rsidRPr="000749E2">
              <w:t>RP-120179</w:t>
            </w:r>
          </w:p>
        </w:tc>
        <w:tc>
          <w:tcPr>
            <w:tcW w:w="567" w:type="dxa"/>
            <w:gridSpan w:val="2"/>
            <w:shd w:val="solid" w:color="FFFFFF" w:fill="auto"/>
          </w:tcPr>
          <w:p w14:paraId="44EFFB3A" w14:textId="77777777" w:rsidR="00E4032D" w:rsidRPr="000749E2" w:rsidRDefault="00E4032D" w:rsidP="005076D8">
            <w:pPr>
              <w:pStyle w:val="TAL"/>
            </w:pPr>
            <w:r w:rsidRPr="000749E2">
              <w:t>0270</w:t>
            </w:r>
          </w:p>
        </w:tc>
        <w:tc>
          <w:tcPr>
            <w:tcW w:w="426" w:type="dxa"/>
            <w:gridSpan w:val="2"/>
            <w:shd w:val="solid" w:color="FFFFFF" w:fill="auto"/>
          </w:tcPr>
          <w:p w14:paraId="4585C8D2" w14:textId="77777777" w:rsidR="00E4032D" w:rsidRPr="000749E2" w:rsidRDefault="00E4032D" w:rsidP="005076D8">
            <w:pPr>
              <w:pStyle w:val="TAL"/>
            </w:pPr>
            <w:r w:rsidRPr="000749E2">
              <w:t>-</w:t>
            </w:r>
          </w:p>
        </w:tc>
        <w:tc>
          <w:tcPr>
            <w:tcW w:w="4062" w:type="dxa"/>
            <w:gridSpan w:val="2"/>
            <w:shd w:val="solid" w:color="FFFFFF" w:fill="auto"/>
          </w:tcPr>
          <w:p w14:paraId="3875F795" w14:textId="77777777" w:rsidR="00E4032D" w:rsidRPr="000749E2" w:rsidRDefault="00E4032D" w:rsidP="005076D8">
            <w:pPr>
              <w:pStyle w:val="TAL"/>
            </w:pPr>
            <w:r w:rsidRPr="000749E2">
              <w:t>Update of SystemInformationBlockType1</w:t>
            </w:r>
          </w:p>
        </w:tc>
        <w:tc>
          <w:tcPr>
            <w:tcW w:w="415" w:type="dxa"/>
            <w:gridSpan w:val="2"/>
            <w:shd w:val="solid" w:color="FFFFFF" w:fill="auto"/>
          </w:tcPr>
          <w:p w14:paraId="20A7DA0F" w14:textId="77777777" w:rsidR="00E4032D" w:rsidRPr="000749E2" w:rsidRDefault="00E4032D" w:rsidP="005076D8">
            <w:pPr>
              <w:pStyle w:val="TAL"/>
            </w:pPr>
            <w:r w:rsidRPr="000749E2">
              <w:t>F</w:t>
            </w:r>
          </w:p>
        </w:tc>
        <w:tc>
          <w:tcPr>
            <w:tcW w:w="708" w:type="dxa"/>
            <w:gridSpan w:val="2"/>
            <w:shd w:val="solid" w:color="FFFFFF" w:fill="auto"/>
          </w:tcPr>
          <w:p w14:paraId="62653D80" w14:textId="77777777" w:rsidR="00E4032D" w:rsidRPr="000749E2" w:rsidRDefault="00E4032D" w:rsidP="005076D8">
            <w:pPr>
              <w:pStyle w:val="TAL"/>
            </w:pPr>
            <w:r w:rsidRPr="000749E2">
              <w:t>9.7.0</w:t>
            </w:r>
          </w:p>
        </w:tc>
        <w:tc>
          <w:tcPr>
            <w:tcW w:w="708" w:type="dxa"/>
            <w:gridSpan w:val="2"/>
            <w:shd w:val="solid" w:color="FFFFFF" w:fill="auto"/>
          </w:tcPr>
          <w:p w14:paraId="60F53F59" w14:textId="77777777" w:rsidR="00E4032D" w:rsidRPr="000749E2" w:rsidRDefault="00E4032D" w:rsidP="005076D8">
            <w:pPr>
              <w:pStyle w:val="TAL"/>
            </w:pPr>
            <w:r w:rsidRPr="000749E2">
              <w:t>9.8.0</w:t>
            </w:r>
          </w:p>
        </w:tc>
        <w:tc>
          <w:tcPr>
            <w:tcW w:w="1033" w:type="dxa"/>
            <w:gridSpan w:val="2"/>
            <w:shd w:val="solid" w:color="FFFFFF" w:fill="auto"/>
          </w:tcPr>
          <w:p w14:paraId="3B8C3018" w14:textId="77777777" w:rsidR="00E4032D" w:rsidRPr="000749E2" w:rsidRDefault="00E4032D" w:rsidP="005076D8">
            <w:pPr>
              <w:pStyle w:val="TAL"/>
            </w:pPr>
            <w:r w:rsidRPr="000749E2">
              <w:t>R5-120616</w:t>
            </w:r>
          </w:p>
        </w:tc>
      </w:tr>
      <w:tr w:rsidR="00E4032D" w:rsidRPr="000749E2" w14:paraId="37BF9306" w14:textId="77777777" w:rsidTr="001C22E1">
        <w:trPr>
          <w:gridAfter w:val="1"/>
          <w:wAfter w:w="21" w:type="dxa"/>
          <w:jc w:val="center"/>
        </w:trPr>
        <w:tc>
          <w:tcPr>
            <w:tcW w:w="638" w:type="dxa"/>
            <w:gridSpan w:val="2"/>
            <w:shd w:val="solid" w:color="FFFFFF" w:fill="auto"/>
          </w:tcPr>
          <w:p w14:paraId="70F6C037" w14:textId="77777777" w:rsidR="00E4032D" w:rsidRPr="000749E2" w:rsidRDefault="00E4032D" w:rsidP="005076D8">
            <w:pPr>
              <w:pStyle w:val="TAL"/>
            </w:pPr>
            <w:r w:rsidRPr="000749E2">
              <w:t>RP#55</w:t>
            </w:r>
          </w:p>
        </w:tc>
        <w:tc>
          <w:tcPr>
            <w:tcW w:w="1134" w:type="dxa"/>
            <w:gridSpan w:val="2"/>
            <w:shd w:val="solid" w:color="FFFFFF" w:fill="auto"/>
          </w:tcPr>
          <w:p w14:paraId="4538E9BA" w14:textId="77777777" w:rsidR="00E4032D" w:rsidRPr="000749E2" w:rsidRDefault="00E4032D" w:rsidP="005076D8">
            <w:pPr>
              <w:pStyle w:val="TAL"/>
            </w:pPr>
            <w:r w:rsidRPr="000749E2">
              <w:t>RP-120179</w:t>
            </w:r>
          </w:p>
        </w:tc>
        <w:tc>
          <w:tcPr>
            <w:tcW w:w="567" w:type="dxa"/>
            <w:gridSpan w:val="2"/>
            <w:shd w:val="solid" w:color="FFFFFF" w:fill="auto"/>
          </w:tcPr>
          <w:p w14:paraId="336B6634" w14:textId="77777777" w:rsidR="00E4032D" w:rsidRPr="000749E2" w:rsidRDefault="00E4032D" w:rsidP="005076D8">
            <w:pPr>
              <w:pStyle w:val="TAL"/>
            </w:pPr>
            <w:r w:rsidRPr="000749E2">
              <w:t>0271</w:t>
            </w:r>
          </w:p>
        </w:tc>
        <w:tc>
          <w:tcPr>
            <w:tcW w:w="426" w:type="dxa"/>
            <w:gridSpan w:val="2"/>
            <w:shd w:val="solid" w:color="FFFFFF" w:fill="auto"/>
          </w:tcPr>
          <w:p w14:paraId="3A3CA65E" w14:textId="77777777" w:rsidR="00E4032D" w:rsidRPr="000749E2" w:rsidRDefault="00E4032D" w:rsidP="005076D8">
            <w:pPr>
              <w:pStyle w:val="TAL"/>
            </w:pPr>
            <w:r w:rsidRPr="000749E2">
              <w:t>-</w:t>
            </w:r>
          </w:p>
        </w:tc>
        <w:tc>
          <w:tcPr>
            <w:tcW w:w="4062" w:type="dxa"/>
            <w:gridSpan w:val="2"/>
            <w:shd w:val="solid" w:color="FFFFFF" w:fill="auto"/>
          </w:tcPr>
          <w:p w14:paraId="43C736F2" w14:textId="77777777" w:rsidR="00E4032D" w:rsidRPr="000749E2" w:rsidRDefault="00E4032D" w:rsidP="005076D8">
            <w:pPr>
              <w:pStyle w:val="TAL"/>
            </w:pPr>
            <w:r w:rsidRPr="000749E2">
              <w:t>Update the default configuration of channel bandwidth for Band 39 for signalling testing</w:t>
            </w:r>
          </w:p>
        </w:tc>
        <w:tc>
          <w:tcPr>
            <w:tcW w:w="415" w:type="dxa"/>
            <w:gridSpan w:val="2"/>
            <w:shd w:val="solid" w:color="FFFFFF" w:fill="auto"/>
          </w:tcPr>
          <w:p w14:paraId="4C93B0BD" w14:textId="77777777" w:rsidR="00E4032D" w:rsidRPr="000749E2" w:rsidRDefault="00E4032D" w:rsidP="005076D8">
            <w:pPr>
              <w:pStyle w:val="TAL"/>
            </w:pPr>
            <w:r w:rsidRPr="000749E2">
              <w:t>F</w:t>
            </w:r>
          </w:p>
        </w:tc>
        <w:tc>
          <w:tcPr>
            <w:tcW w:w="708" w:type="dxa"/>
            <w:gridSpan w:val="2"/>
            <w:shd w:val="solid" w:color="FFFFFF" w:fill="auto"/>
          </w:tcPr>
          <w:p w14:paraId="58F01FCB" w14:textId="77777777" w:rsidR="00E4032D" w:rsidRPr="000749E2" w:rsidRDefault="00E4032D" w:rsidP="005076D8">
            <w:pPr>
              <w:pStyle w:val="TAL"/>
            </w:pPr>
            <w:r w:rsidRPr="000749E2">
              <w:t>9.7.0</w:t>
            </w:r>
          </w:p>
        </w:tc>
        <w:tc>
          <w:tcPr>
            <w:tcW w:w="708" w:type="dxa"/>
            <w:gridSpan w:val="2"/>
            <w:shd w:val="solid" w:color="FFFFFF" w:fill="auto"/>
          </w:tcPr>
          <w:p w14:paraId="0F00A67C" w14:textId="77777777" w:rsidR="00E4032D" w:rsidRPr="000749E2" w:rsidRDefault="00E4032D" w:rsidP="005076D8">
            <w:pPr>
              <w:pStyle w:val="TAL"/>
            </w:pPr>
            <w:r w:rsidRPr="000749E2">
              <w:t>9.8.0</w:t>
            </w:r>
          </w:p>
        </w:tc>
        <w:tc>
          <w:tcPr>
            <w:tcW w:w="1033" w:type="dxa"/>
            <w:gridSpan w:val="2"/>
            <w:shd w:val="solid" w:color="FFFFFF" w:fill="auto"/>
          </w:tcPr>
          <w:p w14:paraId="26FFA091" w14:textId="77777777" w:rsidR="00E4032D" w:rsidRPr="000749E2" w:rsidRDefault="00E4032D" w:rsidP="005076D8">
            <w:pPr>
              <w:pStyle w:val="TAL"/>
            </w:pPr>
            <w:r w:rsidRPr="000749E2">
              <w:t>R5-120617</w:t>
            </w:r>
          </w:p>
        </w:tc>
      </w:tr>
      <w:tr w:rsidR="00E4032D" w:rsidRPr="000749E2" w14:paraId="389E8112" w14:textId="77777777" w:rsidTr="001C22E1">
        <w:trPr>
          <w:gridAfter w:val="1"/>
          <w:wAfter w:w="21" w:type="dxa"/>
          <w:jc w:val="center"/>
        </w:trPr>
        <w:tc>
          <w:tcPr>
            <w:tcW w:w="638" w:type="dxa"/>
            <w:gridSpan w:val="2"/>
            <w:shd w:val="solid" w:color="FFFFFF" w:fill="auto"/>
          </w:tcPr>
          <w:p w14:paraId="4B78176F" w14:textId="77777777" w:rsidR="00E4032D" w:rsidRPr="000749E2" w:rsidRDefault="00E4032D" w:rsidP="005076D8">
            <w:pPr>
              <w:pStyle w:val="TAL"/>
            </w:pPr>
            <w:r w:rsidRPr="000749E2">
              <w:t>RP#55</w:t>
            </w:r>
          </w:p>
        </w:tc>
        <w:tc>
          <w:tcPr>
            <w:tcW w:w="1134" w:type="dxa"/>
            <w:gridSpan w:val="2"/>
            <w:shd w:val="solid" w:color="FFFFFF" w:fill="auto"/>
          </w:tcPr>
          <w:p w14:paraId="5927D763" w14:textId="77777777" w:rsidR="00E4032D" w:rsidRPr="000749E2" w:rsidRDefault="00E4032D" w:rsidP="005076D8">
            <w:pPr>
              <w:pStyle w:val="TAL"/>
            </w:pPr>
            <w:r w:rsidRPr="000749E2">
              <w:t>RP-120179</w:t>
            </w:r>
          </w:p>
        </w:tc>
        <w:tc>
          <w:tcPr>
            <w:tcW w:w="567" w:type="dxa"/>
            <w:gridSpan w:val="2"/>
            <w:shd w:val="solid" w:color="FFFFFF" w:fill="auto"/>
          </w:tcPr>
          <w:p w14:paraId="687ED78A" w14:textId="77777777" w:rsidR="00E4032D" w:rsidRPr="000749E2" w:rsidRDefault="00E4032D" w:rsidP="005076D8">
            <w:pPr>
              <w:pStyle w:val="TAL"/>
            </w:pPr>
            <w:r w:rsidRPr="000749E2">
              <w:t>0272</w:t>
            </w:r>
          </w:p>
        </w:tc>
        <w:tc>
          <w:tcPr>
            <w:tcW w:w="426" w:type="dxa"/>
            <w:gridSpan w:val="2"/>
            <w:shd w:val="solid" w:color="FFFFFF" w:fill="auto"/>
          </w:tcPr>
          <w:p w14:paraId="651FBC85" w14:textId="77777777" w:rsidR="00E4032D" w:rsidRPr="000749E2" w:rsidRDefault="00E4032D" w:rsidP="005076D8">
            <w:pPr>
              <w:pStyle w:val="TAL"/>
            </w:pPr>
            <w:r w:rsidRPr="000749E2">
              <w:t>-</w:t>
            </w:r>
          </w:p>
        </w:tc>
        <w:tc>
          <w:tcPr>
            <w:tcW w:w="4062" w:type="dxa"/>
            <w:gridSpan w:val="2"/>
            <w:shd w:val="solid" w:color="FFFFFF" w:fill="auto"/>
          </w:tcPr>
          <w:p w14:paraId="0D903008" w14:textId="77777777" w:rsidR="00E4032D" w:rsidRPr="000749E2" w:rsidRDefault="00E4032D" w:rsidP="005076D8">
            <w:pPr>
              <w:pStyle w:val="TAL"/>
            </w:pPr>
            <w:r w:rsidRPr="000749E2">
              <w:t>Correction for UE pre-registration on CDMA2000 system</w:t>
            </w:r>
          </w:p>
        </w:tc>
        <w:tc>
          <w:tcPr>
            <w:tcW w:w="415" w:type="dxa"/>
            <w:gridSpan w:val="2"/>
            <w:shd w:val="solid" w:color="FFFFFF" w:fill="auto"/>
          </w:tcPr>
          <w:p w14:paraId="6F8F6417" w14:textId="77777777" w:rsidR="00E4032D" w:rsidRPr="000749E2" w:rsidRDefault="00E4032D" w:rsidP="005076D8">
            <w:pPr>
              <w:pStyle w:val="TAL"/>
            </w:pPr>
            <w:r w:rsidRPr="000749E2">
              <w:t>F</w:t>
            </w:r>
          </w:p>
        </w:tc>
        <w:tc>
          <w:tcPr>
            <w:tcW w:w="708" w:type="dxa"/>
            <w:gridSpan w:val="2"/>
            <w:shd w:val="solid" w:color="FFFFFF" w:fill="auto"/>
          </w:tcPr>
          <w:p w14:paraId="6AFFC79B" w14:textId="77777777" w:rsidR="00E4032D" w:rsidRPr="000749E2" w:rsidRDefault="00E4032D" w:rsidP="005076D8">
            <w:pPr>
              <w:pStyle w:val="TAL"/>
            </w:pPr>
            <w:r w:rsidRPr="000749E2">
              <w:t>9.7.0</w:t>
            </w:r>
          </w:p>
        </w:tc>
        <w:tc>
          <w:tcPr>
            <w:tcW w:w="708" w:type="dxa"/>
            <w:gridSpan w:val="2"/>
            <w:shd w:val="solid" w:color="FFFFFF" w:fill="auto"/>
          </w:tcPr>
          <w:p w14:paraId="71996BE2" w14:textId="77777777" w:rsidR="00E4032D" w:rsidRPr="000749E2" w:rsidRDefault="00E4032D" w:rsidP="005076D8">
            <w:pPr>
              <w:pStyle w:val="TAL"/>
            </w:pPr>
            <w:r w:rsidRPr="000749E2">
              <w:t>9.8.0</w:t>
            </w:r>
          </w:p>
        </w:tc>
        <w:tc>
          <w:tcPr>
            <w:tcW w:w="1033" w:type="dxa"/>
            <w:gridSpan w:val="2"/>
            <w:shd w:val="solid" w:color="FFFFFF" w:fill="auto"/>
          </w:tcPr>
          <w:p w14:paraId="25CCB091" w14:textId="77777777" w:rsidR="00E4032D" w:rsidRPr="000749E2" w:rsidRDefault="00E4032D" w:rsidP="005076D8">
            <w:pPr>
              <w:pStyle w:val="TAL"/>
            </w:pPr>
            <w:r w:rsidRPr="000749E2">
              <w:t>R5-120618</w:t>
            </w:r>
          </w:p>
        </w:tc>
      </w:tr>
      <w:tr w:rsidR="00E4032D" w:rsidRPr="000749E2" w14:paraId="02C07302" w14:textId="77777777" w:rsidTr="001C22E1">
        <w:trPr>
          <w:gridAfter w:val="1"/>
          <w:wAfter w:w="21" w:type="dxa"/>
          <w:jc w:val="center"/>
        </w:trPr>
        <w:tc>
          <w:tcPr>
            <w:tcW w:w="638" w:type="dxa"/>
            <w:gridSpan w:val="2"/>
            <w:shd w:val="solid" w:color="FFFFFF" w:fill="auto"/>
          </w:tcPr>
          <w:p w14:paraId="33CA5393" w14:textId="77777777" w:rsidR="00E4032D" w:rsidRPr="000749E2" w:rsidRDefault="00E4032D" w:rsidP="005076D8">
            <w:pPr>
              <w:pStyle w:val="TAL"/>
            </w:pPr>
            <w:r w:rsidRPr="000749E2">
              <w:t>RP#55</w:t>
            </w:r>
          </w:p>
        </w:tc>
        <w:tc>
          <w:tcPr>
            <w:tcW w:w="1134" w:type="dxa"/>
            <w:gridSpan w:val="2"/>
            <w:shd w:val="solid" w:color="FFFFFF" w:fill="auto"/>
          </w:tcPr>
          <w:p w14:paraId="73F5058B" w14:textId="77777777" w:rsidR="00E4032D" w:rsidRPr="000749E2" w:rsidRDefault="00E4032D" w:rsidP="005076D8">
            <w:pPr>
              <w:pStyle w:val="TAL"/>
            </w:pPr>
            <w:r w:rsidRPr="000749E2">
              <w:t>RP-120179</w:t>
            </w:r>
          </w:p>
        </w:tc>
        <w:tc>
          <w:tcPr>
            <w:tcW w:w="567" w:type="dxa"/>
            <w:gridSpan w:val="2"/>
            <w:shd w:val="solid" w:color="FFFFFF" w:fill="auto"/>
          </w:tcPr>
          <w:p w14:paraId="19E288DB" w14:textId="77777777" w:rsidR="00E4032D" w:rsidRPr="000749E2" w:rsidRDefault="00E4032D" w:rsidP="005076D8">
            <w:pPr>
              <w:pStyle w:val="TAL"/>
            </w:pPr>
            <w:r w:rsidRPr="000749E2">
              <w:t>0273</w:t>
            </w:r>
          </w:p>
        </w:tc>
        <w:tc>
          <w:tcPr>
            <w:tcW w:w="426" w:type="dxa"/>
            <w:gridSpan w:val="2"/>
            <w:shd w:val="solid" w:color="FFFFFF" w:fill="auto"/>
          </w:tcPr>
          <w:p w14:paraId="22A8E7A4" w14:textId="77777777" w:rsidR="00E4032D" w:rsidRPr="000749E2" w:rsidRDefault="00E4032D" w:rsidP="005076D8">
            <w:pPr>
              <w:pStyle w:val="TAL"/>
            </w:pPr>
            <w:r w:rsidRPr="000749E2">
              <w:t>-</w:t>
            </w:r>
          </w:p>
        </w:tc>
        <w:tc>
          <w:tcPr>
            <w:tcW w:w="4062" w:type="dxa"/>
            <w:gridSpan w:val="2"/>
            <w:shd w:val="solid" w:color="FFFFFF" w:fill="auto"/>
          </w:tcPr>
          <w:p w14:paraId="44CB4D41" w14:textId="77777777" w:rsidR="00E4032D" w:rsidRPr="000749E2" w:rsidRDefault="00E4032D" w:rsidP="005076D8">
            <w:pPr>
              <w:pStyle w:val="TAL"/>
            </w:pPr>
            <w:r w:rsidRPr="000749E2">
              <w:t>Update to Reference default EPS bearer context #2</w:t>
            </w:r>
          </w:p>
        </w:tc>
        <w:tc>
          <w:tcPr>
            <w:tcW w:w="415" w:type="dxa"/>
            <w:gridSpan w:val="2"/>
            <w:shd w:val="solid" w:color="FFFFFF" w:fill="auto"/>
          </w:tcPr>
          <w:p w14:paraId="465F85D0" w14:textId="77777777" w:rsidR="00E4032D" w:rsidRPr="000749E2" w:rsidRDefault="00E4032D" w:rsidP="005076D8">
            <w:pPr>
              <w:pStyle w:val="TAL"/>
            </w:pPr>
            <w:r w:rsidRPr="000749E2">
              <w:t>F</w:t>
            </w:r>
          </w:p>
        </w:tc>
        <w:tc>
          <w:tcPr>
            <w:tcW w:w="708" w:type="dxa"/>
            <w:gridSpan w:val="2"/>
            <w:shd w:val="solid" w:color="FFFFFF" w:fill="auto"/>
          </w:tcPr>
          <w:p w14:paraId="599D562D" w14:textId="77777777" w:rsidR="00E4032D" w:rsidRPr="000749E2" w:rsidRDefault="00E4032D" w:rsidP="005076D8">
            <w:pPr>
              <w:pStyle w:val="TAL"/>
            </w:pPr>
            <w:r w:rsidRPr="000749E2">
              <w:t>9.7.0</w:t>
            </w:r>
          </w:p>
        </w:tc>
        <w:tc>
          <w:tcPr>
            <w:tcW w:w="708" w:type="dxa"/>
            <w:gridSpan w:val="2"/>
            <w:shd w:val="solid" w:color="FFFFFF" w:fill="auto"/>
          </w:tcPr>
          <w:p w14:paraId="03FFDF7B" w14:textId="77777777" w:rsidR="00E4032D" w:rsidRPr="000749E2" w:rsidRDefault="00E4032D" w:rsidP="005076D8">
            <w:pPr>
              <w:pStyle w:val="TAL"/>
            </w:pPr>
            <w:r w:rsidRPr="000749E2">
              <w:t>9.8.0</w:t>
            </w:r>
          </w:p>
        </w:tc>
        <w:tc>
          <w:tcPr>
            <w:tcW w:w="1033" w:type="dxa"/>
            <w:gridSpan w:val="2"/>
            <w:shd w:val="solid" w:color="FFFFFF" w:fill="auto"/>
          </w:tcPr>
          <w:p w14:paraId="0A2D3114" w14:textId="77777777" w:rsidR="00E4032D" w:rsidRPr="000749E2" w:rsidRDefault="00E4032D" w:rsidP="005076D8">
            <w:pPr>
              <w:pStyle w:val="TAL"/>
            </w:pPr>
            <w:r w:rsidRPr="000749E2">
              <w:t>R5-120619</w:t>
            </w:r>
          </w:p>
        </w:tc>
      </w:tr>
      <w:tr w:rsidR="00E4032D" w:rsidRPr="000749E2" w14:paraId="1BCD4A8D" w14:textId="77777777" w:rsidTr="001C22E1">
        <w:trPr>
          <w:gridAfter w:val="1"/>
          <w:wAfter w:w="21" w:type="dxa"/>
          <w:jc w:val="center"/>
        </w:trPr>
        <w:tc>
          <w:tcPr>
            <w:tcW w:w="638" w:type="dxa"/>
            <w:gridSpan w:val="2"/>
            <w:shd w:val="solid" w:color="FFFFFF" w:fill="auto"/>
          </w:tcPr>
          <w:p w14:paraId="2C08C3AF" w14:textId="77777777" w:rsidR="00E4032D" w:rsidRPr="000749E2" w:rsidRDefault="00E4032D" w:rsidP="005076D8">
            <w:pPr>
              <w:pStyle w:val="TAL"/>
            </w:pPr>
            <w:r w:rsidRPr="000749E2">
              <w:t>RP#55</w:t>
            </w:r>
          </w:p>
        </w:tc>
        <w:tc>
          <w:tcPr>
            <w:tcW w:w="1134" w:type="dxa"/>
            <w:gridSpan w:val="2"/>
            <w:shd w:val="solid" w:color="FFFFFF" w:fill="auto"/>
          </w:tcPr>
          <w:p w14:paraId="6747CDA4" w14:textId="77777777" w:rsidR="00E4032D" w:rsidRPr="000749E2" w:rsidRDefault="00E4032D" w:rsidP="005076D8">
            <w:pPr>
              <w:pStyle w:val="TAL"/>
            </w:pPr>
            <w:r w:rsidRPr="000749E2">
              <w:t>RP-120179</w:t>
            </w:r>
          </w:p>
        </w:tc>
        <w:tc>
          <w:tcPr>
            <w:tcW w:w="567" w:type="dxa"/>
            <w:gridSpan w:val="2"/>
            <w:shd w:val="solid" w:color="FFFFFF" w:fill="auto"/>
          </w:tcPr>
          <w:p w14:paraId="48A8FED8" w14:textId="77777777" w:rsidR="00E4032D" w:rsidRPr="000749E2" w:rsidRDefault="00E4032D" w:rsidP="005076D8">
            <w:pPr>
              <w:pStyle w:val="TAL"/>
            </w:pPr>
            <w:r w:rsidRPr="000749E2">
              <w:t>0274</w:t>
            </w:r>
          </w:p>
        </w:tc>
        <w:tc>
          <w:tcPr>
            <w:tcW w:w="426" w:type="dxa"/>
            <w:gridSpan w:val="2"/>
            <w:shd w:val="solid" w:color="FFFFFF" w:fill="auto"/>
          </w:tcPr>
          <w:p w14:paraId="16457E63" w14:textId="77777777" w:rsidR="00E4032D" w:rsidRPr="000749E2" w:rsidRDefault="00E4032D" w:rsidP="005076D8">
            <w:pPr>
              <w:pStyle w:val="TAL"/>
            </w:pPr>
            <w:r w:rsidRPr="000749E2">
              <w:t>-</w:t>
            </w:r>
          </w:p>
        </w:tc>
        <w:tc>
          <w:tcPr>
            <w:tcW w:w="4062" w:type="dxa"/>
            <w:gridSpan w:val="2"/>
            <w:shd w:val="solid" w:color="FFFFFF" w:fill="auto"/>
          </w:tcPr>
          <w:p w14:paraId="030E4E3F" w14:textId="77777777" w:rsidR="00E4032D" w:rsidRPr="000749E2" w:rsidRDefault="00E4032D" w:rsidP="005076D8">
            <w:pPr>
              <w:pStyle w:val="TAL"/>
            </w:pPr>
            <w:r w:rsidRPr="000749E2">
              <w:t>Correction to the default (UTRA) Physical Channel Reconfiguration message</w:t>
            </w:r>
          </w:p>
        </w:tc>
        <w:tc>
          <w:tcPr>
            <w:tcW w:w="415" w:type="dxa"/>
            <w:gridSpan w:val="2"/>
            <w:shd w:val="solid" w:color="FFFFFF" w:fill="auto"/>
          </w:tcPr>
          <w:p w14:paraId="56DC75CA" w14:textId="77777777" w:rsidR="00E4032D" w:rsidRPr="000749E2" w:rsidRDefault="00E4032D" w:rsidP="005076D8">
            <w:pPr>
              <w:pStyle w:val="TAL"/>
            </w:pPr>
            <w:r w:rsidRPr="000749E2">
              <w:t>F</w:t>
            </w:r>
          </w:p>
        </w:tc>
        <w:tc>
          <w:tcPr>
            <w:tcW w:w="708" w:type="dxa"/>
            <w:gridSpan w:val="2"/>
            <w:shd w:val="solid" w:color="FFFFFF" w:fill="auto"/>
          </w:tcPr>
          <w:p w14:paraId="629FBB59" w14:textId="77777777" w:rsidR="00E4032D" w:rsidRPr="000749E2" w:rsidRDefault="00E4032D" w:rsidP="005076D8">
            <w:pPr>
              <w:pStyle w:val="TAL"/>
            </w:pPr>
            <w:r w:rsidRPr="000749E2">
              <w:t>9.7.0</w:t>
            </w:r>
          </w:p>
        </w:tc>
        <w:tc>
          <w:tcPr>
            <w:tcW w:w="708" w:type="dxa"/>
            <w:gridSpan w:val="2"/>
            <w:shd w:val="solid" w:color="FFFFFF" w:fill="auto"/>
          </w:tcPr>
          <w:p w14:paraId="24E32491" w14:textId="77777777" w:rsidR="00E4032D" w:rsidRPr="000749E2" w:rsidRDefault="00E4032D" w:rsidP="005076D8">
            <w:pPr>
              <w:pStyle w:val="TAL"/>
            </w:pPr>
            <w:r w:rsidRPr="000749E2">
              <w:t>9.8.0</w:t>
            </w:r>
          </w:p>
        </w:tc>
        <w:tc>
          <w:tcPr>
            <w:tcW w:w="1033" w:type="dxa"/>
            <w:gridSpan w:val="2"/>
            <w:shd w:val="solid" w:color="FFFFFF" w:fill="auto"/>
          </w:tcPr>
          <w:p w14:paraId="38FEA358" w14:textId="77777777" w:rsidR="00E4032D" w:rsidRPr="000749E2" w:rsidRDefault="00E4032D" w:rsidP="005076D8">
            <w:pPr>
              <w:pStyle w:val="TAL"/>
            </w:pPr>
            <w:r w:rsidRPr="000749E2">
              <w:t>R5-120620</w:t>
            </w:r>
          </w:p>
        </w:tc>
      </w:tr>
      <w:tr w:rsidR="00E4032D" w:rsidRPr="000749E2" w14:paraId="74528F89" w14:textId="77777777" w:rsidTr="001C22E1">
        <w:trPr>
          <w:gridAfter w:val="1"/>
          <w:wAfter w:w="21" w:type="dxa"/>
          <w:jc w:val="center"/>
        </w:trPr>
        <w:tc>
          <w:tcPr>
            <w:tcW w:w="638" w:type="dxa"/>
            <w:gridSpan w:val="2"/>
            <w:shd w:val="solid" w:color="FFFFFF" w:fill="auto"/>
          </w:tcPr>
          <w:p w14:paraId="2DB1C60F" w14:textId="77777777" w:rsidR="00E4032D" w:rsidRPr="000749E2" w:rsidRDefault="00E4032D" w:rsidP="005076D8">
            <w:pPr>
              <w:pStyle w:val="TAL"/>
            </w:pPr>
            <w:r w:rsidRPr="000749E2">
              <w:t>RP#55</w:t>
            </w:r>
          </w:p>
        </w:tc>
        <w:tc>
          <w:tcPr>
            <w:tcW w:w="1134" w:type="dxa"/>
            <w:gridSpan w:val="2"/>
            <w:shd w:val="solid" w:color="FFFFFF" w:fill="auto"/>
          </w:tcPr>
          <w:p w14:paraId="18080831" w14:textId="77777777" w:rsidR="00E4032D" w:rsidRPr="000749E2" w:rsidRDefault="00E4032D" w:rsidP="005076D8">
            <w:pPr>
              <w:pStyle w:val="TAL"/>
            </w:pPr>
            <w:r w:rsidRPr="000749E2">
              <w:t>RP-120179</w:t>
            </w:r>
          </w:p>
        </w:tc>
        <w:tc>
          <w:tcPr>
            <w:tcW w:w="567" w:type="dxa"/>
            <w:gridSpan w:val="2"/>
            <w:shd w:val="solid" w:color="FFFFFF" w:fill="auto"/>
          </w:tcPr>
          <w:p w14:paraId="072EF202" w14:textId="77777777" w:rsidR="00E4032D" w:rsidRPr="000749E2" w:rsidRDefault="00E4032D" w:rsidP="005076D8">
            <w:pPr>
              <w:pStyle w:val="TAL"/>
            </w:pPr>
            <w:r w:rsidRPr="000749E2">
              <w:t>0275</w:t>
            </w:r>
          </w:p>
        </w:tc>
        <w:tc>
          <w:tcPr>
            <w:tcW w:w="426" w:type="dxa"/>
            <w:gridSpan w:val="2"/>
            <w:shd w:val="solid" w:color="FFFFFF" w:fill="auto"/>
          </w:tcPr>
          <w:p w14:paraId="2F06DEAA" w14:textId="77777777" w:rsidR="00E4032D" w:rsidRPr="000749E2" w:rsidRDefault="00E4032D" w:rsidP="005076D8">
            <w:pPr>
              <w:pStyle w:val="TAL"/>
            </w:pPr>
            <w:r w:rsidRPr="000749E2">
              <w:t>-</w:t>
            </w:r>
          </w:p>
        </w:tc>
        <w:tc>
          <w:tcPr>
            <w:tcW w:w="4062" w:type="dxa"/>
            <w:gridSpan w:val="2"/>
            <w:shd w:val="solid" w:color="FFFFFF" w:fill="auto"/>
          </w:tcPr>
          <w:p w14:paraId="3598F27B" w14:textId="77777777" w:rsidR="00E4032D" w:rsidRPr="000749E2" w:rsidRDefault="00E4032D" w:rsidP="005076D8">
            <w:pPr>
              <w:pStyle w:val="TAL"/>
            </w:pPr>
            <w:r w:rsidRPr="000749E2">
              <w:t>Correction of default measurement gap offset</w:t>
            </w:r>
          </w:p>
        </w:tc>
        <w:tc>
          <w:tcPr>
            <w:tcW w:w="415" w:type="dxa"/>
            <w:gridSpan w:val="2"/>
            <w:shd w:val="solid" w:color="FFFFFF" w:fill="auto"/>
          </w:tcPr>
          <w:p w14:paraId="479B208A" w14:textId="77777777" w:rsidR="00E4032D" w:rsidRPr="000749E2" w:rsidRDefault="00E4032D" w:rsidP="005076D8">
            <w:pPr>
              <w:pStyle w:val="TAL"/>
            </w:pPr>
            <w:r w:rsidRPr="000749E2">
              <w:t>F</w:t>
            </w:r>
          </w:p>
        </w:tc>
        <w:tc>
          <w:tcPr>
            <w:tcW w:w="708" w:type="dxa"/>
            <w:gridSpan w:val="2"/>
            <w:shd w:val="solid" w:color="FFFFFF" w:fill="auto"/>
          </w:tcPr>
          <w:p w14:paraId="253C2F64" w14:textId="77777777" w:rsidR="00E4032D" w:rsidRPr="000749E2" w:rsidRDefault="00E4032D" w:rsidP="005076D8">
            <w:pPr>
              <w:pStyle w:val="TAL"/>
            </w:pPr>
            <w:r w:rsidRPr="000749E2">
              <w:t>9.7.0</w:t>
            </w:r>
          </w:p>
        </w:tc>
        <w:tc>
          <w:tcPr>
            <w:tcW w:w="708" w:type="dxa"/>
            <w:gridSpan w:val="2"/>
            <w:shd w:val="solid" w:color="FFFFFF" w:fill="auto"/>
          </w:tcPr>
          <w:p w14:paraId="10F2E054" w14:textId="77777777" w:rsidR="00E4032D" w:rsidRPr="000749E2" w:rsidRDefault="00E4032D" w:rsidP="005076D8">
            <w:pPr>
              <w:pStyle w:val="TAL"/>
            </w:pPr>
            <w:r w:rsidRPr="000749E2">
              <w:t>9.8.0</w:t>
            </w:r>
          </w:p>
        </w:tc>
        <w:tc>
          <w:tcPr>
            <w:tcW w:w="1033" w:type="dxa"/>
            <w:gridSpan w:val="2"/>
            <w:shd w:val="solid" w:color="FFFFFF" w:fill="auto"/>
          </w:tcPr>
          <w:p w14:paraId="5094B78D" w14:textId="77777777" w:rsidR="00E4032D" w:rsidRPr="000749E2" w:rsidRDefault="00E4032D" w:rsidP="005076D8">
            <w:pPr>
              <w:pStyle w:val="TAL"/>
            </w:pPr>
            <w:r w:rsidRPr="000749E2">
              <w:t>R5-120621</w:t>
            </w:r>
          </w:p>
        </w:tc>
      </w:tr>
      <w:tr w:rsidR="00E4032D" w:rsidRPr="000749E2" w14:paraId="6B592C10" w14:textId="77777777" w:rsidTr="001C22E1">
        <w:trPr>
          <w:gridAfter w:val="1"/>
          <w:wAfter w:w="21" w:type="dxa"/>
          <w:jc w:val="center"/>
        </w:trPr>
        <w:tc>
          <w:tcPr>
            <w:tcW w:w="638" w:type="dxa"/>
            <w:gridSpan w:val="2"/>
            <w:shd w:val="solid" w:color="FFFFFF" w:fill="auto"/>
          </w:tcPr>
          <w:p w14:paraId="1E596984" w14:textId="77777777" w:rsidR="00E4032D" w:rsidRPr="000749E2" w:rsidRDefault="00E4032D" w:rsidP="005076D8">
            <w:pPr>
              <w:pStyle w:val="TAL"/>
            </w:pPr>
            <w:r w:rsidRPr="000749E2">
              <w:t>RP#55</w:t>
            </w:r>
          </w:p>
        </w:tc>
        <w:tc>
          <w:tcPr>
            <w:tcW w:w="1134" w:type="dxa"/>
            <w:gridSpan w:val="2"/>
            <w:shd w:val="solid" w:color="FFFFFF" w:fill="auto"/>
          </w:tcPr>
          <w:p w14:paraId="6731B269" w14:textId="77777777" w:rsidR="00E4032D" w:rsidRPr="000749E2" w:rsidRDefault="00E4032D" w:rsidP="005076D8">
            <w:pPr>
              <w:pStyle w:val="TAL"/>
            </w:pPr>
            <w:r w:rsidRPr="000749E2">
              <w:t>RP-120179</w:t>
            </w:r>
          </w:p>
        </w:tc>
        <w:tc>
          <w:tcPr>
            <w:tcW w:w="567" w:type="dxa"/>
            <w:gridSpan w:val="2"/>
            <w:shd w:val="solid" w:color="FFFFFF" w:fill="auto"/>
          </w:tcPr>
          <w:p w14:paraId="78964E97" w14:textId="77777777" w:rsidR="00E4032D" w:rsidRPr="000749E2" w:rsidRDefault="00E4032D" w:rsidP="005076D8">
            <w:pPr>
              <w:pStyle w:val="TAL"/>
            </w:pPr>
            <w:r w:rsidRPr="000749E2">
              <w:t>0276</w:t>
            </w:r>
          </w:p>
        </w:tc>
        <w:tc>
          <w:tcPr>
            <w:tcW w:w="426" w:type="dxa"/>
            <w:gridSpan w:val="2"/>
            <w:shd w:val="solid" w:color="FFFFFF" w:fill="auto"/>
          </w:tcPr>
          <w:p w14:paraId="3951FF00" w14:textId="77777777" w:rsidR="00E4032D" w:rsidRPr="000749E2" w:rsidRDefault="00E4032D" w:rsidP="005076D8">
            <w:pPr>
              <w:pStyle w:val="TAL"/>
            </w:pPr>
            <w:r w:rsidRPr="000749E2">
              <w:t>-</w:t>
            </w:r>
          </w:p>
        </w:tc>
        <w:tc>
          <w:tcPr>
            <w:tcW w:w="4062" w:type="dxa"/>
            <w:gridSpan w:val="2"/>
            <w:shd w:val="solid" w:color="FFFFFF" w:fill="auto"/>
          </w:tcPr>
          <w:p w14:paraId="19B07E7D" w14:textId="77777777" w:rsidR="00E4032D" w:rsidRPr="000749E2" w:rsidRDefault="00E4032D" w:rsidP="005076D8">
            <w:pPr>
              <w:pStyle w:val="TAL"/>
            </w:pPr>
            <w:r w:rsidRPr="000749E2">
              <w:t>Correction to carrier bandwidth</w:t>
            </w:r>
          </w:p>
        </w:tc>
        <w:tc>
          <w:tcPr>
            <w:tcW w:w="415" w:type="dxa"/>
            <w:gridSpan w:val="2"/>
            <w:shd w:val="solid" w:color="FFFFFF" w:fill="auto"/>
          </w:tcPr>
          <w:p w14:paraId="22F152EF" w14:textId="77777777" w:rsidR="00E4032D" w:rsidRPr="000749E2" w:rsidRDefault="00E4032D" w:rsidP="005076D8">
            <w:pPr>
              <w:pStyle w:val="TAL"/>
            </w:pPr>
            <w:r w:rsidRPr="000749E2">
              <w:t>F</w:t>
            </w:r>
          </w:p>
        </w:tc>
        <w:tc>
          <w:tcPr>
            <w:tcW w:w="708" w:type="dxa"/>
            <w:gridSpan w:val="2"/>
            <w:shd w:val="solid" w:color="FFFFFF" w:fill="auto"/>
          </w:tcPr>
          <w:p w14:paraId="1F076648" w14:textId="77777777" w:rsidR="00E4032D" w:rsidRPr="000749E2" w:rsidRDefault="00E4032D" w:rsidP="005076D8">
            <w:pPr>
              <w:pStyle w:val="TAL"/>
            </w:pPr>
            <w:r w:rsidRPr="000749E2">
              <w:t>9.7.0</w:t>
            </w:r>
          </w:p>
        </w:tc>
        <w:tc>
          <w:tcPr>
            <w:tcW w:w="708" w:type="dxa"/>
            <w:gridSpan w:val="2"/>
            <w:shd w:val="solid" w:color="FFFFFF" w:fill="auto"/>
          </w:tcPr>
          <w:p w14:paraId="79EB8842" w14:textId="77777777" w:rsidR="00E4032D" w:rsidRPr="000749E2" w:rsidRDefault="00E4032D" w:rsidP="005076D8">
            <w:pPr>
              <w:pStyle w:val="TAL"/>
            </w:pPr>
            <w:r w:rsidRPr="000749E2">
              <w:t>9.8.0</w:t>
            </w:r>
          </w:p>
        </w:tc>
        <w:tc>
          <w:tcPr>
            <w:tcW w:w="1033" w:type="dxa"/>
            <w:gridSpan w:val="2"/>
            <w:shd w:val="solid" w:color="FFFFFF" w:fill="auto"/>
          </w:tcPr>
          <w:p w14:paraId="5BD73D57" w14:textId="77777777" w:rsidR="00E4032D" w:rsidRPr="000749E2" w:rsidRDefault="00E4032D" w:rsidP="005076D8">
            <w:pPr>
              <w:pStyle w:val="TAL"/>
            </w:pPr>
            <w:r w:rsidRPr="000749E2">
              <w:t>R5-120677</w:t>
            </w:r>
          </w:p>
        </w:tc>
      </w:tr>
      <w:tr w:rsidR="00E4032D" w:rsidRPr="000749E2" w14:paraId="6B4E542F" w14:textId="77777777" w:rsidTr="001C22E1">
        <w:trPr>
          <w:gridAfter w:val="1"/>
          <w:wAfter w:w="21" w:type="dxa"/>
          <w:jc w:val="center"/>
        </w:trPr>
        <w:tc>
          <w:tcPr>
            <w:tcW w:w="638" w:type="dxa"/>
            <w:gridSpan w:val="2"/>
            <w:shd w:val="solid" w:color="FFFFFF" w:fill="auto"/>
          </w:tcPr>
          <w:p w14:paraId="56FC4C82" w14:textId="77777777" w:rsidR="00E4032D" w:rsidRPr="000749E2" w:rsidRDefault="00E4032D" w:rsidP="005076D8">
            <w:pPr>
              <w:pStyle w:val="TAL"/>
            </w:pPr>
            <w:r w:rsidRPr="000749E2">
              <w:t>RP#55</w:t>
            </w:r>
          </w:p>
        </w:tc>
        <w:tc>
          <w:tcPr>
            <w:tcW w:w="1134" w:type="dxa"/>
            <w:gridSpan w:val="2"/>
            <w:shd w:val="solid" w:color="FFFFFF" w:fill="auto"/>
          </w:tcPr>
          <w:p w14:paraId="28100A3E" w14:textId="77777777" w:rsidR="00E4032D" w:rsidRPr="000749E2" w:rsidRDefault="00E4032D" w:rsidP="005076D8">
            <w:pPr>
              <w:pStyle w:val="TAL"/>
            </w:pPr>
            <w:r w:rsidRPr="000749E2">
              <w:t>RP-120192</w:t>
            </w:r>
          </w:p>
        </w:tc>
        <w:tc>
          <w:tcPr>
            <w:tcW w:w="567" w:type="dxa"/>
            <w:gridSpan w:val="2"/>
            <w:shd w:val="solid" w:color="FFFFFF" w:fill="auto"/>
          </w:tcPr>
          <w:p w14:paraId="0A65BF66" w14:textId="77777777" w:rsidR="00E4032D" w:rsidRPr="000749E2" w:rsidRDefault="00E4032D" w:rsidP="005076D8">
            <w:pPr>
              <w:pStyle w:val="TAL"/>
            </w:pPr>
            <w:r w:rsidRPr="000749E2">
              <w:t>0277</w:t>
            </w:r>
          </w:p>
        </w:tc>
        <w:tc>
          <w:tcPr>
            <w:tcW w:w="426" w:type="dxa"/>
            <w:gridSpan w:val="2"/>
            <w:shd w:val="solid" w:color="FFFFFF" w:fill="auto"/>
          </w:tcPr>
          <w:p w14:paraId="7C6C5B7B" w14:textId="77777777" w:rsidR="00E4032D" w:rsidRPr="000749E2" w:rsidRDefault="00E4032D" w:rsidP="005076D8">
            <w:pPr>
              <w:pStyle w:val="TAL"/>
            </w:pPr>
            <w:r w:rsidRPr="000749E2">
              <w:t>-</w:t>
            </w:r>
          </w:p>
        </w:tc>
        <w:tc>
          <w:tcPr>
            <w:tcW w:w="4062" w:type="dxa"/>
            <w:gridSpan w:val="2"/>
            <w:shd w:val="solid" w:color="FFFFFF" w:fill="auto"/>
          </w:tcPr>
          <w:p w14:paraId="63FE7D0F" w14:textId="77777777" w:rsidR="00E4032D" w:rsidRPr="000749E2" w:rsidRDefault="00E4032D" w:rsidP="005076D8">
            <w:pPr>
              <w:pStyle w:val="TAL"/>
            </w:pPr>
            <w:r w:rsidRPr="000749E2">
              <w:t>Update generic procedure 4.5A.4</w:t>
            </w:r>
          </w:p>
        </w:tc>
        <w:tc>
          <w:tcPr>
            <w:tcW w:w="415" w:type="dxa"/>
            <w:gridSpan w:val="2"/>
            <w:shd w:val="solid" w:color="FFFFFF" w:fill="auto"/>
          </w:tcPr>
          <w:p w14:paraId="3510A08F" w14:textId="77777777" w:rsidR="00E4032D" w:rsidRPr="000749E2" w:rsidRDefault="00E4032D" w:rsidP="005076D8">
            <w:pPr>
              <w:pStyle w:val="TAL"/>
            </w:pPr>
            <w:r w:rsidRPr="000749E2">
              <w:t>F</w:t>
            </w:r>
          </w:p>
        </w:tc>
        <w:tc>
          <w:tcPr>
            <w:tcW w:w="708" w:type="dxa"/>
            <w:gridSpan w:val="2"/>
            <w:shd w:val="solid" w:color="FFFFFF" w:fill="auto"/>
          </w:tcPr>
          <w:p w14:paraId="59EC6E4E" w14:textId="77777777" w:rsidR="00E4032D" w:rsidRPr="000749E2" w:rsidRDefault="00E4032D" w:rsidP="005076D8">
            <w:pPr>
              <w:pStyle w:val="TAL"/>
            </w:pPr>
            <w:r w:rsidRPr="000749E2">
              <w:t>9.7.0</w:t>
            </w:r>
          </w:p>
        </w:tc>
        <w:tc>
          <w:tcPr>
            <w:tcW w:w="708" w:type="dxa"/>
            <w:gridSpan w:val="2"/>
            <w:shd w:val="solid" w:color="FFFFFF" w:fill="auto"/>
          </w:tcPr>
          <w:p w14:paraId="5E5096CD" w14:textId="77777777" w:rsidR="00E4032D" w:rsidRPr="000749E2" w:rsidRDefault="00E4032D" w:rsidP="005076D8">
            <w:pPr>
              <w:pStyle w:val="TAL"/>
            </w:pPr>
            <w:r w:rsidRPr="000749E2">
              <w:t>9.8.0</w:t>
            </w:r>
          </w:p>
        </w:tc>
        <w:tc>
          <w:tcPr>
            <w:tcW w:w="1033" w:type="dxa"/>
            <w:gridSpan w:val="2"/>
            <w:shd w:val="solid" w:color="FFFFFF" w:fill="auto"/>
          </w:tcPr>
          <w:p w14:paraId="54B628F6" w14:textId="77777777" w:rsidR="00E4032D" w:rsidRPr="000749E2" w:rsidRDefault="00E4032D" w:rsidP="005076D8">
            <w:pPr>
              <w:pStyle w:val="TAL"/>
            </w:pPr>
            <w:r w:rsidRPr="000749E2">
              <w:t>R5-120693</w:t>
            </w:r>
          </w:p>
        </w:tc>
      </w:tr>
      <w:tr w:rsidR="00E4032D" w:rsidRPr="000749E2" w14:paraId="7DA27FD1" w14:textId="77777777" w:rsidTr="001C22E1">
        <w:trPr>
          <w:gridAfter w:val="1"/>
          <w:wAfter w:w="21" w:type="dxa"/>
          <w:jc w:val="center"/>
        </w:trPr>
        <w:tc>
          <w:tcPr>
            <w:tcW w:w="638" w:type="dxa"/>
            <w:gridSpan w:val="2"/>
            <w:shd w:val="solid" w:color="FFFFFF" w:fill="auto"/>
          </w:tcPr>
          <w:p w14:paraId="370081B7" w14:textId="77777777" w:rsidR="00E4032D" w:rsidRPr="000749E2" w:rsidRDefault="00E4032D" w:rsidP="005076D8">
            <w:pPr>
              <w:pStyle w:val="TAL"/>
            </w:pPr>
            <w:r w:rsidRPr="000749E2">
              <w:t>RP#55</w:t>
            </w:r>
          </w:p>
        </w:tc>
        <w:tc>
          <w:tcPr>
            <w:tcW w:w="1134" w:type="dxa"/>
            <w:gridSpan w:val="2"/>
            <w:shd w:val="solid" w:color="FFFFFF" w:fill="auto"/>
          </w:tcPr>
          <w:p w14:paraId="297D2006" w14:textId="77777777" w:rsidR="00E4032D" w:rsidRPr="000749E2" w:rsidRDefault="00E4032D" w:rsidP="005076D8">
            <w:pPr>
              <w:pStyle w:val="TAL"/>
            </w:pPr>
            <w:r w:rsidRPr="000749E2">
              <w:t>RP-120192</w:t>
            </w:r>
          </w:p>
        </w:tc>
        <w:tc>
          <w:tcPr>
            <w:tcW w:w="567" w:type="dxa"/>
            <w:gridSpan w:val="2"/>
            <w:shd w:val="solid" w:color="FFFFFF" w:fill="auto"/>
          </w:tcPr>
          <w:p w14:paraId="40425827" w14:textId="77777777" w:rsidR="00E4032D" w:rsidRPr="000749E2" w:rsidRDefault="00E4032D" w:rsidP="005076D8">
            <w:pPr>
              <w:pStyle w:val="TAL"/>
            </w:pPr>
            <w:r w:rsidRPr="000749E2">
              <w:t>0278</w:t>
            </w:r>
          </w:p>
        </w:tc>
        <w:tc>
          <w:tcPr>
            <w:tcW w:w="426" w:type="dxa"/>
            <w:gridSpan w:val="2"/>
            <w:shd w:val="solid" w:color="FFFFFF" w:fill="auto"/>
          </w:tcPr>
          <w:p w14:paraId="4C3C9F11" w14:textId="77777777" w:rsidR="00E4032D" w:rsidRPr="000749E2" w:rsidRDefault="00E4032D" w:rsidP="005076D8">
            <w:pPr>
              <w:pStyle w:val="TAL"/>
            </w:pPr>
            <w:r w:rsidRPr="000749E2">
              <w:t>-</w:t>
            </w:r>
          </w:p>
        </w:tc>
        <w:tc>
          <w:tcPr>
            <w:tcW w:w="4062" w:type="dxa"/>
            <w:gridSpan w:val="2"/>
            <w:shd w:val="solid" w:color="FFFFFF" w:fill="auto"/>
          </w:tcPr>
          <w:p w14:paraId="4CAF3348" w14:textId="77777777" w:rsidR="00E4032D" w:rsidRPr="000749E2" w:rsidRDefault="00E4032D" w:rsidP="005076D8">
            <w:pPr>
              <w:pStyle w:val="TAL"/>
            </w:pPr>
            <w:r w:rsidRPr="000749E2">
              <w:t>Update generic procedure 4.5A.5</w:t>
            </w:r>
          </w:p>
        </w:tc>
        <w:tc>
          <w:tcPr>
            <w:tcW w:w="415" w:type="dxa"/>
            <w:gridSpan w:val="2"/>
            <w:shd w:val="solid" w:color="FFFFFF" w:fill="auto"/>
          </w:tcPr>
          <w:p w14:paraId="784F1E67" w14:textId="77777777" w:rsidR="00E4032D" w:rsidRPr="000749E2" w:rsidRDefault="00E4032D" w:rsidP="005076D8">
            <w:pPr>
              <w:pStyle w:val="TAL"/>
            </w:pPr>
            <w:r w:rsidRPr="000749E2">
              <w:t>F</w:t>
            </w:r>
          </w:p>
        </w:tc>
        <w:tc>
          <w:tcPr>
            <w:tcW w:w="708" w:type="dxa"/>
            <w:gridSpan w:val="2"/>
            <w:shd w:val="solid" w:color="FFFFFF" w:fill="auto"/>
          </w:tcPr>
          <w:p w14:paraId="0E4E600A" w14:textId="77777777" w:rsidR="00E4032D" w:rsidRPr="000749E2" w:rsidRDefault="00E4032D" w:rsidP="005076D8">
            <w:pPr>
              <w:pStyle w:val="TAL"/>
            </w:pPr>
            <w:r w:rsidRPr="000749E2">
              <w:t>9.7.0</w:t>
            </w:r>
          </w:p>
        </w:tc>
        <w:tc>
          <w:tcPr>
            <w:tcW w:w="708" w:type="dxa"/>
            <w:gridSpan w:val="2"/>
            <w:shd w:val="solid" w:color="FFFFFF" w:fill="auto"/>
          </w:tcPr>
          <w:p w14:paraId="6FC7149B" w14:textId="77777777" w:rsidR="00E4032D" w:rsidRPr="000749E2" w:rsidRDefault="00E4032D" w:rsidP="005076D8">
            <w:pPr>
              <w:pStyle w:val="TAL"/>
            </w:pPr>
            <w:r w:rsidRPr="000749E2">
              <w:t>9.8.0</w:t>
            </w:r>
          </w:p>
        </w:tc>
        <w:tc>
          <w:tcPr>
            <w:tcW w:w="1033" w:type="dxa"/>
            <w:gridSpan w:val="2"/>
            <w:shd w:val="solid" w:color="FFFFFF" w:fill="auto"/>
          </w:tcPr>
          <w:p w14:paraId="436E6842" w14:textId="77777777" w:rsidR="00E4032D" w:rsidRPr="000749E2" w:rsidRDefault="00E4032D" w:rsidP="005076D8">
            <w:pPr>
              <w:pStyle w:val="TAL"/>
            </w:pPr>
            <w:r w:rsidRPr="000749E2">
              <w:t>R5-120694</w:t>
            </w:r>
          </w:p>
        </w:tc>
      </w:tr>
      <w:tr w:rsidR="00E4032D" w:rsidRPr="000749E2" w14:paraId="71FFD478" w14:textId="77777777" w:rsidTr="001C22E1">
        <w:trPr>
          <w:gridAfter w:val="1"/>
          <w:wAfter w:w="21" w:type="dxa"/>
          <w:jc w:val="center"/>
        </w:trPr>
        <w:tc>
          <w:tcPr>
            <w:tcW w:w="638" w:type="dxa"/>
            <w:gridSpan w:val="2"/>
            <w:shd w:val="solid" w:color="FFFFFF" w:fill="auto"/>
          </w:tcPr>
          <w:p w14:paraId="5E0E7EF1" w14:textId="77777777" w:rsidR="00E4032D" w:rsidRPr="000749E2" w:rsidRDefault="00E4032D" w:rsidP="005076D8">
            <w:pPr>
              <w:pStyle w:val="TAL"/>
            </w:pPr>
            <w:r w:rsidRPr="000749E2">
              <w:t>RP#55</w:t>
            </w:r>
          </w:p>
        </w:tc>
        <w:tc>
          <w:tcPr>
            <w:tcW w:w="1134" w:type="dxa"/>
            <w:gridSpan w:val="2"/>
            <w:shd w:val="solid" w:color="FFFFFF" w:fill="auto"/>
          </w:tcPr>
          <w:p w14:paraId="6D28D3DE" w14:textId="77777777" w:rsidR="00E4032D" w:rsidRPr="000749E2" w:rsidRDefault="00E4032D" w:rsidP="005076D8">
            <w:pPr>
              <w:pStyle w:val="TAL"/>
            </w:pPr>
            <w:r w:rsidRPr="000749E2">
              <w:t>RP-120200</w:t>
            </w:r>
          </w:p>
        </w:tc>
        <w:tc>
          <w:tcPr>
            <w:tcW w:w="567" w:type="dxa"/>
            <w:gridSpan w:val="2"/>
            <w:shd w:val="solid" w:color="FFFFFF" w:fill="auto"/>
          </w:tcPr>
          <w:p w14:paraId="5254D034" w14:textId="77777777" w:rsidR="00E4032D" w:rsidRPr="000749E2" w:rsidRDefault="00E4032D" w:rsidP="005076D8">
            <w:pPr>
              <w:pStyle w:val="TAL"/>
            </w:pPr>
            <w:r w:rsidRPr="000749E2">
              <w:t>0280</w:t>
            </w:r>
          </w:p>
        </w:tc>
        <w:tc>
          <w:tcPr>
            <w:tcW w:w="426" w:type="dxa"/>
            <w:gridSpan w:val="2"/>
            <w:shd w:val="solid" w:color="FFFFFF" w:fill="auto"/>
          </w:tcPr>
          <w:p w14:paraId="1AC42BBE" w14:textId="77777777" w:rsidR="00E4032D" w:rsidRPr="000749E2" w:rsidRDefault="00E4032D" w:rsidP="005076D8">
            <w:pPr>
              <w:pStyle w:val="TAL"/>
            </w:pPr>
            <w:r w:rsidRPr="000749E2">
              <w:t>-</w:t>
            </w:r>
          </w:p>
        </w:tc>
        <w:tc>
          <w:tcPr>
            <w:tcW w:w="4062" w:type="dxa"/>
            <w:gridSpan w:val="2"/>
            <w:shd w:val="solid" w:color="FFFFFF" w:fill="auto"/>
          </w:tcPr>
          <w:p w14:paraId="72CECB1F" w14:textId="77777777" w:rsidR="00E4032D" w:rsidRPr="000749E2" w:rsidRDefault="00E4032D" w:rsidP="005076D8">
            <w:pPr>
              <w:pStyle w:val="TAL"/>
            </w:pPr>
            <w:r w:rsidRPr="000749E2">
              <w:t>Addition of the default value of Carrier Aggregation parameters</w:t>
            </w:r>
          </w:p>
        </w:tc>
        <w:tc>
          <w:tcPr>
            <w:tcW w:w="415" w:type="dxa"/>
            <w:gridSpan w:val="2"/>
            <w:shd w:val="solid" w:color="FFFFFF" w:fill="auto"/>
          </w:tcPr>
          <w:p w14:paraId="02535FD3" w14:textId="77777777" w:rsidR="00E4032D" w:rsidRPr="000749E2" w:rsidRDefault="00E4032D" w:rsidP="005076D8">
            <w:pPr>
              <w:pStyle w:val="TAL"/>
            </w:pPr>
            <w:r w:rsidRPr="000749E2">
              <w:t>F</w:t>
            </w:r>
          </w:p>
        </w:tc>
        <w:tc>
          <w:tcPr>
            <w:tcW w:w="708" w:type="dxa"/>
            <w:gridSpan w:val="2"/>
            <w:shd w:val="solid" w:color="FFFFFF" w:fill="auto"/>
          </w:tcPr>
          <w:p w14:paraId="538FC2FF" w14:textId="77777777" w:rsidR="00E4032D" w:rsidRPr="000749E2" w:rsidRDefault="00E4032D" w:rsidP="005076D8">
            <w:pPr>
              <w:pStyle w:val="TAL"/>
            </w:pPr>
            <w:r w:rsidRPr="000749E2">
              <w:t>9.7.0</w:t>
            </w:r>
          </w:p>
        </w:tc>
        <w:tc>
          <w:tcPr>
            <w:tcW w:w="708" w:type="dxa"/>
            <w:gridSpan w:val="2"/>
            <w:shd w:val="solid" w:color="FFFFFF" w:fill="auto"/>
          </w:tcPr>
          <w:p w14:paraId="4D3883F5" w14:textId="77777777" w:rsidR="00E4032D" w:rsidRPr="000749E2" w:rsidRDefault="00E4032D" w:rsidP="005076D8">
            <w:pPr>
              <w:pStyle w:val="TAL"/>
            </w:pPr>
            <w:r w:rsidRPr="000749E2">
              <w:t>9.8.0</w:t>
            </w:r>
          </w:p>
        </w:tc>
        <w:tc>
          <w:tcPr>
            <w:tcW w:w="1033" w:type="dxa"/>
            <w:gridSpan w:val="2"/>
            <w:shd w:val="solid" w:color="FFFFFF" w:fill="auto"/>
          </w:tcPr>
          <w:p w14:paraId="0C2B3E40" w14:textId="77777777" w:rsidR="00E4032D" w:rsidRPr="000749E2" w:rsidRDefault="00E4032D" w:rsidP="005076D8">
            <w:pPr>
              <w:pStyle w:val="TAL"/>
            </w:pPr>
            <w:r w:rsidRPr="000749E2">
              <w:t>R5-120726</w:t>
            </w:r>
          </w:p>
        </w:tc>
      </w:tr>
      <w:tr w:rsidR="00E4032D" w:rsidRPr="000749E2" w14:paraId="493D4419" w14:textId="77777777" w:rsidTr="001C22E1">
        <w:trPr>
          <w:gridAfter w:val="1"/>
          <w:wAfter w:w="21" w:type="dxa"/>
          <w:jc w:val="center"/>
        </w:trPr>
        <w:tc>
          <w:tcPr>
            <w:tcW w:w="638" w:type="dxa"/>
            <w:gridSpan w:val="2"/>
            <w:shd w:val="solid" w:color="FFFFFF" w:fill="auto"/>
          </w:tcPr>
          <w:p w14:paraId="7E86FAC6" w14:textId="77777777" w:rsidR="00E4032D" w:rsidRPr="000749E2" w:rsidRDefault="00E4032D" w:rsidP="005076D8">
            <w:pPr>
              <w:pStyle w:val="TAL"/>
            </w:pPr>
            <w:r w:rsidRPr="000749E2">
              <w:t>RP#55</w:t>
            </w:r>
          </w:p>
        </w:tc>
        <w:tc>
          <w:tcPr>
            <w:tcW w:w="1134" w:type="dxa"/>
            <w:gridSpan w:val="2"/>
            <w:shd w:val="solid" w:color="FFFFFF" w:fill="auto"/>
          </w:tcPr>
          <w:p w14:paraId="1B4F6F73" w14:textId="77777777" w:rsidR="00E4032D" w:rsidRPr="000749E2" w:rsidRDefault="00E4032D" w:rsidP="005076D8">
            <w:pPr>
              <w:pStyle w:val="TAL"/>
            </w:pPr>
            <w:r w:rsidRPr="000749E2">
              <w:t>RP-120179</w:t>
            </w:r>
          </w:p>
        </w:tc>
        <w:tc>
          <w:tcPr>
            <w:tcW w:w="567" w:type="dxa"/>
            <w:gridSpan w:val="2"/>
            <w:shd w:val="solid" w:color="FFFFFF" w:fill="auto"/>
          </w:tcPr>
          <w:p w14:paraId="51734972" w14:textId="77777777" w:rsidR="00E4032D" w:rsidRPr="000749E2" w:rsidRDefault="00E4032D" w:rsidP="005076D8">
            <w:pPr>
              <w:pStyle w:val="TAL"/>
            </w:pPr>
            <w:r w:rsidRPr="000749E2">
              <w:t>0282</w:t>
            </w:r>
          </w:p>
        </w:tc>
        <w:tc>
          <w:tcPr>
            <w:tcW w:w="426" w:type="dxa"/>
            <w:gridSpan w:val="2"/>
            <w:shd w:val="solid" w:color="FFFFFF" w:fill="auto"/>
          </w:tcPr>
          <w:p w14:paraId="4ED57CDF" w14:textId="77777777" w:rsidR="00E4032D" w:rsidRPr="000749E2" w:rsidRDefault="00E4032D" w:rsidP="005076D8">
            <w:pPr>
              <w:pStyle w:val="TAL"/>
            </w:pPr>
            <w:r w:rsidRPr="000749E2">
              <w:t>-</w:t>
            </w:r>
          </w:p>
        </w:tc>
        <w:tc>
          <w:tcPr>
            <w:tcW w:w="4062" w:type="dxa"/>
            <w:gridSpan w:val="2"/>
            <w:shd w:val="solid" w:color="FFFFFF" w:fill="auto"/>
          </w:tcPr>
          <w:p w14:paraId="6F244469" w14:textId="77777777" w:rsidR="00E4032D" w:rsidRPr="000749E2" w:rsidRDefault="00E4032D" w:rsidP="005076D8">
            <w:pPr>
              <w:pStyle w:val="TAL"/>
            </w:pPr>
            <w:r w:rsidRPr="000749E2">
              <w:t>Correction of UE Release in UE capability</w:t>
            </w:r>
          </w:p>
        </w:tc>
        <w:tc>
          <w:tcPr>
            <w:tcW w:w="415" w:type="dxa"/>
            <w:gridSpan w:val="2"/>
            <w:shd w:val="solid" w:color="FFFFFF" w:fill="auto"/>
          </w:tcPr>
          <w:p w14:paraId="5D616255" w14:textId="77777777" w:rsidR="00E4032D" w:rsidRPr="000749E2" w:rsidRDefault="00E4032D" w:rsidP="005076D8">
            <w:pPr>
              <w:pStyle w:val="TAL"/>
            </w:pPr>
            <w:r w:rsidRPr="000749E2">
              <w:t>F</w:t>
            </w:r>
          </w:p>
        </w:tc>
        <w:tc>
          <w:tcPr>
            <w:tcW w:w="708" w:type="dxa"/>
            <w:gridSpan w:val="2"/>
            <w:shd w:val="solid" w:color="FFFFFF" w:fill="auto"/>
          </w:tcPr>
          <w:p w14:paraId="7C06502F" w14:textId="77777777" w:rsidR="00E4032D" w:rsidRPr="000749E2" w:rsidRDefault="00E4032D" w:rsidP="005076D8">
            <w:pPr>
              <w:pStyle w:val="TAL"/>
            </w:pPr>
            <w:r w:rsidRPr="000749E2">
              <w:t>9.7.0</w:t>
            </w:r>
          </w:p>
        </w:tc>
        <w:tc>
          <w:tcPr>
            <w:tcW w:w="708" w:type="dxa"/>
            <w:gridSpan w:val="2"/>
            <w:shd w:val="solid" w:color="FFFFFF" w:fill="auto"/>
          </w:tcPr>
          <w:p w14:paraId="193F1E34" w14:textId="77777777" w:rsidR="00E4032D" w:rsidRPr="000749E2" w:rsidRDefault="00E4032D" w:rsidP="005076D8">
            <w:pPr>
              <w:pStyle w:val="TAL"/>
            </w:pPr>
            <w:r w:rsidRPr="000749E2">
              <w:t>9.8.0</w:t>
            </w:r>
          </w:p>
        </w:tc>
        <w:tc>
          <w:tcPr>
            <w:tcW w:w="1033" w:type="dxa"/>
            <w:gridSpan w:val="2"/>
            <w:shd w:val="solid" w:color="FFFFFF" w:fill="auto"/>
          </w:tcPr>
          <w:p w14:paraId="25765F93" w14:textId="77777777" w:rsidR="00E4032D" w:rsidRPr="000749E2" w:rsidRDefault="00E4032D" w:rsidP="005076D8">
            <w:pPr>
              <w:pStyle w:val="TAL"/>
            </w:pPr>
            <w:r w:rsidRPr="000749E2">
              <w:t>R5-120752</w:t>
            </w:r>
          </w:p>
        </w:tc>
      </w:tr>
      <w:tr w:rsidR="00E4032D" w:rsidRPr="000749E2" w14:paraId="595CF200" w14:textId="77777777" w:rsidTr="001C22E1">
        <w:trPr>
          <w:gridAfter w:val="1"/>
          <w:wAfter w:w="21" w:type="dxa"/>
          <w:jc w:val="center"/>
        </w:trPr>
        <w:tc>
          <w:tcPr>
            <w:tcW w:w="638" w:type="dxa"/>
            <w:gridSpan w:val="2"/>
            <w:shd w:val="solid" w:color="FFFFFF" w:fill="auto"/>
          </w:tcPr>
          <w:p w14:paraId="4E6A47AD" w14:textId="77777777" w:rsidR="00E4032D" w:rsidRPr="000749E2" w:rsidRDefault="00E4032D" w:rsidP="005076D8">
            <w:pPr>
              <w:pStyle w:val="TAL"/>
            </w:pPr>
            <w:r w:rsidRPr="000749E2">
              <w:t>RP#55</w:t>
            </w:r>
          </w:p>
        </w:tc>
        <w:tc>
          <w:tcPr>
            <w:tcW w:w="1134" w:type="dxa"/>
            <w:gridSpan w:val="2"/>
            <w:shd w:val="solid" w:color="FFFFFF" w:fill="auto"/>
          </w:tcPr>
          <w:p w14:paraId="5E4C9475" w14:textId="77777777" w:rsidR="00E4032D" w:rsidRPr="000749E2" w:rsidRDefault="00E4032D" w:rsidP="005076D8">
            <w:pPr>
              <w:pStyle w:val="TAL"/>
            </w:pPr>
            <w:r w:rsidRPr="000749E2">
              <w:t>RP-120179</w:t>
            </w:r>
          </w:p>
        </w:tc>
        <w:tc>
          <w:tcPr>
            <w:tcW w:w="567" w:type="dxa"/>
            <w:gridSpan w:val="2"/>
            <w:shd w:val="solid" w:color="FFFFFF" w:fill="auto"/>
          </w:tcPr>
          <w:p w14:paraId="3AE839D3" w14:textId="77777777" w:rsidR="00E4032D" w:rsidRPr="000749E2" w:rsidRDefault="00E4032D" w:rsidP="005076D8">
            <w:pPr>
              <w:pStyle w:val="TAL"/>
            </w:pPr>
            <w:r w:rsidRPr="000749E2">
              <w:t>0283</w:t>
            </w:r>
          </w:p>
        </w:tc>
        <w:tc>
          <w:tcPr>
            <w:tcW w:w="426" w:type="dxa"/>
            <w:gridSpan w:val="2"/>
            <w:shd w:val="solid" w:color="FFFFFF" w:fill="auto"/>
          </w:tcPr>
          <w:p w14:paraId="79FF2E03" w14:textId="77777777" w:rsidR="00E4032D" w:rsidRPr="000749E2" w:rsidRDefault="00E4032D" w:rsidP="005076D8">
            <w:pPr>
              <w:pStyle w:val="TAL"/>
            </w:pPr>
            <w:r w:rsidRPr="000749E2">
              <w:t>-</w:t>
            </w:r>
          </w:p>
        </w:tc>
        <w:tc>
          <w:tcPr>
            <w:tcW w:w="4062" w:type="dxa"/>
            <w:gridSpan w:val="2"/>
            <w:shd w:val="solid" w:color="FFFFFF" w:fill="auto"/>
          </w:tcPr>
          <w:p w14:paraId="4D952B8A" w14:textId="77777777" w:rsidR="00E4032D" w:rsidRPr="000749E2" w:rsidRDefault="00E4032D" w:rsidP="005076D8">
            <w:pPr>
              <w:pStyle w:val="TAL"/>
            </w:pPr>
            <w:r w:rsidRPr="000749E2">
              <w:t>Introduction of generic test procedure for SRVCC call handover to UTRA</w:t>
            </w:r>
          </w:p>
        </w:tc>
        <w:tc>
          <w:tcPr>
            <w:tcW w:w="415" w:type="dxa"/>
            <w:gridSpan w:val="2"/>
            <w:shd w:val="solid" w:color="FFFFFF" w:fill="auto"/>
          </w:tcPr>
          <w:p w14:paraId="6EB4301C" w14:textId="77777777" w:rsidR="00E4032D" w:rsidRPr="000749E2" w:rsidRDefault="00E4032D" w:rsidP="005076D8">
            <w:pPr>
              <w:pStyle w:val="TAL"/>
            </w:pPr>
            <w:r w:rsidRPr="000749E2">
              <w:t>F</w:t>
            </w:r>
          </w:p>
        </w:tc>
        <w:tc>
          <w:tcPr>
            <w:tcW w:w="708" w:type="dxa"/>
            <w:gridSpan w:val="2"/>
            <w:shd w:val="solid" w:color="FFFFFF" w:fill="auto"/>
          </w:tcPr>
          <w:p w14:paraId="11A6A05B" w14:textId="77777777" w:rsidR="00E4032D" w:rsidRPr="000749E2" w:rsidRDefault="00E4032D" w:rsidP="005076D8">
            <w:pPr>
              <w:pStyle w:val="TAL"/>
            </w:pPr>
            <w:r w:rsidRPr="000749E2">
              <w:t>9.7.0</w:t>
            </w:r>
          </w:p>
        </w:tc>
        <w:tc>
          <w:tcPr>
            <w:tcW w:w="708" w:type="dxa"/>
            <w:gridSpan w:val="2"/>
            <w:shd w:val="solid" w:color="FFFFFF" w:fill="auto"/>
          </w:tcPr>
          <w:p w14:paraId="4062720A" w14:textId="77777777" w:rsidR="00E4032D" w:rsidRPr="000749E2" w:rsidRDefault="00E4032D" w:rsidP="005076D8">
            <w:pPr>
              <w:pStyle w:val="TAL"/>
            </w:pPr>
            <w:r w:rsidRPr="000749E2">
              <w:t>9.8.0</w:t>
            </w:r>
          </w:p>
        </w:tc>
        <w:tc>
          <w:tcPr>
            <w:tcW w:w="1033" w:type="dxa"/>
            <w:gridSpan w:val="2"/>
            <w:shd w:val="solid" w:color="FFFFFF" w:fill="auto"/>
          </w:tcPr>
          <w:p w14:paraId="1BBDBF34" w14:textId="77777777" w:rsidR="00E4032D" w:rsidRPr="000749E2" w:rsidRDefault="00E4032D" w:rsidP="005076D8">
            <w:pPr>
              <w:pStyle w:val="TAL"/>
            </w:pPr>
            <w:r w:rsidRPr="000749E2">
              <w:t>R5-120753</w:t>
            </w:r>
          </w:p>
        </w:tc>
      </w:tr>
      <w:tr w:rsidR="00E4032D" w:rsidRPr="000749E2" w14:paraId="2DFF23C2" w14:textId="77777777" w:rsidTr="001C22E1">
        <w:trPr>
          <w:gridAfter w:val="1"/>
          <w:wAfter w:w="21" w:type="dxa"/>
          <w:jc w:val="center"/>
        </w:trPr>
        <w:tc>
          <w:tcPr>
            <w:tcW w:w="638" w:type="dxa"/>
            <w:gridSpan w:val="2"/>
            <w:shd w:val="solid" w:color="FFFFFF" w:fill="auto"/>
          </w:tcPr>
          <w:p w14:paraId="5DBCC81C" w14:textId="77777777" w:rsidR="00E4032D" w:rsidRPr="000749E2" w:rsidRDefault="00E4032D" w:rsidP="005076D8">
            <w:pPr>
              <w:pStyle w:val="TAL"/>
            </w:pPr>
            <w:r w:rsidRPr="000749E2">
              <w:t>RP#55</w:t>
            </w:r>
          </w:p>
        </w:tc>
        <w:tc>
          <w:tcPr>
            <w:tcW w:w="1134" w:type="dxa"/>
            <w:gridSpan w:val="2"/>
            <w:shd w:val="solid" w:color="FFFFFF" w:fill="auto"/>
          </w:tcPr>
          <w:p w14:paraId="2E55B968" w14:textId="77777777" w:rsidR="00E4032D" w:rsidRPr="000749E2" w:rsidRDefault="00E4032D" w:rsidP="005076D8">
            <w:pPr>
              <w:pStyle w:val="TAL"/>
            </w:pPr>
            <w:r w:rsidRPr="000749E2">
              <w:t>RP-120179</w:t>
            </w:r>
          </w:p>
        </w:tc>
        <w:tc>
          <w:tcPr>
            <w:tcW w:w="567" w:type="dxa"/>
            <w:gridSpan w:val="2"/>
            <w:shd w:val="solid" w:color="FFFFFF" w:fill="auto"/>
          </w:tcPr>
          <w:p w14:paraId="29B69F74" w14:textId="77777777" w:rsidR="00E4032D" w:rsidRPr="000749E2" w:rsidRDefault="00E4032D" w:rsidP="005076D8">
            <w:pPr>
              <w:pStyle w:val="TAL"/>
            </w:pPr>
            <w:r w:rsidRPr="000749E2">
              <w:t>0284</w:t>
            </w:r>
          </w:p>
        </w:tc>
        <w:tc>
          <w:tcPr>
            <w:tcW w:w="426" w:type="dxa"/>
            <w:gridSpan w:val="2"/>
            <w:shd w:val="solid" w:color="FFFFFF" w:fill="auto"/>
          </w:tcPr>
          <w:p w14:paraId="5E0FE25B" w14:textId="77777777" w:rsidR="00E4032D" w:rsidRPr="000749E2" w:rsidRDefault="00E4032D" w:rsidP="005076D8">
            <w:pPr>
              <w:pStyle w:val="TAL"/>
            </w:pPr>
            <w:r w:rsidRPr="000749E2">
              <w:t>-</w:t>
            </w:r>
          </w:p>
        </w:tc>
        <w:tc>
          <w:tcPr>
            <w:tcW w:w="4062" w:type="dxa"/>
            <w:gridSpan w:val="2"/>
            <w:shd w:val="solid" w:color="FFFFFF" w:fill="auto"/>
          </w:tcPr>
          <w:p w14:paraId="226BA643" w14:textId="77777777" w:rsidR="00E4032D" w:rsidRPr="000749E2" w:rsidRDefault="00E4032D" w:rsidP="005076D8">
            <w:pPr>
              <w:pStyle w:val="TAL"/>
            </w:pPr>
            <w:r w:rsidRPr="000749E2">
              <w:t>Correction to test procedure sequence 6.4.2.7A for check that UE is camped on E-UTRAN cell upon mobility from another RAT</w:t>
            </w:r>
          </w:p>
        </w:tc>
        <w:tc>
          <w:tcPr>
            <w:tcW w:w="415" w:type="dxa"/>
            <w:gridSpan w:val="2"/>
            <w:shd w:val="solid" w:color="FFFFFF" w:fill="auto"/>
          </w:tcPr>
          <w:p w14:paraId="16D60CB8" w14:textId="77777777" w:rsidR="00E4032D" w:rsidRPr="000749E2" w:rsidRDefault="00E4032D" w:rsidP="005076D8">
            <w:pPr>
              <w:pStyle w:val="TAL"/>
            </w:pPr>
            <w:r w:rsidRPr="000749E2">
              <w:t>F</w:t>
            </w:r>
          </w:p>
        </w:tc>
        <w:tc>
          <w:tcPr>
            <w:tcW w:w="708" w:type="dxa"/>
            <w:gridSpan w:val="2"/>
            <w:shd w:val="solid" w:color="FFFFFF" w:fill="auto"/>
          </w:tcPr>
          <w:p w14:paraId="2CB2A10C" w14:textId="77777777" w:rsidR="00E4032D" w:rsidRPr="000749E2" w:rsidRDefault="00E4032D" w:rsidP="005076D8">
            <w:pPr>
              <w:pStyle w:val="TAL"/>
            </w:pPr>
            <w:r w:rsidRPr="000749E2">
              <w:t>9.7.0</w:t>
            </w:r>
          </w:p>
        </w:tc>
        <w:tc>
          <w:tcPr>
            <w:tcW w:w="708" w:type="dxa"/>
            <w:gridSpan w:val="2"/>
            <w:shd w:val="solid" w:color="FFFFFF" w:fill="auto"/>
          </w:tcPr>
          <w:p w14:paraId="5BD917A8" w14:textId="77777777" w:rsidR="00E4032D" w:rsidRPr="000749E2" w:rsidRDefault="00E4032D" w:rsidP="005076D8">
            <w:pPr>
              <w:pStyle w:val="TAL"/>
            </w:pPr>
            <w:r w:rsidRPr="000749E2">
              <w:t>9.8.0</w:t>
            </w:r>
          </w:p>
        </w:tc>
        <w:tc>
          <w:tcPr>
            <w:tcW w:w="1033" w:type="dxa"/>
            <w:gridSpan w:val="2"/>
            <w:shd w:val="solid" w:color="FFFFFF" w:fill="auto"/>
          </w:tcPr>
          <w:p w14:paraId="326D811E" w14:textId="77777777" w:rsidR="00E4032D" w:rsidRPr="000749E2" w:rsidRDefault="00E4032D" w:rsidP="005076D8">
            <w:pPr>
              <w:pStyle w:val="TAL"/>
            </w:pPr>
            <w:r w:rsidRPr="000749E2">
              <w:t>R5-120754</w:t>
            </w:r>
          </w:p>
        </w:tc>
      </w:tr>
      <w:tr w:rsidR="00E4032D" w:rsidRPr="000749E2" w14:paraId="0919F60F" w14:textId="77777777" w:rsidTr="001C22E1">
        <w:trPr>
          <w:gridAfter w:val="1"/>
          <w:wAfter w:w="21" w:type="dxa"/>
          <w:jc w:val="center"/>
        </w:trPr>
        <w:tc>
          <w:tcPr>
            <w:tcW w:w="638" w:type="dxa"/>
            <w:gridSpan w:val="2"/>
            <w:shd w:val="solid" w:color="FFFFFF" w:fill="auto"/>
          </w:tcPr>
          <w:p w14:paraId="300B845F" w14:textId="77777777" w:rsidR="00E4032D" w:rsidRPr="000749E2" w:rsidRDefault="00E4032D" w:rsidP="005076D8">
            <w:pPr>
              <w:pStyle w:val="TAL"/>
            </w:pPr>
            <w:r w:rsidRPr="000749E2">
              <w:t>RP#55</w:t>
            </w:r>
          </w:p>
        </w:tc>
        <w:tc>
          <w:tcPr>
            <w:tcW w:w="1134" w:type="dxa"/>
            <w:gridSpan w:val="2"/>
            <w:shd w:val="solid" w:color="FFFFFF" w:fill="auto"/>
          </w:tcPr>
          <w:p w14:paraId="44E20182" w14:textId="77777777" w:rsidR="00E4032D" w:rsidRPr="000749E2" w:rsidRDefault="00E4032D" w:rsidP="005076D8">
            <w:pPr>
              <w:pStyle w:val="TAL"/>
            </w:pPr>
            <w:r w:rsidRPr="000749E2">
              <w:t>RP-120179</w:t>
            </w:r>
          </w:p>
        </w:tc>
        <w:tc>
          <w:tcPr>
            <w:tcW w:w="567" w:type="dxa"/>
            <w:gridSpan w:val="2"/>
            <w:shd w:val="solid" w:color="FFFFFF" w:fill="auto"/>
          </w:tcPr>
          <w:p w14:paraId="2D60BFA1" w14:textId="77777777" w:rsidR="00E4032D" w:rsidRPr="000749E2" w:rsidRDefault="00E4032D" w:rsidP="005076D8">
            <w:pPr>
              <w:pStyle w:val="TAL"/>
            </w:pPr>
            <w:r w:rsidRPr="000749E2">
              <w:t>0285</w:t>
            </w:r>
          </w:p>
        </w:tc>
        <w:tc>
          <w:tcPr>
            <w:tcW w:w="426" w:type="dxa"/>
            <w:gridSpan w:val="2"/>
            <w:shd w:val="solid" w:color="FFFFFF" w:fill="auto"/>
          </w:tcPr>
          <w:p w14:paraId="73A45070" w14:textId="77777777" w:rsidR="00E4032D" w:rsidRPr="000749E2" w:rsidRDefault="00E4032D" w:rsidP="005076D8">
            <w:pPr>
              <w:pStyle w:val="TAL"/>
            </w:pPr>
            <w:r w:rsidRPr="000749E2">
              <w:t>-</w:t>
            </w:r>
          </w:p>
        </w:tc>
        <w:tc>
          <w:tcPr>
            <w:tcW w:w="4062" w:type="dxa"/>
            <w:gridSpan w:val="2"/>
            <w:shd w:val="solid" w:color="FFFFFF" w:fill="auto"/>
          </w:tcPr>
          <w:p w14:paraId="01AEC770" w14:textId="77777777" w:rsidR="00E4032D" w:rsidRPr="000749E2" w:rsidRDefault="00E4032D" w:rsidP="005076D8">
            <w:pPr>
              <w:pStyle w:val="TAL"/>
            </w:pPr>
            <w:r w:rsidRPr="000749E2">
              <w:t>Addition of Default UTRA RRC Connection Request message</w:t>
            </w:r>
          </w:p>
        </w:tc>
        <w:tc>
          <w:tcPr>
            <w:tcW w:w="415" w:type="dxa"/>
            <w:gridSpan w:val="2"/>
            <w:shd w:val="solid" w:color="FFFFFF" w:fill="auto"/>
          </w:tcPr>
          <w:p w14:paraId="2925B2C9" w14:textId="77777777" w:rsidR="00E4032D" w:rsidRPr="000749E2" w:rsidRDefault="00E4032D" w:rsidP="005076D8">
            <w:pPr>
              <w:pStyle w:val="TAL"/>
            </w:pPr>
            <w:r w:rsidRPr="000749E2">
              <w:t>F</w:t>
            </w:r>
          </w:p>
        </w:tc>
        <w:tc>
          <w:tcPr>
            <w:tcW w:w="708" w:type="dxa"/>
            <w:gridSpan w:val="2"/>
            <w:shd w:val="solid" w:color="FFFFFF" w:fill="auto"/>
          </w:tcPr>
          <w:p w14:paraId="26488B1C" w14:textId="77777777" w:rsidR="00E4032D" w:rsidRPr="000749E2" w:rsidRDefault="00E4032D" w:rsidP="005076D8">
            <w:pPr>
              <w:pStyle w:val="TAL"/>
            </w:pPr>
            <w:r w:rsidRPr="000749E2">
              <w:t>9.7.0</w:t>
            </w:r>
          </w:p>
        </w:tc>
        <w:tc>
          <w:tcPr>
            <w:tcW w:w="708" w:type="dxa"/>
            <w:gridSpan w:val="2"/>
            <w:shd w:val="solid" w:color="FFFFFF" w:fill="auto"/>
          </w:tcPr>
          <w:p w14:paraId="480D8398" w14:textId="77777777" w:rsidR="00E4032D" w:rsidRPr="000749E2" w:rsidRDefault="00E4032D" w:rsidP="005076D8">
            <w:pPr>
              <w:pStyle w:val="TAL"/>
            </w:pPr>
            <w:r w:rsidRPr="000749E2">
              <w:t>9.8.0</w:t>
            </w:r>
          </w:p>
        </w:tc>
        <w:tc>
          <w:tcPr>
            <w:tcW w:w="1033" w:type="dxa"/>
            <w:gridSpan w:val="2"/>
            <w:shd w:val="solid" w:color="FFFFFF" w:fill="auto"/>
          </w:tcPr>
          <w:p w14:paraId="497E3091" w14:textId="77777777" w:rsidR="00E4032D" w:rsidRPr="000749E2" w:rsidRDefault="00E4032D" w:rsidP="005076D8">
            <w:pPr>
              <w:pStyle w:val="TAL"/>
            </w:pPr>
            <w:r w:rsidRPr="000749E2">
              <w:t>R5-120756</w:t>
            </w:r>
          </w:p>
        </w:tc>
      </w:tr>
      <w:tr w:rsidR="00E4032D" w:rsidRPr="000749E2" w14:paraId="4259F6D1" w14:textId="77777777" w:rsidTr="001C22E1">
        <w:trPr>
          <w:gridAfter w:val="1"/>
          <w:wAfter w:w="21" w:type="dxa"/>
          <w:jc w:val="center"/>
        </w:trPr>
        <w:tc>
          <w:tcPr>
            <w:tcW w:w="638" w:type="dxa"/>
            <w:gridSpan w:val="2"/>
            <w:shd w:val="solid" w:color="FFFFFF" w:fill="auto"/>
          </w:tcPr>
          <w:p w14:paraId="44014696" w14:textId="77777777" w:rsidR="00E4032D" w:rsidRPr="000749E2" w:rsidRDefault="00E4032D" w:rsidP="005076D8">
            <w:pPr>
              <w:pStyle w:val="TAL"/>
            </w:pPr>
            <w:r w:rsidRPr="000749E2">
              <w:t>RP#55</w:t>
            </w:r>
          </w:p>
        </w:tc>
        <w:tc>
          <w:tcPr>
            <w:tcW w:w="1134" w:type="dxa"/>
            <w:gridSpan w:val="2"/>
            <w:shd w:val="solid" w:color="FFFFFF" w:fill="auto"/>
          </w:tcPr>
          <w:p w14:paraId="7FFDB79D" w14:textId="77777777" w:rsidR="00E4032D" w:rsidRPr="000749E2" w:rsidRDefault="00E4032D" w:rsidP="005076D8">
            <w:pPr>
              <w:pStyle w:val="TAL"/>
            </w:pPr>
            <w:r w:rsidRPr="000749E2">
              <w:t>RP-120176</w:t>
            </w:r>
          </w:p>
        </w:tc>
        <w:tc>
          <w:tcPr>
            <w:tcW w:w="567" w:type="dxa"/>
            <w:gridSpan w:val="2"/>
            <w:shd w:val="solid" w:color="FFFFFF" w:fill="auto"/>
          </w:tcPr>
          <w:p w14:paraId="4379FB0B" w14:textId="77777777" w:rsidR="00E4032D" w:rsidRPr="000749E2" w:rsidRDefault="00E4032D" w:rsidP="005076D8">
            <w:pPr>
              <w:pStyle w:val="TAL"/>
            </w:pPr>
            <w:r w:rsidRPr="000749E2">
              <w:t>0286</w:t>
            </w:r>
          </w:p>
        </w:tc>
        <w:tc>
          <w:tcPr>
            <w:tcW w:w="426" w:type="dxa"/>
            <w:gridSpan w:val="2"/>
            <w:shd w:val="solid" w:color="FFFFFF" w:fill="auto"/>
          </w:tcPr>
          <w:p w14:paraId="39A0BC53" w14:textId="77777777" w:rsidR="00E4032D" w:rsidRPr="000749E2" w:rsidRDefault="00E4032D" w:rsidP="005076D8">
            <w:pPr>
              <w:pStyle w:val="TAL"/>
            </w:pPr>
            <w:r w:rsidRPr="000749E2">
              <w:t>-</w:t>
            </w:r>
          </w:p>
        </w:tc>
        <w:tc>
          <w:tcPr>
            <w:tcW w:w="4062" w:type="dxa"/>
            <w:gridSpan w:val="2"/>
            <w:shd w:val="solid" w:color="FFFFFF" w:fill="auto"/>
          </w:tcPr>
          <w:p w14:paraId="66658222" w14:textId="77777777" w:rsidR="00E4032D" w:rsidRPr="000749E2" w:rsidRDefault="00E4032D" w:rsidP="005076D8">
            <w:pPr>
              <w:pStyle w:val="TAL"/>
            </w:pPr>
            <w:r w:rsidRPr="000749E2">
              <w:t>TS 36.508: Band 23 test frequencies correction</w:t>
            </w:r>
          </w:p>
        </w:tc>
        <w:tc>
          <w:tcPr>
            <w:tcW w:w="415" w:type="dxa"/>
            <w:gridSpan w:val="2"/>
            <w:shd w:val="solid" w:color="FFFFFF" w:fill="auto"/>
          </w:tcPr>
          <w:p w14:paraId="5F3E4537" w14:textId="77777777" w:rsidR="00E4032D" w:rsidRPr="000749E2" w:rsidRDefault="00E4032D" w:rsidP="005076D8">
            <w:pPr>
              <w:pStyle w:val="TAL"/>
            </w:pPr>
            <w:r w:rsidRPr="000749E2">
              <w:t>F</w:t>
            </w:r>
          </w:p>
        </w:tc>
        <w:tc>
          <w:tcPr>
            <w:tcW w:w="708" w:type="dxa"/>
            <w:gridSpan w:val="2"/>
            <w:shd w:val="solid" w:color="FFFFFF" w:fill="auto"/>
          </w:tcPr>
          <w:p w14:paraId="72F23A46" w14:textId="77777777" w:rsidR="00E4032D" w:rsidRPr="000749E2" w:rsidRDefault="00E4032D" w:rsidP="005076D8">
            <w:pPr>
              <w:pStyle w:val="TAL"/>
            </w:pPr>
            <w:r w:rsidRPr="000749E2">
              <w:t>9.7.0</w:t>
            </w:r>
          </w:p>
        </w:tc>
        <w:tc>
          <w:tcPr>
            <w:tcW w:w="708" w:type="dxa"/>
            <w:gridSpan w:val="2"/>
            <w:shd w:val="solid" w:color="FFFFFF" w:fill="auto"/>
          </w:tcPr>
          <w:p w14:paraId="51B293D4" w14:textId="77777777" w:rsidR="00E4032D" w:rsidRPr="000749E2" w:rsidRDefault="00E4032D" w:rsidP="005076D8">
            <w:pPr>
              <w:pStyle w:val="TAL"/>
            </w:pPr>
            <w:r w:rsidRPr="000749E2">
              <w:t>9.8.0</w:t>
            </w:r>
          </w:p>
        </w:tc>
        <w:tc>
          <w:tcPr>
            <w:tcW w:w="1033" w:type="dxa"/>
            <w:gridSpan w:val="2"/>
            <w:shd w:val="solid" w:color="FFFFFF" w:fill="auto"/>
          </w:tcPr>
          <w:p w14:paraId="4ADE045B" w14:textId="77777777" w:rsidR="00E4032D" w:rsidRPr="000749E2" w:rsidRDefault="00E4032D" w:rsidP="005076D8">
            <w:pPr>
              <w:pStyle w:val="TAL"/>
            </w:pPr>
            <w:r w:rsidRPr="000749E2">
              <w:t>R5-120800</w:t>
            </w:r>
          </w:p>
        </w:tc>
      </w:tr>
      <w:tr w:rsidR="00E4032D" w:rsidRPr="000749E2" w14:paraId="7E9FA265" w14:textId="77777777" w:rsidTr="001C22E1">
        <w:trPr>
          <w:gridAfter w:val="1"/>
          <w:wAfter w:w="21" w:type="dxa"/>
          <w:jc w:val="center"/>
        </w:trPr>
        <w:tc>
          <w:tcPr>
            <w:tcW w:w="638" w:type="dxa"/>
            <w:gridSpan w:val="2"/>
            <w:shd w:val="solid" w:color="FFFFFF" w:fill="auto"/>
          </w:tcPr>
          <w:p w14:paraId="105E8F03" w14:textId="77777777" w:rsidR="00E4032D" w:rsidRPr="000749E2" w:rsidRDefault="00E4032D" w:rsidP="005076D8">
            <w:pPr>
              <w:pStyle w:val="TAL"/>
            </w:pPr>
            <w:r w:rsidRPr="000749E2">
              <w:t>RP#55</w:t>
            </w:r>
          </w:p>
        </w:tc>
        <w:tc>
          <w:tcPr>
            <w:tcW w:w="1134" w:type="dxa"/>
            <w:gridSpan w:val="2"/>
            <w:shd w:val="solid" w:color="FFFFFF" w:fill="auto"/>
          </w:tcPr>
          <w:p w14:paraId="16A12CD3" w14:textId="77777777" w:rsidR="00E4032D" w:rsidRPr="000749E2" w:rsidRDefault="00E4032D" w:rsidP="005076D8">
            <w:pPr>
              <w:pStyle w:val="TAL"/>
            </w:pPr>
            <w:r w:rsidRPr="000749E2">
              <w:t>RP-120179</w:t>
            </w:r>
          </w:p>
        </w:tc>
        <w:tc>
          <w:tcPr>
            <w:tcW w:w="567" w:type="dxa"/>
            <w:gridSpan w:val="2"/>
            <w:shd w:val="solid" w:color="FFFFFF" w:fill="auto"/>
          </w:tcPr>
          <w:p w14:paraId="4041601C" w14:textId="77777777" w:rsidR="00E4032D" w:rsidRPr="000749E2" w:rsidRDefault="00E4032D" w:rsidP="005076D8">
            <w:pPr>
              <w:pStyle w:val="TAL"/>
            </w:pPr>
            <w:r w:rsidRPr="000749E2">
              <w:t>0287</w:t>
            </w:r>
          </w:p>
        </w:tc>
        <w:tc>
          <w:tcPr>
            <w:tcW w:w="426" w:type="dxa"/>
            <w:gridSpan w:val="2"/>
            <w:shd w:val="solid" w:color="FFFFFF" w:fill="auto"/>
          </w:tcPr>
          <w:p w14:paraId="2710FAA0" w14:textId="77777777" w:rsidR="00E4032D" w:rsidRPr="000749E2" w:rsidRDefault="00E4032D" w:rsidP="005076D8">
            <w:pPr>
              <w:pStyle w:val="TAL"/>
            </w:pPr>
            <w:r w:rsidRPr="000749E2">
              <w:t>-</w:t>
            </w:r>
          </w:p>
        </w:tc>
        <w:tc>
          <w:tcPr>
            <w:tcW w:w="4062" w:type="dxa"/>
            <w:gridSpan w:val="2"/>
            <w:shd w:val="solid" w:color="FFFFFF" w:fill="auto"/>
          </w:tcPr>
          <w:p w14:paraId="516B878B" w14:textId="77777777" w:rsidR="00E4032D" w:rsidRPr="000749E2" w:rsidRDefault="00E4032D" w:rsidP="005076D8">
            <w:pPr>
              <w:pStyle w:val="TAL"/>
            </w:pPr>
            <w:r w:rsidRPr="000749E2">
              <w:t>Remove IPv4viaNAS_TestMode</w:t>
            </w:r>
          </w:p>
        </w:tc>
        <w:tc>
          <w:tcPr>
            <w:tcW w:w="415" w:type="dxa"/>
            <w:gridSpan w:val="2"/>
            <w:shd w:val="solid" w:color="FFFFFF" w:fill="auto"/>
          </w:tcPr>
          <w:p w14:paraId="253BBAE9" w14:textId="77777777" w:rsidR="00E4032D" w:rsidRPr="000749E2" w:rsidRDefault="00E4032D" w:rsidP="005076D8">
            <w:pPr>
              <w:pStyle w:val="TAL"/>
            </w:pPr>
            <w:r w:rsidRPr="000749E2">
              <w:t>F</w:t>
            </w:r>
          </w:p>
        </w:tc>
        <w:tc>
          <w:tcPr>
            <w:tcW w:w="708" w:type="dxa"/>
            <w:gridSpan w:val="2"/>
            <w:shd w:val="solid" w:color="FFFFFF" w:fill="auto"/>
          </w:tcPr>
          <w:p w14:paraId="7F7E4732" w14:textId="77777777" w:rsidR="00E4032D" w:rsidRPr="000749E2" w:rsidRDefault="00E4032D" w:rsidP="005076D8">
            <w:pPr>
              <w:pStyle w:val="TAL"/>
            </w:pPr>
            <w:r w:rsidRPr="000749E2">
              <w:t>9.7.0</w:t>
            </w:r>
          </w:p>
        </w:tc>
        <w:tc>
          <w:tcPr>
            <w:tcW w:w="708" w:type="dxa"/>
            <w:gridSpan w:val="2"/>
            <w:shd w:val="solid" w:color="FFFFFF" w:fill="auto"/>
          </w:tcPr>
          <w:p w14:paraId="2A7E3F1A" w14:textId="77777777" w:rsidR="00E4032D" w:rsidRPr="000749E2" w:rsidRDefault="00E4032D" w:rsidP="005076D8">
            <w:pPr>
              <w:pStyle w:val="TAL"/>
            </w:pPr>
            <w:r w:rsidRPr="000749E2">
              <w:t>9.8.0</w:t>
            </w:r>
          </w:p>
        </w:tc>
        <w:tc>
          <w:tcPr>
            <w:tcW w:w="1033" w:type="dxa"/>
            <w:gridSpan w:val="2"/>
            <w:shd w:val="solid" w:color="FFFFFF" w:fill="auto"/>
          </w:tcPr>
          <w:p w14:paraId="48479EB0" w14:textId="77777777" w:rsidR="00E4032D" w:rsidRPr="000749E2" w:rsidRDefault="00E4032D" w:rsidP="005076D8">
            <w:pPr>
              <w:pStyle w:val="TAL"/>
            </w:pPr>
            <w:r w:rsidRPr="000749E2">
              <w:t>R5-120908</w:t>
            </w:r>
          </w:p>
        </w:tc>
      </w:tr>
      <w:tr w:rsidR="00706390" w:rsidRPr="000749E2" w14:paraId="2CB60C61" w14:textId="77777777" w:rsidTr="001C22E1">
        <w:trPr>
          <w:gridAfter w:val="1"/>
          <w:wAfter w:w="21" w:type="dxa"/>
          <w:jc w:val="center"/>
        </w:trPr>
        <w:tc>
          <w:tcPr>
            <w:tcW w:w="638" w:type="dxa"/>
            <w:gridSpan w:val="2"/>
            <w:shd w:val="solid" w:color="FFFFFF" w:fill="auto"/>
          </w:tcPr>
          <w:p w14:paraId="4D260270" w14:textId="77777777" w:rsidR="00706390" w:rsidRPr="000749E2" w:rsidRDefault="00706390" w:rsidP="005076D8">
            <w:pPr>
              <w:pStyle w:val="TAL"/>
            </w:pPr>
            <w:r w:rsidRPr="000749E2">
              <w:t>RP#55</w:t>
            </w:r>
          </w:p>
        </w:tc>
        <w:tc>
          <w:tcPr>
            <w:tcW w:w="1134" w:type="dxa"/>
            <w:gridSpan w:val="2"/>
            <w:shd w:val="solid" w:color="FFFFFF" w:fill="auto"/>
          </w:tcPr>
          <w:p w14:paraId="4638655E" w14:textId="77777777" w:rsidR="00706390" w:rsidRPr="000749E2" w:rsidRDefault="00706390" w:rsidP="005076D8">
            <w:pPr>
              <w:pStyle w:val="TAL"/>
            </w:pPr>
            <w:r w:rsidRPr="000749E2">
              <w:t>GP-120009</w:t>
            </w:r>
          </w:p>
        </w:tc>
        <w:tc>
          <w:tcPr>
            <w:tcW w:w="567" w:type="dxa"/>
            <w:gridSpan w:val="2"/>
            <w:shd w:val="solid" w:color="FFFFFF" w:fill="auto"/>
          </w:tcPr>
          <w:p w14:paraId="7C95A973" w14:textId="77777777" w:rsidR="00706390" w:rsidRPr="000749E2" w:rsidRDefault="00706390" w:rsidP="005076D8">
            <w:pPr>
              <w:pStyle w:val="TAL"/>
            </w:pPr>
            <w:r w:rsidRPr="000749E2">
              <w:t>0288</w:t>
            </w:r>
          </w:p>
        </w:tc>
        <w:tc>
          <w:tcPr>
            <w:tcW w:w="426" w:type="dxa"/>
            <w:gridSpan w:val="2"/>
            <w:shd w:val="solid" w:color="FFFFFF" w:fill="auto"/>
          </w:tcPr>
          <w:p w14:paraId="1492ACF9" w14:textId="77777777" w:rsidR="00706390" w:rsidRPr="000749E2" w:rsidRDefault="00706390" w:rsidP="005076D8">
            <w:pPr>
              <w:pStyle w:val="TAL"/>
            </w:pPr>
            <w:r w:rsidRPr="000749E2">
              <w:t>-</w:t>
            </w:r>
          </w:p>
        </w:tc>
        <w:tc>
          <w:tcPr>
            <w:tcW w:w="4062" w:type="dxa"/>
            <w:gridSpan w:val="2"/>
            <w:shd w:val="solid" w:color="FFFFFF" w:fill="auto"/>
          </w:tcPr>
          <w:p w14:paraId="5A027A3D" w14:textId="77777777" w:rsidR="00706390" w:rsidRPr="000749E2" w:rsidRDefault="00706390" w:rsidP="005076D8">
            <w:pPr>
              <w:pStyle w:val="TAL"/>
            </w:pPr>
            <w:r w:rsidRPr="000749E2">
              <w:t>Section 4.4.5 Common parameters for simulated GERAN cells – Correction to SI2 Quarter</w:t>
            </w:r>
          </w:p>
        </w:tc>
        <w:tc>
          <w:tcPr>
            <w:tcW w:w="415" w:type="dxa"/>
            <w:gridSpan w:val="2"/>
            <w:shd w:val="solid" w:color="FFFFFF" w:fill="auto"/>
          </w:tcPr>
          <w:p w14:paraId="2C184F54" w14:textId="77777777" w:rsidR="00706390" w:rsidRPr="000749E2" w:rsidRDefault="00706390" w:rsidP="005076D8">
            <w:pPr>
              <w:pStyle w:val="TAL"/>
            </w:pPr>
            <w:r w:rsidRPr="000749E2">
              <w:t>F</w:t>
            </w:r>
          </w:p>
        </w:tc>
        <w:tc>
          <w:tcPr>
            <w:tcW w:w="708" w:type="dxa"/>
            <w:gridSpan w:val="2"/>
            <w:shd w:val="solid" w:color="FFFFFF" w:fill="auto"/>
          </w:tcPr>
          <w:p w14:paraId="3BA802D6" w14:textId="77777777" w:rsidR="00706390" w:rsidRPr="000749E2" w:rsidRDefault="00706390" w:rsidP="005076D8">
            <w:pPr>
              <w:pStyle w:val="TAL"/>
            </w:pPr>
            <w:r w:rsidRPr="000749E2">
              <w:t>9.7.0</w:t>
            </w:r>
          </w:p>
        </w:tc>
        <w:tc>
          <w:tcPr>
            <w:tcW w:w="708" w:type="dxa"/>
            <w:gridSpan w:val="2"/>
            <w:shd w:val="solid" w:color="FFFFFF" w:fill="auto"/>
          </w:tcPr>
          <w:p w14:paraId="3781A3DC" w14:textId="77777777" w:rsidR="00706390" w:rsidRPr="000749E2" w:rsidRDefault="00706390" w:rsidP="005076D8">
            <w:pPr>
              <w:pStyle w:val="TAL"/>
            </w:pPr>
            <w:r w:rsidRPr="000749E2">
              <w:t>9.8.0</w:t>
            </w:r>
          </w:p>
        </w:tc>
        <w:tc>
          <w:tcPr>
            <w:tcW w:w="1033" w:type="dxa"/>
            <w:gridSpan w:val="2"/>
            <w:shd w:val="solid" w:color="FFFFFF" w:fill="auto"/>
          </w:tcPr>
          <w:p w14:paraId="0377F9C7" w14:textId="77777777" w:rsidR="00706390" w:rsidRPr="000749E2" w:rsidRDefault="00706390" w:rsidP="005076D8">
            <w:pPr>
              <w:pStyle w:val="TAL"/>
            </w:pPr>
            <w:r w:rsidRPr="000749E2">
              <w:t>GP-120009</w:t>
            </w:r>
          </w:p>
        </w:tc>
      </w:tr>
      <w:tr w:rsidR="00706390" w:rsidRPr="000749E2" w14:paraId="1F7F993D" w14:textId="77777777" w:rsidTr="001C22E1">
        <w:trPr>
          <w:gridAfter w:val="1"/>
          <w:wAfter w:w="21" w:type="dxa"/>
          <w:jc w:val="center"/>
        </w:trPr>
        <w:tc>
          <w:tcPr>
            <w:tcW w:w="638" w:type="dxa"/>
            <w:gridSpan w:val="2"/>
            <w:shd w:val="solid" w:color="FFFFFF" w:fill="auto"/>
          </w:tcPr>
          <w:p w14:paraId="5F05AAD8" w14:textId="77777777" w:rsidR="00706390" w:rsidRPr="000749E2" w:rsidRDefault="00706390" w:rsidP="005076D8">
            <w:pPr>
              <w:pStyle w:val="TAL"/>
            </w:pPr>
            <w:r w:rsidRPr="000749E2">
              <w:t>RP#55</w:t>
            </w:r>
          </w:p>
        </w:tc>
        <w:tc>
          <w:tcPr>
            <w:tcW w:w="1134" w:type="dxa"/>
            <w:gridSpan w:val="2"/>
            <w:shd w:val="solid" w:color="FFFFFF" w:fill="auto"/>
          </w:tcPr>
          <w:p w14:paraId="777816DA" w14:textId="77777777" w:rsidR="00706390" w:rsidRPr="000749E2" w:rsidRDefault="00706390" w:rsidP="005076D8">
            <w:pPr>
              <w:pStyle w:val="TAL"/>
            </w:pPr>
            <w:r w:rsidRPr="000749E2">
              <w:t>RP-120203</w:t>
            </w:r>
          </w:p>
        </w:tc>
        <w:tc>
          <w:tcPr>
            <w:tcW w:w="567" w:type="dxa"/>
            <w:gridSpan w:val="2"/>
            <w:shd w:val="solid" w:color="FFFFFF" w:fill="auto"/>
          </w:tcPr>
          <w:p w14:paraId="5511A919" w14:textId="77777777" w:rsidR="00706390" w:rsidRPr="000749E2" w:rsidRDefault="00706390" w:rsidP="005076D8">
            <w:pPr>
              <w:pStyle w:val="TAL"/>
            </w:pPr>
            <w:r w:rsidRPr="000749E2">
              <w:t>0279</w:t>
            </w:r>
          </w:p>
        </w:tc>
        <w:tc>
          <w:tcPr>
            <w:tcW w:w="426" w:type="dxa"/>
            <w:gridSpan w:val="2"/>
            <w:shd w:val="solid" w:color="FFFFFF" w:fill="auto"/>
          </w:tcPr>
          <w:p w14:paraId="21910052" w14:textId="77777777" w:rsidR="00706390" w:rsidRPr="000749E2" w:rsidRDefault="00706390" w:rsidP="005076D8">
            <w:pPr>
              <w:pStyle w:val="TAL"/>
            </w:pPr>
            <w:r w:rsidRPr="000749E2">
              <w:t>-</w:t>
            </w:r>
          </w:p>
        </w:tc>
        <w:tc>
          <w:tcPr>
            <w:tcW w:w="4062" w:type="dxa"/>
            <w:gridSpan w:val="2"/>
            <w:shd w:val="solid" w:color="FFFFFF" w:fill="auto"/>
          </w:tcPr>
          <w:p w14:paraId="52C61444" w14:textId="77777777" w:rsidR="00706390" w:rsidRPr="000749E2" w:rsidRDefault="00706390" w:rsidP="005076D8">
            <w:pPr>
              <w:pStyle w:val="TAL"/>
            </w:pPr>
            <w:r w:rsidRPr="000749E2">
              <w:t>Addition of two MBMS counting related messages in TS 36.508</w:t>
            </w:r>
          </w:p>
        </w:tc>
        <w:tc>
          <w:tcPr>
            <w:tcW w:w="415" w:type="dxa"/>
            <w:gridSpan w:val="2"/>
            <w:shd w:val="solid" w:color="FFFFFF" w:fill="auto"/>
          </w:tcPr>
          <w:p w14:paraId="140463AD" w14:textId="77777777" w:rsidR="00706390" w:rsidRPr="000749E2" w:rsidRDefault="00706390" w:rsidP="005076D8">
            <w:pPr>
              <w:pStyle w:val="TAL"/>
            </w:pPr>
            <w:r w:rsidRPr="000749E2">
              <w:t>F</w:t>
            </w:r>
          </w:p>
        </w:tc>
        <w:tc>
          <w:tcPr>
            <w:tcW w:w="708" w:type="dxa"/>
            <w:gridSpan w:val="2"/>
            <w:shd w:val="solid" w:color="FFFFFF" w:fill="auto"/>
          </w:tcPr>
          <w:p w14:paraId="077097B4" w14:textId="77777777" w:rsidR="00706390" w:rsidRPr="000749E2" w:rsidRDefault="00706390" w:rsidP="005076D8">
            <w:pPr>
              <w:pStyle w:val="TAL"/>
            </w:pPr>
            <w:r w:rsidRPr="000749E2">
              <w:t>9.8.0</w:t>
            </w:r>
          </w:p>
        </w:tc>
        <w:tc>
          <w:tcPr>
            <w:tcW w:w="708" w:type="dxa"/>
            <w:gridSpan w:val="2"/>
            <w:shd w:val="solid" w:color="FFFFFF" w:fill="auto"/>
          </w:tcPr>
          <w:p w14:paraId="05787C2E" w14:textId="77777777" w:rsidR="00706390" w:rsidRPr="000749E2" w:rsidRDefault="00706390" w:rsidP="005076D8">
            <w:pPr>
              <w:pStyle w:val="TAL"/>
            </w:pPr>
            <w:r w:rsidRPr="000749E2">
              <w:t>10.0.0</w:t>
            </w:r>
          </w:p>
        </w:tc>
        <w:tc>
          <w:tcPr>
            <w:tcW w:w="1033" w:type="dxa"/>
            <w:gridSpan w:val="2"/>
            <w:shd w:val="solid" w:color="FFFFFF" w:fill="auto"/>
          </w:tcPr>
          <w:p w14:paraId="7A40B57E" w14:textId="77777777" w:rsidR="00706390" w:rsidRPr="000749E2" w:rsidRDefault="00706390" w:rsidP="005076D8">
            <w:pPr>
              <w:pStyle w:val="TAL"/>
            </w:pPr>
            <w:r w:rsidRPr="000749E2">
              <w:t>R5-120723</w:t>
            </w:r>
          </w:p>
        </w:tc>
      </w:tr>
      <w:tr w:rsidR="00706390" w:rsidRPr="000749E2" w14:paraId="36B590DE" w14:textId="77777777" w:rsidTr="001C22E1">
        <w:trPr>
          <w:gridAfter w:val="1"/>
          <w:wAfter w:w="21" w:type="dxa"/>
          <w:jc w:val="center"/>
        </w:trPr>
        <w:tc>
          <w:tcPr>
            <w:tcW w:w="638" w:type="dxa"/>
            <w:gridSpan w:val="2"/>
            <w:shd w:val="solid" w:color="FFFFFF" w:fill="auto"/>
          </w:tcPr>
          <w:p w14:paraId="7D267360" w14:textId="77777777" w:rsidR="00706390" w:rsidRPr="000749E2" w:rsidRDefault="00706390" w:rsidP="005076D8">
            <w:pPr>
              <w:pStyle w:val="TAL"/>
            </w:pPr>
            <w:r w:rsidRPr="000749E2">
              <w:t>RP#55</w:t>
            </w:r>
          </w:p>
        </w:tc>
        <w:tc>
          <w:tcPr>
            <w:tcW w:w="1134" w:type="dxa"/>
            <w:gridSpan w:val="2"/>
            <w:shd w:val="solid" w:color="FFFFFF" w:fill="auto"/>
          </w:tcPr>
          <w:p w14:paraId="47252F3F" w14:textId="77777777" w:rsidR="00706390" w:rsidRPr="000749E2" w:rsidRDefault="00706390" w:rsidP="005076D8">
            <w:pPr>
              <w:pStyle w:val="TAL"/>
            </w:pPr>
            <w:r w:rsidRPr="000749E2">
              <w:t>RP-120199</w:t>
            </w:r>
          </w:p>
        </w:tc>
        <w:tc>
          <w:tcPr>
            <w:tcW w:w="567" w:type="dxa"/>
            <w:gridSpan w:val="2"/>
            <w:shd w:val="solid" w:color="FFFFFF" w:fill="auto"/>
          </w:tcPr>
          <w:p w14:paraId="78926A03" w14:textId="77777777" w:rsidR="00706390" w:rsidRPr="000749E2" w:rsidRDefault="00706390" w:rsidP="005076D8">
            <w:pPr>
              <w:pStyle w:val="TAL"/>
            </w:pPr>
            <w:r w:rsidRPr="000749E2">
              <w:t>0281</w:t>
            </w:r>
          </w:p>
        </w:tc>
        <w:tc>
          <w:tcPr>
            <w:tcW w:w="426" w:type="dxa"/>
            <w:gridSpan w:val="2"/>
            <w:shd w:val="solid" w:color="FFFFFF" w:fill="auto"/>
          </w:tcPr>
          <w:p w14:paraId="23F9E509" w14:textId="77777777" w:rsidR="00706390" w:rsidRPr="000749E2" w:rsidRDefault="00706390" w:rsidP="005076D8">
            <w:pPr>
              <w:pStyle w:val="TAL"/>
            </w:pPr>
            <w:r w:rsidRPr="000749E2">
              <w:t>-</w:t>
            </w:r>
          </w:p>
        </w:tc>
        <w:tc>
          <w:tcPr>
            <w:tcW w:w="4062" w:type="dxa"/>
            <w:gridSpan w:val="2"/>
            <w:shd w:val="solid" w:color="FFFFFF" w:fill="auto"/>
          </w:tcPr>
          <w:p w14:paraId="44D44C22" w14:textId="77777777" w:rsidR="00706390" w:rsidRPr="000749E2" w:rsidRDefault="00706390" w:rsidP="005076D8">
            <w:pPr>
              <w:pStyle w:val="TAL"/>
            </w:pPr>
            <w:r w:rsidRPr="000749E2">
              <w:t>Introduction of new RRC default messages for Rel-10 and MDT</w:t>
            </w:r>
          </w:p>
        </w:tc>
        <w:tc>
          <w:tcPr>
            <w:tcW w:w="415" w:type="dxa"/>
            <w:gridSpan w:val="2"/>
            <w:shd w:val="solid" w:color="FFFFFF" w:fill="auto"/>
          </w:tcPr>
          <w:p w14:paraId="1F79813B" w14:textId="77777777" w:rsidR="00706390" w:rsidRPr="000749E2" w:rsidRDefault="00706390" w:rsidP="005076D8">
            <w:pPr>
              <w:pStyle w:val="TAL"/>
            </w:pPr>
            <w:r w:rsidRPr="000749E2">
              <w:t>F</w:t>
            </w:r>
          </w:p>
        </w:tc>
        <w:tc>
          <w:tcPr>
            <w:tcW w:w="708" w:type="dxa"/>
            <w:gridSpan w:val="2"/>
            <w:shd w:val="solid" w:color="FFFFFF" w:fill="auto"/>
          </w:tcPr>
          <w:p w14:paraId="135F75D9" w14:textId="77777777" w:rsidR="00706390" w:rsidRPr="000749E2" w:rsidRDefault="00706390" w:rsidP="005076D8">
            <w:pPr>
              <w:pStyle w:val="TAL"/>
            </w:pPr>
            <w:r w:rsidRPr="000749E2">
              <w:t>9.8.0</w:t>
            </w:r>
          </w:p>
        </w:tc>
        <w:tc>
          <w:tcPr>
            <w:tcW w:w="708" w:type="dxa"/>
            <w:gridSpan w:val="2"/>
            <w:shd w:val="solid" w:color="FFFFFF" w:fill="auto"/>
          </w:tcPr>
          <w:p w14:paraId="5038CF43" w14:textId="77777777" w:rsidR="00706390" w:rsidRPr="000749E2" w:rsidRDefault="00706390" w:rsidP="005076D8">
            <w:pPr>
              <w:pStyle w:val="TAL"/>
            </w:pPr>
            <w:r w:rsidRPr="000749E2">
              <w:t>10.0.0</w:t>
            </w:r>
          </w:p>
        </w:tc>
        <w:tc>
          <w:tcPr>
            <w:tcW w:w="1033" w:type="dxa"/>
            <w:gridSpan w:val="2"/>
            <w:shd w:val="solid" w:color="FFFFFF" w:fill="auto"/>
          </w:tcPr>
          <w:p w14:paraId="2E74177B" w14:textId="77777777" w:rsidR="00706390" w:rsidRPr="000749E2" w:rsidRDefault="00706390" w:rsidP="005076D8">
            <w:pPr>
              <w:pStyle w:val="TAL"/>
            </w:pPr>
            <w:r w:rsidRPr="000749E2">
              <w:t>R5-120737</w:t>
            </w:r>
          </w:p>
        </w:tc>
      </w:tr>
      <w:tr w:rsidR="00EF2DA4" w:rsidRPr="000749E2" w14:paraId="77F9FC57" w14:textId="77777777" w:rsidTr="001C22E1">
        <w:trPr>
          <w:gridAfter w:val="1"/>
          <w:wAfter w:w="21" w:type="dxa"/>
          <w:jc w:val="center"/>
        </w:trPr>
        <w:tc>
          <w:tcPr>
            <w:tcW w:w="638" w:type="dxa"/>
            <w:gridSpan w:val="2"/>
            <w:shd w:val="solid" w:color="FFFFFF" w:fill="auto"/>
          </w:tcPr>
          <w:p w14:paraId="6E835D8D" w14:textId="77777777" w:rsidR="00EF2DA4" w:rsidRPr="000749E2" w:rsidRDefault="00EF2DA4" w:rsidP="005076D8">
            <w:pPr>
              <w:pStyle w:val="TAL"/>
            </w:pPr>
            <w:r w:rsidRPr="000749E2">
              <w:t>RP#56</w:t>
            </w:r>
          </w:p>
        </w:tc>
        <w:tc>
          <w:tcPr>
            <w:tcW w:w="1134" w:type="dxa"/>
            <w:gridSpan w:val="2"/>
            <w:shd w:val="solid" w:color="FFFFFF" w:fill="auto"/>
          </w:tcPr>
          <w:p w14:paraId="40A8E04F" w14:textId="77777777" w:rsidR="00EF2DA4" w:rsidRPr="000749E2" w:rsidRDefault="00EF2DA4" w:rsidP="005076D8">
            <w:pPr>
              <w:pStyle w:val="TAL"/>
            </w:pPr>
            <w:r w:rsidRPr="000749E2">
              <w:t>RP-120644</w:t>
            </w:r>
          </w:p>
        </w:tc>
        <w:tc>
          <w:tcPr>
            <w:tcW w:w="567" w:type="dxa"/>
            <w:gridSpan w:val="2"/>
            <w:shd w:val="solid" w:color="FFFFFF" w:fill="auto"/>
          </w:tcPr>
          <w:p w14:paraId="29B21ABB" w14:textId="77777777" w:rsidR="00EF2DA4" w:rsidRPr="000749E2" w:rsidRDefault="00EF2DA4" w:rsidP="005076D8">
            <w:pPr>
              <w:pStyle w:val="TAL"/>
            </w:pPr>
            <w:r w:rsidRPr="000749E2">
              <w:t>0290</w:t>
            </w:r>
          </w:p>
        </w:tc>
        <w:tc>
          <w:tcPr>
            <w:tcW w:w="426" w:type="dxa"/>
            <w:gridSpan w:val="2"/>
            <w:shd w:val="solid" w:color="FFFFFF" w:fill="auto"/>
          </w:tcPr>
          <w:p w14:paraId="30B83E38" w14:textId="77777777" w:rsidR="00EF2DA4" w:rsidRPr="000749E2" w:rsidRDefault="00EF2DA4" w:rsidP="005076D8">
            <w:pPr>
              <w:pStyle w:val="TAL"/>
            </w:pPr>
            <w:r w:rsidRPr="000749E2">
              <w:t>-</w:t>
            </w:r>
          </w:p>
        </w:tc>
        <w:tc>
          <w:tcPr>
            <w:tcW w:w="4062" w:type="dxa"/>
            <w:gridSpan w:val="2"/>
            <w:shd w:val="solid" w:color="FFFFFF" w:fill="auto"/>
          </w:tcPr>
          <w:p w14:paraId="2737AC5B" w14:textId="77777777" w:rsidR="00EF2DA4" w:rsidRPr="000749E2" w:rsidRDefault="00EF2DA4" w:rsidP="005076D8">
            <w:pPr>
              <w:pStyle w:val="TAL"/>
            </w:pPr>
            <w:r w:rsidRPr="000749E2">
              <w:t>Correction of power ratio allocation on PDSCH for common logical channels</w:t>
            </w:r>
          </w:p>
        </w:tc>
        <w:tc>
          <w:tcPr>
            <w:tcW w:w="415" w:type="dxa"/>
            <w:gridSpan w:val="2"/>
            <w:shd w:val="solid" w:color="FFFFFF" w:fill="auto"/>
          </w:tcPr>
          <w:p w14:paraId="1DDBF9E0" w14:textId="77777777" w:rsidR="00EF2DA4" w:rsidRPr="000749E2" w:rsidRDefault="00EF2DA4" w:rsidP="005076D8">
            <w:pPr>
              <w:pStyle w:val="TAL"/>
            </w:pPr>
            <w:r w:rsidRPr="000749E2">
              <w:t>F</w:t>
            </w:r>
          </w:p>
        </w:tc>
        <w:tc>
          <w:tcPr>
            <w:tcW w:w="708" w:type="dxa"/>
            <w:gridSpan w:val="2"/>
            <w:shd w:val="solid" w:color="FFFFFF" w:fill="auto"/>
          </w:tcPr>
          <w:p w14:paraId="1B0DBF8C" w14:textId="77777777" w:rsidR="00EF2DA4" w:rsidRPr="000749E2" w:rsidRDefault="00EF2DA4" w:rsidP="005076D8">
            <w:pPr>
              <w:pStyle w:val="TAL"/>
            </w:pPr>
            <w:r w:rsidRPr="000749E2">
              <w:t>10.0.0</w:t>
            </w:r>
          </w:p>
        </w:tc>
        <w:tc>
          <w:tcPr>
            <w:tcW w:w="708" w:type="dxa"/>
            <w:gridSpan w:val="2"/>
            <w:shd w:val="solid" w:color="FFFFFF" w:fill="auto"/>
          </w:tcPr>
          <w:p w14:paraId="797A2809" w14:textId="77777777" w:rsidR="00EF2DA4" w:rsidRPr="000749E2" w:rsidRDefault="00EF2DA4" w:rsidP="005076D8">
            <w:pPr>
              <w:pStyle w:val="TAL"/>
            </w:pPr>
            <w:r w:rsidRPr="000749E2">
              <w:t>10.1.0</w:t>
            </w:r>
          </w:p>
        </w:tc>
        <w:tc>
          <w:tcPr>
            <w:tcW w:w="1033" w:type="dxa"/>
            <w:gridSpan w:val="2"/>
            <w:shd w:val="solid" w:color="FFFFFF" w:fill="auto"/>
          </w:tcPr>
          <w:p w14:paraId="5E5EDABA" w14:textId="77777777" w:rsidR="00EF2DA4" w:rsidRPr="000749E2" w:rsidRDefault="00EF2DA4" w:rsidP="005076D8">
            <w:pPr>
              <w:pStyle w:val="TAL"/>
            </w:pPr>
            <w:r w:rsidRPr="000749E2">
              <w:t>R5-121089</w:t>
            </w:r>
          </w:p>
        </w:tc>
      </w:tr>
      <w:tr w:rsidR="00EF2DA4" w:rsidRPr="000749E2" w14:paraId="3D46174B" w14:textId="77777777" w:rsidTr="001C22E1">
        <w:trPr>
          <w:gridAfter w:val="1"/>
          <w:wAfter w:w="21" w:type="dxa"/>
          <w:jc w:val="center"/>
        </w:trPr>
        <w:tc>
          <w:tcPr>
            <w:tcW w:w="638" w:type="dxa"/>
            <w:gridSpan w:val="2"/>
            <w:shd w:val="solid" w:color="FFFFFF" w:fill="auto"/>
          </w:tcPr>
          <w:p w14:paraId="4C528F97" w14:textId="77777777" w:rsidR="00EF2DA4" w:rsidRPr="000749E2" w:rsidRDefault="00EF2DA4" w:rsidP="005076D8">
            <w:pPr>
              <w:pStyle w:val="TAL"/>
            </w:pPr>
            <w:r w:rsidRPr="000749E2">
              <w:t>RP#56</w:t>
            </w:r>
          </w:p>
        </w:tc>
        <w:tc>
          <w:tcPr>
            <w:tcW w:w="1134" w:type="dxa"/>
            <w:gridSpan w:val="2"/>
            <w:shd w:val="solid" w:color="FFFFFF" w:fill="auto"/>
          </w:tcPr>
          <w:p w14:paraId="165B629C" w14:textId="77777777" w:rsidR="00EF2DA4" w:rsidRPr="000749E2" w:rsidRDefault="00EF2DA4" w:rsidP="005076D8">
            <w:pPr>
              <w:pStyle w:val="TAL"/>
            </w:pPr>
            <w:r w:rsidRPr="000749E2">
              <w:t>RP-120644</w:t>
            </w:r>
          </w:p>
        </w:tc>
        <w:tc>
          <w:tcPr>
            <w:tcW w:w="567" w:type="dxa"/>
            <w:gridSpan w:val="2"/>
            <w:shd w:val="solid" w:color="FFFFFF" w:fill="auto"/>
          </w:tcPr>
          <w:p w14:paraId="4AE2AA7A" w14:textId="77777777" w:rsidR="00EF2DA4" w:rsidRPr="000749E2" w:rsidRDefault="00EF2DA4" w:rsidP="005076D8">
            <w:pPr>
              <w:pStyle w:val="TAL"/>
            </w:pPr>
            <w:r w:rsidRPr="000749E2">
              <w:t>0291</w:t>
            </w:r>
          </w:p>
        </w:tc>
        <w:tc>
          <w:tcPr>
            <w:tcW w:w="426" w:type="dxa"/>
            <w:gridSpan w:val="2"/>
            <w:shd w:val="solid" w:color="FFFFFF" w:fill="auto"/>
          </w:tcPr>
          <w:p w14:paraId="74B2DFD0" w14:textId="77777777" w:rsidR="00EF2DA4" w:rsidRPr="000749E2" w:rsidRDefault="00EF2DA4" w:rsidP="005076D8">
            <w:pPr>
              <w:pStyle w:val="TAL"/>
            </w:pPr>
            <w:r w:rsidRPr="000749E2">
              <w:t>-</w:t>
            </w:r>
          </w:p>
        </w:tc>
        <w:tc>
          <w:tcPr>
            <w:tcW w:w="4062" w:type="dxa"/>
            <w:gridSpan w:val="2"/>
            <w:shd w:val="solid" w:color="FFFFFF" w:fill="auto"/>
          </w:tcPr>
          <w:p w14:paraId="0D411212" w14:textId="77777777" w:rsidR="00EF2DA4" w:rsidRPr="000749E2" w:rsidRDefault="00EF2DA4" w:rsidP="005076D8">
            <w:pPr>
              <w:pStyle w:val="TAL"/>
            </w:pPr>
            <w:r w:rsidRPr="000749E2">
              <w:t xml:space="preserve">Correction to default </w:t>
            </w:r>
            <w:proofErr w:type="spellStart"/>
            <w:r w:rsidRPr="000749E2">
              <w:t>mobilityParameters</w:t>
            </w:r>
            <w:proofErr w:type="spellEnd"/>
            <w:r w:rsidRPr="000749E2">
              <w:t xml:space="preserve"> message contents</w:t>
            </w:r>
          </w:p>
        </w:tc>
        <w:tc>
          <w:tcPr>
            <w:tcW w:w="415" w:type="dxa"/>
            <w:gridSpan w:val="2"/>
            <w:shd w:val="solid" w:color="FFFFFF" w:fill="auto"/>
          </w:tcPr>
          <w:p w14:paraId="145EF869" w14:textId="77777777" w:rsidR="00EF2DA4" w:rsidRPr="000749E2" w:rsidRDefault="00EF2DA4" w:rsidP="005076D8">
            <w:pPr>
              <w:pStyle w:val="TAL"/>
            </w:pPr>
            <w:r w:rsidRPr="000749E2">
              <w:t>F</w:t>
            </w:r>
          </w:p>
        </w:tc>
        <w:tc>
          <w:tcPr>
            <w:tcW w:w="708" w:type="dxa"/>
            <w:gridSpan w:val="2"/>
            <w:shd w:val="solid" w:color="FFFFFF" w:fill="auto"/>
          </w:tcPr>
          <w:p w14:paraId="1A6C8CA5" w14:textId="77777777" w:rsidR="00EF2DA4" w:rsidRPr="000749E2" w:rsidRDefault="00EF2DA4" w:rsidP="005076D8">
            <w:pPr>
              <w:pStyle w:val="TAL"/>
            </w:pPr>
            <w:r w:rsidRPr="000749E2">
              <w:t>10.0.0</w:t>
            </w:r>
          </w:p>
        </w:tc>
        <w:tc>
          <w:tcPr>
            <w:tcW w:w="708" w:type="dxa"/>
            <w:gridSpan w:val="2"/>
            <w:shd w:val="solid" w:color="FFFFFF" w:fill="auto"/>
          </w:tcPr>
          <w:p w14:paraId="515C47C5" w14:textId="77777777" w:rsidR="00EF2DA4" w:rsidRPr="000749E2" w:rsidRDefault="00EF2DA4" w:rsidP="005076D8">
            <w:pPr>
              <w:pStyle w:val="TAL"/>
            </w:pPr>
            <w:r w:rsidRPr="000749E2">
              <w:t>10.1.0</w:t>
            </w:r>
          </w:p>
        </w:tc>
        <w:tc>
          <w:tcPr>
            <w:tcW w:w="1033" w:type="dxa"/>
            <w:gridSpan w:val="2"/>
            <w:shd w:val="solid" w:color="FFFFFF" w:fill="auto"/>
          </w:tcPr>
          <w:p w14:paraId="5C3A2263" w14:textId="77777777" w:rsidR="00EF2DA4" w:rsidRPr="000749E2" w:rsidRDefault="00EF2DA4" w:rsidP="005076D8">
            <w:pPr>
              <w:pStyle w:val="TAL"/>
            </w:pPr>
            <w:r w:rsidRPr="000749E2">
              <w:t>R5-121121</w:t>
            </w:r>
          </w:p>
        </w:tc>
      </w:tr>
      <w:tr w:rsidR="00EF2DA4" w:rsidRPr="000749E2" w14:paraId="2B581E2C" w14:textId="77777777" w:rsidTr="001C22E1">
        <w:trPr>
          <w:gridAfter w:val="1"/>
          <w:wAfter w:w="21" w:type="dxa"/>
          <w:jc w:val="center"/>
        </w:trPr>
        <w:tc>
          <w:tcPr>
            <w:tcW w:w="638" w:type="dxa"/>
            <w:gridSpan w:val="2"/>
            <w:shd w:val="solid" w:color="FFFFFF" w:fill="auto"/>
          </w:tcPr>
          <w:p w14:paraId="44F85E3B" w14:textId="77777777" w:rsidR="00EF2DA4" w:rsidRPr="000749E2" w:rsidRDefault="00EF2DA4" w:rsidP="005076D8">
            <w:pPr>
              <w:pStyle w:val="TAL"/>
            </w:pPr>
            <w:r w:rsidRPr="000749E2">
              <w:t>RP#56</w:t>
            </w:r>
          </w:p>
        </w:tc>
        <w:tc>
          <w:tcPr>
            <w:tcW w:w="1134" w:type="dxa"/>
            <w:gridSpan w:val="2"/>
            <w:shd w:val="solid" w:color="FFFFFF" w:fill="auto"/>
          </w:tcPr>
          <w:p w14:paraId="0743C9F0" w14:textId="77777777" w:rsidR="00EF2DA4" w:rsidRPr="000749E2" w:rsidRDefault="00EF2DA4" w:rsidP="005076D8">
            <w:pPr>
              <w:pStyle w:val="TAL"/>
            </w:pPr>
            <w:r w:rsidRPr="000749E2">
              <w:t>RP-120644</w:t>
            </w:r>
          </w:p>
        </w:tc>
        <w:tc>
          <w:tcPr>
            <w:tcW w:w="567" w:type="dxa"/>
            <w:gridSpan w:val="2"/>
            <w:shd w:val="solid" w:color="FFFFFF" w:fill="auto"/>
          </w:tcPr>
          <w:p w14:paraId="4EA6C11F" w14:textId="77777777" w:rsidR="00EF2DA4" w:rsidRPr="000749E2" w:rsidRDefault="00EF2DA4" w:rsidP="005076D8">
            <w:pPr>
              <w:pStyle w:val="TAL"/>
            </w:pPr>
            <w:r w:rsidRPr="000749E2">
              <w:t>0292</w:t>
            </w:r>
          </w:p>
        </w:tc>
        <w:tc>
          <w:tcPr>
            <w:tcW w:w="426" w:type="dxa"/>
            <w:gridSpan w:val="2"/>
            <w:shd w:val="solid" w:color="FFFFFF" w:fill="auto"/>
          </w:tcPr>
          <w:p w14:paraId="6E4BA04B" w14:textId="77777777" w:rsidR="00EF2DA4" w:rsidRPr="000749E2" w:rsidRDefault="00EF2DA4" w:rsidP="005076D8">
            <w:pPr>
              <w:pStyle w:val="TAL"/>
            </w:pPr>
            <w:r w:rsidRPr="000749E2">
              <w:t>-</w:t>
            </w:r>
          </w:p>
        </w:tc>
        <w:tc>
          <w:tcPr>
            <w:tcW w:w="4062" w:type="dxa"/>
            <w:gridSpan w:val="2"/>
            <w:shd w:val="solid" w:color="FFFFFF" w:fill="auto"/>
          </w:tcPr>
          <w:p w14:paraId="66515BDF" w14:textId="77777777" w:rsidR="00EF2DA4" w:rsidRPr="000749E2" w:rsidRDefault="00EF2DA4" w:rsidP="005076D8">
            <w:pPr>
              <w:pStyle w:val="TAL"/>
            </w:pPr>
            <w:r w:rsidRPr="000749E2">
              <w:t>Corrections to default overhead messages for HRPD</w:t>
            </w:r>
          </w:p>
        </w:tc>
        <w:tc>
          <w:tcPr>
            <w:tcW w:w="415" w:type="dxa"/>
            <w:gridSpan w:val="2"/>
            <w:shd w:val="solid" w:color="FFFFFF" w:fill="auto"/>
          </w:tcPr>
          <w:p w14:paraId="5A3E7950" w14:textId="77777777" w:rsidR="00EF2DA4" w:rsidRPr="000749E2" w:rsidRDefault="00EF2DA4" w:rsidP="005076D8">
            <w:pPr>
              <w:pStyle w:val="TAL"/>
            </w:pPr>
            <w:r w:rsidRPr="000749E2">
              <w:t>F</w:t>
            </w:r>
          </w:p>
        </w:tc>
        <w:tc>
          <w:tcPr>
            <w:tcW w:w="708" w:type="dxa"/>
            <w:gridSpan w:val="2"/>
            <w:shd w:val="solid" w:color="FFFFFF" w:fill="auto"/>
          </w:tcPr>
          <w:p w14:paraId="29C0E335" w14:textId="77777777" w:rsidR="00EF2DA4" w:rsidRPr="000749E2" w:rsidRDefault="00EF2DA4" w:rsidP="005076D8">
            <w:pPr>
              <w:pStyle w:val="TAL"/>
            </w:pPr>
            <w:r w:rsidRPr="000749E2">
              <w:t>10.0.0</w:t>
            </w:r>
          </w:p>
        </w:tc>
        <w:tc>
          <w:tcPr>
            <w:tcW w:w="708" w:type="dxa"/>
            <w:gridSpan w:val="2"/>
            <w:shd w:val="solid" w:color="FFFFFF" w:fill="auto"/>
          </w:tcPr>
          <w:p w14:paraId="67D9265E" w14:textId="77777777" w:rsidR="00EF2DA4" w:rsidRPr="000749E2" w:rsidRDefault="00EF2DA4" w:rsidP="005076D8">
            <w:pPr>
              <w:pStyle w:val="TAL"/>
            </w:pPr>
            <w:r w:rsidRPr="000749E2">
              <w:t>10.1.0</w:t>
            </w:r>
          </w:p>
        </w:tc>
        <w:tc>
          <w:tcPr>
            <w:tcW w:w="1033" w:type="dxa"/>
            <w:gridSpan w:val="2"/>
            <w:shd w:val="solid" w:color="FFFFFF" w:fill="auto"/>
          </w:tcPr>
          <w:p w14:paraId="10A1D43F" w14:textId="77777777" w:rsidR="00EF2DA4" w:rsidRPr="000749E2" w:rsidRDefault="00EF2DA4" w:rsidP="005076D8">
            <w:pPr>
              <w:pStyle w:val="TAL"/>
            </w:pPr>
            <w:r w:rsidRPr="000749E2">
              <w:t>R5-121122</w:t>
            </w:r>
          </w:p>
        </w:tc>
      </w:tr>
      <w:tr w:rsidR="00EF2DA4" w:rsidRPr="000749E2" w14:paraId="3C1C8412" w14:textId="77777777" w:rsidTr="001C22E1">
        <w:trPr>
          <w:gridAfter w:val="1"/>
          <w:wAfter w:w="21" w:type="dxa"/>
          <w:jc w:val="center"/>
        </w:trPr>
        <w:tc>
          <w:tcPr>
            <w:tcW w:w="638" w:type="dxa"/>
            <w:gridSpan w:val="2"/>
            <w:shd w:val="solid" w:color="FFFFFF" w:fill="auto"/>
          </w:tcPr>
          <w:p w14:paraId="6E8A5B0B" w14:textId="77777777" w:rsidR="00EF2DA4" w:rsidRPr="000749E2" w:rsidRDefault="00EF2DA4" w:rsidP="005076D8">
            <w:pPr>
              <w:pStyle w:val="TAL"/>
            </w:pPr>
            <w:r w:rsidRPr="000749E2">
              <w:t>RP#56</w:t>
            </w:r>
          </w:p>
        </w:tc>
        <w:tc>
          <w:tcPr>
            <w:tcW w:w="1134" w:type="dxa"/>
            <w:gridSpan w:val="2"/>
            <w:shd w:val="solid" w:color="FFFFFF" w:fill="auto"/>
          </w:tcPr>
          <w:p w14:paraId="4CD3A5C3" w14:textId="77777777" w:rsidR="00EF2DA4" w:rsidRPr="000749E2" w:rsidRDefault="00EF2DA4" w:rsidP="005076D8">
            <w:pPr>
              <w:pStyle w:val="TAL"/>
            </w:pPr>
            <w:r w:rsidRPr="000749E2">
              <w:t>RP-120644</w:t>
            </w:r>
          </w:p>
        </w:tc>
        <w:tc>
          <w:tcPr>
            <w:tcW w:w="567" w:type="dxa"/>
            <w:gridSpan w:val="2"/>
            <w:shd w:val="solid" w:color="FFFFFF" w:fill="auto"/>
          </w:tcPr>
          <w:p w14:paraId="6E8B11EA" w14:textId="77777777" w:rsidR="00EF2DA4" w:rsidRPr="000749E2" w:rsidRDefault="00EF2DA4" w:rsidP="005076D8">
            <w:pPr>
              <w:pStyle w:val="TAL"/>
            </w:pPr>
            <w:r w:rsidRPr="000749E2">
              <w:t>0293</w:t>
            </w:r>
          </w:p>
        </w:tc>
        <w:tc>
          <w:tcPr>
            <w:tcW w:w="426" w:type="dxa"/>
            <w:gridSpan w:val="2"/>
            <w:shd w:val="solid" w:color="FFFFFF" w:fill="auto"/>
          </w:tcPr>
          <w:p w14:paraId="683B234F" w14:textId="77777777" w:rsidR="00EF2DA4" w:rsidRPr="000749E2" w:rsidRDefault="00EF2DA4" w:rsidP="005076D8">
            <w:pPr>
              <w:pStyle w:val="TAL"/>
            </w:pPr>
            <w:r w:rsidRPr="000749E2">
              <w:t>-</w:t>
            </w:r>
          </w:p>
        </w:tc>
        <w:tc>
          <w:tcPr>
            <w:tcW w:w="4062" w:type="dxa"/>
            <w:gridSpan w:val="2"/>
            <w:shd w:val="solid" w:color="FFFFFF" w:fill="auto"/>
          </w:tcPr>
          <w:p w14:paraId="3FC67DB8" w14:textId="77777777" w:rsidR="00EF2DA4" w:rsidRPr="000749E2" w:rsidRDefault="00EF2DA4" w:rsidP="005076D8">
            <w:pPr>
              <w:pStyle w:val="TAL"/>
            </w:pPr>
            <w:r w:rsidRPr="000749E2">
              <w:t>Corrections to default overhead messages for 1xRTT</w:t>
            </w:r>
          </w:p>
        </w:tc>
        <w:tc>
          <w:tcPr>
            <w:tcW w:w="415" w:type="dxa"/>
            <w:gridSpan w:val="2"/>
            <w:shd w:val="solid" w:color="FFFFFF" w:fill="auto"/>
          </w:tcPr>
          <w:p w14:paraId="3CD1C486" w14:textId="77777777" w:rsidR="00EF2DA4" w:rsidRPr="000749E2" w:rsidRDefault="00EF2DA4" w:rsidP="005076D8">
            <w:pPr>
              <w:pStyle w:val="TAL"/>
            </w:pPr>
            <w:r w:rsidRPr="000749E2">
              <w:t>F</w:t>
            </w:r>
          </w:p>
        </w:tc>
        <w:tc>
          <w:tcPr>
            <w:tcW w:w="708" w:type="dxa"/>
            <w:gridSpan w:val="2"/>
            <w:shd w:val="solid" w:color="FFFFFF" w:fill="auto"/>
          </w:tcPr>
          <w:p w14:paraId="566D29DC" w14:textId="77777777" w:rsidR="00EF2DA4" w:rsidRPr="000749E2" w:rsidRDefault="00EF2DA4" w:rsidP="005076D8">
            <w:pPr>
              <w:pStyle w:val="TAL"/>
            </w:pPr>
            <w:r w:rsidRPr="000749E2">
              <w:t>10.0.0</w:t>
            </w:r>
          </w:p>
        </w:tc>
        <w:tc>
          <w:tcPr>
            <w:tcW w:w="708" w:type="dxa"/>
            <w:gridSpan w:val="2"/>
            <w:shd w:val="solid" w:color="FFFFFF" w:fill="auto"/>
          </w:tcPr>
          <w:p w14:paraId="34EBCD51" w14:textId="77777777" w:rsidR="00EF2DA4" w:rsidRPr="000749E2" w:rsidRDefault="00EF2DA4" w:rsidP="005076D8">
            <w:pPr>
              <w:pStyle w:val="TAL"/>
            </w:pPr>
            <w:r w:rsidRPr="000749E2">
              <w:t>10.1.0</w:t>
            </w:r>
          </w:p>
        </w:tc>
        <w:tc>
          <w:tcPr>
            <w:tcW w:w="1033" w:type="dxa"/>
            <w:gridSpan w:val="2"/>
            <w:shd w:val="solid" w:color="FFFFFF" w:fill="auto"/>
          </w:tcPr>
          <w:p w14:paraId="55306195" w14:textId="77777777" w:rsidR="00EF2DA4" w:rsidRPr="000749E2" w:rsidRDefault="00EF2DA4" w:rsidP="005076D8">
            <w:pPr>
              <w:pStyle w:val="TAL"/>
            </w:pPr>
            <w:r w:rsidRPr="000749E2">
              <w:t>R5-121123</w:t>
            </w:r>
          </w:p>
        </w:tc>
      </w:tr>
      <w:tr w:rsidR="00EF2DA4" w:rsidRPr="000749E2" w14:paraId="105DABA4" w14:textId="77777777" w:rsidTr="001C22E1">
        <w:trPr>
          <w:gridAfter w:val="1"/>
          <w:wAfter w:w="21" w:type="dxa"/>
          <w:jc w:val="center"/>
        </w:trPr>
        <w:tc>
          <w:tcPr>
            <w:tcW w:w="638" w:type="dxa"/>
            <w:gridSpan w:val="2"/>
            <w:shd w:val="solid" w:color="FFFFFF" w:fill="auto"/>
          </w:tcPr>
          <w:p w14:paraId="2D037271" w14:textId="77777777" w:rsidR="00EF2DA4" w:rsidRPr="000749E2" w:rsidRDefault="00EF2DA4" w:rsidP="005076D8">
            <w:pPr>
              <w:pStyle w:val="TAL"/>
            </w:pPr>
            <w:r w:rsidRPr="000749E2">
              <w:t>RP#56</w:t>
            </w:r>
          </w:p>
        </w:tc>
        <w:tc>
          <w:tcPr>
            <w:tcW w:w="1134" w:type="dxa"/>
            <w:gridSpan w:val="2"/>
            <w:shd w:val="solid" w:color="FFFFFF" w:fill="auto"/>
          </w:tcPr>
          <w:p w14:paraId="784A32F6" w14:textId="77777777" w:rsidR="00EF2DA4" w:rsidRPr="000749E2" w:rsidRDefault="00EF2DA4" w:rsidP="005076D8">
            <w:pPr>
              <w:pStyle w:val="TAL"/>
            </w:pPr>
            <w:r w:rsidRPr="000749E2">
              <w:t>RP-120644</w:t>
            </w:r>
          </w:p>
        </w:tc>
        <w:tc>
          <w:tcPr>
            <w:tcW w:w="567" w:type="dxa"/>
            <w:gridSpan w:val="2"/>
            <w:shd w:val="solid" w:color="FFFFFF" w:fill="auto"/>
          </w:tcPr>
          <w:p w14:paraId="5192065F" w14:textId="77777777" w:rsidR="00EF2DA4" w:rsidRPr="000749E2" w:rsidRDefault="00EF2DA4" w:rsidP="005076D8">
            <w:pPr>
              <w:pStyle w:val="TAL"/>
            </w:pPr>
            <w:r w:rsidRPr="000749E2">
              <w:t>0294</w:t>
            </w:r>
          </w:p>
        </w:tc>
        <w:tc>
          <w:tcPr>
            <w:tcW w:w="426" w:type="dxa"/>
            <w:gridSpan w:val="2"/>
            <w:shd w:val="solid" w:color="FFFFFF" w:fill="auto"/>
          </w:tcPr>
          <w:p w14:paraId="6A0B3FDA" w14:textId="77777777" w:rsidR="00EF2DA4" w:rsidRPr="000749E2" w:rsidRDefault="00EF2DA4" w:rsidP="005076D8">
            <w:pPr>
              <w:pStyle w:val="TAL"/>
            </w:pPr>
            <w:r w:rsidRPr="000749E2">
              <w:t>-</w:t>
            </w:r>
          </w:p>
        </w:tc>
        <w:tc>
          <w:tcPr>
            <w:tcW w:w="4062" w:type="dxa"/>
            <w:gridSpan w:val="2"/>
            <w:shd w:val="solid" w:color="FFFFFF" w:fill="auto"/>
          </w:tcPr>
          <w:p w14:paraId="4C9D8A20" w14:textId="77777777" w:rsidR="00EF2DA4" w:rsidRPr="000749E2" w:rsidRDefault="00EF2DA4" w:rsidP="005076D8">
            <w:pPr>
              <w:pStyle w:val="TAL"/>
            </w:pPr>
            <w:r w:rsidRPr="000749E2">
              <w:t xml:space="preserve">Update of </w:t>
            </w:r>
            <w:proofErr w:type="spellStart"/>
            <w:r w:rsidRPr="000749E2">
              <w:t>CSFBParametersRequest</w:t>
            </w:r>
            <w:proofErr w:type="spellEnd"/>
            <w:r w:rsidRPr="000749E2">
              <w:t>/ResponseCDMA2000 process in Registration</w:t>
            </w:r>
          </w:p>
        </w:tc>
        <w:tc>
          <w:tcPr>
            <w:tcW w:w="415" w:type="dxa"/>
            <w:gridSpan w:val="2"/>
            <w:shd w:val="solid" w:color="FFFFFF" w:fill="auto"/>
          </w:tcPr>
          <w:p w14:paraId="52C8D819" w14:textId="77777777" w:rsidR="00EF2DA4" w:rsidRPr="000749E2" w:rsidRDefault="00EF2DA4" w:rsidP="005076D8">
            <w:pPr>
              <w:pStyle w:val="TAL"/>
            </w:pPr>
            <w:r w:rsidRPr="000749E2">
              <w:t>F</w:t>
            </w:r>
          </w:p>
        </w:tc>
        <w:tc>
          <w:tcPr>
            <w:tcW w:w="708" w:type="dxa"/>
            <w:gridSpan w:val="2"/>
            <w:shd w:val="solid" w:color="FFFFFF" w:fill="auto"/>
          </w:tcPr>
          <w:p w14:paraId="7E171530" w14:textId="77777777" w:rsidR="00EF2DA4" w:rsidRPr="000749E2" w:rsidRDefault="00EF2DA4" w:rsidP="005076D8">
            <w:pPr>
              <w:pStyle w:val="TAL"/>
            </w:pPr>
            <w:r w:rsidRPr="000749E2">
              <w:t>10.0.0</w:t>
            </w:r>
          </w:p>
        </w:tc>
        <w:tc>
          <w:tcPr>
            <w:tcW w:w="708" w:type="dxa"/>
            <w:gridSpan w:val="2"/>
            <w:shd w:val="solid" w:color="FFFFFF" w:fill="auto"/>
          </w:tcPr>
          <w:p w14:paraId="5694D809" w14:textId="77777777" w:rsidR="00EF2DA4" w:rsidRPr="000749E2" w:rsidRDefault="00EF2DA4" w:rsidP="005076D8">
            <w:pPr>
              <w:pStyle w:val="TAL"/>
            </w:pPr>
            <w:r w:rsidRPr="000749E2">
              <w:t>10.1.0</w:t>
            </w:r>
          </w:p>
        </w:tc>
        <w:tc>
          <w:tcPr>
            <w:tcW w:w="1033" w:type="dxa"/>
            <w:gridSpan w:val="2"/>
            <w:shd w:val="solid" w:color="FFFFFF" w:fill="auto"/>
          </w:tcPr>
          <w:p w14:paraId="2730A604" w14:textId="77777777" w:rsidR="00EF2DA4" w:rsidRPr="000749E2" w:rsidRDefault="00EF2DA4" w:rsidP="005076D8">
            <w:pPr>
              <w:pStyle w:val="TAL"/>
            </w:pPr>
            <w:r w:rsidRPr="000749E2">
              <w:t>R5-121276</w:t>
            </w:r>
          </w:p>
        </w:tc>
      </w:tr>
      <w:tr w:rsidR="00EF2DA4" w:rsidRPr="000749E2" w14:paraId="25048F1B" w14:textId="77777777" w:rsidTr="001C22E1">
        <w:trPr>
          <w:gridAfter w:val="1"/>
          <w:wAfter w:w="21" w:type="dxa"/>
          <w:jc w:val="center"/>
        </w:trPr>
        <w:tc>
          <w:tcPr>
            <w:tcW w:w="638" w:type="dxa"/>
            <w:gridSpan w:val="2"/>
            <w:shd w:val="solid" w:color="FFFFFF" w:fill="auto"/>
          </w:tcPr>
          <w:p w14:paraId="748E714A" w14:textId="77777777" w:rsidR="00EF2DA4" w:rsidRPr="000749E2" w:rsidRDefault="00EF2DA4" w:rsidP="005076D8">
            <w:pPr>
              <w:pStyle w:val="TAL"/>
            </w:pPr>
            <w:r w:rsidRPr="000749E2">
              <w:t>RP#56</w:t>
            </w:r>
          </w:p>
        </w:tc>
        <w:tc>
          <w:tcPr>
            <w:tcW w:w="1134" w:type="dxa"/>
            <w:gridSpan w:val="2"/>
            <w:shd w:val="solid" w:color="FFFFFF" w:fill="auto"/>
          </w:tcPr>
          <w:p w14:paraId="179D255D" w14:textId="77777777" w:rsidR="00EF2DA4" w:rsidRPr="000749E2" w:rsidRDefault="00EF2DA4" w:rsidP="005076D8">
            <w:pPr>
              <w:pStyle w:val="TAL"/>
            </w:pPr>
            <w:r w:rsidRPr="000749E2">
              <w:t>RP-120641</w:t>
            </w:r>
          </w:p>
        </w:tc>
        <w:tc>
          <w:tcPr>
            <w:tcW w:w="567" w:type="dxa"/>
            <w:gridSpan w:val="2"/>
            <w:shd w:val="solid" w:color="FFFFFF" w:fill="auto"/>
          </w:tcPr>
          <w:p w14:paraId="02AF0F78" w14:textId="77777777" w:rsidR="00EF2DA4" w:rsidRPr="000749E2" w:rsidRDefault="00EF2DA4" w:rsidP="005076D8">
            <w:pPr>
              <w:pStyle w:val="TAL"/>
            </w:pPr>
            <w:r w:rsidRPr="000749E2">
              <w:t>0295</w:t>
            </w:r>
          </w:p>
        </w:tc>
        <w:tc>
          <w:tcPr>
            <w:tcW w:w="426" w:type="dxa"/>
            <w:gridSpan w:val="2"/>
            <w:shd w:val="solid" w:color="FFFFFF" w:fill="auto"/>
          </w:tcPr>
          <w:p w14:paraId="10F1284B" w14:textId="77777777" w:rsidR="00EF2DA4" w:rsidRPr="000749E2" w:rsidRDefault="00EF2DA4" w:rsidP="005076D8">
            <w:pPr>
              <w:pStyle w:val="TAL"/>
            </w:pPr>
            <w:r w:rsidRPr="000749E2">
              <w:t>-</w:t>
            </w:r>
          </w:p>
        </w:tc>
        <w:tc>
          <w:tcPr>
            <w:tcW w:w="4062" w:type="dxa"/>
            <w:gridSpan w:val="2"/>
            <w:shd w:val="solid" w:color="FFFFFF" w:fill="auto"/>
          </w:tcPr>
          <w:p w14:paraId="0EA3737C" w14:textId="77777777" w:rsidR="00EF2DA4" w:rsidRPr="000749E2" w:rsidRDefault="00EF2DA4" w:rsidP="005076D8">
            <w:pPr>
              <w:pStyle w:val="TAL"/>
            </w:pPr>
            <w:r w:rsidRPr="000749E2">
              <w:t>RRM: Definition of parameters for simulated GSM cells</w:t>
            </w:r>
          </w:p>
        </w:tc>
        <w:tc>
          <w:tcPr>
            <w:tcW w:w="415" w:type="dxa"/>
            <w:gridSpan w:val="2"/>
            <w:shd w:val="solid" w:color="FFFFFF" w:fill="auto"/>
          </w:tcPr>
          <w:p w14:paraId="2F9202F0" w14:textId="77777777" w:rsidR="00EF2DA4" w:rsidRPr="000749E2" w:rsidRDefault="00EF2DA4" w:rsidP="005076D8">
            <w:pPr>
              <w:pStyle w:val="TAL"/>
            </w:pPr>
            <w:r w:rsidRPr="000749E2">
              <w:t>F</w:t>
            </w:r>
          </w:p>
        </w:tc>
        <w:tc>
          <w:tcPr>
            <w:tcW w:w="708" w:type="dxa"/>
            <w:gridSpan w:val="2"/>
            <w:shd w:val="solid" w:color="FFFFFF" w:fill="auto"/>
          </w:tcPr>
          <w:p w14:paraId="0F876F15" w14:textId="77777777" w:rsidR="00EF2DA4" w:rsidRPr="000749E2" w:rsidRDefault="00EF2DA4" w:rsidP="005076D8">
            <w:pPr>
              <w:pStyle w:val="TAL"/>
            </w:pPr>
            <w:r w:rsidRPr="000749E2">
              <w:t>10.0.0</w:t>
            </w:r>
          </w:p>
        </w:tc>
        <w:tc>
          <w:tcPr>
            <w:tcW w:w="708" w:type="dxa"/>
            <w:gridSpan w:val="2"/>
            <w:shd w:val="solid" w:color="FFFFFF" w:fill="auto"/>
          </w:tcPr>
          <w:p w14:paraId="59BD2D74" w14:textId="77777777" w:rsidR="00EF2DA4" w:rsidRPr="000749E2" w:rsidRDefault="00EF2DA4" w:rsidP="005076D8">
            <w:pPr>
              <w:pStyle w:val="TAL"/>
            </w:pPr>
            <w:r w:rsidRPr="000749E2">
              <w:t>10.1.0</w:t>
            </w:r>
          </w:p>
        </w:tc>
        <w:tc>
          <w:tcPr>
            <w:tcW w:w="1033" w:type="dxa"/>
            <w:gridSpan w:val="2"/>
            <w:shd w:val="solid" w:color="FFFFFF" w:fill="auto"/>
          </w:tcPr>
          <w:p w14:paraId="49859727" w14:textId="77777777" w:rsidR="00EF2DA4" w:rsidRPr="000749E2" w:rsidRDefault="00EF2DA4" w:rsidP="005076D8">
            <w:pPr>
              <w:pStyle w:val="TAL"/>
            </w:pPr>
            <w:r w:rsidRPr="000749E2">
              <w:t>R5-121357</w:t>
            </w:r>
          </w:p>
        </w:tc>
      </w:tr>
      <w:tr w:rsidR="00EF2DA4" w:rsidRPr="000749E2" w14:paraId="4E27C2FA" w14:textId="77777777" w:rsidTr="001C22E1">
        <w:trPr>
          <w:gridAfter w:val="1"/>
          <w:wAfter w:w="21" w:type="dxa"/>
          <w:jc w:val="center"/>
        </w:trPr>
        <w:tc>
          <w:tcPr>
            <w:tcW w:w="638" w:type="dxa"/>
            <w:gridSpan w:val="2"/>
            <w:shd w:val="solid" w:color="FFFFFF" w:fill="auto"/>
          </w:tcPr>
          <w:p w14:paraId="3AF2D3C7" w14:textId="77777777" w:rsidR="00EF2DA4" w:rsidRPr="000749E2" w:rsidRDefault="00EF2DA4" w:rsidP="005076D8">
            <w:pPr>
              <w:pStyle w:val="TAL"/>
            </w:pPr>
            <w:r w:rsidRPr="000749E2">
              <w:t>RP#56</w:t>
            </w:r>
          </w:p>
        </w:tc>
        <w:tc>
          <w:tcPr>
            <w:tcW w:w="1134" w:type="dxa"/>
            <w:gridSpan w:val="2"/>
            <w:shd w:val="solid" w:color="FFFFFF" w:fill="auto"/>
          </w:tcPr>
          <w:p w14:paraId="10B35263" w14:textId="77777777" w:rsidR="00EF2DA4" w:rsidRPr="000749E2" w:rsidRDefault="00EF2DA4" w:rsidP="005076D8">
            <w:pPr>
              <w:pStyle w:val="TAL"/>
            </w:pPr>
            <w:r w:rsidRPr="000749E2">
              <w:t>RP-120662</w:t>
            </w:r>
          </w:p>
        </w:tc>
        <w:tc>
          <w:tcPr>
            <w:tcW w:w="567" w:type="dxa"/>
            <w:gridSpan w:val="2"/>
            <w:shd w:val="solid" w:color="FFFFFF" w:fill="auto"/>
          </w:tcPr>
          <w:p w14:paraId="4A6C5251" w14:textId="77777777" w:rsidR="00EF2DA4" w:rsidRPr="000749E2" w:rsidRDefault="00EF2DA4" w:rsidP="005076D8">
            <w:pPr>
              <w:pStyle w:val="TAL"/>
            </w:pPr>
            <w:r w:rsidRPr="000749E2">
              <w:t>0296</w:t>
            </w:r>
          </w:p>
        </w:tc>
        <w:tc>
          <w:tcPr>
            <w:tcW w:w="426" w:type="dxa"/>
            <w:gridSpan w:val="2"/>
            <w:shd w:val="solid" w:color="FFFFFF" w:fill="auto"/>
          </w:tcPr>
          <w:p w14:paraId="389EC9AA" w14:textId="77777777" w:rsidR="00EF2DA4" w:rsidRPr="000749E2" w:rsidRDefault="00EF2DA4" w:rsidP="005076D8">
            <w:pPr>
              <w:pStyle w:val="TAL"/>
            </w:pPr>
            <w:r w:rsidRPr="000749E2">
              <w:t>-</w:t>
            </w:r>
          </w:p>
        </w:tc>
        <w:tc>
          <w:tcPr>
            <w:tcW w:w="4062" w:type="dxa"/>
            <w:gridSpan w:val="2"/>
            <w:shd w:val="solid" w:color="FFFFFF" w:fill="auto"/>
          </w:tcPr>
          <w:p w14:paraId="3EAB493D" w14:textId="77777777" w:rsidR="00EF2DA4" w:rsidRPr="000749E2" w:rsidRDefault="00EF2DA4" w:rsidP="005076D8">
            <w:pPr>
              <w:pStyle w:val="TAL"/>
            </w:pPr>
            <w:r w:rsidRPr="000749E2">
              <w:t>SIB Combination for CA test scenarios</w:t>
            </w:r>
          </w:p>
        </w:tc>
        <w:tc>
          <w:tcPr>
            <w:tcW w:w="415" w:type="dxa"/>
            <w:gridSpan w:val="2"/>
            <w:shd w:val="solid" w:color="FFFFFF" w:fill="auto"/>
          </w:tcPr>
          <w:p w14:paraId="4C2571C4" w14:textId="77777777" w:rsidR="00EF2DA4" w:rsidRPr="000749E2" w:rsidRDefault="00EF2DA4" w:rsidP="005076D8">
            <w:pPr>
              <w:pStyle w:val="TAL"/>
            </w:pPr>
            <w:r w:rsidRPr="000749E2">
              <w:t>F</w:t>
            </w:r>
          </w:p>
        </w:tc>
        <w:tc>
          <w:tcPr>
            <w:tcW w:w="708" w:type="dxa"/>
            <w:gridSpan w:val="2"/>
            <w:shd w:val="solid" w:color="FFFFFF" w:fill="auto"/>
          </w:tcPr>
          <w:p w14:paraId="538A466A" w14:textId="77777777" w:rsidR="00EF2DA4" w:rsidRPr="000749E2" w:rsidRDefault="00EF2DA4" w:rsidP="005076D8">
            <w:pPr>
              <w:pStyle w:val="TAL"/>
            </w:pPr>
            <w:r w:rsidRPr="000749E2">
              <w:t>10.0.0</w:t>
            </w:r>
          </w:p>
        </w:tc>
        <w:tc>
          <w:tcPr>
            <w:tcW w:w="708" w:type="dxa"/>
            <w:gridSpan w:val="2"/>
            <w:shd w:val="solid" w:color="FFFFFF" w:fill="auto"/>
          </w:tcPr>
          <w:p w14:paraId="7ABC4505" w14:textId="77777777" w:rsidR="00EF2DA4" w:rsidRPr="000749E2" w:rsidRDefault="00EF2DA4" w:rsidP="005076D8">
            <w:pPr>
              <w:pStyle w:val="TAL"/>
            </w:pPr>
            <w:r w:rsidRPr="000749E2">
              <w:t>10.1.0</w:t>
            </w:r>
          </w:p>
        </w:tc>
        <w:tc>
          <w:tcPr>
            <w:tcW w:w="1033" w:type="dxa"/>
            <w:gridSpan w:val="2"/>
            <w:shd w:val="solid" w:color="FFFFFF" w:fill="auto"/>
          </w:tcPr>
          <w:p w14:paraId="23B0BBF7" w14:textId="77777777" w:rsidR="00EF2DA4" w:rsidRPr="000749E2" w:rsidRDefault="00EF2DA4" w:rsidP="005076D8">
            <w:pPr>
              <w:pStyle w:val="TAL"/>
            </w:pPr>
            <w:r w:rsidRPr="000749E2">
              <w:t>R5-121383</w:t>
            </w:r>
          </w:p>
        </w:tc>
      </w:tr>
      <w:tr w:rsidR="00EF2DA4" w:rsidRPr="000749E2" w14:paraId="6D2847EE" w14:textId="77777777" w:rsidTr="001C22E1">
        <w:trPr>
          <w:gridAfter w:val="1"/>
          <w:wAfter w:w="21" w:type="dxa"/>
          <w:jc w:val="center"/>
        </w:trPr>
        <w:tc>
          <w:tcPr>
            <w:tcW w:w="638" w:type="dxa"/>
            <w:gridSpan w:val="2"/>
            <w:shd w:val="solid" w:color="FFFFFF" w:fill="auto"/>
          </w:tcPr>
          <w:p w14:paraId="666FDF43" w14:textId="77777777" w:rsidR="00EF2DA4" w:rsidRPr="000749E2" w:rsidRDefault="00EF2DA4" w:rsidP="005076D8">
            <w:pPr>
              <w:pStyle w:val="TAL"/>
            </w:pPr>
            <w:r w:rsidRPr="000749E2">
              <w:t>RP#56</w:t>
            </w:r>
          </w:p>
        </w:tc>
        <w:tc>
          <w:tcPr>
            <w:tcW w:w="1134" w:type="dxa"/>
            <w:gridSpan w:val="2"/>
            <w:shd w:val="solid" w:color="FFFFFF" w:fill="auto"/>
          </w:tcPr>
          <w:p w14:paraId="6CD50380" w14:textId="77777777" w:rsidR="00EF2DA4" w:rsidRPr="000749E2" w:rsidRDefault="00EF2DA4" w:rsidP="005076D8">
            <w:pPr>
              <w:pStyle w:val="TAL"/>
            </w:pPr>
            <w:r w:rsidRPr="000749E2">
              <w:t>RP-120644</w:t>
            </w:r>
          </w:p>
        </w:tc>
        <w:tc>
          <w:tcPr>
            <w:tcW w:w="567" w:type="dxa"/>
            <w:gridSpan w:val="2"/>
            <w:shd w:val="solid" w:color="FFFFFF" w:fill="auto"/>
          </w:tcPr>
          <w:p w14:paraId="42F4307F" w14:textId="77777777" w:rsidR="00EF2DA4" w:rsidRPr="000749E2" w:rsidRDefault="00EF2DA4" w:rsidP="005076D8">
            <w:pPr>
              <w:pStyle w:val="TAL"/>
            </w:pPr>
            <w:r w:rsidRPr="000749E2">
              <w:t>0297</w:t>
            </w:r>
          </w:p>
        </w:tc>
        <w:tc>
          <w:tcPr>
            <w:tcW w:w="426" w:type="dxa"/>
            <w:gridSpan w:val="2"/>
            <w:shd w:val="solid" w:color="FFFFFF" w:fill="auto"/>
          </w:tcPr>
          <w:p w14:paraId="2CF560AA" w14:textId="77777777" w:rsidR="00EF2DA4" w:rsidRPr="000749E2" w:rsidRDefault="00EF2DA4" w:rsidP="005076D8">
            <w:pPr>
              <w:pStyle w:val="TAL"/>
            </w:pPr>
            <w:r w:rsidRPr="000749E2">
              <w:t>-</w:t>
            </w:r>
          </w:p>
        </w:tc>
        <w:tc>
          <w:tcPr>
            <w:tcW w:w="4062" w:type="dxa"/>
            <w:gridSpan w:val="2"/>
            <w:shd w:val="solid" w:color="FFFFFF" w:fill="auto"/>
          </w:tcPr>
          <w:p w14:paraId="5C8A1C25" w14:textId="77777777" w:rsidR="00EF2DA4" w:rsidRPr="000749E2" w:rsidRDefault="00EF2DA4" w:rsidP="005076D8">
            <w:pPr>
              <w:pStyle w:val="TAL"/>
            </w:pPr>
            <w:r w:rsidRPr="000749E2">
              <w:t>Addition of default value of RSRQ Cell Reselection parameters</w:t>
            </w:r>
          </w:p>
        </w:tc>
        <w:tc>
          <w:tcPr>
            <w:tcW w:w="415" w:type="dxa"/>
            <w:gridSpan w:val="2"/>
            <w:shd w:val="solid" w:color="FFFFFF" w:fill="auto"/>
          </w:tcPr>
          <w:p w14:paraId="39668EBC" w14:textId="77777777" w:rsidR="00EF2DA4" w:rsidRPr="000749E2" w:rsidRDefault="00EF2DA4" w:rsidP="005076D8">
            <w:pPr>
              <w:pStyle w:val="TAL"/>
            </w:pPr>
            <w:r w:rsidRPr="000749E2">
              <w:t>F</w:t>
            </w:r>
          </w:p>
        </w:tc>
        <w:tc>
          <w:tcPr>
            <w:tcW w:w="708" w:type="dxa"/>
            <w:gridSpan w:val="2"/>
            <w:shd w:val="solid" w:color="FFFFFF" w:fill="auto"/>
          </w:tcPr>
          <w:p w14:paraId="2E7E8D3A" w14:textId="77777777" w:rsidR="00EF2DA4" w:rsidRPr="000749E2" w:rsidRDefault="00EF2DA4" w:rsidP="005076D8">
            <w:pPr>
              <w:pStyle w:val="TAL"/>
            </w:pPr>
            <w:r w:rsidRPr="000749E2">
              <w:t>10.0.0</w:t>
            </w:r>
          </w:p>
        </w:tc>
        <w:tc>
          <w:tcPr>
            <w:tcW w:w="708" w:type="dxa"/>
            <w:gridSpan w:val="2"/>
            <w:shd w:val="solid" w:color="FFFFFF" w:fill="auto"/>
          </w:tcPr>
          <w:p w14:paraId="47FCB61F" w14:textId="77777777" w:rsidR="00EF2DA4" w:rsidRPr="000749E2" w:rsidRDefault="00EF2DA4" w:rsidP="005076D8">
            <w:pPr>
              <w:pStyle w:val="TAL"/>
            </w:pPr>
            <w:r w:rsidRPr="000749E2">
              <w:t>10.1.0</w:t>
            </w:r>
          </w:p>
        </w:tc>
        <w:tc>
          <w:tcPr>
            <w:tcW w:w="1033" w:type="dxa"/>
            <w:gridSpan w:val="2"/>
            <w:shd w:val="solid" w:color="FFFFFF" w:fill="auto"/>
          </w:tcPr>
          <w:p w14:paraId="44E3AB1D" w14:textId="77777777" w:rsidR="00EF2DA4" w:rsidRPr="000749E2" w:rsidRDefault="00EF2DA4" w:rsidP="005076D8">
            <w:pPr>
              <w:pStyle w:val="TAL"/>
            </w:pPr>
            <w:r w:rsidRPr="000749E2">
              <w:t>R5-121384</w:t>
            </w:r>
          </w:p>
        </w:tc>
      </w:tr>
      <w:tr w:rsidR="00EF2DA4" w:rsidRPr="000749E2" w14:paraId="0D24FC71" w14:textId="77777777" w:rsidTr="001C22E1">
        <w:trPr>
          <w:gridAfter w:val="1"/>
          <w:wAfter w:w="21" w:type="dxa"/>
          <w:jc w:val="center"/>
        </w:trPr>
        <w:tc>
          <w:tcPr>
            <w:tcW w:w="638" w:type="dxa"/>
            <w:gridSpan w:val="2"/>
            <w:shd w:val="solid" w:color="FFFFFF" w:fill="auto"/>
          </w:tcPr>
          <w:p w14:paraId="3D5C71D8" w14:textId="77777777" w:rsidR="00EF2DA4" w:rsidRPr="000749E2" w:rsidRDefault="00EF2DA4" w:rsidP="005076D8">
            <w:pPr>
              <w:pStyle w:val="TAL"/>
            </w:pPr>
            <w:r w:rsidRPr="000749E2">
              <w:t>RP#56</w:t>
            </w:r>
          </w:p>
        </w:tc>
        <w:tc>
          <w:tcPr>
            <w:tcW w:w="1134" w:type="dxa"/>
            <w:gridSpan w:val="2"/>
            <w:shd w:val="solid" w:color="FFFFFF" w:fill="auto"/>
          </w:tcPr>
          <w:p w14:paraId="1E883307" w14:textId="77777777" w:rsidR="00EF2DA4" w:rsidRPr="000749E2" w:rsidRDefault="00EF2DA4" w:rsidP="005076D8">
            <w:pPr>
              <w:pStyle w:val="TAL"/>
            </w:pPr>
            <w:r w:rsidRPr="000749E2">
              <w:t>RP-120641</w:t>
            </w:r>
          </w:p>
        </w:tc>
        <w:tc>
          <w:tcPr>
            <w:tcW w:w="567" w:type="dxa"/>
            <w:gridSpan w:val="2"/>
            <w:shd w:val="solid" w:color="FFFFFF" w:fill="auto"/>
          </w:tcPr>
          <w:p w14:paraId="6A1A58ED" w14:textId="77777777" w:rsidR="00EF2DA4" w:rsidRPr="000749E2" w:rsidRDefault="00EF2DA4" w:rsidP="005076D8">
            <w:pPr>
              <w:pStyle w:val="TAL"/>
            </w:pPr>
            <w:r w:rsidRPr="000749E2">
              <w:t>0298</w:t>
            </w:r>
          </w:p>
        </w:tc>
        <w:tc>
          <w:tcPr>
            <w:tcW w:w="426" w:type="dxa"/>
            <w:gridSpan w:val="2"/>
            <w:shd w:val="solid" w:color="FFFFFF" w:fill="auto"/>
          </w:tcPr>
          <w:p w14:paraId="0FD25D95" w14:textId="77777777" w:rsidR="00EF2DA4" w:rsidRPr="000749E2" w:rsidRDefault="00EF2DA4" w:rsidP="005076D8">
            <w:pPr>
              <w:pStyle w:val="TAL"/>
            </w:pPr>
            <w:r w:rsidRPr="000749E2">
              <w:t>-</w:t>
            </w:r>
          </w:p>
        </w:tc>
        <w:tc>
          <w:tcPr>
            <w:tcW w:w="4062" w:type="dxa"/>
            <w:gridSpan w:val="2"/>
            <w:shd w:val="solid" w:color="FFFFFF" w:fill="auto"/>
          </w:tcPr>
          <w:p w14:paraId="145CDCAC" w14:textId="77777777" w:rsidR="00EF2DA4" w:rsidRPr="000749E2" w:rsidRDefault="00EF2DA4" w:rsidP="005076D8">
            <w:pPr>
              <w:pStyle w:val="TAL"/>
            </w:pPr>
            <w:r w:rsidRPr="000749E2">
              <w:t>Test frequencies for inter-band cells in RRM tests</w:t>
            </w:r>
          </w:p>
        </w:tc>
        <w:tc>
          <w:tcPr>
            <w:tcW w:w="415" w:type="dxa"/>
            <w:gridSpan w:val="2"/>
            <w:shd w:val="solid" w:color="FFFFFF" w:fill="auto"/>
          </w:tcPr>
          <w:p w14:paraId="498A6729" w14:textId="77777777" w:rsidR="00EF2DA4" w:rsidRPr="000749E2" w:rsidRDefault="00EF2DA4" w:rsidP="005076D8">
            <w:pPr>
              <w:pStyle w:val="TAL"/>
            </w:pPr>
            <w:r w:rsidRPr="000749E2">
              <w:t>F</w:t>
            </w:r>
          </w:p>
        </w:tc>
        <w:tc>
          <w:tcPr>
            <w:tcW w:w="708" w:type="dxa"/>
            <w:gridSpan w:val="2"/>
            <w:shd w:val="solid" w:color="FFFFFF" w:fill="auto"/>
          </w:tcPr>
          <w:p w14:paraId="5DA45DF8" w14:textId="77777777" w:rsidR="00EF2DA4" w:rsidRPr="000749E2" w:rsidRDefault="00EF2DA4" w:rsidP="005076D8">
            <w:pPr>
              <w:pStyle w:val="TAL"/>
            </w:pPr>
            <w:r w:rsidRPr="000749E2">
              <w:t>10.0.0</w:t>
            </w:r>
          </w:p>
        </w:tc>
        <w:tc>
          <w:tcPr>
            <w:tcW w:w="708" w:type="dxa"/>
            <w:gridSpan w:val="2"/>
            <w:shd w:val="solid" w:color="FFFFFF" w:fill="auto"/>
          </w:tcPr>
          <w:p w14:paraId="05B5D747" w14:textId="77777777" w:rsidR="00EF2DA4" w:rsidRPr="000749E2" w:rsidRDefault="00EF2DA4" w:rsidP="005076D8">
            <w:pPr>
              <w:pStyle w:val="TAL"/>
            </w:pPr>
            <w:r w:rsidRPr="000749E2">
              <w:t>10.1.0</w:t>
            </w:r>
          </w:p>
        </w:tc>
        <w:tc>
          <w:tcPr>
            <w:tcW w:w="1033" w:type="dxa"/>
            <w:gridSpan w:val="2"/>
            <w:shd w:val="solid" w:color="FFFFFF" w:fill="auto"/>
          </w:tcPr>
          <w:p w14:paraId="2C106CA7" w14:textId="77777777" w:rsidR="00EF2DA4" w:rsidRPr="000749E2" w:rsidRDefault="00EF2DA4" w:rsidP="005076D8">
            <w:pPr>
              <w:pStyle w:val="TAL"/>
            </w:pPr>
            <w:r w:rsidRPr="000749E2">
              <w:t>R5-121407</w:t>
            </w:r>
          </w:p>
        </w:tc>
      </w:tr>
      <w:tr w:rsidR="00EF2DA4" w:rsidRPr="000749E2" w14:paraId="4C457379" w14:textId="77777777" w:rsidTr="001C22E1">
        <w:trPr>
          <w:gridAfter w:val="1"/>
          <w:wAfter w:w="21" w:type="dxa"/>
          <w:jc w:val="center"/>
        </w:trPr>
        <w:tc>
          <w:tcPr>
            <w:tcW w:w="638" w:type="dxa"/>
            <w:gridSpan w:val="2"/>
            <w:shd w:val="solid" w:color="FFFFFF" w:fill="auto"/>
          </w:tcPr>
          <w:p w14:paraId="5EF53040" w14:textId="77777777" w:rsidR="00EF2DA4" w:rsidRPr="000749E2" w:rsidRDefault="00EF2DA4" w:rsidP="005076D8">
            <w:pPr>
              <w:pStyle w:val="TAL"/>
            </w:pPr>
            <w:r w:rsidRPr="000749E2">
              <w:t>RP#56</w:t>
            </w:r>
          </w:p>
        </w:tc>
        <w:tc>
          <w:tcPr>
            <w:tcW w:w="1134" w:type="dxa"/>
            <w:gridSpan w:val="2"/>
            <w:shd w:val="solid" w:color="FFFFFF" w:fill="auto"/>
          </w:tcPr>
          <w:p w14:paraId="7F48DFBD" w14:textId="77777777" w:rsidR="00EF2DA4" w:rsidRPr="000749E2" w:rsidRDefault="00EF2DA4" w:rsidP="005076D8">
            <w:pPr>
              <w:pStyle w:val="TAL"/>
            </w:pPr>
            <w:r w:rsidRPr="000749E2">
              <w:t>RP-120644</w:t>
            </w:r>
          </w:p>
        </w:tc>
        <w:tc>
          <w:tcPr>
            <w:tcW w:w="567" w:type="dxa"/>
            <w:gridSpan w:val="2"/>
            <w:shd w:val="solid" w:color="FFFFFF" w:fill="auto"/>
          </w:tcPr>
          <w:p w14:paraId="29BC435B" w14:textId="77777777" w:rsidR="00EF2DA4" w:rsidRPr="000749E2" w:rsidRDefault="00EF2DA4" w:rsidP="005076D8">
            <w:pPr>
              <w:pStyle w:val="TAL"/>
            </w:pPr>
            <w:r w:rsidRPr="000749E2">
              <w:t>0299</w:t>
            </w:r>
          </w:p>
        </w:tc>
        <w:tc>
          <w:tcPr>
            <w:tcW w:w="426" w:type="dxa"/>
            <w:gridSpan w:val="2"/>
            <w:shd w:val="solid" w:color="FFFFFF" w:fill="auto"/>
          </w:tcPr>
          <w:p w14:paraId="3670D0E7" w14:textId="77777777" w:rsidR="00EF2DA4" w:rsidRPr="000749E2" w:rsidRDefault="00EF2DA4" w:rsidP="005076D8">
            <w:pPr>
              <w:pStyle w:val="TAL"/>
            </w:pPr>
            <w:r w:rsidRPr="000749E2">
              <w:t>-</w:t>
            </w:r>
          </w:p>
        </w:tc>
        <w:tc>
          <w:tcPr>
            <w:tcW w:w="4062" w:type="dxa"/>
            <w:gridSpan w:val="2"/>
            <w:shd w:val="solid" w:color="FFFFFF" w:fill="auto"/>
          </w:tcPr>
          <w:p w14:paraId="210AF567" w14:textId="77777777" w:rsidR="00EF2DA4" w:rsidRPr="000749E2" w:rsidRDefault="00EF2DA4" w:rsidP="005076D8">
            <w:pPr>
              <w:pStyle w:val="TAL"/>
            </w:pPr>
            <w:r w:rsidRPr="000749E2">
              <w:t>Update generic procedure 4.5A.6</w:t>
            </w:r>
          </w:p>
        </w:tc>
        <w:tc>
          <w:tcPr>
            <w:tcW w:w="415" w:type="dxa"/>
            <w:gridSpan w:val="2"/>
            <w:shd w:val="solid" w:color="FFFFFF" w:fill="auto"/>
          </w:tcPr>
          <w:p w14:paraId="3C752ED5" w14:textId="77777777" w:rsidR="00EF2DA4" w:rsidRPr="000749E2" w:rsidRDefault="00EF2DA4" w:rsidP="005076D8">
            <w:pPr>
              <w:pStyle w:val="TAL"/>
            </w:pPr>
            <w:r w:rsidRPr="000749E2">
              <w:t>F</w:t>
            </w:r>
          </w:p>
        </w:tc>
        <w:tc>
          <w:tcPr>
            <w:tcW w:w="708" w:type="dxa"/>
            <w:gridSpan w:val="2"/>
            <w:shd w:val="solid" w:color="FFFFFF" w:fill="auto"/>
          </w:tcPr>
          <w:p w14:paraId="769286FB" w14:textId="77777777" w:rsidR="00EF2DA4" w:rsidRPr="000749E2" w:rsidRDefault="00EF2DA4" w:rsidP="005076D8">
            <w:pPr>
              <w:pStyle w:val="TAL"/>
            </w:pPr>
            <w:r w:rsidRPr="000749E2">
              <w:t>10.0.0</w:t>
            </w:r>
          </w:p>
        </w:tc>
        <w:tc>
          <w:tcPr>
            <w:tcW w:w="708" w:type="dxa"/>
            <w:gridSpan w:val="2"/>
            <w:shd w:val="solid" w:color="FFFFFF" w:fill="auto"/>
          </w:tcPr>
          <w:p w14:paraId="6E5130B5" w14:textId="77777777" w:rsidR="00EF2DA4" w:rsidRPr="000749E2" w:rsidRDefault="00EF2DA4" w:rsidP="005076D8">
            <w:pPr>
              <w:pStyle w:val="TAL"/>
            </w:pPr>
            <w:r w:rsidRPr="000749E2">
              <w:t>10.1.0</w:t>
            </w:r>
          </w:p>
        </w:tc>
        <w:tc>
          <w:tcPr>
            <w:tcW w:w="1033" w:type="dxa"/>
            <w:gridSpan w:val="2"/>
            <w:shd w:val="solid" w:color="FFFFFF" w:fill="auto"/>
          </w:tcPr>
          <w:p w14:paraId="3BC694C1" w14:textId="77777777" w:rsidR="00EF2DA4" w:rsidRPr="000749E2" w:rsidRDefault="00EF2DA4" w:rsidP="005076D8">
            <w:pPr>
              <w:pStyle w:val="TAL"/>
            </w:pPr>
            <w:r w:rsidRPr="000749E2">
              <w:t>R5-121413</w:t>
            </w:r>
          </w:p>
        </w:tc>
      </w:tr>
      <w:tr w:rsidR="00EF2DA4" w:rsidRPr="000749E2" w14:paraId="49147B46" w14:textId="77777777" w:rsidTr="001C22E1">
        <w:trPr>
          <w:gridAfter w:val="1"/>
          <w:wAfter w:w="21" w:type="dxa"/>
          <w:jc w:val="center"/>
        </w:trPr>
        <w:tc>
          <w:tcPr>
            <w:tcW w:w="638" w:type="dxa"/>
            <w:gridSpan w:val="2"/>
            <w:shd w:val="solid" w:color="FFFFFF" w:fill="auto"/>
          </w:tcPr>
          <w:p w14:paraId="1F6BCE1D" w14:textId="77777777" w:rsidR="00EF2DA4" w:rsidRPr="000749E2" w:rsidRDefault="00EF2DA4" w:rsidP="005076D8">
            <w:pPr>
              <w:pStyle w:val="TAL"/>
            </w:pPr>
            <w:r w:rsidRPr="000749E2">
              <w:t>RP#56</w:t>
            </w:r>
          </w:p>
        </w:tc>
        <w:tc>
          <w:tcPr>
            <w:tcW w:w="1134" w:type="dxa"/>
            <w:gridSpan w:val="2"/>
            <w:shd w:val="solid" w:color="FFFFFF" w:fill="auto"/>
          </w:tcPr>
          <w:p w14:paraId="05CEEA42" w14:textId="77777777" w:rsidR="00EF2DA4" w:rsidRPr="000749E2" w:rsidRDefault="00EF2DA4" w:rsidP="005076D8">
            <w:pPr>
              <w:pStyle w:val="TAL"/>
            </w:pPr>
            <w:r w:rsidRPr="000749E2">
              <w:t>RP-120644</w:t>
            </w:r>
          </w:p>
        </w:tc>
        <w:tc>
          <w:tcPr>
            <w:tcW w:w="567" w:type="dxa"/>
            <w:gridSpan w:val="2"/>
            <w:shd w:val="solid" w:color="FFFFFF" w:fill="auto"/>
          </w:tcPr>
          <w:p w14:paraId="6DFD9089" w14:textId="77777777" w:rsidR="00EF2DA4" w:rsidRPr="000749E2" w:rsidRDefault="00EF2DA4" w:rsidP="005076D8">
            <w:pPr>
              <w:pStyle w:val="TAL"/>
            </w:pPr>
            <w:r w:rsidRPr="000749E2">
              <w:t>0300</w:t>
            </w:r>
          </w:p>
        </w:tc>
        <w:tc>
          <w:tcPr>
            <w:tcW w:w="426" w:type="dxa"/>
            <w:gridSpan w:val="2"/>
            <w:shd w:val="solid" w:color="FFFFFF" w:fill="auto"/>
          </w:tcPr>
          <w:p w14:paraId="339EB834" w14:textId="77777777" w:rsidR="00EF2DA4" w:rsidRPr="000749E2" w:rsidRDefault="00EF2DA4" w:rsidP="005076D8">
            <w:pPr>
              <w:pStyle w:val="TAL"/>
            </w:pPr>
            <w:r w:rsidRPr="000749E2">
              <w:t>-</w:t>
            </w:r>
          </w:p>
        </w:tc>
        <w:tc>
          <w:tcPr>
            <w:tcW w:w="4062" w:type="dxa"/>
            <w:gridSpan w:val="2"/>
            <w:shd w:val="solid" w:color="FFFFFF" w:fill="auto"/>
          </w:tcPr>
          <w:p w14:paraId="6B0D7409" w14:textId="77777777" w:rsidR="00EF2DA4" w:rsidRPr="000749E2" w:rsidRDefault="00EF2DA4" w:rsidP="005076D8">
            <w:pPr>
              <w:pStyle w:val="TAL"/>
            </w:pPr>
            <w:r w:rsidRPr="000749E2">
              <w:t>Update generic procedure 4.5A.7</w:t>
            </w:r>
          </w:p>
        </w:tc>
        <w:tc>
          <w:tcPr>
            <w:tcW w:w="415" w:type="dxa"/>
            <w:gridSpan w:val="2"/>
            <w:shd w:val="solid" w:color="FFFFFF" w:fill="auto"/>
          </w:tcPr>
          <w:p w14:paraId="7E29729B" w14:textId="77777777" w:rsidR="00EF2DA4" w:rsidRPr="000749E2" w:rsidRDefault="00EF2DA4" w:rsidP="005076D8">
            <w:pPr>
              <w:pStyle w:val="TAL"/>
            </w:pPr>
            <w:r w:rsidRPr="000749E2">
              <w:t>F</w:t>
            </w:r>
          </w:p>
        </w:tc>
        <w:tc>
          <w:tcPr>
            <w:tcW w:w="708" w:type="dxa"/>
            <w:gridSpan w:val="2"/>
            <w:shd w:val="solid" w:color="FFFFFF" w:fill="auto"/>
          </w:tcPr>
          <w:p w14:paraId="171E8F89" w14:textId="77777777" w:rsidR="00EF2DA4" w:rsidRPr="000749E2" w:rsidRDefault="00EF2DA4" w:rsidP="005076D8">
            <w:pPr>
              <w:pStyle w:val="TAL"/>
            </w:pPr>
            <w:r w:rsidRPr="000749E2">
              <w:t>10.0.0</w:t>
            </w:r>
          </w:p>
        </w:tc>
        <w:tc>
          <w:tcPr>
            <w:tcW w:w="708" w:type="dxa"/>
            <w:gridSpan w:val="2"/>
            <w:shd w:val="solid" w:color="FFFFFF" w:fill="auto"/>
          </w:tcPr>
          <w:p w14:paraId="0A752B8D" w14:textId="77777777" w:rsidR="00EF2DA4" w:rsidRPr="000749E2" w:rsidRDefault="00EF2DA4" w:rsidP="005076D8">
            <w:pPr>
              <w:pStyle w:val="TAL"/>
            </w:pPr>
            <w:r w:rsidRPr="000749E2">
              <w:t>10.1.0</w:t>
            </w:r>
          </w:p>
        </w:tc>
        <w:tc>
          <w:tcPr>
            <w:tcW w:w="1033" w:type="dxa"/>
            <w:gridSpan w:val="2"/>
            <w:shd w:val="solid" w:color="FFFFFF" w:fill="auto"/>
          </w:tcPr>
          <w:p w14:paraId="4C147D37" w14:textId="77777777" w:rsidR="00EF2DA4" w:rsidRPr="000749E2" w:rsidRDefault="00EF2DA4" w:rsidP="005076D8">
            <w:pPr>
              <w:pStyle w:val="TAL"/>
            </w:pPr>
            <w:r w:rsidRPr="000749E2">
              <w:t>R5-121414</w:t>
            </w:r>
          </w:p>
        </w:tc>
      </w:tr>
      <w:tr w:rsidR="00EF2DA4" w:rsidRPr="000749E2" w14:paraId="122BBC85" w14:textId="77777777" w:rsidTr="001C22E1">
        <w:trPr>
          <w:gridAfter w:val="1"/>
          <w:wAfter w:w="21" w:type="dxa"/>
          <w:jc w:val="center"/>
        </w:trPr>
        <w:tc>
          <w:tcPr>
            <w:tcW w:w="638" w:type="dxa"/>
            <w:gridSpan w:val="2"/>
            <w:shd w:val="solid" w:color="FFFFFF" w:fill="auto"/>
          </w:tcPr>
          <w:p w14:paraId="31CA1388" w14:textId="77777777" w:rsidR="00EF2DA4" w:rsidRPr="000749E2" w:rsidRDefault="00EF2DA4" w:rsidP="005076D8">
            <w:pPr>
              <w:pStyle w:val="TAL"/>
            </w:pPr>
            <w:r w:rsidRPr="000749E2">
              <w:t>RP#56</w:t>
            </w:r>
          </w:p>
        </w:tc>
        <w:tc>
          <w:tcPr>
            <w:tcW w:w="1134" w:type="dxa"/>
            <w:gridSpan w:val="2"/>
            <w:shd w:val="solid" w:color="FFFFFF" w:fill="auto"/>
          </w:tcPr>
          <w:p w14:paraId="305C1FD9" w14:textId="77777777" w:rsidR="00EF2DA4" w:rsidRPr="000749E2" w:rsidRDefault="00EF2DA4" w:rsidP="005076D8">
            <w:pPr>
              <w:pStyle w:val="TAL"/>
            </w:pPr>
            <w:r w:rsidRPr="000749E2">
              <w:t>RP-120644</w:t>
            </w:r>
          </w:p>
        </w:tc>
        <w:tc>
          <w:tcPr>
            <w:tcW w:w="567" w:type="dxa"/>
            <w:gridSpan w:val="2"/>
            <w:shd w:val="solid" w:color="FFFFFF" w:fill="auto"/>
          </w:tcPr>
          <w:p w14:paraId="593EA0B2" w14:textId="77777777" w:rsidR="00EF2DA4" w:rsidRPr="000749E2" w:rsidRDefault="00EF2DA4" w:rsidP="005076D8">
            <w:pPr>
              <w:pStyle w:val="TAL"/>
            </w:pPr>
            <w:r w:rsidRPr="000749E2">
              <w:t>0301</w:t>
            </w:r>
          </w:p>
        </w:tc>
        <w:tc>
          <w:tcPr>
            <w:tcW w:w="426" w:type="dxa"/>
            <w:gridSpan w:val="2"/>
            <w:shd w:val="solid" w:color="FFFFFF" w:fill="auto"/>
          </w:tcPr>
          <w:p w14:paraId="52A7B6D6" w14:textId="77777777" w:rsidR="00EF2DA4" w:rsidRPr="000749E2" w:rsidRDefault="00EF2DA4" w:rsidP="005076D8">
            <w:pPr>
              <w:pStyle w:val="TAL"/>
            </w:pPr>
            <w:r w:rsidRPr="000749E2">
              <w:t>-</w:t>
            </w:r>
          </w:p>
        </w:tc>
        <w:tc>
          <w:tcPr>
            <w:tcW w:w="4062" w:type="dxa"/>
            <w:gridSpan w:val="2"/>
            <w:shd w:val="solid" w:color="FFFFFF" w:fill="auto"/>
          </w:tcPr>
          <w:p w14:paraId="071E1859" w14:textId="77777777" w:rsidR="00EF2DA4" w:rsidRPr="000749E2" w:rsidRDefault="00EF2DA4" w:rsidP="005076D8">
            <w:pPr>
              <w:pStyle w:val="TAL"/>
            </w:pPr>
            <w:r w:rsidRPr="000749E2">
              <w:t>Update generic procedure 4.5A.3</w:t>
            </w:r>
          </w:p>
        </w:tc>
        <w:tc>
          <w:tcPr>
            <w:tcW w:w="415" w:type="dxa"/>
            <w:gridSpan w:val="2"/>
            <w:shd w:val="solid" w:color="FFFFFF" w:fill="auto"/>
          </w:tcPr>
          <w:p w14:paraId="2898B153" w14:textId="77777777" w:rsidR="00EF2DA4" w:rsidRPr="000749E2" w:rsidRDefault="00EF2DA4" w:rsidP="005076D8">
            <w:pPr>
              <w:pStyle w:val="TAL"/>
            </w:pPr>
            <w:r w:rsidRPr="000749E2">
              <w:t>F</w:t>
            </w:r>
          </w:p>
        </w:tc>
        <w:tc>
          <w:tcPr>
            <w:tcW w:w="708" w:type="dxa"/>
            <w:gridSpan w:val="2"/>
            <w:shd w:val="solid" w:color="FFFFFF" w:fill="auto"/>
          </w:tcPr>
          <w:p w14:paraId="04D79054" w14:textId="77777777" w:rsidR="00EF2DA4" w:rsidRPr="000749E2" w:rsidRDefault="00EF2DA4" w:rsidP="005076D8">
            <w:pPr>
              <w:pStyle w:val="TAL"/>
            </w:pPr>
            <w:r w:rsidRPr="000749E2">
              <w:t>10.0.0</w:t>
            </w:r>
          </w:p>
        </w:tc>
        <w:tc>
          <w:tcPr>
            <w:tcW w:w="708" w:type="dxa"/>
            <w:gridSpan w:val="2"/>
            <w:shd w:val="solid" w:color="FFFFFF" w:fill="auto"/>
          </w:tcPr>
          <w:p w14:paraId="5CC88B74" w14:textId="77777777" w:rsidR="00EF2DA4" w:rsidRPr="000749E2" w:rsidRDefault="00EF2DA4" w:rsidP="005076D8">
            <w:pPr>
              <w:pStyle w:val="TAL"/>
            </w:pPr>
            <w:r w:rsidRPr="000749E2">
              <w:t>10.1.0</w:t>
            </w:r>
          </w:p>
        </w:tc>
        <w:tc>
          <w:tcPr>
            <w:tcW w:w="1033" w:type="dxa"/>
            <w:gridSpan w:val="2"/>
            <w:shd w:val="solid" w:color="FFFFFF" w:fill="auto"/>
          </w:tcPr>
          <w:p w14:paraId="149AD00A" w14:textId="77777777" w:rsidR="00EF2DA4" w:rsidRPr="000749E2" w:rsidRDefault="00EF2DA4" w:rsidP="005076D8">
            <w:pPr>
              <w:pStyle w:val="TAL"/>
            </w:pPr>
            <w:r w:rsidRPr="000749E2">
              <w:t>R5-121439</w:t>
            </w:r>
          </w:p>
        </w:tc>
      </w:tr>
      <w:tr w:rsidR="00EF2DA4" w:rsidRPr="000749E2" w14:paraId="3DC34CC8" w14:textId="77777777" w:rsidTr="001C22E1">
        <w:trPr>
          <w:gridAfter w:val="1"/>
          <w:wAfter w:w="21" w:type="dxa"/>
          <w:jc w:val="center"/>
        </w:trPr>
        <w:tc>
          <w:tcPr>
            <w:tcW w:w="638" w:type="dxa"/>
            <w:gridSpan w:val="2"/>
            <w:shd w:val="solid" w:color="FFFFFF" w:fill="auto"/>
          </w:tcPr>
          <w:p w14:paraId="32EBE63A" w14:textId="77777777" w:rsidR="00EF2DA4" w:rsidRPr="000749E2" w:rsidRDefault="00EF2DA4" w:rsidP="005076D8">
            <w:pPr>
              <w:pStyle w:val="TAL"/>
            </w:pPr>
            <w:r w:rsidRPr="000749E2">
              <w:t>RP#56</w:t>
            </w:r>
          </w:p>
        </w:tc>
        <w:tc>
          <w:tcPr>
            <w:tcW w:w="1134" w:type="dxa"/>
            <w:gridSpan w:val="2"/>
            <w:shd w:val="solid" w:color="FFFFFF" w:fill="auto"/>
          </w:tcPr>
          <w:p w14:paraId="1EEC037B" w14:textId="77777777" w:rsidR="00EF2DA4" w:rsidRPr="000749E2" w:rsidRDefault="00EF2DA4" w:rsidP="005076D8">
            <w:pPr>
              <w:pStyle w:val="TAL"/>
            </w:pPr>
            <w:r w:rsidRPr="000749E2">
              <w:t>RP-120644</w:t>
            </w:r>
          </w:p>
        </w:tc>
        <w:tc>
          <w:tcPr>
            <w:tcW w:w="567" w:type="dxa"/>
            <w:gridSpan w:val="2"/>
            <w:shd w:val="solid" w:color="FFFFFF" w:fill="auto"/>
          </w:tcPr>
          <w:p w14:paraId="5F4E594D" w14:textId="77777777" w:rsidR="00EF2DA4" w:rsidRPr="000749E2" w:rsidRDefault="00EF2DA4" w:rsidP="005076D8">
            <w:pPr>
              <w:pStyle w:val="TAL"/>
            </w:pPr>
            <w:r w:rsidRPr="000749E2">
              <w:t>0302</w:t>
            </w:r>
          </w:p>
        </w:tc>
        <w:tc>
          <w:tcPr>
            <w:tcW w:w="426" w:type="dxa"/>
            <w:gridSpan w:val="2"/>
            <w:shd w:val="solid" w:color="FFFFFF" w:fill="auto"/>
          </w:tcPr>
          <w:p w14:paraId="5BC4D416" w14:textId="77777777" w:rsidR="00EF2DA4" w:rsidRPr="000749E2" w:rsidRDefault="00EF2DA4" w:rsidP="005076D8">
            <w:pPr>
              <w:pStyle w:val="TAL"/>
            </w:pPr>
            <w:r w:rsidRPr="000749E2">
              <w:t>-</w:t>
            </w:r>
          </w:p>
        </w:tc>
        <w:tc>
          <w:tcPr>
            <w:tcW w:w="4062" w:type="dxa"/>
            <w:gridSpan w:val="2"/>
            <w:shd w:val="solid" w:color="FFFFFF" w:fill="auto"/>
          </w:tcPr>
          <w:p w14:paraId="29092629" w14:textId="77777777" w:rsidR="00EF2DA4" w:rsidRPr="000749E2" w:rsidRDefault="00EF2DA4" w:rsidP="005076D8">
            <w:pPr>
              <w:pStyle w:val="TAL"/>
            </w:pPr>
            <w:r w:rsidRPr="000749E2">
              <w:t xml:space="preserve">Correction to </w:t>
            </w:r>
            <w:proofErr w:type="spellStart"/>
            <w:r w:rsidRPr="000749E2">
              <w:t>RadioResourceConfigCommon</w:t>
            </w:r>
            <w:proofErr w:type="spellEnd"/>
            <w:r w:rsidRPr="000749E2">
              <w:t>-DEFAULT</w:t>
            </w:r>
          </w:p>
        </w:tc>
        <w:tc>
          <w:tcPr>
            <w:tcW w:w="415" w:type="dxa"/>
            <w:gridSpan w:val="2"/>
            <w:shd w:val="solid" w:color="FFFFFF" w:fill="auto"/>
          </w:tcPr>
          <w:p w14:paraId="5F09C863" w14:textId="77777777" w:rsidR="00EF2DA4" w:rsidRPr="000749E2" w:rsidRDefault="00EF2DA4" w:rsidP="005076D8">
            <w:pPr>
              <w:pStyle w:val="TAL"/>
            </w:pPr>
            <w:r w:rsidRPr="000749E2">
              <w:t>F</w:t>
            </w:r>
          </w:p>
        </w:tc>
        <w:tc>
          <w:tcPr>
            <w:tcW w:w="708" w:type="dxa"/>
            <w:gridSpan w:val="2"/>
            <w:shd w:val="solid" w:color="FFFFFF" w:fill="auto"/>
          </w:tcPr>
          <w:p w14:paraId="15596179" w14:textId="77777777" w:rsidR="00EF2DA4" w:rsidRPr="000749E2" w:rsidRDefault="00EF2DA4" w:rsidP="005076D8">
            <w:pPr>
              <w:pStyle w:val="TAL"/>
            </w:pPr>
            <w:r w:rsidRPr="000749E2">
              <w:t>10.0.0</w:t>
            </w:r>
          </w:p>
        </w:tc>
        <w:tc>
          <w:tcPr>
            <w:tcW w:w="708" w:type="dxa"/>
            <w:gridSpan w:val="2"/>
            <w:shd w:val="solid" w:color="FFFFFF" w:fill="auto"/>
          </w:tcPr>
          <w:p w14:paraId="20FD1AD4" w14:textId="77777777" w:rsidR="00EF2DA4" w:rsidRPr="000749E2" w:rsidRDefault="00EF2DA4" w:rsidP="005076D8">
            <w:pPr>
              <w:pStyle w:val="TAL"/>
            </w:pPr>
            <w:r w:rsidRPr="000749E2">
              <w:t>10.1.0</w:t>
            </w:r>
          </w:p>
        </w:tc>
        <w:tc>
          <w:tcPr>
            <w:tcW w:w="1033" w:type="dxa"/>
            <w:gridSpan w:val="2"/>
            <w:shd w:val="solid" w:color="FFFFFF" w:fill="auto"/>
          </w:tcPr>
          <w:p w14:paraId="28FAEF83" w14:textId="77777777" w:rsidR="00EF2DA4" w:rsidRPr="000749E2" w:rsidRDefault="00EF2DA4" w:rsidP="005076D8">
            <w:pPr>
              <w:pStyle w:val="TAL"/>
            </w:pPr>
            <w:r w:rsidRPr="000749E2">
              <w:t>R5-121447</w:t>
            </w:r>
          </w:p>
        </w:tc>
      </w:tr>
      <w:tr w:rsidR="00EF2DA4" w:rsidRPr="000749E2" w14:paraId="6D638A05" w14:textId="77777777" w:rsidTr="001C22E1">
        <w:trPr>
          <w:gridAfter w:val="1"/>
          <w:wAfter w:w="21" w:type="dxa"/>
          <w:jc w:val="center"/>
        </w:trPr>
        <w:tc>
          <w:tcPr>
            <w:tcW w:w="638" w:type="dxa"/>
            <w:gridSpan w:val="2"/>
            <w:shd w:val="solid" w:color="FFFFFF" w:fill="auto"/>
          </w:tcPr>
          <w:p w14:paraId="0865667B" w14:textId="77777777" w:rsidR="00EF2DA4" w:rsidRPr="000749E2" w:rsidRDefault="00EF2DA4" w:rsidP="005076D8">
            <w:pPr>
              <w:pStyle w:val="TAL"/>
            </w:pPr>
            <w:r w:rsidRPr="000749E2">
              <w:t>RP#56</w:t>
            </w:r>
          </w:p>
        </w:tc>
        <w:tc>
          <w:tcPr>
            <w:tcW w:w="1134" w:type="dxa"/>
            <w:gridSpan w:val="2"/>
            <w:shd w:val="solid" w:color="FFFFFF" w:fill="auto"/>
          </w:tcPr>
          <w:p w14:paraId="35193DA6" w14:textId="77777777" w:rsidR="00EF2DA4" w:rsidRPr="000749E2" w:rsidRDefault="00EF2DA4" w:rsidP="005076D8">
            <w:pPr>
              <w:pStyle w:val="TAL"/>
            </w:pPr>
            <w:r w:rsidRPr="000749E2">
              <w:t>RP-120641</w:t>
            </w:r>
          </w:p>
        </w:tc>
        <w:tc>
          <w:tcPr>
            <w:tcW w:w="567" w:type="dxa"/>
            <w:gridSpan w:val="2"/>
            <w:shd w:val="solid" w:color="FFFFFF" w:fill="auto"/>
          </w:tcPr>
          <w:p w14:paraId="245ECF4A" w14:textId="77777777" w:rsidR="00EF2DA4" w:rsidRPr="000749E2" w:rsidRDefault="00EF2DA4" w:rsidP="005076D8">
            <w:pPr>
              <w:pStyle w:val="TAL"/>
            </w:pPr>
            <w:r w:rsidRPr="000749E2">
              <w:t>0304</w:t>
            </w:r>
          </w:p>
        </w:tc>
        <w:tc>
          <w:tcPr>
            <w:tcW w:w="426" w:type="dxa"/>
            <w:gridSpan w:val="2"/>
            <w:shd w:val="solid" w:color="FFFFFF" w:fill="auto"/>
          </w:tcPr>
          <w:p w14:paraId="64431662" w14:textId="77777777" w:rsidR="00EF2DA4" w:rsidRPr="000749E2" w:rsidRDefault="00EF2DA4" w:rsidP="005076D8">
            <w:pPr>
              <w:pStyle w:val="TAL"/>
            </w:pPr>
            <w:r w:rsidRPr="000749E2">
              <w:t>-</w:t>
            </w:r>
          </w:p>
        </w:tc>
        <w:tc>
          <w:tcPr>
            <w:tcW w:w="4062" w:type="dxa"/>
            <w:gridSpan w:val="2"/>
            <w:shd w:val="solid" w:color="FFFFFF" w:fill="auto"/>
          </w:tcPr>
          <w:p w14:paraId="7CBE98E5" w14:textId="77777777" w:rsidR="00EF2DA4" w:rsidRPr="000749E2" w:rsidRDefault="00EF2DA4" w:rsidP="005076D8">
            <w:pPr>
              <w:pStyle w:val="TAL"/>
            </w:pPr>
            <w:r w:rsidRPr="000749E2">
              <w:t>Removing 5.2A.3 for State 2A</w:t>
            </w:r>
          </w:p>
        </w:tc>
        <w:tc>
          <w:tcPr>
            <w:tcW w:w="415" w:type="dxa"/>
            <w:gridSpan w:val="2"/>
            <w:shd w:val="solid" w:color="FFFFFF" w:fill="auto"/>
          </w:tcPr>
          <w:p w14:paraId="36FC8D97" w14:textId="77777777" w:rsidR="00EF2DA4" w:rsidRPr="000749E2" w:rsidRDefault="00EF2DA4" w:rsidP="005076D8">
            <w:pPr>
              <w:pStyle w:val="TAL"/>
            </w:pPr>
            <w:r w:rsidRPr="000749E2">
              <w:t>F</w:t>
            </w:r>
          </w:p>
        </w:tc>
        <w:tc>
          <w:tcPr>
            <w:tcW w:w="708" w:type="dxa"/>
            <w:gridSpan w:val="2"/>
            <w:shd w:val="solid" w:color="FFFFFF" w:fill="auto"/>
          </w:tcPr>
          <w:p w14:paraId="11D0B233" w14:textId="77777777" w:rsidR="00EF2DA4" w:rsidRPr="000749E2" w:rsidRDefault="00EF2DA4" w:rsidP="005076D8">
            <w:pPr>
              <w:pStyle w:val="TAL"/>
            </w:pPr>
            <w:r w:rsidRPr="000749E2">
              <w:t>10.0.0</w:t>
            </w:r>
          </w:p>
        </w:tc>
        <w:tc>
          <w:tcPr>
            <w:tcW w:w="708" w:type="dxa"/>
            <w:gridSpan w:val="2"/>
            <w:shd w:val="solid" w:color="FFFFFF" w:fill="auto"/>
          </w:tcPr>
          <w:p w14:paraId="0E5107ED" w14:textId="77777777" w:rsidR="00EF2DA4" w:rsidRPr="000749E2" w:rsidRDefault="00EF2DA4" w:rsidP="005076D8">
            <w:pPr>
              <w:pStyle w:val="TAL"/>
            </w:pPr>
            <w:r w:rsidRPr="000749E2">
              <w:t>10.1.0</w:t>
            </w:r>
          </w:p>
        </w:tc>
        <w:tc>
          <w:tcPr>
            <w:tcW w:w="1033" w:type="dxa"/>
            <w:gridSpan w:val="2"/>
            <w:shd w:val="solid" w:color="FFFFFF" w:fill="auto"/>
          </w:tcPr>
          <w:p w14:paraId="55A9C7D1" w14:textId="77777777" w:rsidR="00EF2DA4" w:rsidRPr="000749E2" w:rsidRDefault="00EF2DA4" w:rsidP="005076D8">
            <w:pPr>
              <w:pStyle w:val="TAL"/>
            </w:pPr>
            <w:r w:rsidRPr="000749E2">
              <w:t>R5-121521</w:t>
            </w:r>
          </w:p>
        </w:tc>
      </w:tr>
      <w:tr w:rsidR="00EF2DA4" w:rsidRPr="000749E2" w14:paraId="37772D7A" w14:textId="77777777" w:rsidTr="001C22E1">
        <w:trPr>
          <w:gridAfter w:val="1"/>
          <w:wAfter w:w="21" w:type="dxa"/>
          <w:jc w:val="center"/>
        </w:trPr>
        <w:tc>
          <w:tcPr>
            <w:tcW w:w="638" w:type="dxa"/>
            <w:gridSpan w:val="2"/>
            <w:shd w:val="solid" w:color="FFFFFF" w:fill="auto"/>
          </w:tcPr>
          <w:p w14:paraId="1EB2CDA4" w14:textId="77777777" w:rsidR="00EF2DA4" w:rsidRPr="000749E2" w:rsidRDefault="00EF2DA4" w:rsidP="005076D8">
            <w:pPr>
              <w:pStyle w:val="TAL"/>
            </w:pPr>
            <w:r w:rsidRPr="000749E2">
              <w:t>RP#56</w:t>
            </w:r>
          </w:p>
        </w:tc>
        <w:tc>
          <w:tcPr>
            <w:tcW w:w="1134" w:type="dxa"/>
            <w:gridSpan w:val="2"/>
            <w:shd w:val="solid" w:color="FFFFFF" w:fill="auto"/>
          </w:tcPr>
          <w:p w14:paraId="4C87CEBD" w14:textId="77777777" w:rsidR="00EF2DA4" w:rsidRPr="000749E2" w:rsidRDefault="00EF2DA4" w:rsidP="005076D8">
            <w:pPr>
              <w:pStyle w:val="TAL"/>
            </w:pPr>
            <w:r w:rsidRPr="000749E2">
              <w:t>RP-120641</w:t>
            </w:r>
          </w:p>
        </w:tc>
        <w:tc>
          <w:tcPr>
            <w:tcW w:w="567" w:type="dxa"/>
            <w:gridSpan w:val="2"/>
            <w:shd w:val="solid" w:color="FFFFFF" w:fill="auto"/>
          </w:tcPr>
          <w:p w14:paraId="1113116A" w14:textId="77777777" w:rsidR="00EF2DA4" w:rsidRPr="000749E2" w:rsidRDefault="00EF2DA4" w:rsidP="005076D8">
            <w:pPr>
              <w:pStyle w:val="TAL"/>
            </w:pPr>
            <w:r w:rsidRPr="000749E2">
              <w:t>0305</w:t>
            </w:r>
          </w:p>
        </w:tc>
        <w:tc>
          <w:tcPr>
            <w:tcW w:w="426" w:type="dxa"/>
            <w:gridSpan w:val="2"/>
            <w:shd w:val="solid" w:color="FFFFFF" w:fill="auto"/>
          </w:tcPr>
          <w:p w14:paraId="238FC070" w14:textId="77777777" w:rsidR="00EF2DA4" w:rsidRPr="000749E2" w:rsidRDefault="00EF2DA4" w:rsidP="005076D8">
            <w:pPr>
              <w:pStyle w:val="TAL"/>
            </w:pPr>
            <w:r w:rsidRPr="000749E2">
              <w:t>-</w:t>
            </w:r>
          </w:p>
        </w:tc>
        <w:tc>
          <w:tcPr>
            <w:tcW w:w="4062" w:type="dxa"/>
            <w:gridSpan w:val="2"/>
            <w:shd w:val="solid" w:color="FFFFFF" w:fill="auto"/>
          </w:tcPr>
          <w:p w14:paraId="5CD6539D" w14:textId="77777777" w:rsidR="00EF2DA4" w:rsidRPr="000749E2" w:rsidRDefault="00EF2DA4" w:rsidP="005076D8">
            <w:pPr>
              <w:pStyle w:val="TAL"/>
            </w:pPr>
            <w:r w:rsidRPr="000749E2">
              <w:t>Addition of A-GNSS testing to Test frequencies clause 4.3.1</w:t>
            </w:r>
          </w:p>
        </w:tc>
        <w:tc>
          <w:tcPr>
            <w:tcW w:w="415" w:type="dxa"/>
            <w:gridSpan w:val="2"/>
            <w:shd w:val="solid" w:color="FFFFFF" w:fill="auto"/>
          </w:tcPr>
          <w:p w14:paraId="2552A074" w14:textId="77777777" w:rsidR="00EF2DA4" w:rsidRPr="000749E2" w:rsidRDefault="00EF2DA4" w:rsidP="005076D8">
            <w:pPr>
              <w:pStyle w:val="TAL"/>
            </w:pPr>
            <w:r w:rsidRPr="000749E2">
              <w:t>F</w:t>
            </w:r>
          </w:p>
        </w:tc>
        <w:tc>
          <w:tcPr>
            <w:tcW w:w="708" w:type="dxa"/>
            <w:gridSpan w:val="2"/>
            <w:shd w:val="solid" w:color="FFFFFF" w:fill="auto"/>
          </w:tcPr>
          <w:p w14:paraId="6DE243A0" w14:textId="77777777" w:rsidR="00EF2DA4" w:rsidRPr="000749E2" w:rsidRDefault="00EF2DA4" w:rsidP="005076D8">
            <w:pPr>
              <w:pStyle w:val="TAL"/>
            </w:pPr>
            <w:r w:rsidRPr="000749E2">
              <w:t>10.0.0</w:t>
            </w:r>
          </w:p>
        </w:tc>
        <w:tc>
          <w:tcPr>
            <w:tcW w:w="708" w:type="dxa"/>
            <w:gridSpan w:val="2"/>
            <w:shd w:val="solid" w:color="FFFFFF" w:fill="auto"/>
          </w:tcPr>
          <w:p w14:paraId="1C4947E4" w14:textId="77777777" w:rsidR="00EF2DA4" w:rsidRPr="000749E2" w:rsidRDefault="00EF2DA4" w:rsidP="005076D8">
            <w:pPr>
              <w:pStyle w:val="TAL"/>
            </w:pPr>
            <w:r w:rsidRPr="000749E2">
              <w:t>10.1.0</w:t>
            </w:r>
          </w:p>
        </w:tc>
        <w:tc>
          <w:tcPr>
            <w:tcW w:w="1033" w:type="dxa"/>
            <w:gridSpan w:val="2"/>
            <w:shd w:val="solid" w:color="FFFFFF" w:fill="auto"/>
          </w:tcPr>
          <w:p w14:paraId="4257A58F" w14:textId="77777777" w:rsidR="00EF2DA4" w:rsidRPr="000749E2" w:rsidRDefault="00EF2DA4" w:rsidP="005076D8">
            <w:pPr>
              <w:pStyle w:val="TAL"/>
            </w:pPr>
            <w:r w:rsidRPr="000749E2">
              <w:t>R5-121543</w:t>
            </w:r>
          </w:p>
        </w:tc>
      </w:tr>
      <w:tr w:rsidR="00EF2DA4" w:rsidRPr="000749E2" w14:paraId="5C372D9B" w14:textId="77777777" w:rsidTr="001C22E1">
        <w:trPr>
          <w:gridAfter w:val="1"/>
          <w:wAfter w:w="21" w:type="dxa"/>
          <w:jc w:val="center"/>
        </w:trPr>
        <w:tc>
          <w:tcPr>
            <w:tcW w:w="638" w:type="dxa"/>
            <w:gridSpan w:val="2"/>
            <w:shd w:val="solid" w:color="FFFFFF" w:fill="auto"/>
          </w:tcPr>
          <w:p w14:paraId="72186295" w14:textId="77777777" w:rsidR="00EF2DA4" w:rsidRPr="000749E2" w:rsidRDefault="00EF2DA4" w:rsidP="005076D8">
            <w:pPr>
              <w:pStyle w:val="TAL"/>
            </w:pPr>
            <w:r w:rsidRPr="000749E2">
              <w:t>RP#56</w:t>
            </w:r>
          </w:p>
        </w:tc>
        <w:tc>
          <w:tcPr>
            <w:tcW w:w="1134" w:type="dxa"/>
            <w:gridSpan w:val="2"/>
            <w:shd w:val="solid" w:color="FFFFFF" w:fill="auto"/>
          </w:tcPr>
          <w:p w14:paraId="2C8ACFFD" w14:textId="77777777" w:rsidR="00EF2DA4" w:rsidRPr="000749E2" w:rsidRDefault="00EF2DA4" w:rsidP="005076D8">
            <w:pPr>
              <w:pStyle w:val="TAL"/>
            </w:pPr>
            <w:r w:rsidRPr="000749E2">
              <w:t>RP-120641</w:t>
            </w:r>
          </w:p>
        </w:tc>
        <w:tc>
          <w:tcPr>
            <w:tcW w:w="567" w:type="dxa"/>
            <w:gridSpan w:val="2"/>
            <w:shd w:val="solid" w:color="FFFFFF" w:fill="auto"/>
          </w:tcPr>
          <w:p w14:paraId="6459D913" w14:textId="77777777" w:rsidR="00EF2DA4" w:rsidRPr="000749E2" w:rsidRDefault="00EF2DA4" w:rsidP="005076D8">
            <w:pPr>
              <w:pStyle w:val="TAL"/>
            </w:pPr>
            <w:r w:rsidRPr="000749E2">
              <w:t>0306</w:t>
            </w:r>
          </w:p>
        </w:tc>
        <w:tc>
          <w:tcPr>
            <w:tcW w:w="426" w:type="dxa"/>
            <w:gridSpan w:val="2"/>
            <w:shd w:val="solid" w:color="FFFFFF" w:fill="auto"/>
          </w:tcPr>
          <w:p w14:paraId="65E9A8A2" w14:textId="77777777" w:rsidR="00EF2DA4" w:rsidRPr="000749E2" w:rsidRDefault="00EF2DA4" w:rsidP="005076D8">
            <w:pPr>
              <w:pStyle w:val="TAL"/>
            </w:pPr>
            <w:r w:rsidRPr="000749E2">
              <w:t>-</w:t>
            </w:r>
          </w:p>
        </w:tc>
        <w:tc>
          <w:tcPr>
            <w:tcW w:w="4062" w:type="dxa"/>
            <w:gridSpan w:val="2"/>
            <w:shd w:val="solid" w:color="FFFFFF" w:fill="auto"/>
          </w:tcPr>
          <w:p w14:paraId="4FF73CEC" w14:textId="77777777" w:rsidR="00EF2DA4" w:rsidRPr="000749E2" w:rsidRDefault="00EF2DA4" w:rsidP="005076D8">
            <w:pPr>
              <w:pStyle w:val="TAL"/>
            </w:pPr>
            <w:r w:rsidRPr="000749E2">
              <w:t>Ensuring all SS TX antennas are in use for whole test sequence</w:t>
            </w:r>
          </w:p>
        </w:tc>
        <w:tc>
          <w:tcPr>
            <w:tcW w:w="415" w:type="dxa"/>
            <w:gridSpan w:val="2"/>
            <w:shd w:val="solid" w:color="FFFFFF" w:fill="auto"/>
          </w:tcPr>
          <w:p w14:paraId="5AE8FD0E" w14:textId="77777777" w:rsidR="00EF2DA4" w:rsidRPr="000749E2" w:rsidRDefault="00EF2DA4" w:rsidP="005076D8">
            <w:pPr>
              <w:pStyle w:val="TAL"/>
            </w:pPr>
            <w:r w:rsidRPr="000749E2">
              <w:t>F</w:t>
            </w:r>
          </w:p>
        </w:tc>
        <w:tc>
          <w:tcPr>
            <w:tcW w:w="708" w:type="dxa"/>
            <w:gridSpan w:val="2"/>
            <w:shd w:val="solid" w:color="FFFFFF" w:fill="auto"/>
          </w:tcPr>
          <w:p w14:paraId="3740DB54" w14:textId="77777777" w:rsidR="00EF2DA4" w:rsidRPr="000749E2" w:rsidRDefault="00EF2DA4" w:rsidP="005076D8">
            <w:pPr>
              <w:pStyle w:val="TAL"/>
            </w:pPr>
            <w:r w:rsidRPr="000749E2">
              <w:t>10.0.0</w:t>
            </w:r>
          </w:p>
        </w:tc>
        <w:tc>
          <w:tcPr>
            <w:tcW w:w="708" w:type="dxa"/>
            <w:gridSpan w:val="2"/>
            <w:shd w:val="solid" w:color="FFFFFF" w:fill="auto"/>
          </w:tcPr>
          <w:p w14:paraId="4E2AE5CE" w14:textId="77777777" w:rsidR="00EF2DA4" w:rsidRPr="000749E2" w:rsidRDefault="00EF2DA4" w:rsidP="005076D8">
            <w:pPr>
              <w:pStyle w:val="TAL"/>
            </w:pPr>
            <w:r w:rsidRPr="000749E2">
              <w:t>10.1.0</w:t>
            </w:r>
          </w:p>
        </w:tc>
        <w:tc>
          <w:tcPr>
            <w:tcW w:w="1033" w:type="dxa"/>
            <w:gridSpan w:val="2"/>
            <w:shd w:val="solid" w:color="FFFFFF" w:fill="auto"/>
          </w:tcPr>
          <w:p w14:paraId="5EBEE3D4" w14:textId="77777777" w:rsidR="00EF2DA4" w:rsidRPr="000749E2" w:rsidRDefault="00EF2DA4" w:rsidP="005076D8">
            <w:pPr>
              <w:pStyle w:val="TAL"/>
            </w:pPr>
            <w:r w:rsidRPr="000749E2">
              <w:t>R5-121544</w:t>
            </w:r>
          </w:p>
        </w:tc>
      </w:tr>
      <w:tr w:rsidR="00EF2DA4" w:rsidRPr="000749E2" w14:paraId="113830FB" w14:textId="77777777" w:rsidTr="001C22E1">
        <w:trPr>
          <w:gridAfter w:val="1"/>
          <w:wAfter w:w="21" w:type="dxa"/>
          <w:jc w:val="center"/>
        </w:trPr>
        <w:tc>
          <w:tcPr>
            <w:tcW w:w="638" w:type="dxa"/>
            <w:gridSpan w:val="2"/>
            <w:shd w:val="solid" w:color="FFFFFF" w:fill="auto"/>
          </w:tcPr>
          <w:p w14:paraId="4BDD7B3C" w14:textId="77777777" w:rsidR="00EF2DA4" w:rsidRPr="000749E2" w:rsidRDefault="00EF2DA4" w:rsidP="005076D8">
            <w:pPr>
              <w:pStyle w:val="TAL"/>
            </w:pPr>
            <w:r w:rsidRPr="000749E2">
              <w:t>RP#56</w:t>
            </w:r>
          </w:p>
        </w:tc>
        <w:tc>
          <w:tcPr>
            <w:tcW w:w="1134" w:type="dxa"/>
            <w:gridSpan w:val="2"/>
            <w:shd w:val="solid" w:color="FFFFFF" w:fill="auto"/>
          </w:tcPr>
          <w:p w14:paraId="0ACD842B" w14:textId="77777777" w:rsidR="00EF2DA4" w:rsidRPr="000749E2" w:rsidRDefault="00EF2DA4" w:rsidP="005076D8">
            <w:pPr>
              <w:pStyle w:val="TAL"/>
            </w:pPr>
            <w:r w:rsidRPr="000749E2">
              <w:t>RP-120641</w:t>
            </w:r>
          </w:p>
        </w:tc>
        <w:tc>
          <w:tcPr>
            <w:tcW w:w="567" w:type="dxa"/>
            <w:gridSpan w:val="2"/>
            <w:shd w:val="solid" w:color="FFFFFF" w:fill="auto"/>
          </w:tcPr>
          <w:p w14:paraId="09541128" w14:textId="77777777" w:rsidR="00EF2DA4" w:rsidRPr="000749E2" w:rsidRDefault="00EF2DA4" w:rsidP="005076D8">
            <w:pPr>
              <w:pStyle w:val="TAL"/>
            </w:pPr>
            <w:r w:rsidRPr="000749E2">
              <w:t>0307</w:t>
            </w:r>
          </w:p>
        </w:tc>
        <w:tc>
          <w:tcPr>
            <w:tcW w:w="426" w:type="dxa"/>
            <w:gridSpan w:val="2"/>
            <w:shd w:val="solid" w:color="FFFFFF" w:fill="auto"/>
          </w:tcPr>
          <w:p w14:paraId="7922F376" w14:textId="77777777" w:rsidR="00EF2DA4" w:rsidRPr="000749E2" w:rsidRDefault="00EF2DA4" w:rsidP="005076D8">
            <w:pPr>
              <w:pStyle w:val="TAL"/>
            </w:pPr>
            <w:r w:rsidRPr="000749E2">
              <w:t>-</w:t>
            </w:r>
          </w:p>
        </w:tc>
        <w:tc>
          <w:tcPr>
            <w:tcW w:w="4062" w:type="dxa"/>
            <w:gridSpan w:val="2"/>
            <w:shd w:val="solid" w:color="FFFFFF" w:fill="auto"/>
          </w:tcPr>
          <w:p w14:paraId="4CE2DE18" w14:textId="77777777" w:rsidR="00EF2DA4" w:rsidRPr="000749E2" w:rsidRDefault="00EF2DA4" w:rsidP="005076D8">
            <w:pPr>
              <w:pStyle w:val="TAL"/>
            </w:pPr>
            <w:r w:rsidRPr="000749E2">
              <w:t xml:space="preserve">Connection </w:t>
            </w:r>
            <w:r w:rsidR="006A16E1" w:rsidRPr="000749E2">
              <w:t>diagram</w:t>
            </w:r>
            <w:r w:rsidRPr="000749E2">
              <w:t xml:space="preserve"> for RRM 3 cell TCs with static propagation</w:t>
            </w:r>
          </w:p>
        </w:tc>
        <w:tc>
          <w:tcPr>
            <w:tcW w:w="415" w:type="dxa"/>
            <w:gridSpan w:val="2"/>
            <w:shd w:val="solid" w:color="FFFFFF" w:fill="auto"/>
          </w:tcPr>
          <w:p w14:paraId="366F0BAC" w14:textId="77777777" w:rsidR="00EF2DA4" w:rsidRPr="000749E2" w:rsidRDefault="00EF2DA4" w:rsidP="005076D8">
            <w:pPr>
              <w:pStyle w:val="TAL"/>
            </w:pPr>
            <w:r w:rsidRPr="000749E2">
              <w:t>F</w:t>
            </w:r>
          </w:p>
        </w:tc>
        <w:tc>
          <w:tcPr>
            <w:tcW w:w="708" w:type="dxa"/>
            <w:gridSpan w:val="2"/>
            <w:shd w:val="solid" w:color="FFFFFF" w:fill="auto"/>
          </w:tcPr>
          <w:p w14:paraId="5D1F8DDD" w14:textId="77777777" w:rsidR="00EF2DA4" w:rsidRPr="000749E2" w:rsidRDefault="00EF2DA4" w:rsidP="005076D8">
            <w:pPr>
              <w:pStyle w:val="TAL"/>
            </w:pPr>
            <w:r w:rsidRPr="000749E2">
              <w:t>10.0.0</w:t>
            </w:r>
          </w:p>
        </w:tc>
        <w:tc>
          <w:tcPr>
            <w:tcW w:w="708" w:type="dxa"/>
            <w:gridSpan w:val="2"/>
            <w:shd w:val="solid" w:color="FFFFFF" w:fill="auto"/>
          </w:tcPr>
          <w:p w14:paraId="1E9242F6" w14:textId="77777777" w:rsidR="00EF2DA4" w:rsidRPr="000749E2" w:rsidRDefault="00EF2DA4" w:rsidP="005076D8">
            <w:pPr>
              <w:pStyle w:val="TAL"/>
            </w:pPr>
            <w:r w:rsidRPr="000749E2">
              <w:t>10.1.0</w:t>
            </w:r>
          </w:p>
        </w:tc>
        <w:tc>
          <w:tcPr>
            <w:tcW w:w="1033" w:type="dxa"/>
            <w:gridSpan w:val="2"/>
            <w:shd w:val="solid" w:color="FFFFFF" w:fill="auto"/>
          </w:tcPr>
          <w:p w14:paraId="6C1F8B84" w14:textId="77777777" w:rsidR="00EF2DA4" w:rsidRPr="000749E2" w:rsidRDefault="00EF2DA4" w:rsidP="005076D8">
            <w:pPr>
              <w:pStyle w:val="TAL"/>
            </w:pPr>
            <w:r w:rsidRPr="000749E2">
              <w:t>R5-121556</w:t>
            </w:r>
          </w:p>
        </w:tc>
      </w:tr>
      <w:tr w:rsidR="00EF2DA4" w:rsidRPr="000749E2" w14:paraId="0718F562" w14:textId="77777777" w:rsidTr="001C22E1">
        <w:trPr>
          <w:gridAfter w:val="1"/>
          <w:wAfter w:w="21" w:type="dxa"/>
          <w:jc w:val="center"/>
        </w:trPr>
        <w:tc>
          <w:tcPr>
            <w:tcW w:w="638" w:type="dxa"/>
            <w:gridSpan w:val="2"/>
            <w:shd w:val="solid" w:color="FFFFFF" w:fill="auto"/>
          </w:tcPr>
          <w:p w14:paraId="33BBC18F" w14:textId="77777777" w:rsidR="00EF2DA4" w:rsidRPr="000749E2" w:rsidRDefault="00EF2DA4" w:rsidP="005076D8">
            <w:pPr>
              <w:pStyle w:val="TAL"/>
            </w:pPr>
            <w:r w:rsidRPr="000749E2">
              <w:lastRenderedPageBreak/>
              <w:t>RP#56</w:t>
            </w:r>
          </w:p>
        </w:tc>
        <w:tc>
          <w:tcPr>
            <w:tcW w:w="1134" w:type="dxa"/>
            <w:gridSpan w:val="2"/>
            <w:shd w:val="solid" w:color="FFFFFF" w:fill="auto"/>
          </w:tcPr>
          <w:p w14:paraId="44FD6384" w14:textId="77777777" w:rsidR="00EF2DA4" w:rsidRPr="000749E2" w:rsidRDefault="00EF2DA4" w:rsidP="005076D8">
            <w:pPr>
              <w:pStyle w:val="TAL"/>
            </w:pPr>
            <w:r w:rsidRPr="000749E2">
              <w:t>RP-120644</w:t>
            </w:r>
          </w:p>
        </w:tc>
        <w:tc>
          <w:tcPr>
            <w:tcW w:w="567" w:type="dxa"/>
            <w:gridSpan w:val="2"/>
            <w:shd w:val="solid" w:color="FFFFFF" w:fill="auto"/>
          </w:tcPr>
          <w:p w14:paraId="47DF8D41" w14:textId="77777777" w:rsidR="00EF2DA4" w:rsidRPr="000749E2" w:rsidRDefault="00EF2DA4" w:rsidP="005076D8">
            <w:pPr>
              <w:pStyle w:val="TAL"/>
            </w:pPr>
            <w:r w:rsidRPr="000749E2">
              <w:t>0308</w:t>
            </w:r>
          </w:p>
        </w:tc>
        <w:tc>
          <w:tcPr>
            <w:tcW w:w="426" w:type="dxa"/>
            <w:gridSpan w:val="2"/>
            <w:shd w:val="solid" w:color="FFFFFF" w:fill="auto"/>
          </w:tcPr>
          <w:p w14:paraId="663AC955" w14:textId="77777777" w:rsidR="00EF2DA4" w:rsidRPr="000749E2" w:rsidRDefault="00EF2DA4" w:rsidP="005076D8">
            <w:pPr>
              <w:pStyle w:val="TAL"/>
            </w:pPr>
            <w:r w:rsidRPr="000749E2">
              <w:t>-</w:t>
            </w:r>
          </w:p>
        </w:tc>
        <w:tc>
          <w:tcPr>
            <w:tcW w:w="4062" w:type="dxa"/>
            <w:gridSpan w:val="2"/>
            <w:shd w:val="solid" w:color="FFFFFF" w:fill="auto"/>
          </w:tcPr>
          <w:p w14:paraId="784AB018" w14:textId="77777777" w:rsidR="00EF2DA4" w:rsidRPr="000749E2" w:rsidRDefault="00EF2DA4" w:rsidP="005076D8">
            <w:pPr>
              <w:pStyle w:val="TAL"/>
            </w:pPr>
            <w:r w:rsidRPr="000749E2">
              <w:t>Correction of Physical Layer configurations tables</w:t>
            </w:r>
          </w:p>
        </w:tc>
        <w:tc>
          <w:tcPr>
            <w:tcW w:w="415" w:type="dxa"/>
            <w:gridSpan w:val="2"/>
            <w:shd w:val="solid" w:color="FFFFFF" w:fill="auto"/>
          </w:tcPr>
          <w:p w14:paraId="64529056" w14:textId="77777777" w:rsidR="00EF2DA4" w:rsidRPr="000749E2" w:rsidRDefault="00EF2DA4" w:rsidP="005076D8">
            <w:pPr>
              <w:pStyle w:val="TAL"/>
            </w:pPr>
            <w:r w:rsidRPr="000749E2">
              <w:t>F</w:t>
            </w:r>
          </w:p>
        </w:tc>
        <w:tc>
          <w:tcPr>
            <w:tcW w:w="708" w:type="dxa"/>
            <w:gridSpan w:val="2"/>
            <w:shd w:val="solid" w:color="FFFFFF" w:fill="auto"/>
          </w:tcPr>
          <w:p w14:paraId="4E782AC1" w14:textId="77777777" w:rsidR="00EF2DA4" w:rsidRPr="000749E2" w:rsidRDefault="00EF2DA4" w:rsidP="005076D8">
            <w:pPr>
              <w:pStyle w:val="TAL"/>
            </w:pPr>
            <w:r w:rsidRPr="000749E2">
              <w:t>10.0.0</w:t>
            </w:r>
          </w:p>
        </w:tc>
        <w:tc>
          <w:tcPr>
            <w:tcW w:w="708" w:type="dxa"/>
            <w:gridSpan w:val="2"/>
            <w:shd w:val="solid" w:color="FFFFFF" w:fill="auto"/>
          </w:tcPr>
          <w:p w14:paraId="730CFD16" w14:textId="77777777" w:rsidR="00EF2DA4" w:rsidRPr="000749E2" w:rsidRDefault="00EF2DA4" w:rsidP="005076D8">
            <w:pPr>
              <w:pStyle w:val="TAL"/>
            </w:pPr>
            <w:r w:rsidRPr="000749E2">
              <w:t>10.1.0</w:t>
            </w:r>
          </w:p>
        </w:tc>
        <w:tc>
          <w:tcPr>
            <w:tcW w:w="1033" w:type="dxa"/>
            <w:gridSpan w:val="2"/>
            <w:shd w:val="solid" w:color="FFFFFF" w:fill="auto"/>
          </w:tcPr>
          <w:p w14:paraId="54562010" w14:textId="77777777" w:rsidR="00EF2DA4" w:rsidRPr="000749E2" w:rsidRDefault="00EF2DA4" w:rsidP="005076D8">
            <w:pPr>
              <w:pStyle w:val="TAL"/>
            </w:pPr>
            <w:r w:rsidRPr="000749E2">
              <w:t>R5-121665</w:t>
            </w:r>
          </w:p>
        </w:tc>
      </w:tr>
      <w:tr w:rsidR="00EF2DA4" w:rsidRPr="000749E2" w14:paraId="76755F1C" w14:textId="77777777" w:rsidTr="001C22E1">
        <w:trPr>
          <w:gridAfter w:val="1"/>
          <w:wAfter w:w="21" w:type="dxa"/>
          <w:jc w:val="center"/>
        </w:trPr>
        <w:tc>
          <w:tcPr>
            <w:tcW w:w="638" w:type="dxa"/>
            <w:gridSpan w:val="2"/>
            <w:shd w:val="solid" w:color="FFFFFF" w:fill="auto"/>
          </w:tcPr>
          <w:p w14:paraId="638A75D5" w14:textId="77777777" w:rsidR="00EF2DA4" w:rsidRPr="000749E2" w:rsidRDefault="00EF2DA4" w:rsidP="005076D8">
            <w:pPr>
              <w:pStyle w:val="TAL"/>
            </w:pPr>
            <w:r w:rsidRPr="000749E2">
              <w:t>RP#56</w:t>
            </w:r>
          </w:p>
        </w:tc>
        <w:tc>
          <w:tcPr>
            <w:tcW w:w="1134" w:type="dxa"/>
            <w:gridSpan w:val="2"/>
            <w:shd w:val="solid" w:color="FFFFFF" w:fill="auto"/>
          </w:tcPr>
          <w:p w14:paraId="51D76649" w14:textId="77777777" w:rsidR="00EF2DA4" w:rsidRPr="000749E2" w:rsidRDefault="00EF2DA4" w:rsidP="005076D8">
            <w:pPr>
              <w:pStyle w:val="TAL"/>
            </w:pPr>
            <w:r w:rsidRPr="000749E2">
              <w:t>RP-120644</w:t>
            </w:r>
          </w:p>
        </w:tc>
        <w:tc>
          <w:tcPr>
            <w:tcW w:w="567" w:type="dxa"/>
            <w:gridSpan w:val="2"/>
            <w:shd w:val="solid" w:color="FFFFFF" w:fill="auto"/>
          </w:tcPr>
          <w:p w14:paraId="4F7BECAA" w14:textId="77777777" w:rsidR="00EF2DA4" w:rsidRPr="000749E2" w:rsidRDefault="00EF2DA4" w:rsidP="005076D8">
            <w:pPr>
              <w:pStyle w:val="TAL"/>
            </w:pPr>
            <w:r w:rsidRPr="000749E2">
              <w:t>0309</w:t>
            </w:r>
          </w:p>
        </w:tc>
        <w:tc>
          <w:tcPr>
            <w:tcW w:w="426" w:type="dxa"/>
            <w:gridSpan w:val="2"/>
            <w:shd w:val="solid" w:color="FFFFFF" w:fill="auto"/>
          </w:tcPr>
          <w:p w14:paraId="6033100B" w14:textId="77777777" w:rsidR="00EF2DA4" w:rsidRPr="000749E2" w:rsidRDefault="00EF2DA4" w:rsidP="005076D8">
            <w:pPr>
              <w:pStyle w:val="TAL"/>
            </w:pPr>
            <w:r w:rsidRPr="000749E2">
              <w:t>-</w:t>
            </w:r>
          </w:p>
        </w:tc>
        <w:tc>
          <w:tcPr>
            <w:tcW w:w="4062" w:type="dxa"/>
            <w:gridSpan w:val="2"/>
            <w:shd w:val="solid" w:color="FFFFFF" w:fill="auto"/>
          </w:tcPr>
          <w:p w14:paraId="21FB717B" w14:textId="77777777" w:rsidR="00EF2DA4" w:rsidRPr="000749E2" w:rsidRDefault="00EF2DA4" w:rsidP="005076D8">
            <w:pPr>
              <w:pStyle w:val="TAL"/>
            </w:pPr>
            <w:r w:rsidRPr="000749E2">
              <w:t>Update of default bandwidth configuration for E-UTRA FDD band 11 and 18</w:t>
            </w:r>
          </w:p>
        </w:tc>
        <w:tc>
          <w:tcPr>
            <w:tcW w:w="415" w:type="dxa"/>
            <w:gridSpan w:val="2"/>
            <w:shd w:val="solid" w:color="FFFFFF" w:fill="auto"/>
          </w:tcPr>
          <w:p w14:paraId="463D3C59" w14:textId="77777777" w:rsidR="00EF2DA4" w:rsidRPr="000749E2" w:rsidRDefault="00EF2DA4" w:rsidP="005076D8">
            <w:pPr>
              <w:pStyle w:val="TAL"/>
            </w:pPr>
            <w:r w:rsidRPr="000749E2">
              <w:t>F</w:t>
            </w:r>
          </w:p>
        </w:tc>
        <w:tc>
          <w:tcPr>
            <w:tcW w:w="708" w:type="dxa"/>
            <w:gridSpan w:val="2"/>
            <w:shd w:val="solid" w:color="FFFFFF" w:fill="auto"/>
          </w:tcPr>
          <w:p w14:paraId="3640F2CE" w14:textId="77777777" w:rsidR="00EF2DA4" w:rsidRPr="000749E2" w:rsidRDefault="00EF2DA4" w:rsidP="005076D8">
            <w:pPr>
              <w:pStyle w:val="TAL"/>
            </w:pPr>
            <w:r w:rsidRPr="000749E2">
              <w:t>10.0.0</w:t>
            </w:r>
          </w:p>
        </w:tc>
        <w:tc>
          <w:tcPr>
            <w:tcW w:w="708" w:type="dxa"/>
            <w:gridSpan w:val="2"/>
            <w:shd w:val="solid" w:color="FFFFFF" w:fill="auto"/>
          </w:tcPr>
          <w:p w14:paraId="74AFA5D2" w14:textId="77777777" w:rsidR="00EF2DA4" w:rsidRPr="000749E2" w:rsidRDefault="00EF2DA4" w:rsidP="005076D8">
            <w:pPr>
              <w:pStyle w:val="TAL"/>
            </w:pPr>
            <w:r w:rsidRPr="000749E2">
              <w:t>10.1.0</w:t>
            </w:r>
          </w:p>
        </w:tc>
        <w:tc>
          <w:tcPr>
            <w:tcW w:w="1033" w:type="dxa"/>
            <w:gridSpan w:val="2"/>
            <w:shd w:val="solid" w:color="FFFFFF" w:fill="auto"/>
          </w:tcPr>
          <w:p w14:paraId="11795317" w14:textId="77777777" w:rsidR="00EF2DA4" w:rsidRPr="000749E2" w:rsidRDefault="00EF2DA4" w:rsidP="005076D8">
            <w:pPr>
              <w:pStyle w:val="TAL"/>
            </w:pPr>
            <w:r w:rsidRPr="000749E2">
              <w:t>R5-121712</w:t>
            </w:r>
          </w:p>
        </w:tc>
      </w:tr>
      <w:tr w:rsidR="00EF2DA4" w:rsidRPr="000749E2" w14:paraId="78419AB9" w14:textId="77777777" w:rsidTr="001C22E1">
        <w:trPr>
          <w:gridAfter w:val="1"/>
          <w:wAfter w:w="21" w:type="dxa"/>
          <w:jc w:val="center"/>
        </w:trPr>
        <w:tc>
          <w:tcPr>
            <w:tcW w:w="638" w:type="dxa"/>
            <w:gridSpan w:val="2"/>
            <w:shd w:val="solid" w:color="FFFFFF" w:fill="auto"/>
          </w:tcPr>
          <w:p w14:paraId="0FCEB980" w14:textId="77777777" w:rsidR="00EF2DA4" w:rsidRPr="000749E2" w:rsidRDefault="00EF2DA4" w:rsidP="005076D8">
            <w:pPr>
              <w:pStyle w:val="TAL"/>
            </w:pPr>
            <w:r w:rsidRPr="000749E2">
              <w:t>RP#56</w:t>
            </w:r>
          </w:p>
        </w:tc>
        <w:tc>
          <w:tcPr>
            <w:tcW w:w="1134" w:type="dxa"/>
            <w:gridSpan w:val="2"/>
            <w:shd w:val="solid" w:color="FFFFFF" w:fill="auto"/>
          </w:tcPr>
          <w:p w14:paraId="08AF0E96" w14:textId="77777777" w:rsidR="00EF2DA4" w:rsidRPr="000749E2" w:rsidRDefault="00EF2DA4" w:rsidP="005076D8">
            <w:pPr>
              <w:pStyle w:val="TAL"/>
            </w:pPr>
            <w:r w:rsidRPr="000749E2">
              <w:t>RP-120644</w:t>
            </w:r>
          </w:p>
        </w:tc>
        <w:tc>
          <w:tcPr>
            <w:tcW w:w="567" w:type="dxa"/>
            <w:gridSpan w:val="2"/>
            <w:shd w:val="solid" w:color="FFFFFF" w:fill="auto"/>
          </w:tcPr>
          <w:p w14:paraId="3ECF54FA" w14:textId="77777777" w:rsidR="00EF2DA4" w:rsidRPr="000749E2" w:rsidRDefault="00EF2DA4" w:rsidP="005076D8">
            <w:pPr>
              <w:pStyle w:val="TAL"/>
            </w:pPr>
            <w:r w:rsidRPr="000749E2">
              <w:t>0310</w:t>
            </w:r>
          </w:p>
        </w:tc>
        <w:tc>
          <w:tcPr>
            <w:tcW w:w="426" w:type="dxa"/>
            <w:gridSpan w:val="2"/>
            <w:shd w:val="solid" w:color="FFFFFF" w:fill="auto"/>
          </w:tcPr>
          <w:p w14:paraId="32FBD569" w14:textId="77777777" w:rsidR="00EF2DA4" w:rsidRPr="000749E2" w:rsidRDefault="00EF2DA4" w:rsidP="005076D8">
            <w:pPr>
              <w:pStyle w:val="TAL"/>
            </w:pPr>
            <w:r w:rsidRPr="000749E2">
              <w:t>-</w:t>
            </w:r>
          </w:p>
        </w:tc>
        <w:tc>
          <w:tcPr>
            <w:tcW w:w="4062" w:type="dxa"/>
            <w:gridSpan w:val="2"/>
            <w:shd w:val="solid" w:color="FFFFFF" w:fill="auto"/>
          </w:tcPr>
          <w:p w14:paraId="0236E7C7" w14:textId="77777777" w:rsidR="00EF2DA4" w:rsidRPr="000749E2" w:rsidRDefault="00EF2DA4" w:rsidP="005076D8">
            <w:pPr>
              <w:pStyle w:val="TAL"/>
            </w:pPr>
            <w:r w:rsidRPr="000749E2">
              <w:t>Correction to default SIB4 contents for CSG cells</w:t>
            </w:r>
          </w:p>
        </w:tc>
        <w:tc>
          <w:tcPr>
            <w:tcW w:w="415" w:type="dxa"/>
            <w:gridSpan w:val="2"/>
            <w:shd w:val="solid" w:color="FFFFFF" w:fill="auto"/>
          </w:tcPr>
          <w:p w14:paraId="0F666D7A" w14:textId="77777777" w:rsidR="00EF2DA4" w:rsidRPr="000749E2" w:rsidRDefault="00EF2DA4" w:rsidP="005076D8">
            <w:pPr>
              <w:pStyle w:val="TAL"/>
            </w:pPr>
            <w:r w:rsidRPr="000749E2">
              <w:t>F</w:t>
            </w:r>
          </w:p>
        </w:tc>
        <w:tc>
          <w:tcPr>
            <w:tcW w:w="708" w:type="dxa"/>
            <w:gridSpan w:val="2"/>
            <w:shd w:val="solid" w:color="FFFFFF" w:fill="auto"/>
          </w:tcPr>
          <w:p w14:paraId="67828CEE" w14:textId="77777777" w:rsidR="00EF2DA4" w:rsidRPr="000749E2" w:rsidRDefault="00EF2DA4" w:rsidP="005076D8">
            <w:pPr>
              <w:pStyle w:val="TAL"/>
            </w:pPr>
            <w:r w:rsidRPr="000749E2">
              <w:t>10.0.0</w:t>
            </w:r>
          </w:p>
        </w:tc>
        <w:tc>
          <w:tcPr>
            <w:tcW w:w="708" w:type="dxa"/>
            <w:gridSpan w:val="2"/>
            <w:shd w:val="solid" w:color="FFFFFF" w:fill="auto"/>
          </w:tcPr>
          <w:p w14:paraId="16656C5E" w14:textId="77777777" w:rsidR="00EF2DA4" w:rsidRPr="000749E2" w:rsidRDefault="00EF2DA4" w:rsidP="005076D8">
            <w:pPr>
              <w:pStyle w:val="TAL"/>
            </w:pPr>
            <w:r w:rsidRPr="000749E2">
              <w:t>10.1.0</w:t>
            </w:r>
          </w:p>
        </w:tc>
        <w:tc>
          <w:tcPr>
            <w:tcW w:w="1033" w:type="dxa"/>
            <w:gridSpan w:val="2"/>
            <w:shd w:val="solid" w:color="FFFFFF" w:fill="auto"/>
          </w:tcPr>
          <w:p w14:paraId="4BFB06D3" w14:textId="77777777" w:rsidR="00EF2DA4" w:rsidRPr="000749E2" w:rsidRDefault="00EF2DA4" w:rsidP="005076D8">
            <w:pPr>
              <w:pStyle w:val="TAL"/>
            </w:pPr>
            <w:r w:rsidRPr="000749E2">
              <w:t>R5-121733</w:t>
            </w:r>
          </w:p>
        </w:tc>
      </w:tr>
      <w:tr w:rsidR="00EF2DA4" w:rsidRPr="000749E2" w14:paraId="088B2D17" w14:textId="77777777" w:rsidTr="001C22E1">
        <w:trPr>
          <w:gridAfter w:val="1"/>
          <w:wAfter w:w="21" w:type="dxa"/>
          <w:jc w:val="center"/>
        </w:trPr>
        <w:tc>
          <w:tcPr>
            <w:tcW w:w="638" w:type="dxa"/>
            <w:gridSpan w:val="2"/>
            <w:shd w:val="solid" w:color="FFFFFF" w:fill="auto"/>
          </w:tcPr>
          <w:p w14:paraId="07D9B5C1" w14:textId="77777777" w:rsidR="00EF2DA4" w:rsidRPr="000749E2" w:rsidRDefault="00EF2DA4" w:rsidP="005076D8">
            <w:pPr>
              <w:pStyle w:val="TAL"/>
            </w:pPr>
            <w:r w:rsidRPr="000749E2">
              <w:t>RP#56</w:t>
            </w:r>
          </w:p>
        </w:tc>
        <w:tc>
          <w:tcPr>
            <w:tcW w:w="1134" w:type="dxa"/>
            <w:gridSpan w:val="2"/>
            <w:shd w:val="solid" w:color="FFFFFF" w:fill="auto"/>
          </w:tcPr>
          <w:p w14:paraId="461E5B0B" w14:textId="77777777" w:rsidR="00EF2DA4" w:rsidRPr="000749E2" w:rsidRDefault="00EF2DA4" w:rsidP="005076D8">
            <w:pPr>
              <w:pStyle w:val="TAL"/>
            </w:pPr>
            <w:r w:rsidRPr="000749E2">
              <w:t>RP-120644</w:t>
            </w:r>
          </w:p>
        </w:tc>
        <w:tc>
          <w:tcPr>
            <w:tcW w:w="567" w:type="dxa"/>
            <w:gridSpan w:val="2"/>
            <w:shd w:val="solid" w:color="FFFFFF" w:fill="auto"/>
          </w:tcPr>
          <w:p w14:paraId="15979C1A" w14:textId="77777777" w:rsidR="00EF2DA4" w:rsidRPr="000749E2" w:rsidRDefault="00EF2DA4" w:rsidP="005076D8">
            <w:pPr>
              <w:pStyle w:val="TAL"/>
            </w:pPr>
            <w:r w:rsidRPr="000749E2">
              <w:t>0311</w:t>
            </w:r>
          </w:p>
        </w:tc>
        <w:tc>
          <w:tcPr>
            <w:tcW w:w="426" w:type="dxa"/>
            <w:gridSpan w:val="2"/>
            <w:shd w:val="solid" w:color="FFFFFF" w:fill="auto"/>
          </w:tcPr>
          <w:p w14:paraId="744C4285" w14:textId="77777777" w:rsidR="00EF2DA4" w:rsidRPr="000749E2" w:rsidRDefault="00EF2DA4" w:rsidP="005076D8">
            <w:pPr>
              <w:pStyle w:val="TAL"/>
            </w:pPr>
            <w:r w:rsidRPr="000749E2">
              <w:t>-</w:t>
            </w:r>
          </w:p>
        </w:tc>
        <w:tc>
          <w:tcPr>
            <w:tcW w:w="4062" w:type="dxa"/>
            <w:gridSpan w:val="2"/>
            <w:shd w:val="solid" w:color="FFFFFF" w:fill="auto"/>
          </w:tcPr>
          <w:p w14:paraId="2CA0E78C" w14:textId="77777777" w:rsidR="00EF2DA4" w:rsidRPr="000749E2" w:rsidRDefault="00EF2DA4" w:rsidP="005076D8">
            <w:pPr>
              <w:pStyle w:val="TAL"/>
            </w:pPr>
            <w:r w:rsidRPr="000749E2">
              <w:t>Update of CDMA2000 Band Class data and addition of CDMA2000 Band Class 10</w:t>
            </w:r>
          </w:p>
        </w:tc>
        <w:tc>
          <w:tcPr>
            <w:tcW w:w="415" w:type="dxa"/>
            <w:gridSpan w:val="2"/>
            <w:shd w:val="solid" w:color="FFFFFF" w:fill="auto"/>
          </w:tcPr>
          <w:p w14:paraId="33DFA9D2" w14:textId="77777777" w:rsidR="00EF2DA4" w:rsidRPr="000749E2" w:rsidRDefault="00EF2DA4" w:rsidP="005076D8">
            <w:pPr>
              <w:pStyle w:val="TAL"/>
            </w:pPr>
            <w:r w:rsidRPr="000749E2">
              <w:t>F</w:t>
            </w:r>
          </w:p>
        </w:tc>
        <w:tc>
          <w:tcPr>
            <w:tcW w:w="708" w:type="dxa"/>
            <w:gridSpan w:val="2"/>
            <w:shd w:val="solid" w:color="FFFFFF" w:fill="auto"/>
          </w:tcPr>
          <w:p w14:paraId="2682AD77" w14:textId="77777777" w:rsidR="00EF2DA4" w:rsidRPr="000749E2" w:rsidRDefault="00EF2DA4" w:rsidP="005076D8">
            <w:pPr>
              <w:pStyle w:val="TAL"/>
            </w:pPr>
            <w:r w:rsidRPr="000749E2">
              <w:t>10.0.0</w:t>
            </w:r>
          </w:p>
        </w:tc>
        <w:tc>
          <w:tcPr>
            <w:tcW w:w="708" w:type="dxa"/>
            <w:gridSpan w:val="2"/>
            <w:shd w:val="solid" w:color="FFFFFF" w:fill="auto"/>
          </w:tcPr>
          <w:p w14:paraId="7E456F57" w14:textId="77777777" w:rsidR="00EF2DA4" w:rsidRPr="000749E2" w:rsidRDefault="00EF2DA4" w:rsidP="005076D8">
            <w:pPr>
              <w:pStyle w:val="TAL"/>
            </w:pPr>
            <w:r w:rsidRPr="000749E2">
              <w:t>10.1.0</w:t>
            </w:r>
          </w:p>
        </w:tc>
        <w:tc>
          <w:tcPr>
            <w:tcW w:w="1033" w:type="dxa"/>
            <w:gridSpan w:val="2"/>
            <w:shd w:val="solid" w:color="FFFFFF" w:fill="auto"/>
          </w:tcPr>
          <w:p w14:paraId="48CD56E3" w14:textId="77777777" w:rsidR="00EF2DA4" w:rsidRPr="000749E2" w:rsidRDefault="00EF2DA4" w:rsidP="005076D8">
            <w:pPr>
              <w:pStyle w:val="TAL"/>
            </w:pPr>
            <w:r w:rsidRPr="000749E2">
              <w:t>R5-121734</w:t>
            </w:r>
          </w:p>
        </w:tc>
      </w:tr>
      <w:tr w:rsidR="00EF2DA4" w:rsidRPr="000749E2" w14:paraId="46CDD234" w14:textId="77777777" w:rsidTr="001C22E1">
        <w:trPr>
          <w:gridAfter w:val="1"/>
          <w:wAfter w:w="21" w:type="dxa"/>
          <w:jc w:val="center"/>
        </w:trPr>
        <w:tc>
          <w:tcPr>
            <w:tcW w:w="638" w:type="dxa"/>
            <w:gridSpan w:val="2"/>
            <w:shd w:val="solid" w:color="FFFFFF" w:fill="auto"/>
          </w:tcPr>
          <w:p w14:paraId="5E4D910A" w14:textId="77777777" w:rsidR="00EF2DA4" w:rsidRPr="000749E2" w:rsidRDefault="00EF2DA4" w:rsidP="005076D8">
            <w:pPr>
              <w:pStyle w:val="TAL"/>
            </w:pPr>
            <w:r w:rsidRPr="000749E2">
              <w:t>RP#56</w:t>
            </w:r>
          </w:p>
        </w:tc>
        <w:tc>
          <w:tcPr>
            <w:tcW w:w="1134" w:type="dxa"/>
            <w:gridSpan w:val="2"/>
            <w:shd w:val="solid" w:color="FFFFFF" w:fill="auto"/>
          </w:tcPr>
          <w:p w14:paraId="60C2039F" w14:textId="77777777" w:rsidR="00EF2DA4" w:rsidRPr="000749E2" w:rsidRDefault="00EF2DA4" w:rsidP="005076D8">
            <w:pPr>
              <w:pStyle w:val="TAL"/>
            </w:pPr>
            <w:r w:rsidRPr="000749E2">
              <w:t>RP-120644</w:t>
            </w:r>
          </w:p>
        </w:tc>
        <w:tc>
          <w:tcPr>
            <w:tcW w:w="567" w:type="dxa"/>
            <w:gridSpan w:val="2"/>
            <w:shd w:val="solid" w:color="FFFFFF" w:fill="auto"/>
          </w:tcPr>
          <w:p w14:paraId="0E11E68C" w14:textId="77777777" w:rsidR="00EF2DA4" w:rsidRPr="000749E2" w:rsidRDefault="00EF2DA4" w:rsidP="005076D8">
            <w:pPr>
              <w:pStyle w:val="TAL"/>
            </w:pPr>
            <w:r w:rsidRPr="000749E2">
              <w:t>0312</w:t>
            </w:r>
          </w:p>
        </w:tc>
        <w:tc>
          <w:tcPr>
            <w:tcW w:w="426" w:type="dxa"/>
            <w:gridSpan w:val="2"/>
            <w:shd w:val="solid" w:color="FFFFFF" w:fill="auto"/>
          </w:tcPr>
          <w:p w14:paraId="5FC63F08" w14:textId="77777777" w:rsidR="00EF2DA4" w:rsidRPr="000749E2" w:rsidRDefault="00EF2DA4" w:rsidP="005076D8">
            <w:pPr>
              <w:pStyle w:val="TAL"/>
            </w:pPr>
            <w:r w:rsidRPr="000749E2">
              <w:t>-</w:t>
            </w:r>
          </w:p>
        </w:tc>
        <w:tc>
          <w:tcPr>
            <w:tcW w:w="4062" w:type="dxa"/>
            <w:gridSpan w:val="2"/>
            <w:shd w:val="solid" w:color="FFFFFF" w:fill="auto"/>
          </w:tcPr>
          <w:p w14:paraId="536CFC42" w14:textId="77777777" w:rsidR="00EF2DA4" w:rsidRPr="000749E2" w:rsidRDefault="00EF2DA4" w:rsidP="005076D8">
            <w:pPr>
              <w:pStyle w:val="TAL"/>
            </w:pPr>
            <w:r w:rsidRPr="000749E2">
              <w:t>Update to Reference dedicated EPS bearer context #3</w:t>
            </w:r>
          </w:p>
        </w:tc>
        <w:tc>
          <w:tcPr>
            <w:tcW w:w="415" w:type="dxa"/>
            <w:gridSpan w:val="2"/>
            <w:shd w:val="solid" w:color="FFFFFF" w:fill="auto"/>
          </w:tcPr>
          <w:p w14:paraId="17164E77" w14:textId="77777777" w:rsidR="00EF2DA4" w:rsidRPr="000749E2" w:rsidRDefault="00EF2DA4" w:rsidP="005076D8">
            <w:pPr>
              <w:pStyle w:val="TAL"/>
            </w:pPr>
            <w:r w:rsidRPr="000749E2">
              <w:t>F</w:t>
            </w:r>
          </w:p>
        </w:tc>
        <w:tc>
          <w:tcPr>
            <w:tcW w:w="708" w:type="dxa"/>
            <w:gridSpan w:val="2"/>
            <w:shd w:val="solid" w:color="FFFFFF" w:fill="auto"/>
          </w:tcPr>
          <w:p w14:paraId="4DCCE094" w14:textId="77777777" w:rsidR="00EF2DA4" w:rsidRPr="000749E2" w:rsidRDefault="00EF2DA4" w:rsidP="005076D8">
            <w:pPr>
              <w:pStyle w:val="TAL"/>
            </w:pPr>
            <w:r w:rsidRPr="000749E2">
              <w:t>10.0.0</w:t>
            </w:r>
          </w:p>
        </w:tc>
        <w:tc>
          <w:tcPr>
            <w:tcW w:w="708" w:type="dxa"/>
            <w:gridSpan w:val="2"/>
            <w:shd w:val="solid" w:color="FFFFFF" w:fill="auto"/>
          </w:tcPr>
          <w:p w14:paraId="47D07431" w14:textId="77777777" w:rsidR="00EF2DA4" w:rsidRPr="000749E2" w:rsidRDefault="00EF2DA4" w:rsidP="005076D8">
            <w:pPr>
              <w:pStyle w:val="TAL"/>
            </w:pPr>
            <w:r w:rsidRPr="000749E2">
              <w:t>10.1.0</w:t>
            </w:r>
          </w:p>
        </w:tc>
        <w:tc>
          <w:tcPr>
            <w:tcW w:w="1033" w:type="dxa"/>
            <w:gridSpan w:val="2"/>
            <w:shd w:val="solid" w:color="FFFFFF" w:fill="auto"/>
          </w:tcPr>
          <w:p w14:paraId="23066141" w14:textId="77777777" w:rsidR="00EF2DA4" w:rsidRPr="000749E2" w:rsidRDefault="00EF2DA4" w:rsidP="005076D8">
            <w:pPr>
              <w:pStyle w:val="TAL"/>
            </w:pPr>
            <w:r w:rsidRPr="000749E2">
              <w:t>R5-121735</w:t>
            </w:r>
          </w:p>
        </w:tc>
      </w:tr>
      <w:tr w:rsidR="00EF2DA4" w:rsidRPr="000749E2" w14:paraId="43E16C6F" w14:textId="77777777" w:rsidTr="001C22E1">
        <w:trPr>
          <w:gridAfter w:val="1"/>
          <w:wAfter w:w="21" w:type="dxa"/>
          <w:jc w:val="center"/>
        </w:trPr>
        <w:tc>
          <w:tcPr>
            <w:tcW w:w="638" w:type="dxa"/>
            <w:gridSpan w:val="2"/>
            <w:shd w:val="solid" w:color="FFFFFF" w:fill="auto"/>
          </w:tcPr>
          <w:p w14:paraId="6105FBB1" w14:textId="77777777" w:rsidR="00EF2DA4" w:rsidRPr="000749E2" w:rsidRDefault="00EF2DA4" w:rsidP="005076D8">
            <w:pPr>
              <w:pStyle w:val="TAL"/>
            </w:pPr>
            <w:r w:rsidRPr="000749E2">
              <w:t>RP#56</w:t>
            </w:r>
          </w:p>
        </w:tc>
        <w:tc>
          <w:tcPr>
            <w:tcW w:w="1134" w:type="dxa"/>
            <w:gridSpan w:val="2"/>
            <w:shd w:val="solid" w:color="FFFFFF" w:fill="auto"/>
          </w:tcPr>
          <w:p w14:paraId="3D95973C" w14:textId="77777777" w:rsidR="00EF2DA4" w:rsidRPr="000749E2" w:rsidRDefault="00EF2DA4" w:rsidP="005076D8">
            <w:pPr>
              <w:pStyle w:val="TAL"/>
            </w:pPr>
            <w:r w:rsidRPr="000749E2">
              <w:t>RP-120644</w:t>
            </w:r>
          </w:p>
        </w:tc>
        <w:tc>
          <w:tcPr>
            <w:tcW w:w="567" w:type="dxa"/>
            <w:gridSpan w:val="2"/>
            <w:shd w:val="solid" w:color="FFFFFF" w:fill="auto"/>
          </w:tcPr>
          <w:p w14:paraId="2ED79BC9" w14:textId="77777777" w:rsidR="00EF2DA4" w:rsidRPr="000749E2" w:rsidRDefault="00EF2DA4" w:rsidP="005076D8">
            <w:pPr>
              <w:pStyle w:val="TAL"/>
            </w:pPr>
            <w:r w:rsidRPr="000749E2">
              <w:t>0313</w:t>
            </w:r>
          </w:p>
        </w:tc>
        <w:tc>
          <w:tcPr>
            <w:tcW w:w="426" w:type="dxa"/>
            <w:gridSpan w:val="2"/>
            <w:shd w:val="solid" w:color="FFFFFF" w:fill="auto"/>
          </w:tcPr>
          <w:p w14:paraId="20803055" w14:textId="77777777" w:rsidR="00EF2DA4" w:rsidRPr="000749E2" w:rsidRDefault="00EF2DA4" w:rsidP="005076D8">
            <w:pPr>
              <w:pStyle w:val="TAL"/>
            </w:pPr>
            <w:r w:rsidRPr="000749E2">
              <w:t>-</w:t>
            </w:r>
          </w:p>
        </w:tc>
        <w:tc>
          <w:tcPr>
            <w:tcW w:w="4062" w:type="dxa"/>
            <w:gridSpan w:val="2"/>
            <w:shd w:val="solid" w:color="FFFFFF" w:fill="auto"/>
          </w:tcPr>
          <w:p w14:paraId="70CAFD33" w14:textId="77777777" w:rsidR="00EF2DA4" w:rsidRPr="000749E2" w:rsidRDefault="00EF2DA4" w:rsidP="005076D8">
            <w:pPr>
              <w:pStyle w:val="TAL"/>
            </w:pPr>
            <w:r w:rsidRPr="000749E2">
              <w:t>Add generic procedure MO video call</w:t>
            </w:r>
          </w:p>
        </w:tc>
        <w:tc>
          <w:tcPr>
            <w:tcW w:w="415" w:type="dxa"/>
            <w:gridSpan w:val="2"/>
            <w:shd w:val="solid" w:color="FFFFFF" w:fill="auto"/>
          </w:tcPr>
          <w:p w14:paraId="366082F1" w14:textId="77777777" w:rsidR="00EF2DA4" w:rsidRPr="000749E2" w:rsidRDefault="00EF2DA4" w:rsidP="005076D8">
            <w:pPr>
              <w:pStyle w:val="TAL"/>
            </w:pPr>
            <w:r w:rsidRPr="000749E2">
              <w:t>F</w:t>
            </w:r>
          </w:p>
        </w:tc>
        <w:tc>
          <w:tcPr>
            <w:tcW w:w="708" w:type="dxa"/>
            <w:gridSpan w:val="2"/>
            <w:shd w:val="solid" w:color="FFFFFF" w:fill="auto"/>
          </w:tcPr>
          <w:p w14:paraId="2F8C234E" w14:textId="77777777" w:rsidR="00EF2DA4" w:rsidRPr="000749E2" w:rsidRDefault="00EF2DA4" w:rsidP="005076D8">
            <w:pPr>
              <w:pStyle w:val="TAL"/>
            </w:pPr>
            <w:r w:rsidRPr="000749E2">
              <w:t>10.0.0</w:t>
            </w:r>
          </w:p>
        </w:tc>
        <w:tc>
          <w:tcPr>
            <w:tcW w:w="708" w:type="dxa"/>
            <w:gridSpan w:val="2"/>
            <w:shd w:val="solid" w:color="FFFFFF" w:fill="auto"/>
          </w:tcPr>
          <w:p w14:paraId="2E333351" w14:textId="77777777" w:rsidR="00EF2DA4" w:rsidRPr="000749E2" w:rsidRDefault="00EF2DA4" w:rsidP="005076D8">
            <w:pPr>
              <w:pStyle w:val="TAL"/>
            </w:pPr>
            <w:r w:rsidRPr="000749E2">
              <w:t>10.1.0</w:t>
            </w:r>
          </w:p>
        </w:tc>
        <w:tc>
          <w:tcPr>
            <w:tcW w:w="1033" w:type="dxa"/>
            <w:gridSpan w:val="2"/>
            <w:shd w:val="solid" w:color="FFFFFF" w:fill="auto"/>
          </w:tcPr>
          <w:p w14:paraId="7D4464F1" w14:textId="77777777" w:rsidR="00EF2DA4" w:rsidRPr="000749E2" w:rsidRDefault="00EF2DA4" w:rsidP="005076D8">
            <w:pPr>
              <w:pStyle w:val="TAL"/>
            </w:pPr>
            <w:r w:rsidRPr="000749E2">
              <w:t>R5-121736</w:t>
            </w:r>
          </w:p>
        </w:tc>
      </w:tr>
      <w:tr w:rsidR="00EF2DA4" w:rsidRPr="000749E2" w14:paraId="13E352DF" w14:textId="77777777" w:rsidTr="001C22E1">
        <w:trPr>
          <w:gridAfter w:val="1"/>
          <w:wAfter w:w="21" w:type="dxa"/>
          <w:jc w:val="center"/>
        </w:trPr>
        <w:tc>
          <w:tcPr>
            <w:tcW w:w="638" w:type="dxa"/>
            <w:gridSpan w:val="2"/>
            <w:shd w:val="solid" w:color="FFFFFF" w:fill="auto"/>
          </w:tcPr>
          <w:p w14:paraId="3A09B3F8" w14:textId="77777777" w:rsidR="00EF2DA4" w:rsidRPr="000749E2" w:rsidRDefault="00EF2DA4" w:rsidP="005076D8">
            <w:pPr>
              <w:pStyle w:val="TAL"/>
            </w:pPr>
            <w:r w:rsidRPr="000749E2">
              <w:t>RP#56</w:t>
            </w:r>
          </w:p>
        </w:tc>
        <w:tc>
          <w:tcPr>
            <w:tcW w:w="1134" w:type="dxa"/>
            <w:gridSpan w:val="2"/>
            <w:shd w:val="solid" w:color="FFFFFF" w:fill="auto"/>
          </w:tcPr>
          <w:p w14:paraId="2149FC2D" w14:textId="77777777" w:rsidR="00EF2DA4" w:rsidRPr="000749E2" w:rsidRDefault="00EF2DA4" w:rsidP="005076D8">
            <w:pPr>
              <w:pStyle w:val="TAL"/>
            </w:pPr>
            <w:r w:rsidRPr="000749E2">
              <w:t>RP-120644</w:t>
            </w:r>
          </w:p>
        </w:tc>
        <w:tc>
          <w:tcPr>
            <w:tcW w:w="567" w:type="dxa"/>
            <w:gridSpan w:val="2"/>
            <w:shd w:val="solid" w:color="FFFFFF" w:fill="auto"/>
          </w:tcPr>
          <w:p w14:paraId="2E5BFDFA" w14:textId="77777777" w:rsidR="00EF2DA4" w:rsidRPr="000749E2" w:rsidRDefault="00EF2DA4" w:rsidP="005076D8">
            <w:pPr>
              <w:pStyle w:val="TAL"/>
            </w:pPr>
            <w:r w:rsidRPr="000749E2">
              <w:t>0314</w:t>
            </w:r>
          </w:p>
        </w:tc>
        <w:tc>
          <w:tcPr>
            <w:tcW w:w="426" w:type="dxa"/>
            <w:gridSpan w:val="2"/>
            <w:shd w:val="solid" w:color="FFFFFF" w:fill="auto"/>
          </w:tcPr>
          <w:p w14:paraId="1A2B1911" w14:textId="77777777" w:rsidR="00EF2DA4" w:rsidRPr="000749E2" w:rsidRDefault="00EF2DA4" w:rsidP="005076D8">
            <w:pPr>
              <w:pStyle w:val="TAL"/>
            </w:pPr>
            <w:r w:rsidRPr="000749E2">
              <w:t>-</w:t>
            </w:r>
          </w:p>
        </w:tc>
        <w:tc>
          <w:tcPr>
            <w:tcW w:w="4062" w:type="dxa"/>
            <w:gridSpan w:val="2"/>
            <w:shd w:val="solid" w:color="FFFFFF" w:fill="auto"/>
          </w:tcPr>
          <w:p w14:paraId="026D7254" w14:textId="77777777" w:rsidR="00EF2DA4" w:rsidRPr="000749E2" w:rsidRDefault="00EF2DA4" w:rsidP="005076D8">
            <w:pPr>
              <w:pStyle w:val="TAL"/>
            </w:pPr>
            <w:r w:rsidRPr="000749E2">
              <w:t>Add generic procedure MT video call</w:t>
            </w:r>
          </w:p>
        </w:tc>
        <w:tc>
          <w:tcPr>
            <w:tcW w:w="415" w:type="dxa"/>
            <w:gridSpan w:val="2"/>
            <w:shd w:val="solid" w:color="FFFFFF" w:fill="auto"/>
          </w:tcPr>
          <w:p w14:paraId="3BC7A921" w14:textId="77777777" w:rsidR="00EF2DA4" w:rsidRPr="000749E2" w:rsidRDefault="00EF2DA4" w:rsidP="005076D8">
            <w:pPr>
              <w:pStyle w:val="TAL"/>
            </w:pPr>
            <w:r w:rsidRPr="000749E2">
              <w:t>F</w:t>
            </w:r>
          </w:p>
        </w:tc>
        <w:tc>
          <w:tcPr>
            <w:tcW w:w="708" w:type="dxa"/>
            <w:gridSpan w:val="2"/>
            <w:shd w:val="solid" w:color="FFFFFF" w:fill="auto"/>
          </w:tcPr>
          <w:p w14:paraId="75B01BB2" w14:textId="77777777" w:rsidR="00EF2DA4" w:rsidRPr="000749E2" w:rsidRDefault="00EF2DA4" w:rsidP="005076D8">
            <w:pPr>
              <w:pStyle w:val="TAL"/>
            </w:pPr>
            <w:r w:rsidRPr="000749E2">
              <w:t>10.0.0</w:t>
            </w:r>
          </w:p>
        </w:tc>
        <w:tc>
          <w:tcPr>
            <w:tcW w:w="708" w:type="dxa"/>
            <w:gridSpan w:val="2"/>
            <w:shd w:val="solid" w:color="FFFFFF" w:fill="auto"/>
          </w:tcPr>
          <w:p w14:paraId="0023822A" w14:textId="77777777" w:rsidR="00EF2DA4" w:rsidRPr="000749E2" w:rsidRDefault="00EF2DA4" w:rsidP="005076D8">
            <w:pPr>
              <w:pStyle w:val="TAL"/>
            </w:pPr>
            <w:r w:rsidRPr="000749E2">
              <w:t>10.1.0</w:t>
            </w:r>
          </w:p>
        </w:tc>
        <w:tc>
          <w:tcPr>
            <w:tcW w:w="1033" w:type="dxa"/>
            <w:gridSpan w:val="2"/>
            <w:shd w:val="solid" w:color="FFFFFF" w:fill="auto"/>
          </w:tcPr>
          <w:p w14:paraId="6D453A88" w14:textId="77777777" w:rsidR="00EF2DA4" w:rsidRPr="000749E2" w:rsidRDefault="00EF2DA4" w:rsidP="005076D8">
            <w:pPr>
              <w:pStyle w:val="TAL"/>
            </w:pPr>
            <w:r w:rsidRPr="000749E2">
              <w:t>R5-121737</w:t>
            </w:r>
          </w:p>
        </w:tc>
      </w:tr>
      <w:tr w:rsidR="00EF2DA4" w:rsidRPr="000749E2" w14:paraId="0991F593" w14:textId="77777777" w:rsidTr="001C22E1">
        <w:trPr>
          <w:gridAfter w:val="1"/>
          <w:wAfter w:w="21" w:type="dxa"/>
          <w:jc w:val="center"/>
        </w:trPr>
        <w:tc>
          <w:tcPr>
            <w:tcW w:w="638" w:type="dxa"/>
            <w:gridSpan w:val="2"/>
            <w:shd w:val="solid" w:color="FFFFFF" w:fill="auto"/>
          </w:tcPr>
          <w:p w14:paraId="12EEE040" w14:textId="77777777" w:rsidR="00EF2DA4" w:rsidRPr="000749E2" w:rsidRDefault="00EF2DA4" w:rsidP="005076D8">
            <w:pPr>
              <w:pStyle w:val="TAL"/>
            </w:pPr>
            <w:r w:rsidRPr="000749E2">
              <w:t>RP#56</w:t>
            </w:r>
          </w:p>
        </w:tc>
        <w:tc>
          <w:tcPr>
            <w:tcW w:w="1134" w:type="dxa"/>
            <w:gridSpan w:val="2"/>
            <w:shd w:val="solid" w:color="FFFFFF" w:fill="auto"/>
          </w:tcPr>
          <w:p w14:paraId="711DA34E" w14:textId="77777777" w:rsidR="00EF2DA4" w:rsidRPr="000749E2" w:rsidRDefault="00EF2DA4" w:rsidP="005076D8">
            <w:pPr>
              <w:pStyle w:val="TAL"/>
            </w:pPr>
            <w:r w:rsidRPr="000749E2">
              <w:t>RP-120644</w:t>
            </w:r>
          </w:p>
        </w:tc>
        <w:tc>
          <w:tcPr>
            <w:tcW w:w="567" w:type="dxa"/>
            <w:gridSpan w:val="2"/>
            <w:shd w:val="solid" w:color="FFFFFF" w:fill="auto"/>
          </w:tcPr>
          <w:p w14:paraId="190EE00C" w14:textId="77777777" w:rsidR="00EF2DA4" w:rsidRPr="000749E2" w:rsidRDefault="00EF2DA4" w:rsidP="005076D8">
            <w:pPr>
              <w:pStyle w:val="TAL"/>
            </w:pPr>
            <w:r w:rsidRPr="000749E2">
              <w:t>0315</w:t>
            </w:r>
          </w:p>
        </w:tc>
        <w:tc>
          <w:tcPr>
            <w:tcW w:w="426" w:type="dxa"/>
            <w:gridSpan w:val="2"/>
            <w:shd w:val="solid" w:color="FFFFFF" w:fill="auto"/>
          </w:tcPr>
          <w:p w14:paraId="6AB5F7CF" w14:textId="77777777" w:rsidR="00EF2DA4" w:rsidRPr="000749E2" w:rsidRDefault="00EF2DA4" w:rsidP="005076D8">
            <w:pPr>
              <w:pStyle w:val="TAL"/>
            </w:pPr>
            <w:r w:rsidRPr="000749E2">
              <w:t>-</w:t>
            </w:r>
          </w:p>
        </w:tc>
        <w:tc>
          <w:tcPr>
            <w:tcW w:w="4062" w:type="dxa"/>
            <w:gridSpan w:val="2"/>
            <w:shd w:val="solid" w:color="FFFFFF" w:fill="auto"/>
          </w:tcPr>
          <w:p w14:paraId="61F0BD07" w14:textId="77777777" w:rsidR="00EF2DA4" w:rsidRPr="000749E2" w:rsidRDefault="00EF2DA4" w:rsidP="005076D8">
            <w:pPr>
              <w:pStyle w:val="TAL"/>
            </w:pPr>
            <w:r w:rsidRPr="000749E2">
              <w:t>Clarifications to UICC requirements for LTE-C2K testing</w:t>
            </w:r>
          </w:p>
        </w:tc>
        <w:tc>
          <w:tcPr>
            <w:tcW w:w="415" w:type="dxa"/>
            <w:gridSpan w:val="2"/>
            <w:shd w:val="solid" w:color="FFFFFF" w:fill="auto"/>
          </w:tcPr>
          <w:p w14:paraId="6B90A6E8" w14:textId="77777777" w:rsidR="00EF2DA4" w:rsidRPr="000749E2" w:rsidRDefault="00EF2DA4" w:rsidP="005076D8">
            <w:pPr>
              <w:pStyle w:val="TAL"/>
            </w:pPr>
            <w:r w:rsidRPr="000749E2">
              <w:t>F</w:t>
            </w:r>
          </w:p>
        </w:tc>
        <w:tc>
          <w:tcPr>
            <w:tcW w:w="708" w:type="dxa"/>
            <w:gridSpan w:val="2"/>
            <w:shd w:val="solid" w:color="FFFFFF" w:fill="auto"/>
          </w:tcPr>
          <w:p w14:paraId="27600BAB" w14:textId="77777777" w:rsidR="00EF2DA4" w:rsidRPr="000749E2" w:rsidRDefault="00EF2DA4" w:rsidP="005076D8">
            <w:pPr>
              <w:pStyle w:val="TAL"/>
            </w:pPr>
            <w:r w:rsidRPr="000749E2">
              <w:t>10.0.0</w:t>
            </w:r>
          </w:p>
        </w:tc>
        <w:tc>
          <w:tcPr>
            <w:tcW w:w="708" w:type="dxa"/>
            <w:gridSpan w:val="2"/>
            <w:shd w:val="solid" w:color="FFFFFF" w:fill="auto"/>
          </w:tcPr>
          <w:p w14:paraId="2AAC5C7D" w14:textId="77777777" w:rsidR="00EF2DA4" w:rsidRPr="000749E2" w:rsidRDefault="00EF2DA4" w:rsidP="005076D8">
            <w:pPr>
              <w:pStyle w:val="TAL"/>
            </w:pPr>
            <w:r w:rsidRPr="000749E2">
              <w:t>10.1.0</w:t>
            </w:r>
          </w:p>
        </w:tc>
        <w:tc>
          <w:tcPr>
            <w:tcW w:w="1033" w:type="dxa"/>
            <w:gridSpan w:val="2"/>
            <w:shd w:val="solid" w:color="FFFFFF" w:fill="auto"/>
          </w:tcPr>
          <w:p w14:paraId="3164F82F" w14:textId="77777777" w:rsidR="00EF2DA4" w:rsidRPr="000749E2" w:rsidRDefault="00EF2DA4" w:rsidP="005076D8">
            <w:pPr>
              <w:pStyle w:val="TAL"/>
            </w:pPr>
            <w:r w:rsidRPr="000749E2">
              <w:t>R5-121809</w:t>
            </w:r>
          </w:p>
        </w:tc>
      </w:tr>
      <w:tr w:rsidR="00EF2DA4" w:rsidRPr="000749E2" w14:paraId="286AE5FF" w14:textId="77777777" w:rsidTr="001C22E1">
        <w:trPr>
          <w:gridAfter w:val="1"/>
          <w:wAfter w:w="21" w:type="dxa"/>
          <w:jc w:val="center"/>
        </w:trPr>
        <w:tc>
          <w:tcPr>
            <w:tcW w:w="638" w:type="dxa"/>
            <w:gridSpan w:val="2"/>
            <w:shd w:val="solid" w:color="FFFFFF" w:fill="auto"/>
          </w:tcPr>
          <w:p w14:paraId="3F86BB5B" w14:textId="77777777" w:rsidR="00EF2DA4" w:rsidRPr="000749E2" w:rsidRDefault="00EF2DA4" w:rsidP="005076D8">
            <w:pPr>
              <w:pStyle w:val="TAL"/>
            </w:pPr>
            <w:r w:rsidRPr="000749E2">
              <w:t>RP#56</w:t>
            </w:r>
          </w:p>
        </w:tc>
        <w:tc>
          <w:tcPr>
            <w:tcW w:w="1134" w:type="dxa"/>
            <w:gridSpan w:val="2"/>
            <w:shd w:val="solid" w:color="FFFFFF" w:fill="auto"/>
          </w:tcPr>
          <w:p w14:paraId="2ECE5951" w14:textId="77777777" w:rsidR="00EF2DA4" w:rsidRPr="000749E2" w:rsidRDefault="00EF2DA4" w:rsidP="005076D8">
            <w:pPr>
              <w:pStyle w:val="TAL"/>
            </w:pPr>
            <w:r w:rsidRPr="000749E2">
              <w:t>RP-120644</w:t>
            </w:r>
          </w:p>
        </w:tc>
        <w:tc>
          <w:tcPr>
            <w:tcW w:w="567" w:type="dxa"/>
            <w:gridSpan w:val="2"/>
            <w:shd w:val="solid" w:color="FFFFFF" w:fill="auto"/>
          </w:tcPr>
          <w:p w14:paraId="3D45484D" w14:textId="77777777" w:rsidR="00EF2DA4" w:rsidRPr="000749E2" w:rsidRDefault="00EF2DA4" w:rsidP="005076D8">
            <w:pPr>
              <w:pStyle w:val="TAL"/>
            </w:pPr>
            <w:r w:rsidRPr="000749E2">
              <w:t>0316</w:t>
            </w:r>
          </w:p>
        </w:tc>
        <w:tc>
          <w:tcPr>
            <w:tcW w:w="426" w:type="dxa"/>
            <w:gridSpan w:val="2"/>
            <w:shd w:val="solid" w:color="FFFFFF" w:fill="auto"/>
          </w:tcPr>
          <w:p w14:paraId="25F37D94" w14:textId="77777777" w:rsidR="00EF2DA4" w:rsidRPr="000749E2" w:rsidRDefault="00EF2DA4" w:rsidP="005076D8">
            <w:pPr>
              <w:pStyle w:val="TAL"/>
            </w:pPr>
            <w:r w:rsidRPr="000749E2">
              <w:t>-</w:t>
            </w:r>
          </w:p>
        </w:tc>
        <w:tc>
          <w:tcPr>
            <w:tcW w:w="4062" w:type="dxa"/>
            <w:gridSpan w:val="2"/>
            <w:shd w:val="solid" w:color="FFFFFF" w:fill="auto"/>
          </w:tcPr>
          <w:p w14:paraId="092554CF" w14:textId="77777777" w:rsidR="00EF2DA4" w:rsidRPr="000749E2" w:rsidRDefault="00EF2DA4" w:rsidP="005076D8">
            <w:pPr>
              <w:pStyle w:val="TAL"/>
            </w:pPr>
            <w:r w:rsidRPr="000749E2">
              <w:t>Update UE capability information</w:t>
            </w:r>
          </w:p>
        </w:tc>
        <w:tc>
          <w:tcPr>
            <w:tcW w:w="415" w:type="dxa"/>
            <w:gridSpan w:val="2"/>
            <w:shd w:val="solid" w:color="FFFFFF" w:fill="auto"/>
          </w:tcPr>
          <w:p w14:paraId="78334BF5" w14:textId="77777777" w:rsidR="00EF2DA4" w:rsidRPr="000749E2" w:rsidRDefault="00EF2DA4" w:rsidP="005076D8">
            <w:pPr>
              <w:pStyle w:val="TAL"/>
            </w:pPr>
            <w:r w:rsidRPr="000749E2">
              <w:t>F</w:t>
            </w:r>
          </w:p>
        </w:tc>
        <w:tc>
          <w:tcPr>
            <w:tcW w:w="708" w:type="dxa"/>
            <w:gridSpan w:val="2"/>
            <w:shd w:val="solid" w:color="FFFFFF" w:fill="auto"/>
          </w:tcPr>
          <w:p w14:paraId="62F5F023" w14:textId="77777777" w:rsidR="00EF2DA4" w:rsidRPr="000749E2" w:rsidRDefault="00EF2DA4" w:rsidP="005076D8">
            <w:pPr>
              <w:pStyle w:val="TAL"/>
            </w:pPr>
            <w:r w:rsidRPr="000749E2">
              <w:t>10.0.0</w:t>
            </w:r>
          </w:p>
        </w:tc>
        <w:tc>
          <w:tcPr>
            <w:tcW w:w="708" w:type="dxa"/>
            <w:gridSpan w:val="2"/>
            <w:shd w:val="solid" w:color="FFFFFF" w:fill="auto"/>
          </w:tcPr>
          <w:p w14:paraId="100A4B8E" w14:textId="77777777" w:rsidR="00EF2DA4" w:rsidRPr="000749E2" w:rsidRDefault="00EF2DA4" w:rsidP="005076D8">
            <w:pPr>
              <w:pStyle w:val="TAL"/>
            </w:pPr>
            <w:r w:rsidRPr="000749E2">
              <w:t>10.1.0</w:t>
            </w:r>
          </w:p>
        </w:tc>
        <w:tc>
          <w:tcPr>
            <w:tcW w:w="1033" w:type="dxa"/>
            <w:gridSpan w:val="2"/>
            <w:shd w:val="solid" w:color="FFFFFF" w:fill="auto"/>
          </w:tcPr>
          <w:p w14:paraId="76013C15" w14:textId="77777777" w:rsidR="00EF2DA4" w:rsidRPr="000749E2" w:rsidRDefault="00EF2DA4" w:rsidP="005076D8">
            <w:pPr>
              <w:pStyle w:val="TAL"/>
            </w:pPr>
            <w:r w:rsidRPr="000749E2">
              <w:t>R5-121847</w:t>
            </w:r>
          </w:p>
        </w:tc>
      </w:tr>
      <w:tr w:rsidR="00EF2DA4" w:rsidRPr="000749E2" w14:paraId="3FB087B5" w14:textId="77777777" w:rsidTr="001C22E1">
        <w:trPr>
          <w:gridAfter w:val="1"/>
          <w:wAfter w:w="21" w:type="dxa"/>
          <w:jc w:val="center"/>
        </w:trPr>
        <w:tc>
          <w:tcPr>
            <w:tcW w:w="638" w:type="dxa"/>
            <w:gridSpan w:val="2"/>
            <w:shd w:val="solid" w:color="FFFFFF" w:fill="auto"/>
          </w:tcPr>
          <w:p w14:paraId="28061E90" w14:textId="77777777" w:rsidR="00EF2DA4" w:rsidRPr="000749E2" w:rsidRDefault="00EF2DA4" w:rsidP="005076D8">
            <w:pPr>
              <w:pStyle w:val="TAL"/>
            </w:pPr>
            <w:r w:rsidRPr="000749E2">
              <w:t>RP#56</w:t>
            </w:r>
          </w:p>
        </w:tc>
        <w:tc>
          <w:tcPr>
            <w:tcW w:w="1134" w:type="dxa"/>
            <w:gridSpan w:val="2"/>
            <w:shd w:val="solid" w:color="FFFFFF" w:fill="auto"/>
          </w:tcPr>
          <w:p w14:paraId="0DCF3343" w14:textId="77777777" w:rsidR="00EF2DA4" w:rsidRPr="000749E2" w:rsidRDefault="00EF2DA4" w:rsidP="005076D8">
            <w:pPr>
              <w:pStyle w:val="TAL"/>
            </w:pPr>
            <w:r w:rsidRPr="000749E2">
              <w:t>RP-120658</w:t>
            </w:r>
          </w:p>
        </w:tc>
        <w:tc>
          <w:tcPr>
            <w:tcW w:w="567" w:type="dxa"/>
            <w:gridSpan w:val="2"/>
            <w:shd w:val="solid" w:color="FFFFFF" w:fill="auto"/>
          </w:tcPr>
          <w:p w14:paraId="60EE469D" w14:textId="77777777" w:rsidR="00EF2DA4" w:rsidRPr="000749E2" w:rsidRDefault="00EF2DA4" w:rsidP="005076D8">
            <w:pPr>
              <w:pStyle w:val="TAL"/>
            </w:pPr>
            <w:r w:rsidRPr="000749E2">
              <w:t>0317</w:t>
            </w:r>
          </w:p>
        </w:tc>
        <w:tc>
          <w:tcPr>
            <w:tcW w:w="426" w:type="dxa"/>
            <w:gridSpan w:val="2"/>
            <w:shd w:val="solid" w:color="FFFFFF" w:fill="auto"/>
          </w:tcPr>
          <w:p w14:paraId="3017D47F" w14:textId="77777777" w:rsidR="00EF2DA4" w:rsidRPr="000749E2" w:rsidRDefault="00EF2DA4" w:rsidP="005076D8">
            <w:pPr>
              <w:pStyle w:val="TAL"/>
            </w:pPr>
            <w:r w:rsidRPr="000749E2">
              <w:t>-</w:t>
            </w:r>
          </w:p>
        </w:tc>
        <w:tc>
          <w:tcPr>
            <w:tcW w:w="4062" w:type="dxa"/>
            <w:gridSpan w:val="2"/>
            <w:shd w:val="solid" w:color="FFFFFF" w:fill="auto"/>
          </w:tcPr>
          <w:p w14:paraId="1D3FCF5A" w14:textId="77777777" w:rsidR="00EF2DA4" w:rsidRPr="000749E2" w:rsidRDefault="00EF2DA4" w:rsidP="005076D8">
            <w:pPr>
              <w:pStyle w:val="TAL"/>
            </w:pPr>
            <w:r w:rsidRPr="000749E2">
              <w:t>Introduction of System information for PWS</w:t>
            </w:r>
          </w:p>
        </w:tc>
        <w:tc>
          <w:tcPr>
            <w:tcW w:w="415" w:type="dxa"/>
            <w:gridSpan w:val="2"/>
            <w:shd w:val="solid" w:color="FFFFFF" w:fill="auto"/>
          </w:tcPr>
          <w:p w14:paraId="3402608D" w14:textId="77777777" w:rsidR="00EF2DA4" w:rsidRPr="000749E2" w:rsidRDefault="00EF2DA4" w:rsidP="005076D8">
            <w:pPr>
              <w:pStyle w:val="TAL"/>
            </w:pPr>
            <w:r w:rsidRPr="000749E2">
              <w:t>F</w:t>
            </w:r>
          </w:p>
        </w:tc>
        <w:tc>
          <w:tcPr>
            <w:tcW w:w="708" w:type="dxa"/>
            <w:gridSpan w:val="2"/>
            <w:shd w:val="solid" w:color="FFFFFF" w:fill="auto"/>
          </w:tcPr>
          <w:p w14:paraId="5A3EC52E" w14:textId="77777777" w:rsidR="00EF2DA4" w:rsidRPr="000749E2" w:rsidRDefault="00EF2DA4" w:rsidP="005076D8">
            <w:pPr>
              <w:pStyle w:val="TAL"/>
            </w:pPr>
            <w:r w:rsidRPr="000749E2">
              <w:t>10.0.0</w:t>
            </w:r>
          </w:p>
        </w:tc>
        <w:tc>
          <w:tcPr>
            <w:tcW w:w="708" w:type="dxa"/>
            <w:gridSpan w:val="2"/>
            <w:shd w:val="solid" w:color="FFFFFF" w:fill="auto"/>
          </w:tcPr>
          <w:p w14:paraId="351F6C40" w14:textId="77777777" w:rsidR="00EF2DA4" w:rsidRPr="000749E2" w:rsidRDefault="00EF2DA4" w:rsidP="005076D8">
            <w:pPr>
              <w:pStyle w:val="TAL"/>
            </w:pPr>
            <w:r w:rsidRPr="000749E2">
              <w:t>10.1.0</w:t>
            </w:r>
          </w:p>
        </w:tc>
        <w:tc>
          <w:tcPr>
            <w:tcW w:w="1033" w:type="dxa"/>
            <w:gridSpan w:val="2"/>
            <w:shd w:val="solid" w:color="FFFFFF" w:fill="auto"/>
          </w:tcPr>
          <w:p w14:paraId="1188945E" w14:textId="77777777" w:rsidR="00EF2DA4" w:rsidRPr="000749E2" w:rsidRDefault="00EF2DA4" w:rsidP="005076D8">
            <w:pPr>
              <w:pStyle w:val="TAL"/>
            </w:pPr>
            <w:r w:rsidRPr="000749E2">
              <w:t>R5-121854</w:t>
            </w:r>
          </w:p>
        </w:tc>
      </w:tr>
      <w:tr w:rsidR="00EF2DA4" w:rsidRPr="000749E2" w14:paraId="01D7E3FB" w14:textId="77777777" w:rsidTr="001C22E1">
        <w:trPr>
          <w:gridAfter w:val="1"/>
          <w:wAfter w:w="21" w:type="dxa"/>
          <w:jc w:val="center"/>
        </w:trPr>
        <w:tc>
          <w:tcPr>
            <w:tcW w:w="638" w:type="dxa"/>
            <w:gridSpan w:val="2"/>
            <w:shd w:val="solid" w:color="FFFFFF" w:fill="auto"/>
          </w:tcPr>
          <w:p w14:paraId="7252EF03" w14:textId="77777777" w:rsidR="00EF2DA4" w:rsidRPr="000749E2" w:rsidRDefault="00EF2DA4" w:rsidP="005076D8">
            <w:pPr>
              <w:pStyle w:val="TAL"/>
            </w:pPr>
            <w:r w:rsidRPr="000749E2">
              <w:t>RP#56</w:t>
            </w:r>
          </w:p>
        </w:tc>
        <w:tc>
          <w:tcPr>
            <w:tcW w:w="1134" w:type="dxa"/>
            <w:gridSpan w:val="2"/>
            <w:shd w:val="solid" w:color="FFFFFF" w:fill="auto"/>
          </w:tcPr>
          <w:p w14:paraId="72A83222" w14:textId="77777777" w:rsidR="00EF2DA4" w:rsidRPr="000749E2" w:rsidRDefault="00EF2DA4" w:rsidP="005076D8">
            <w:pPr>
              <w:pStyle w:val="TAL"/>
            </w:pPr>
            <w:r w:rsidRPr="000749E2">
              <w:t>RP-120662</w:t>
            </w:r>
          </w:p>
        </w:tc>
        <w:tc>
          <w:tcPr>
            <w:tcW w:w="567" w:type="dxa"/>
            <w:gridSpan w:val="2"/>
            <w:shd w:val="solid" w:color="FFFFFF" w:fill="auto"/>
          </w:tcPr>
          <w:p w14:paraId="39983FDB" w14:textId="77777777" w:rsidR="00EF2DA4" w:rsidRPr="000749E2" w:rsidRDefault="00EF2DA4" w:rsidP="005076D8">
            <w:pPr>
              <w:pStyle w:val="TAL"/>
            </w:pPr>
            <w:r w:rsidRPr="000749E2">
              <w:t>0318</w:t>
            </w:r>
          </w:p>
        </w:tc>
        <w:tc>
          <w:tcPr>
            <w:tcW w:w="426" w:type="dxa"/>
            <w:gridSpan w:val="2"/>
            <w:shd w:val="solid" w:color="FFFFFF" w:fill="auto"/>
          </w:tcPr>
          <w:p w14:paraId="20D697FE" w14:textId="77777777" w:rsidR="00EF2DA4" w:rsidRPr="000749E2" w:rsidRDefault="00EF2DA4" w:rsidP="005076D8">
            <w:pPr>
              <w:pStyle w:val="TAL"/>
            </w:pPr>
            <w:r w:rsidRPr="000749E2">
              <w:t>-</w:t>
            </w:r>
          </w:p>
        </w:tc>
        <w:tc>
          <w:tcPr>
            <w:tcW w:w="4062" w:type="dxa"/>
            <w:gridSpan w:val="2"/>
            <w:shd w:val="solid" w:color="FFFFFF" w:fill="auto"/>
          </w:tcPr>
          <w:p w14:paraId="6391A02C" w14:textId="77777777" w:rsidR="00EF2DA4" w:rsidRPr="000749E2" w:rsidRDefault="00EF2DA4" w:rsidP="005076D8">
            <w:pPr>
              <w:pStyle w:val="TAL"/>
            </w:pPr>
            <w:r w:rsidRPr="000749E2">
              <w:t>Update of the default value of Carrier Aggregation parameters</w:t>
            </w:r>
          </w:p>
        </w:tc>
        <w:tc>
          <w:tcPr>
            <w:tcW w:w="415" w:type="dxa"/>
            <w:gridSpan w:val="2"/>
            <w:shd w:val="solid" w:color="FFFFFF" w:fill="auto"/>
          </w:tcPr>
          <w:p w14:paraId="64BA9AF6" w14:textId="77777777" w:rsidR="00EF2DA4" w:rsidRPr="000749E2" w:rsidRDefault="00EF2DA4" w:rsidP="005076D8">
            <w:pPr>
              <w:pStyle w:val="TAL"/>
            </w:pPr>
            <w:r w:rsidRPr="000749E2">
              <w:t>F</w:t>
            </w:r>
          </w:p>
        </w:tc>
        <w:tc>
          <w:tcPr>
            <w:tcW w:w="708" w:type="dxa"/>
            <w:gridSpan w:val="2"/>
            <w:shd w:val="solid" w:color="FFFFFF" w:fill="auto"/>
          </w:tcPr>
          <w:p w14:paraId="65D7CD8B" w14:textId="77777777" w:rsidR="00EF2DA4" w:rsidRPr="000749E2" w:rsidRDefault="00EF2DA4" w:rsidP="005076D8">
            <w:pPr>
              <w:pStyle w:val="TAL"/>
            </w:pPr>
            <w:r w:rsidRPr="000749E2">
              <w:t>10.0.0</w:t>
            </w:r>
          </w:p>
        </w:tc>
        <w:tc>
          <w:tcPr>
            <w:tcW w:w="708" w:type="dxa"/>
            <w:gridSpan w:val="2"/>
            <w:shd w:val="solid" w:color="FFFFFF" w:fill="auto"/>
          </w:tcPr>
          <w:p w14:paraId="22F54934" w14:textId="77777777" w:rsidR="00EF2DA4" w:rsidRPr="000749E2" w:rsidRDefault="00EF2DA4" w:rsidP="005076D8">
            <w:pPr>
              <w:pStyle w:val="TAL"/>
            </w:pPr>
            <w:r w:rsidRPr="000749E2">
              <w:t>10.1.0</w:t>
            </w:r>
          </w:p>
        </w:tc>
        <w:tc>
          <w:tcPr>
            <w:tcW w:w="1033" w:type="dxa"/>
            <w:gridSpan w:val="2"/>
            <w:shd w:val="solid" w:color="FFFFFF" w:fill="auto"/>
          </w:tcPr>
          <w:p w14:paraId="37062576" w14:textId="77777777" w:rsidR="00EF2DA4" w:rsidRPr="000749E2" w:rsidRDefault="00EF2DA4" w:rsidP="005076D8">
            <w:pPr>
              <w:pStyle w:val="TAL"/>
            </w:pPr>
            <w:r w:rsidRPr="000749E2">
              <w:t>R5-121856</w:t>
            </w:r>
          </w:p>
        </w:tc>
      </w:tr>
      <w:tr w:rsidR="00EF2DA4" w:rsidRPr="000749E2" w14:paraId="625910AF" w14:textId="77777777" w:rsidTr="001C22E1">
        <w:trPr>
          <w:gridAfter w:val="1"/>
          <w:wAfter w:w="21" w:type="dxa"/>
          <w:jc w:val="center"/>
        </w:trPr>
        <w:tc>
          <w:tcPr>
            <w:tcW w:w="638" w:type="dxa"/>
            <w:gridSpan w:val="2"/>
            <w:shd w:val="solid" w:color="FFFFFF" w:fill="auto"/>
          </w:tcPr>
          <w:p w14:paraId="5251CBEE" w14:textId="77777777" w:rsidR="00EF2DA4" w:rsidRPr="000749E2" w:rsidRDefault="00EF2DA4" w:rsidP="005076D8">
            <w:pPr>
              <w:pStyle w:val="TAL"/>
            </w:pPr>
            <w:r w:rsidRPr="000749E2">
              <w:t>RP#56</w:t>
            </w:r>
          </w:p>
        </w:tc>
        <w:tc>
          <w:tcPr>
            <w:tcW w:w="1134" w:type="dxa"/>
            <w:gridSpan w:val="2"/>
            <w:shd w:val="solid" w:color="FFFFFF" w:fill="auto"/>
          </w:tcPr>
          <w:p w14:paraId="270948B3" w14:textId="77777777" w:rsidR="00EF2DA4" w:rsidRPr="000749E2" w:rsidRDefault="00EF2DA4" w:rsidP="005076D8">
            <w:pPr>
              <w:pStyle w:val="TAL"/>
            </w:pPr>
            <w:r w:rsidRPr="000749E2">
              <w:t>RP-120644</w:t>
            </w:r>
          </w:p>
        </w:tc>
        <w:tc>
          <w:tcPr>
            <w:tcW w:w="567" w:type="dxa"/>
            <w:gridSpan w:val="2"/>
            <w:shd w:val="solid" w:color="FFFFFF" w:fill="auto"/>
          </w:tcPr>
          <w:p w14:paraId="2A36C056" w14:textId="77777777" w:rsidR="00EF2DA4" w:rsidRPr="000749E2" w:rsidRDefault="00EF2DA4" w:rsidP="005076D8">
            <w:pPr>
              <w:pStyle w:val="TAL"/>
            </w:pPr>
            <w:r w:rsidRPr="000749E2">
              <w:t>0319</w:t>
            </w:r>
          </w:p>
        </w:tc>
        <w:tc>
          <w:tcPr>
            <w:tcW w:w="426" w:type="dxa"/>
            <w:gridSpan w:val="2"/>
            <w:shd w:val="solid" w:color="FFFFFF" w:fill="auto"/>
          </w:tcPr>
          <w:p w14:paraId="117D7DC2" w14:textId="77777777" w:rsidR="00EF2DA4" w:rsidRPr="000749E2" w:rsidRDefault="00EF2DA4" w:rsidP="005076D8">
            <w:pPr>
              <w:pStyle w:val="TAL"/>
            </w:pPr>
            <w:r w:rsidRPr="000749E2">
              <w:t>-</w:t>
            </w:r>
          </w:p>
        </w:tc>
        <w:tc>
          <w:tcPr>
            <w:tcW w:w="4062" w:type="dxa"/>
            <w:gridSpan w:val="2"/>
            <w:shd w:val="solid" w:color="FFFFFF" w:fill="auto"/>
          </w:tcPr>
          <w:p w14:paraId="164E3F24" w14:textId="77777777" w:rsidR="00EF2DA4" w:rsidRPr="000749E2" w:rsidRDefault="00EF2DA4" w:rsidP="005076D8">
            <w:pPr>
              <w:pStyle w:val="TAL"/>
            </w:pPr>
            <w:r w:rsidRPr="000749E2">
              <w:t>Correction to reference system configurations for dual mode scenarios</w:t>
            </w:r>
          </w:p>
        </w:tc>
        <w:tc>
          <w:tcPr>
            <w:tcW w:w="415" w:type="dxa"/>
            <w:gridSpan w:val="2"/>
            <w:shd w:val="solid" w:color="FFFFFF" w:fill="auto"/>
          </w:tcPr>
          <w:p w14:paraId="52D8FC61" w14:textId="77777777" w:rsidR="00EF2DA4" w:rsidRPr="000749E2" w:rsidRDefault="00EF2DA4" w:rsidP="005076D8">
            <w:pPr>
              <w:pStyle w:val="TAL"/>
            </w:pPr>
            <w:r w:rsidRPr="000749E2">
              <w:t>F</w:t>
            </w:r>
          </w:p>
        </w:tc>
        <w:tc>
          <w:tcPr>
            <w:tcW w:w="708" w:type="dxa"/>
            <w:gridSpan w:val="2"/>
            <w:shd w:val="solid" w:color="FFFFFF" w:fill="auto"/>
          </w:tcPr>
          <w:p w14:paraId="6956E6D5" w14:textId="77777777" w:rsidR="00EF2DA4" w:rsidRPr="000749E2" w:rsidRDefault="00EF2DA4" w:rsidP="005076D8">
            <w:pPr>
              <w:pStyle w:val="TAL"/>
            </w:pPr>
            <w:r w:rsidRPr="000749E2">
              <w:t>10.0.0</w:t>
            </w:r>
          </w:p>
        </w:tc>
        <w:tc>
          <w:tcPr>
            <w:tcW w:w="708" w:type="dxa"/>
            <w:gridSpan w:val="2"/>
            <w:shd w:val="solid" w:color="FFFFFF" w:fill="auto"/>
          </w:tcPr>
          <w:p w14:paraId="45E2722A" w14:textId="77777777" w:rsidR="00EF2DA4" w:rsidRPr="000749E2" w:rsidRDefault="00EF2DA4" w:rsidP="005076D8">
            <w:pPr>
              <w:pStyle w:val="TAL"/>
            </w:pPr>
            <w:r w:rsidRPr="000749E2">
              <w:t>10.1.0</w:t>
            </w:r>
          </w:p>
        </w:tc>
        <w:tc>
          <w:tcPr>
            <w:tcW w:w="1033" w:type="dxa"/>
            <w:gridSpan w:val="2"/>
            <w:shd w:val="solid" w:color="FFFFFF" w:fill="auto"/>
          </w:tcPr>
          <w:p w14:paraId="1B42879B" w14:textId="77777777" w:rsidR="00EF2DA4" w:rsidRPr="000749E2" w:rsidRDefault="00EF2DA4" w:rsidP="005076D8">
            <w:pPr>
              <w:pStyle w:val="TAL"/>
            </w:pPr>
            <w:r w:rsidRPr="000749E2">
              <w:t>R5-121888</w:t>
            </w:r>
          </w:p>
        </w:tc>
      </w:tr>
      <w:tr w:rsidR="00EF2DA4" w:rsidRPr="000749E2" w14:paraId="66A1C8FA" w14:textId="77777777" w:rsidTr="001C22E1">
        <w:trPr>
          <w:gridAfter w:val="1"/>
          <w:wAfter w:w="21" w:type="dxa"/>
          <w:jc w:val="center"/>
        </w:trPr>
        <w:tc>
          <w:tcPr>
            <w:tcW w:w="638" w:type="dxa"/>
            <w:gridSpan w:val="2"/>
            <w:shd w:val="solid" w:color="FFFFFF" w:fill="auto"/>
          </w:tcPr>
          <w:p w14:paraId="0DE1FF71" w14:textId="77777777" w:rsidR="00EF2DA4" w:rsidRPr="000749E2" w:rsidRDefault="00EF2DA4" w:rsidP="005076D8">
            <w:pPr>
              <w:pStyle w:val="TAL"/>
            </w:pPr>
            <w:r w:rsidRPr="000749E2">
              <w:t>RP#56</w:t>
            </w:r>
          </w:p>
        </w:tc>
        <w:tc>
          <w:tcPr>
            <w:tcW w:w="1134" w:type="dxa"/>
            <w:gridSpan w:val="2"/>
            <w:shd w:val="solid" w:color="FFFFFF" w:fill="auto"/>
          </w:tcPr>
          <w:p w14:paraId="32113AD0" w14:textId="77777777" w:rsidR="00EF2DA4" w:rsidRPr="000749E2" w:rsidRDefault="00EF2DA4" w:rsidP="005076D8">
            <w:pPr>
              <w:pStyle w:val="TAL"/>
            </w:pPr>
            <w:r w:rsidRPr="000749E2">
              <w:t>RP-120667</w:t>
            </w:r>
          </w:p>
        </w:tc>
        <w:tc>
          <w:tcPr>
            <w:tcW w:w="567" w:type="dxa"/>
            <w:gridSpan w:val="2"/>
            <w:shd w:val="solid" w:color="FFFFFF" w:fill="auto"/>
          </w:tcPr>
          <w:p w14:paraId="5A0A1035" w14:textId="77777777" w:rsidR="00EF2DA4" w:rsidRPr="000749E2" w:rsidRDefault="00EF2DA4" w:rsidP="005076D8">
            <w:pPr>
              <w:pStyle w:val="TAL"/>
            </w:pPr>
            <w:r w:rsidRPr="000749E2">
              <w:t>0320</w:t>
            </w:r>
          </w:p>
        </w:tc>
        <w:tc>
          <w:tcPr>
            <w:tcW w:w="426" w:type="dxa"/>
            <w:gridSpan w:val="2"/>
            <w:shd w:val="solid" w:color="FFFFFF" w:fill="auto"/>
          </w:tcPr>
          <w:p w14:paraId="4F1CA881" w14:textId="77777777" w:rsidR="00EF2DA4" w:rsidRPr="000749E2" w:rsidRDefault="00EF2DA4" w:rsidP="005076D8">
            <w:pPr>
              <w:pStyle w:val="TAL"/>
            </w:pPr>
            <w:r w:rsidRPr="000749E2">
              <w:t>-</w:t>
            </w:r>
          </w:p>
        </w:tc>
        <w:tc>
          <w:tcPr>
            <w:tcW w:w="4062" w:type="dxa"/>
            <w:gridSpan w:val="2"/>
            <w:shd w:val="solid" w:color="FFFFFF" w:fill="auto"/>
          </w:tcPr>
          <w:p w14:paraId="1979423E" w14:textId="77777777" w:rsidR="00EF2DA4" w:rsidRPr="000749E2" w:rsidRDefault="00EF2DA4" w:rsidP="005076D8">
            <w:pPr>
              <w:pStyle w:val="TAL"/>
            </w:pPr>
            <w:r w:rsidRPr="000749E2">
              <w:t>Adding operating band 26 to TS 36.508</w:t>
            </w:r>
          </w:p>
        </w:tc>
        <w:tc>
          <w:tcPr>
            <w:tcW w:w="415" w:type="dxa"/>
            <w:gridSpan w:val="2"/>
            <w:shd w:val="solid" w:color="FFFFFF" w:fill="auto"/>
          </w:tcPr>
          <w:p w14:paraId="5BEF1525" w14:textId="77777777" w:rsidR="00EF2DA4" w:rsidRPr="000749E2" w:rsidRDefault="00EF2DA4" w:rsidP="005076D8">
            <w:pPr>
              <w:pStyle w:val="TAL"/>
            </w:pPr>
            <w:r w:rsidRPr="000749E2">
              <w:t>F</w:t>
            </w:r>
          </w:p>
        </w:tc>
        <w:tc>
          <w:tcPr>
            <w:tcW w:w="708" w:type="dxa"/>
            <w:gridSpan w:val="2"/>
            <w:shd w:val="solid" w:color="FFFFFF" w:fill="auto"/>
          </w:tcPr>
          <w:p w14:paraId="7E0B175C" w14:textId="77777777" w:rsidR="00EF2DA4" w:rsidRPr="000749E2" w:rsidRDefault="00EF2DA4" w:rsidP="005076D8">
            <w:pPr>
              <w:pStyle w:val="TAL"/>
            </w:pPr>
            <w:r w:rsidRPr="000749E2">
              <w:t>10.0.0</w:t>
            </w:r>
          </w:p>
        </w:tc>
        <w:tc>
          <w:tcPr>
            <w:tcW w:w="708" w:type="dxa"/>
            <w:gridSpan w:val="2"/>
            <w:shd w:val="solid" w:color="FFFFFF" w:fill="auto"/>
          </w:tcPr>
          <w:p w14:paraId="0A8C2C58" w14:textId="77777777" w:rsidR="00EF2DA4" w:rsidRPr="000749E2" w:rsidRDefault="00EF2DA4" w:rsidP="005076D8">
            <w:pPr>
              <w:pStyle w:val="TAL"/>
            </w:pPr>
            <w:r w:rsidRPr="000749E2">
              <w:t>10.1.0</w:t>
            </w:r>
          </w:p>
        </w:tc>
        <w:tc>
          <w:tcPr>
            <w:tcW w:w="1033" w:type="dxa"/>
            <w:gridSpan w:val="2"/>
            <w:shd w:val="solid" w:color="FFFFFF" w:fill="auto"/>
          </w:tcPr>
          <w:p w14:paraId="3E8DF2A0" w14:textId="77777777" w:rsidR="00EF2DA4" w:rsidRPr="000749E2" w:rsidRDefault="00EF2DA4" w:rsidP="005076D8">
            <w:pPr>
              <w:pStyle w:val="TAL"/>
            </w:pPr>
            <w:r w:rsidRPr="000749E2">
              <w:t>R5-121905</w:t>
            </w:r>
          </w:p>
        </w:tc>
      </w:tr>
      <w:tr w:rsidR="00EF2DA4" w:rsidRPr="000749E2" w14:paraId="5A6FC60C" w14:textId="77777777" w:rsidTr="001C22E1">
        <w:trPr>
          <w:gridAfter w:val="1"/>
          <w:wAfter w:w="21" w:type="dxa"/>
          <w:jc w:val="center"/>
        </w:trPr>
        <w:tc>
          <w:tcPr>
            <w:tcW w:w="638" w:type="dxa"/>
            <w:gridSpan w:val="2"/>
            <w:shd w:val="solid" w:color="FFFFFF" w:fill="auto"/>
          </w:tcPr>
          <w:p w14:paraId="67A80B64" w14:textId="77777777" w:rsidR="00EF2DA4" w:rsidRPr="000749E2" w:rsidRDefault="00EF2DA4" w:rsidP="005076D8">
            <w:pPr>
              <w:pStyle w:val="TAL"/>
            </w:pPr>
            <w:r w:rsidRPr="000749E2">
              <w:t>RP#56</w:t>
            </w:r>
          </w:p>
        </w:tc>
        <w:tc>
          <w:tcPr>
            <w:tcW w:w="1134" w:type="dxa"/>
            <w:gridSpan w:val="2"/>
            <w:shd w:val="solid" w:color="FFFFFF" w:fill="auto"/>
          </w:tcPr>
          <w:p w14:paraId="34C9DCBC" w14:textId="77777777" w:rsidR="00EF2DA4" w:rsidRPr="000749E2" w:rsidRDefault="00EF2DA4" w:rsidP="005076D8">
            <w:pPr>
              <w:pStyle w:val="TAL"/>
            </w:pPr>
            <w:r w:rsidRPr="000749E2">
              <w:t>RP-120641</w:t>
            </w:r>
          </w:p>
        </w:tc>
        <w:tc>
          <w:tcPr>
            <w:tcW w:w="567" w:type="dxa"/>
            <w:gridSpan w:val="2"/>
            <w:shd w:val="solid" w:color="FFFFFF" w:fill="auto"/>
          </w:tcPr>
          <w:p w14:paraId="3F25F73B" w14:textId="77777777" w:rsidR="00EF2DA4" w:rsidRPr="000749E2" w:rsidRDefault="00EF2DA4" w:rsidP="005076D8">
            <w:pPr>
              <w:pStyle w:val="TAL"/>
            </w:pPr>
            <w:r w:rsidRPr="000749E2">
              <w:t>0321</w:t>
            </w:r>
          </w:p>
        </w:tc>
        <w:tc>
          <w:tcPr>
            <w:tcW w:w="426" w:type="dxa"/>
            <w:gridSpan w:val="2"/>
            <w:shd w:val="solid" w:color="FFFFFF" w:fill="auto"/>
          </w:tcPr>
          <w:p w14:paraId="2E8A7198" w14:textId="77777777" w:rsidR="00EF2DA4" w:rsidRPr="000749E2" w:rsidRDefault="00EF2DA4" w:rsidP="005076D8">
            <w:pPr>
              <w:pStyle w:val="TAL"/>
            </w:pPr>
            <w:r w:rsidRPr="000749E2">
              <w:t>-</w:t>
            </w:r>
          </w:p>
        </w:tc>
        <w:tc>
          <w:tcPr>
            <w:tcW w:w="4062" w:type="dxa"/>
            <w:gridSpan w:val="2"/>
            <w:shd w:val="solid" w:color="FFFFFF" w:fill="auto"/>
          </w:tcPr>
          <w:p w14:paraId="1034A1EC" w14:textId="77777777" w:rsidR="00EF2DA4" w:rsidRPr="000749E2" w:rsidRDefault="00EF2DA4" w:rsidP="005076D8">
            <w:pPr>
              <w:pStyle w:val="TAL"/>
            </w:pPr>
            <w:r w:rsidRPr="000749E2">
              <w:t>Addition of State 3B-RF in 36.508</w:t>
            </w:r>
          </w:p>
        </w:tc>
        <w:tc>
          <w:tcPr>
            <w:tcW w:w="415" w:type="dxa"/>
            <w:gridSpan w:val="2"/>
            <w:shd w:val="solid" w:color="FFFFFF" w:fill="auto"/>
          </w:tcPr>
          <w:p w14:paraId="4E349C12" w14:textId="77777777" w:rsidR="00EF2DA4" w:rsidRPr="000749E2" w:rsidRDefault="00EF2DA4" w:rsidP="005076D8">
            <w:pPr>
              <w:pStyle w:val="TAL"/>
            </w:pPr>
            <w:r w:rsidRPr="000749E2">
              <w:t>F</w:t>
            </w:r>
          </w:p>
        </w:tc>
        <w:tc>
          <w:tcPr>
            <w:tcW w:w="708" w:type="dxa"/>
            <w:gridSpan w:val="2"/>
            <w:shd w:val="solid" w:color="FFFFFF" w:fill="auto"/>
          </w:tcPr>
          <w:p w14:paraId="5354475D" w14:textId="77777777" w:rsidR="00EF2DA4" w:rsidRPr="000749E2" w:rsidRDefault="00EF2DA4" w:rsidP="005076D8">
            <w:pPr>
              <w:pStyle w:val="TAL"/>
            </w:pPr>
            <w:r w:rsidRPr="000749E2">
              <w:t>10.0.0</w:t>
            </w:r>
          </w:p>
        </w:tc>
        <w:tc>
          <w:tcPr>
            <w:tcW w:w="708" w:type="dxa"/>
            <w:gridSpan w:val="2"/>
            <w:shd w:val="solid" w:color="FFFFFF" w:fill="auto"/>
          </w:tcPr>
          <w:p w14:paraId="6342990B" w14:textId="77777777" w:rsidR="00EF2DA4" w:rsidRPr="000749E2" w:rsidRDefault="00EF2DA4" w:rsidP="005076D8">
            <w:pPr>
              <w:pStyle w:val="TAL"/>
            </w:pPr>
            <w:r w:rsidRPr="000749E2">
              <w:t>10.1.0</w:t>
            </w:r>
          </w:p>
        </w:tc>
        <w:tc>
          <w:tcPr>
            <w:tcW w:w="1033" w:type="dxa"/>
            <w:gridSpan w:val="2"/>
            <w:shd w:val="solid" w:color="FFFFFF" w:fill="auto"/>
          </w:tcPr>
          <w:p w14:paraId="0CF6282C" w14:textId="77777777" w:rsidR="00EF2DA4" w:rsidRPr="000749E2" w:rsidRDefault="00EF2DA4" w:rsidP="005076D8">
            <w:pPr>
              <w:pStyle w:val="TAL"/>
            </w:pPr>
            <w:r w:rsidRPr="000749E2">
              <w:t>R5-121919</w:t>
            </w:r>
          </w:p>
        </w:tc>
      </w:tr>
      <w:tr w:rsidR="00EF2DA4" w:rsidRPr="000749E2" w14:paraId="1962CC37" w14:textId="77777777" w:rsidTr="001C22E1">
        <w:trPr>
          <w:gridAfter w:val="1"/>
          <w:wAfter w:w="21" w:type="dxa"/>
          <w:jc w:val="center"/>
        </w:trPr>
        <w:tc>
          <w:tcPr>
            <w:tcW w:w="638" w:type="dxa"/>
            <w:gridSpan w:val="2"/>
            <w:shd w:val="solid" w:color="FFFFFF" w:fill="auto"/>
          </w:tcPr>
          <w:p w14:paraId="0D0D9EB1" w14:textId="77777777" w:rsidR="00EF2DA4" w:rsidRPr="000749E2" w:rsidRDefault="00EF2DA4" w:rsidP="005076D8">
            <w:pPr>
              <w:pStyle w:val="TAL"/>
            </w:pPr>
            <w:r w:rsidRPr="000749E2">
              <w:t>RP#56</w:t>
            </w:r>
          </w:p>
        </w:tc>
        <w:tc>
          <w:tcPr>
            <w:tcW w:w="1134" w:type="dxa"/>
            <w:gridSpan w:val="2"/>
            <w:shd w:val="solid" w:color="FFFFFF" w:fill="auto"/>
          </w:tcPr>
          <w:p w14:paraId="5E8DA818" w14:textId="77777777" w:rsidR="00EF2DA4" w:rsidRPr="000749E2" w:rsidRDefault="00EF2DA4" w:rsidP="005076D8">
            <w:pPr>
              <w:pStyle w:val="TAL"/>
            </w:pPr>
            <w:r w:rsidRPr="000749E2">
              <w:t>RP-120641</w:t>
            </w:r>
          </w:p>
        </w:tc>
        <w:tc>
          <w:tcPr>
            <w:tcW w:w="567" w:type="dxa"/>
            <w:gridSpan w:val="2"/>
            <w:shd w:val="solid" w:color="FFFFFF" w:fill="auto"/>
          </w:tcPr>
          <w:p w14:paraId="7B76789B" w14:textId="77777777" w:rsidR="00EF2DA4" w:rsidRPr="000749E2" w:rsidRDefault="00EF2DA4" w:rsidP="005076D8">
            <w:pPr>
              <w:pStyle w:val="TAL"/>
            </w:pPr>
            <w:r w:rsidRPr="000749E2">
              <w:t>0322</w:t>
            </w:r>
          </w:p>
        </w:tc>
        <w:tc>
          <w:tcPr>
            <w:tcW w:w="426" w:type="dxa"/>
            <w:gridSpan w:val="2"/>
            <w:shd w:val="solid" w:color="FFFFFF" w:fill="auto"/>
          </w:tcPr>
          <w:p w14:paraId="0AFDD4FD" w14:textId="77777777" w:rsidR="00EF2DA4" w:rsidRPr="000749E2" w:rsidRDefault="00EF2DA4" w:rsidP="005076D8">
            <w:pPr>
              <w:pStyle w:val="TAL"/>
            </w:pPr>
            <w:r w:rsidRPr="000749E2">
              <w:t>-</w:t>
            </w:r>
          </w:p>
        </w:tc>
        <w:tc>
          <w:tcPr>
            <w:tcW w:w="4062" w:type="dxa"/>
            <w:gridSpan w:val="2"/>
            <w:shd w:val="solid" w:color="FFFFFF" w:fill="auto"/>
          </w:tcPr>
          <w:p w14:paraId="46E098FE" w14:textId="77777777" w:rsidR="00EF2DA4" w:rsidRPr="000749E2" w:rsidRDefault="00EF2DA4" w:rsidP="005076D8">
            <w:pPr>
              <w:pStyle w:val="TAL"/>
            </w:pPr>
            <w:r w:rsidRPr="000749E2">
              <w:t>Correction to Tracking area updating procedure in 36.508</w:t>
            </w:r>
          </w:p>
        </w:tc>
        <w:tc>
          <w:tcPr>
            <w:tcW w:w="415" w:type="dxa"/>
            <w:gridSpan w:val="2"/>
            <w:shd w:val="solid" w:color="FFFFFF" w:fill="auto"/>
          </w:tcPr>
          <w:p w14:paraId="315A331F" w14:textId="77777777" w:rsidR="00EF2DA4" w:rsidRPr="000749E2" w:rsidRDefault="00EF2DA4" w:rsidP="005076D8">
            <w:pPr>
              <w:pStyle w:val="TAL"/>
            </w:pPr>
            <w:r w:rsidRPr="000749E2">
              <w:t>F</w:t>
            </w:r>
          </w:p>
        </w:tc>
        <w:tc>
          <w:tcPr>
            <w:tcW w:w="708" w:type="dxa"/>
            <w:gridSpan w:val="2"/>
            <w:shd w:val="solid" w:color="FFFFFF" w:fill="auto"/>
          </w:tcPr>
          <w:p w14:paraId="6C6806D9" w14:textId="77777777" w:rsidR="00EF2DA4" w:rsidRPr="000749E2" w:rsidRDefault="00EF2DA4" w:rsidP="005076D8">
            <w:pPr>
              <w:pStyle w:val="TAL"/>
            </w:pPr>
            <w:r w:rsidRPr="000749E2">
              <w:t>10.0.0</w:t>
            </w:r>
          </w:p>
        </w:tc>
        <w:tc>
          <w:tcPr>
            <w:tcW w:w="708" w:type="dxa"/>
            <w:gridSpan w:val="2"/>
            <w:shd w:val="solid" w:color="FFFFFF" w:fill="auto"/>
          </w:tcPr>
          <w:p w14:paraId="6DDBA3D2" w14:textId="77777777" w:rsidR="00EF2DA4" w:rsidRPr="000749E2" w:rsidRDefault="00EF2DA4" w:rsidP="005076D8">
            <w:pPr>
              <w:pStyle w:val="TAL"/>
            </w:pPr>
            <w:r w:rsidRPr="000749E2">
              <w:t>10.1.0</w:t>
            </w:r>
          </w:p>
        </w:tc>
        <w:tc>
          <w:tcPr>
            <w:tcW w:w="1033" w:type="dxa"/>
            <w:gridSpan w:val="2"/>
            <w:shd w:val="solid" w:color="FFFFFF" w:fill="auto"/>
          </w:tcPr>
          <w:p w14:paraId="1E28AC32" w14:textId="77777777" w:rsidR="00EF2DA4" w:rsidRPr="000749E2" w:rsidRDefault="00EF2DA4" w:rsidP="005076D8">
            <w:pPr>
              <w:pStyle w:val="TAL"/>
            </w:pPr>
            <w:r w:rsidRPr="000749E2">
              <w:t>R5-121936</w:t>
            </w:r>
          </w:p>
        </w:tc>
      </w:tr>
      <w:tr w:rsidR="00EF2DA4" w:rsidRPr="000749E2" w14:paraId="0B34B69C" w14:textId="77777777" w:rsidTr="001C22E1">
        <w:trPr>
          <w:gridAfter w:val="1"/>
          <w:wAfter w:w="21" w:type="dxa"/>
          <w:jc w:val="center"/>
        </w:trPr>
        <w:tc>
          <w:tcPr>
            <w:tcW w:w="638" w:type="dxa"/>
            <w:gridSpan w:val="2"/>
            <w:shd w:val="solid" w:color="FFFFFF" w:fill="auto"/>
          </w:tcPr>
          <w:p w14:paraId="7E41097B" w14:textId="77777777" w:rsidR="00EF2DA4" w:rsidRPr="000749E2" w:rsidRDefault="00EF2DA4" w:rsidP="005076D8">
            <w:pPr>
              <w:pStyle w:val="TAL"/>
            </w:pPr>
            <w:r w:rsidRPr="000749E2">
              <w:t>RP#56</w:t>
            </w:r>
          </w:p>
        </w:tc>
        <w:tc>
          <w:tcPr>
            <w:tcW w:w="1134" w:type="dxa"/>
            <w:gridSpan w:val="2"/>
            <w:shd w:val="solid" w:color="FFFFFF" w:fill="auto"/>
          </w:tcPr>
          <w:p w14:paraId="2015BA08" w14:textId="77777777" w:rsidR="00EF2DA4" w:rsidRPr="000749E2" w:rsidRDefault="00EF2DA4" w:rsidP="005076D8">
            <w:pPr>
              <w:pStyle w:val="TAL"/>
            </w:pPr>
            <w:r w:rsidRPr="000749E2">
              <w:t>RP-120662</w:t>
            </w:r>
          </w:p>
        </w:tc>
        <w:tc>
          <w:tcPr>
            <w:tcW w:w="567" w:type="dxa"/>
            <w:gridSpan w:val="2"/>
            <w:shd w:val="solid" w:color="FFFFFF" w:fill="auto"/>
          </w:tcPr>
          <w:p w14:paraId="7C8E929B" w14:textId="77777777" w:rsidR="00EF2DA4" w:rsidRPr="000749E2" w:rsidRDefault="00EF2DA4" w:rsidP="005076D8">
            <w:pPr>
              <w:pStyle w:val="TAL"/>
            </w:pPr>
            <w:r w:rsidRPr="000749E2">
              <w:t>0323</w:t>
            </w:r>
          </w:p>
        </w:tc>
        <w:tc>
          <w:tcPr>
            <w:tcW w:w="426" w:type="dxa"/>
            <w:gridSpan w:val="2"/>
            <w:shd w:val="solid" w:color="FFFFFF" w:fill="auto"/>
          </w:tcPr>
          <w:p w14:paraId="049B2C03" w14:textId="77777777" w:rsidR="00EF2DA4" w:rsidRPr="000749E2" w:rsidRDefault="00EF2DA4" w:rsidP="005076D8">
            <w:pPr>
              <w:pStyle w:val="TAL"/>
            </w:pPr>
            <w:r w:rsidRPr="000749E2">
              <w:t>-</w:t>
            </w:r>
          </w:p>
        </w:tc>
        <w:tc>
          <w:tcPr>
            <w:tcW w:w="4062" w:type="dxa"/>
            <w:gridSpan w:val="2"/>
            <w:shd w:val="solid" w:color="FFFFFF" w:fill="auto"/>
          </w:tcPr>
          <w:p w14:paraId="4FF4318D" w14:textId="77777777" w:rsidR="00EF2DA4" w:rsidRPr="000749E2" w:rsidRDefault="00EF2DA4" w:rsidP="005076D8">
            <w:pPr>
              <w:pStyle w:val="TAL"/>
            </w:pPr>
            <w:r w:rsidRPr="000749E2">
              <w:t xml:space="preserve">Addition of </w:t>
            </w:r>
            <w:r w:rsidR="006A16E1" w:rsidRPr="000749E2">
              <w:t>Test mode</w:t>
            </w:r>
            <w:r w:rsidRPr="000749E2">
              <w:t xml:space="preserve"> call procedure for CA test cases</w:t>
            </w:r>
          </w:p>
        </w:tc>
        <w:tc>
          <w:tcPr>
            <w:tcW w:w="415" w:type="dxa"/>
            <w:gridSpan w:val="2"/>
            <w:shd w:val="solid" w:color="FFFFFF" w:fill="auto"/>
          </w:tcPr>
          <w:p w14:paraId="661DCC7B" w14:textId="77777777" w:rsidR="00EF2DA4" w:rsidRPr="000749E2" w:rsidRDefault="00EF2DA4" w:rsidP="005076D8">
            <w:pPr>
              <w:pStyle w:val="TAL"/>
            </w:pPr>
            <w:r w:rsidRPr="000749E2">
              <w:t>F</w:t>
            </w:r>
          </w:p>
        </w:tc>
        <w:tc>
          <w:tcPr>
            <w:tcW w:w="708" w:type="dxa"/>
            <w:gridSpan w:val="2"/>
            <w:shd w:val="solid" w:color="FFFFFF" w:fill="auto"/>
          </w:tcPr>
          <w:p w14:paraId="203A77DB" w14:textId="77777777" w:rsidR="00EF2DA4" w:rsidRPr="000749E2" w:rsidRDefault="00EF2DA4" w:rsidP="005076D8">
            <w:pPr>
              <w:pStyle w:val="TAL"/>
            </w:pPr>
            <w:r w:rsidRPr="000749E2">
              <w:t>10.0.0</w:t>
            </w:r>
          </w:p>
        </w:tc>
        <w:tc>
          <w:tcPr>
            <w:tcW w:w="708" w:type="dxa"/>
            <w:gridSpan w:val="2"/>
            <w:shd w:val="solid" w:color="FFFFFF" w:fill="auto"/>
          </w:tcPr>
          <w:p w14:paraId="7E14D8FB" w14:textId="77777777" w:rsidR="00EF2DA4" w:rsidRPr="000749E2" w:rsidRDefault="00EF2DA4" w:rsidP="005076D8">
            <w:pPr>
              <w:pStyle w:val="TAL"/>
            </w:pPr>
            <w:r w:rsidRPr="000749E2">
              <w:t>10.1.0</w:t>
            </w:r>
          </w:p>
        </w:tc>
        <w:tc>
          <w:tcPr>
            <w:tcW w:w="1033" w:type="dxa"/>
            <w:gridSpan w:val="2"/>
            <w:shd w:val="solid" w:color="FFFFFF" w:fill="auto"/>
          </w:tcPr>
          <w:p w14:paraId="00D51FE1" w14:textId="77777777" w:rsidR="00EF2DA4" w:rsidRPr="000749E2" w:rsidRDefault="00EF2DA4" w:rsidP="005076D8">
            <w:pPr>
              <w:pStyle w:val="TAL"/>
            </w:pPr>
            <w:r w:rsidRPr="000749E2">
              <w:t>R5-121982</w:t>
            </w:r>
          </w:p>
        </w:tc>
      </w:tr>
      <w:tr w:rsidR="00EF2DA4" w:rsidRPr="000749E2" w14:paraId="0C756CA2" w14:textId="77777777" w:rsidTr="001C22E1">
        <w:trPr>
          <w:gridAfter w:val="1"/>
          <w:wAfter w:w="21" w:type="dxa"/>
          <w:jc w:val="center"/>
        </w:trPr>
        <w:tc>
          <w:tcPr>
            <w:tcW w:w="638" w:type="dxa"/>
            <w:gridSpan w:val="2"/>
            <w:shd w:val="solid" w:color="FFFFFF" w:fill="auto"/>
          </w:tcPr>
          <w:p w14:paraId="004E372C" w14:textId="77777777" w:rsidR="00EF2DA4" w:rsidRPr="000749E2" w:rsidRDefault="00EF2DA4" w:rsidP="005076D8">
            <w:pPr>
              <w:pStyle w:val="TAL"/>
            </w:pPr>
            <w:r w:rsidRPr="000749E2">
              <w:t>RP#56</w:t>
            </w:r>
          </w:p>
        </w:tc>
        <w:tc>
          <w:tcPr>
            <w:tcW w:w="1134" w:type="dxa"/>
            <w:gridSpan w:val="2"/>
            <w:shd w:val="solid" w:color="FFFFFF" w:fill="auto"/>
          </w:tcPr>
          <w:p w14:paraId="53A75050" w14:textId="77777777" w:rsidR="00EF2DA4" w:rsidRPr="000749E2" w:rsidRDefault="00EF2DA4" w:rsidP="005076D8">
            <w:pPr>
              <w:pStyle w:val="TAL"/>
            </w:pPr>
            <w:r w:rsidRPr="000749E2">
              <w:t>RP-120641</w:t>
            </w:r>
          </w:p>
        </w:tc>
        <w:tc>
          <w:tcPr>
            <w:tcW w:w="567" w:type="dxa"/>
            <w:gridSpan w:val="2"/>
            <w:shd w:val="solid" w:color="FFFFFF" w:fill="auto"/>
          </w:tcPr>
          <w:p w14:paraId="54C0ED88" w14:textId="77777777" w:rsidR="00EF2DA4" w:rsidRPr="000749E2" w:rsidRDefault="00EF2DA4" w:rsidP="005076D8">
            <w:pPr>
              <w:pStyle w:val="TAL"/>
            </w:pPr>
            <w:r w:rsidRPr="000749E2">
              <w:t>0303</w:t>
            </w:r>
          </w:p>
        </w:tc>
        <w:tc>
          <w:tcPr>
            <w:tcW w:w="426" w:type="dxa"/>
            <w:gridSpan w:val="2"/>
            <w:shd w:val="solid" w:color="FFFFFF" w:fill="auto"/>
          </w:tcPr>
          <w:p w14:paraId="0865707F" w14:textId="77777777" w:rsidR="00EF2DA4" w:rsidRPr="000749E2" w:rsidRDefault="00EF2DA4" w:rsidP="005076D8">
            <w:pPr>
              <w:pStyle w:val="TAL"/>
            </w:pPr>
            <w:r w:rsidRPr="000749E2">
              <w:t>-</w:t>
            </w:r>
          </w:p>
        </w:tc>
        <w:tc>
          <w:tcPr>
            <w:tcW w:w="4062" w:type="dxa"/>
            <w:gridSpan w:val="2"/>
            <w:shd w:val="solid" w:color="FFFFFF" w:fill="auto"/>
          </w:tcPr>
          <w:p w14:paraId="369975CE" w14:textId="77777777" w:rsidR="00EF2DA4" w:rsidRPr="000749E2" w:rsidRDefault="00EF2DA4" w:rsidP="005076D8">
            <w:pPr>
              <w:pStyle w:val="TAL"/>
            </w:pPr>
            <w:r w:rsidRPr="000749E2">
              <w:t>Correction to Handover to UTRAN commands for UTRA RRC messages in 36.508</w:t>
            </w:r>
          </w:p>
        </w:tc>
        <w:tc>
          <w:tcPr>
            <w:tcW w:w="415" w:type="dxa"/>
            <w:gridSpan w:val="2"/>
            <w:shd w:val="solid" w:color="FFFFFF" w:fill="auto"/>
          </w:tcPr>
          <w:p w14:paraId="3849261F" w14:textId="77777777" w:rsidR="00EF2DA4" w:rsidRPr="000749E2" w:rsidRDefault="00EF2DA4" w:rsidP="005076D8">
            <w:pPr>
              <w:pStyle w:val="TAL"/>
            </w:pPr>
            <w:r w:rsidRPr="000749E2">
              <w:t>F</w:t>
            </w:r>
          </w:p>
        </w:tc>
        <w:tc>
          <w:tcPr>
            <w:tcW w:w="708" w:type="dxa"/>
            <w:gridSpan w:val="2"/>
            <w:shd w:val="solid" w:color="FFFFFF" w:fill="auto"/>
          </w:tcPr>
          <w:p w14:paraId="69483545" w14:textId="77777777" w:rsidR="00EF2DA4" w:rsidRPr="000749E2" w:rsidRDefault="00EF2DA4" w:rsidP="005076D8">
            <w:pPr>
              <w:pStyle w:val="TAL"/>
            </w:pPr>
            <w:r w:rsidRPr="000749E2">
              <w:t>10.0.0</w:t>
            </w:r>
          </w:p>
        </w:tc>
        <w:tc>
          <w:tcPr>
            <w:tcW w:w="708" w:type="dxa"/>
            <w:gridSpan w:val="2"/>
            <w:shd w:val="solid" w:color="FFFFFF" w:fill="auto"/>
          </w:tcPr>
          <w:p w14:paraId="1230993F" w14:textId="77777777" w:rsidR="00EF2DA4" w:rsidRPr="000749E2" w:rsidRDefault="00EF2DA4" w:rsidP="005076D8">
            <w:pPr>
              <w:pStyle w:val="TAL"/>
            </w:pPr>
            <w:r w:rsidRPr="000749E2">
              <w:t>10.1.0</w:t>
            </w:r>
          </w:p>
        </w:tc>
        <w:tc>
          <w:tcPr>
            <w:tcW w:w="1033" w:type="dxa"/>
            <w:gridSpan w:val="2"/>
            <w:shd w:val="solid" w:color="FFFFFF" w:fill="auto"/>
          </w:tcPr>
          <w:p w14:paraId="6D73BF0E" w14:textId="77777777" w:rsidR="00EF2DA4" w:rsidRPr="000749E2" w:rsidRDefault="00EF2DA4" w:rsidP="005076D8">
            <w:pPr>
              <w:pStyle w:val="TAL"/>
            </w:pPr>
            <w:r w:rsidRPr="000749E2">
              <w:t>R5-122018</w:t>
            </w:r>
          </w:p>
        </w:tc>
      </w:tr>
      <w:tr w:rsidR="00EF2DA4" w:rsidRPr="000749E2" w14:paraId="72541B56" w14:textId="77777777" w:rsidTr="001C22E1">
        <w:trPr>
          <w:gridAfter w:val="1"/>
          <w:wAfter w:w="21" w:type="dxa"/>
          <w:jc w:val="center"/>
        </w:trPr>
        <w:tc>
          <w:tcPr>
            <w:tcW w:w="638" w:type="dxa"/>
            <w:gridSpan w:val="2"/>
            <w:shd w:val="solid" w:color="FFFFFF" w:fill="auto"/>
          </w:tcPr>
          <w:p w14:paraId="0FD52FBD" w14:textId="77777777" w:rsidR="00EF2DA4" w:rsidRPr="000749E2" w:rsidRDefault="00EF2DA4" w:rsidP="005076D8">
            <w:pPr>
              <w:pStyle w:val="TAL"/>
            </w:pPr>
            <w:r w:rsidRPr="000749E2">
              <w:t>RP#56</w:t>
            </w:r>
          </w:p>
        </w:tc>
        <w:tc>
          <w:tcPr>
            <w:tcW w:w="1134" w:type="dxa"/>
            <w:gridSpan w:val="2"/>
            <w:shd w:val="solid" w:color="FFFFFF" w:fill="auto"/>
          </w:tcPr>
          <w:p w14:paraId="00951193" w14:textId="77777777" w:rsidR="00EF2DA4" w:rsidRPr="000749E2" w:rsidRDefault="00EF2DA4" w:rsidP="005076D8">
            <w:pPr>
              <w:pStyle w:val="TAL"/>
            </w:pPr>
            <w:r w:rsidRPr="000749E2">
              <w:t>RP-120662</w:t>
            </w:r>
          </w:p>
        </w:tc>
        <w:tc>
          <w:tcPr>
            <w:tcW w:w="567" w:type="dxa"/>
            <w:gridSpan w:val="2"/>
            <w:shd w:val="solid" w:color="FFFFFF" w:fill="auto"/>
          </w:tcPr>
          <w:p w14:paraId="71CFD272" w14:textId="77777777" w:rsidR="00EF2DA4" w:rsidRPr="000749E2" w:rsidRDefault="00EF2DA4" w:rsidP="005076D8">
            <w:pPr>
              <w:pStyle w:val="TAL"/>
            </w:pPr>
            <w:r w:rsidRPr="000749E2">
              <w:t>0324</w:t>
            </w:r>
          </w:p>
        </w:tc>
        <w:tc>
          <w:tcPr>
            <w:tcW w:w="426" w:type="dxa"/>
            <w:gridSpan w:val="2"/>
            <w:shd w:val="solid" w:color="FFFFFF" w:fill="auto"/>
          </w:tcPr>
          <w:p w14:paraId="4CC95966" w14:textId="77777777" w:rsidR="00EF2DA4" w:rsidRPr="000749E2" w:rsidRDefault="00EF2DA4" w:rsidP="005076D8">
            <w:pPr>
              <w:pStyle w:val="TAL"/>
            </w:pPr>
            <w:r w:rsidRPr="000749E2">
              <w:t>-</w:t>
            </w:r>
          </w:p>
        </w:tc>
        <w:tc>
          <w:tcPr>
            <w:tcW w:w="4062" w:type="dxa"/>
            <w:gridSpan w:val="2"/>
            <w:shd w:val="solid" w:color="FFFFFF" w:fill="auto"/>
          </w:tcPr>
          <w:p w14:paraId="63777857" w14:textId="77777777" w:rsidR="00EF2DA4" w:rsidRPr="000749E2" w:rsidRDefault="00EF2DA4" w:rsidP="005076D8">
            <w:pPr>
              <w:pStyle w:val="TAL"/>
            </w:pPr>
            <w:r w:rsidRPr="000749E2">
              <w:t>36.508 - Test frequencies for CA_1C and CA_40C</w:t>
            </w:r>
          </w:p>
        </w:tc>
        <w:tc>
          <w:tcPr>
            <w:tcW w:w="415" w:type="dxa"/>
            <w:gridSpan w:val="2"/>
            <w:shd w:val="solid" w:color="FFFFFF" w:fill="auto"/>
          </w:tcPr>
          <w:p w14:paraId="79509D16" w14:textId="77777777" w:rsidR="00EF2DA4" w:rsidRPr="000749E2" w:rsidRDefault="00EF2DA4" w:rsidP="005076D8">
            <w:pPr>
              <w:pStyle w:val="TAL"/>
            </w:pPr>
            <w:r w:rsidRPr="000749E2">
              <w:t>F</w:t>
            </w:r>
          </w:p>
        </w:tc>
        <w:tc>
          <w:tcPr>
            <w:tcW w:w="708" w:type="dxa"/>
            <w:gridSpan w:val="2"/>
            <w:shd w:val="solid" w:color="FFFFFF" w:fill="auto"/>
          </w:tcPr>
          <w:p w14:paraId="24A73C05" w14:textId="77777777" w:rsidR="00EF2DA4" w:rsidRPr="000749E2" w:rsidRDefault="00EF2DA4" w:rsidP="005076D8">
            <w:pPr>
              <w:pStyle w:val="TAL"/>
            </w:pPr>
            <w:r w:rsidRPr="000749E2">
              <w:t>10.0.0</w:t>
            </w:r>
          </w:p>
        </w:tc>
        <w:tc>
          <w:tcPr>
            <w:tcW w:w="708" w:type="dxa"/>
            <w:gridSpan w:val="2"/>
            <w:shd w:val="solid" w:color="FFFFFF" w:fill="auto"/>
          </w:tcPr>
          <w:p w14:paraId="3EB65C5D" w14:textId="77777777" w:rsidR="00EF2DA4" w:rsidRPr="000749E2" w:rsidRDefault="00EF2DA4" w:rsidP="005076D8">
            <w:pPr>
              <w:pStyle w:val="TAL"/>
            </w:pPr>
            <w:r w:rsidRPr="000749E2">
              <w:t>10.1.0</w:t>
            </w:r>
          </w:p>
        </w:tc>
        <w:tc>
          <w:tcPr>
            <w:tcW w:w="1033" w:type="dxa"/>
            <w:gridSpan w:val="2"/>
            <w:shd w:val="solid" w:color="FFFFFF" w:fill="auto"/>
          </w:tcPr>
          <w:p w14:paraId="75023FBD" w14:textId="77777777" w:rsidR="00EF2DA4" w:rsidRPr="000749E2" w:rsidRDefault="00EF2DA4" w:rsidP="005076D8">
            <w:pPr>
              <w:pStyle w:val="TAL"/>
            </w:pPr>
            <w:r w:rsidRPr="000749E2">
              <w:t>R5-122134</w:t>
            </w:r>
          </w:p>
        </w:tc>
      </w:tr>
      <w:tr w:rsidR="00EF2DA4" w:rsidRPr="000749E2" w14:paraId="6AAB18AE" w14:textId="77777777" w:rsidTr="001C22E1">
        <w:trPr>
          <w:gridAfter w:val="1"/>
          <w:wAfter w:w="21" w:type="dxa"/>
          <w:jc w:val="center"/>
        </w:trPr>
        <w:tc>
          <w:tcPr>
            <w:tcW w:w="638" w:type="dxa"/>
            <w:gridSpan w:val="2"/>
            <w:shd w:val="solid" w:color="FFFFFF" w:fill="auto"/>
          </w:tcPr>
          <w:p w14:paraId="1FA99ED1" w14:textId="77777777" w:rsidR="00EF2DA4" w:rsidRPr="000749E2" w:rsidRDefault="00EF2DA4" w:rsidP="005076D8">
            <w:pPr>
              <w:pStyle w:val="TAL"/>
            </w:pPr>
            <w:r w:rsidRPr="000749E2">
              <w:t>RP#56</w:t>
            </w:r>
          </w:p>
        </w:tc>
        <w:tc>
          <w:tcPr>
            <w:tcW w:w="1134" w:type="dxa"/>
            <w:gridSpan w:val="2"/>
            <w:shd w:val="solid" w:color="FFFFFF" w:fill="auto"/>
          </w:tcPr>
          <w:p w14:paraId="493E730B" w14:textId="77777777" w:rsidR="00EF2DA4" w:rsidRPr="000749E2" w:rsidRDefault="00EF2DA4" w:rsidP="005076D8">
            <w:pPr>
              <w:pStyle w:val="TAL"/>
            </w:pPr>
            <w:r w:rsidRPr="000749E2">
              <w:t>RP-120649</w:t>
            </w:r>
          </w:p>
        </w:tc>
        <w:tc>
          <w:tcPr>
            <w:tcW w:w="567" w:type="dxa"/>
            <w:gridSpan w:val="2"/>
            <w:shd w:val="solid" w:color="FFFFFF" w:fill="auto"/>
          </w:tcPr>
          <w:p w14:paraId="7BD052E5" w14:textId="77777777" w:rsidR="00EF2DA4" w:rsidRPr="000749E2" w:rsidRDefault="00EF2DA4" w:rsidP="005076D8">
            <w:pPr>
              <w:pStyle w:val="TAL"/>
            </w:pPr>
            <w:r w:rsidRPr="000749E2">
              <w:t>0289</w:t>
            </w:r>
          </w:p>
        </w:tc>
        <w:tc>
          <w:tcPr>
            <w:tcW w:w="426" w:type="dxa"/>
            <w:gridSpan w:val="2"/>
            <w:shd w:val="solid" w:color="FFFFFF" w:fill="auto"/>
          </w:tcPr>
          <w:p w14:paraId="02091C99" w14:textId="77777777" w:rsidR="00EF2DA4" w:rsidRPr="000749E2" w:rsidRDefault="00EF2DA4" w:rsidP="005076D8">
            <w:pPr>
              <w:pStyle w:val="TAL"/>
            </w:pPr>
            <w:r w:rsidRPr="000749E2">
              <w:t>-</w:t>
            </w:r>
          </w:p>
        </w:tc>
        <w:tc>
          <w:tcPr>
            <w:tcW w:w="4062" w:type="dxa"/>
            <w:gridSpan w:val="2"/>
            <w:shd w:val="solid" w:color="FFFFFF" w:fill="auto"/>
          </w:tcPr>
          <w:p w14:paraId="329AC15F" w14:textId="77777777" w:rsidR="00EF2DA4" w:rsidRPr="000749E2" w:rsidRDefault="00EF2DA4" w:rsidP="005076D8">
            <w:pPr>
              <w:pStyle w:val="TAL"/>
            </w:pPr>
            <w:r w:rsidRPr="000749E2">
              <w:t>Removal of technical content in 36.508 v9.8.0 and substitution with pointer to the next Release</w:t>
            </w:r>
          </w:p>
        </w:tc>
        <w:tc>
          <w:tcPr>
            <w:tcW w:w="415" w:type="dxa"/>
            <w:gridSpan w:val="2"/>
            <w:shd w:val="solid" w:color="FFFFFF" w:fill="auto"/>
          </w:tcPr>
          <w:p w14:paraId="75F91E4C" w14:textId="77777777" w:rsidR="00EF2DA4" w:rsidRPr="000749E2" w:rsidRDefault="00EF2DA4" w:rsidP="005076D8">
            <w:pPr>
              <w:pStyle w:val="TAL"/>
            </w:pPr>
            <w:r w:rsidRPr="000749E2">
              <w:t>F</w:t>
            </w:r>
          </w:p>
        </w:tc>
        <w:tc>
          <w:tcPr>
            <w:tcW w:w="708" w:type="dxa"/>
            <w:gridSpan w:val="2"/>
            <w:shd w:val="solid" w:color="FFFFFF" w:fill="auto"/>
          </w:tcPr>
          <w:p w14:paraId="710C30B5" w14:textId="77777777" w:rsidR="00EF2DA4" w:rsidRPr="000749E2" w:rsidRDefault="00EF2DA4" w:rsidP="005076D8">
            <w:pPr>
              <w:pStyle w:val="TAL"/>
            </w:pPr>
            <w:r w:rsidRPr="000749E2">
              <w:t>10.0.0</w:t>
            </w:r>
          </w:p>
        </w:tc>
        <w:tc>
          <w:tcPr>
            <w:tcW w:w="708" w:type="dxa"/>
            <w:gridSpan w:val="2"/>
            <w:shd w:val="solid" w:color="FFFFFF" w:fill="auto"/>
          </w:tcPr>
          <w:p w14:paraId="7BB58D8E" w14:textId="77777777" w:rsidR="00EF2DA4" w:rsidRPr="000749E2" w:rsidRDefault="00EF2DA4" w:rsidP="005076D8">
            <w:pPr>
              <w:pStyle w:val="TAL"/>
            </w:pPr>
            <w:r w:rsidRPr="000749E2">
              <w:t>10.1.0</w:t>
            </w:r>
          </w:p>
        </w:tc>
        <w:tc>
          <w:tcPr>
            <w:tcW w:w="1033" w:type="dxa"/>
            <w:gridSpan w:val="2"/>
            <w:shd w:val="solid" w:color="FFFFFF" w:fill="auto"/>
          </w:tcPr>
          <w:p w14:paraId="7F047FE3" w14:textId="77777777" w:rsidR="00EF2DA4" w:rsidRPr="000749E2" w:rsidRDefault="00EF2DA4" w:rsidP="005076D8">
            <w:pPr>
              <w:pStyle w:val="TAL"/>
            </w:pPr>
            <w:r w:rsidRPr="000749E2">
              <w:t>R5-121078</w:t>
            </w:r>
          </w:p>
        </w:tc>
      </w:tr>
      <w:tr w:rsidR="00EF2DA4" w:rsidRPr="000749E2" w14:paraId="61C42438" w14:textId="77777777" w:rsidTr="001C22E1">
        <w:trPr>
          <w:gridAfter w:val="1"/>
          <w:wAfter w:w="21" w:type="dxa"/>
          <w:jc w:val="center"/>
        </w:trPr>
        <w:tc>
          <w:tcPr>
            <w:tcW w:w="638" w:type="dxa"/>
            <w:gridSpan w:val="2"/>
            <w:shd w:val="solid" w:color="FFFFFF" w:fill="auto"/>
          </w:tcPr>
          <w:p w14:paraId="40DEB6BC" w14:textId="77777777" w:rsidR="00EF2DA4" w:rsidRPr="000749E2" w:rsidRDefault="00EF2DA4" w:rsidP="005076D8">
            <w:pPr>
              <w:pStyle w:val="TAL"/>
            </w:pPr>
            <w:r w:rsidRPr="000749E2">
              <w:t>RP#56</w:t>
            </w:r>
          </w:p>
        </w:tc>
        <w:tc>
          <w:tcPr>
            <w:tcW w:w="1134" w:type="dxa"/>
            <w:gridSpan w:val="2"/>
            <w:shd w:val="solid" w:color="FFFFFF" w:fill="auto"/>
          </w:tcPr>
          <w:p w14:paraId="3B1516E0" w14:textId="77777777" w:rsidR="00EF2DA4" w:rsidRPr="000749E2" w:rsidRDefault="00EF2DA4" w:rsidP="005076D8">
            <w:pPr>
              <w:pStyle w:val="TAL"/>
            </w:pPr>
            <w:r w:rsidRPr="000749E2">
              <w:t>RP-120644</w:t>
            </w:r>
          </w:p>
        </w:tc>
        <w:tc>
          <w:tcPr>
            <w:tcW w:w="567" w:type="dxa"/>
            <w:gridSpan w:val="2"/>
            <w:shd w:val="solid" w:color="FFFFFF" w:fill="auto"/>
          </w:tcPr>
          <w:p w14:paraId="331B5B47" w14:textId="77777777" w:rsidR="00EF2DA4" w:rsidRPr="000749E2" w:rsidRDefault="00EF2DA4" w:rsidP="005076D8">
            <w:pPr>
              <w:pStyle w:val="TAL"/>
            </w:pPr>
            <w:r w:rsidRPr="000749E2">
              <w:t>0290</w:t>
            </w:r>
          </w:p>
        </w:tc>
        <w:tc>
          <w:tcPr>
            <w:tcW w:w="426" w:type="dxa"/>
            <w:gridSpan w:val="2"/>
            <w:shd w:val="solid" w:color="FFFFFF" w:fill="auto"/>
          </w:tcPr>
          <w:p w14:paraId="3B898CB5" w14:textId="77777777" w:rsidR="00EF2DA4" w:rsidRPr="000749E2" w:rsidRDefault="00EF2DA4" w:rsidP="005076D8">
            <w:pPr>
              <w:pStyle w:val="TAL"/>
            </w:pPr>
            <w:r w:rsidRPr="000749E2">
              <w:t>-</w:t>
            </w:r>
          </w:p>
        </w:tc>
        <w:tc>
          <w:tcPr>
            <w:tcW w:w="4062" w:type="dxa"/>
            <w:gridSpan w:val="2"/>
            <w:shd w:val="solid" w:color="FFFFFF" w:fill="auto"/>
          </w:tcPr>
          <w:p w14:paraId="26E7D465" w14:textId="77777777" w:rsidR="00EF2DA4" w:rsidRPr="000749E2" w:rsidRDefault="00EF2DA4" w:rsidP="005076D8">
            <w:pPr>
              <w:pStyle w:val="TAL"/>
            </w:pPr>
            <w:r w:rsidRPr="000749E2">
              <w:t>Correction of power ratio allocation on PDSCH for common logical channels</w:t>
            </w:r>
          </w:p>
        </w:tc>
        <w:tc>
          <w:tcPr>
            <w:tcW w:w="415" w:type="dxa"/>
            <w:gridSpan w:val="2"/>
            <w:shd w:val="solid" w:color="FFFFFF" w:fill="auto"/>
          </w:tcPr>
          <w:p w14:paraId="26CBFBF6" w14:textId="77777777" w:rsidR="00EF2DA4" w:rsidRPr="000749E2" w:rsidRDefault="00EF2DA4" w:rsidP="005076D8">
            <w:pPr>
              <w:pStyle w:val="TAL"/>
            </w:pPr>
            <w:r w:rsidRPr="000749E2">
              <w:t>F</w:t>
            </w:r>
          </w:p>
        </w:tc>
        <w:tc>
          <w:tcPr>
            <w:tcW w:w="708" w:type="dxa"/>
            <w:gridSpan w:val="2"/>
            <w:shd w:val="solid" w:color="FFFFFF" w:fill="auto"/>
          </w:tcPr>
          <w:p w14:paraId="7A8DDAF7" w14:textId="77777777" w:rsidR="00EF2DA4" w:rsidRPr="000749E2" w:rsidRDefault="00EF2DA4" w:rsidP="005076D8">
            <w:pPr>
              <w:pStyle w:val="TAL"/>
            </w:pPr>
            <w:r w:rsidRPr="000749E2">
              <w:t>10.0.0</w:t>
            </w:r>
          </w:p>
        </w:tc>
        <w:tc>
          <w:tcPr>
            <w:tcW w:w="708" w:type="dxa"/>
            <w:gridSpan w:val="2"/>
            <w:shd w:val="solid" w:color="FFFFFF" w:fill="auto"/>
          </w:tcPr>
          <w:p w14:paraId="2F162453" w14:textId="77777777" w:rsidR="00EF2DA4" w:rsidRPr="000749E2" w:rsidRDefault="00EF2DA4" w:rsidP="005076D8">
            <w:pPr>
              <w:pStyle w:val="TAL"/>
            </w:pPr>
            <w:r w:rsidRPr="000749E2">
              <w:t>10.1.0</w:t>
            </w:r>
          </w:p>
        </w:tc>
        <w:tc>
          <w:tcPr>
            <w:tcW w:w="1033" w:type="dxa"/>
            <w:gridSpan w:val="2"/>
            <w:shd w:val="solid" w:color="FFFFFF" w:fill="auto"/>
          </w:tcPr>
          <w:p w14:paraId="7F7C61E2" w14:textId="77777777" w:rsidR="00EF2DA4" w:rsidRPr="000749E2" w:rsidRDefault="00EF2DA4" w:rsidP="005076D8">
            <w:pPr>
              <w:pStyle w:val="TAL"/>
            </w:pPr>
            <w:r w:rsidRPr="000749E2">
              <w:t>R5-121089</w:t>
            </w:r>
          </w:p>
        </w:tc>
      </w:tr>
      <w:tr w:rsidR="00EF2DA4" w:rsidRPr="000749E2" w14:paraId="0B121713" w14:textId="77777777" w:rsidTr="001C22E1">
        <w:trPr>
          <w:gridAfter w:val="1"/>
          <w:wAfter w:w="21" w:type="dxa"/>
          <w:jc w:val="center"/>
        </w:trPr>
        <w:tc>
          <w:tcPr>
            <w:tcW w:w="638" w:type="dxa"/>
            <w:gridSpan w:val="2"/>
            <w:shd w:val="solid" w:color="FFFFFF" w:fill="auto"/>
          </w:tcPr>
          <w:p w14:paraId="3CAE61C5" w14:textId="77777777" w:rsidR="00EF2DA4" w:rsidRPr="000749E2" w:rsidRDefault="00EF2DA4" w:rsidP="005076D8">
            <w:pPr>
              <w:pStyle w:val="TAL"/>
            </w:pPr>
            <w:r w:rsidRPr="000749E2">
              <w:t>RP#56</w:t>
            </w:r>
          </w:p>
        </w:tc>
        <w:tc>
          <w:tcPr>
            <w:tcW w:w="1134" w:type="dxa"/>
            <w:gridSpan w:val="2"/>
            <w:shd w:val="solid" w:color="FFFFFF" w:fill="auto"/>
          </w:tcPr>
          <w:p w14:paraId="08E98BDA" w14:textId="77777777" w:rsidR="00EF2DA4" w:rsidRPr="000749E2" w:rsidRDefault="00EF2DA4" w:rsidP="005076D8">
            <w:pPr>
              <w:pStyle w:val="TAL"/>
            </w:pPr>
            <w:r w:rsidRPr="000749E2">
              <w:t>RP-120644</w:t>
            </w:r>
          </w:p>
        </w:tc>
        <w:tc>
          <w:tcPr>
            <w:tcW w:w="567" w:type="dxa"/>
            <w:gridSpan w:val="2"/>
            <w:shd w:val="solid" w:color="FFFFFF" w:fill="auto"/>
          </w:tcPr>
          <w:p w14:paraId="02A6D00A" w14:textId="77777777" w:rsidR="00EF2DA4" w:rsidRPr="000749E2" w:rsidRDefault="00EF2DA4" w:rsidP="005076D8">
            <w:pPr>
              <w:pStyle w:val="TAL"/>
            </w:pPr>
            <w:r w:rsidRPr="000749E2">
              <w:t>0291</w:t>
            </w:r>
          </w:p>
        </w:tc>
        <w:tc>
          <w:tcPr>
            <w:tcW w:w="426" w:type="dxa"/>
            <w:gridSpan w:val="2"/>
            <w:shd w:val="solid" w:color="FFFFFF" w:fill="auto"/>
          </w:tcPr>
          <w:p w14:paraId="5487B8B1" w14:textId="77777777" w:rsidR="00EF2DA4" w:rsidRPr="000749E2" w:rsidRDefault="00EF2DA4" w:rsidP="005076D8">
            <w:pPr>
              <w:pStyle w:val="TAL"/>
            </w:pPr>
            <w:r w:rsidRPr="000749E2">
              <w:t>-</w:t>
            </w:r>
          </w:p>
        </w:tc>
        <w:tc>
          <w:tcPr>
            <w:tcW w:w="4062" w:type="dxa"/>
            <w:gridSpan w:val="2"/>
            <w:shd w:val="solid" w:color="FFFFFF" w:fill="auto"/>
          </w:tcPr>
          <w:p w14:paraId="75C54CD2" w14:textId="77777777" w:rsidR="00EF2DA4" w:rsidRPr="000749E2" w:rsidRDefault="00EF2DA4" w:rsidP="005076D8">
            <w:pPr>
              <w:pStyle w:val="TAL"/>
            </w:pPr>
            <w:r w:rsidRPr="000749E2">
              <w:t xml:space="preserve">Correction to default </w:t>
            </w:r>
            <w:proofErr w:type="spellStart"/>
            <w:r w:rsidRPr="000749E2">
              <w:t>mobilityParameters</w:t>
            </w:r>
            <w:proofErr w:type="spellEnd"/>
            <w:r w:rsidRPr="000749E2">
              <w:t xml:space="preserve"> message contents</w:t>
            </w:r>
          </w:p>
        </w:tc>
        <w:tc>
          <w:tcPr>
            <w:tcW w:w="415" w:type="dxa"/>
            <w:gridSpan w:val="2"/>
            <w:shd w:val="solid" w:color="FFFFFF" w:fill="auto"/>
          </w:tcPr>
          <w:p w14:paraId="2D21020F" w14:textId="77777777" w:rsidR="00EF2DA4" w:rsidRPr="000749E2" w:rsidRDefault="00EF2DA4" w:rsidP="005076D8">
            <w:pPr>
              <w:pStyle w:val="TAL"/>
            </w:pPr>
            <w:r w:rsidRPr="000749E2">
              <w:t>F</w:t>
            </w:r>
          </w:p>
        </w:tc>
        <w:tc>
          <w:tcPr>
            <w:tcW w:w="708" w:type="dxa"/>
            <w:gridSpan w:val="2"/>
            <w:shd w:val="solid" w:color="FFFFFF" w:fill="auto"/>
          </w:tcPr>
          <w:p w14:paraId="6658D755" w14:textId="77777777" w:rsidR="00EF2DA4" w:rsidRPr="000749E2" w:rsidRDefault="00EF2DA4" w:rsidP="005076D8">
            <w:pPr>
              <w:pStyle w:val="TAL"/>
            </w:pPr>
            <w:r w:rsidRPr="000749E2">
              <w:t>10.0.0</w:t>
            </w:r>
          </w:p>
        </w:tc>
        <w:tc>
          <w:tcPr>
            <w:tcW w:w="708" w:type="dxa"/>
            <w:gridSpan w:val="2"/>
            <w:shd w:val="solid" w:color="FFFFFF" w:fill="auto"/>
          </w:tcPr>
          <w:p w14:paraId="7949C891" w14:textId="77777777" w:rsidR="00EF2DA4" w:rsidRPr="000749E2" w:rsidRDefault="00EF2DA4" w:rsidP="005076D8">
            <w:pPr>
              <w:pStyle w:val="TAL"/>
            </w:pPr>
            <w:r w:rsidRPr="000749E2">
              <w:t>10.1.0</w:t>
            </w:r>
          </w:p>
        </w:tc>
        <w:tc>
          <w:tcPr>
            <w:tcW w:w="1033" w:type="dxa"/>
            <w:gridSpan w:val="2"/>
            <w:shd w:val="solid" w:color="FFFFFF" w:fill="auto"/>
          </w:tcPr>
          <w:p w14:paraId="1EA06A13" w14:textId="77777777" w:rsidR="00EF2DA4" w:rsidRPr="000749E2" w:rsidRDefault="00EF2DA4" w:rsidP="005076D8">
            <w:pPr>
              <w:pStyle w:val="TAL"/>
            </w:pPr>
            <w:r w:rsidRPr="000749E2">
              <w:t>R5-121121</w:t>
            </w:r>
          </w:p>
        </w:tc>
      </w:tr>
      <w:tr w:rsidR="00EF2DA4" w:rsidRPr="000749E2" w14:paraId="2E8D9856" w14:textId="77777777" w:rsidTr="001C22E1">
        <w:trPr>
          <w:gridAfter w:val="1"/>
          <w:wAfter w:w="21" w:type="dxa"/>
          <w:jc w:val="center"/>
        </w:trPr>
        <w:tc>
          <w:tcPr>
            <w:tcW w:w="638" w:type="dxa"/>
            <w:gridSpan w:val="2"/>
            <w:shd w:val="solid" w:color="FFFFFF" w:fill="auto"/>
          </w:tcPr>
          <w:p w14:paraId="500BE1E8" w14:textId="77777777" w:rsidR="00EF2DA4" w:rsidRPr="000749E2" w:rsidRDefault="00EF2DA4" w:rsidP="005076D8">
            <w:pPr>
              <w:pStyle w:val="TAL"/>
            </w:pPr>
            <w:r w:rsidRPr="000749E2">
              <w:t>RP#56</w:t>
            </w:r>
          </w:p>
        </w:tc>
        <w:tc>
          <w:tcPr>
            <w:tcW w:w="1134" w:type="dxa"/>
            <w:gridSpan w:val="2"/>
            <w:shd w:val="solid" w:color="FFFFFF" w:fill="auto"/>
          </w:tcPr>
          <w:p w14:paraId="72E66F59" w14:textId="77777777" w:rsidR="00EF2DA4" w:rsidRPr="000749E2" w:rsidRDefault="00EF2DA4" w:rsidP="005076D8">
            <w:pPr>
              <w:pStyle w:val="TAL"/>
            </w:pPr>
            <w:r w:rsidRPr="000749E2">
              <w:t>RP-120644</w:t>
            </w:r>
          </w:p>
        </w:tc>
        <w:tc>
          <w:tcPr>
            <w:tcW w:w="567" w:type="dxa"/>
            <w:gridSpan w:val="2"/>
            <w:shd w:val="solid" w:color="FFFFFF" w:fill="auto"/>
          </w:tcPr>
          <w:p w14:paraId="0D4AA305" w14:textId="77777777" w:rsidR="00EF2DA4" w:rsidRPr="000749E2" w:rsidRDefault="00EF2DA4" w:rsidP="005076D8">
            <w:pPr>
              <w:pStyle w:val="TAL"/>
            </w:pPr>
            <w:r w:rsidRPr="000749E2">
              <w:t>0292</w:t>
            </w:r>
          </w:p>
        </w:tc>
        <w:tc>
          <w:tcPr>
            <w:tcW w:w="426" w:type="dxa"/>
            <w:gridSpan w:val="2"/>
            <w:shd w:val="solid" w:color="FFFFFF" w:fill="auto"/>
          </w:tcPr>
          <w:p w14:paraId="035CA9B2" w14:textId="77777777" w:rsidR="00EF2DA4" w:rsidRPr="000749E2" w:rsidRDefault="00EF2DA4" w:rsidP="005076D8">
            <w:pPr>
              <w:pStyle w:val="TAL"/>
            </w:pPr>
            <w:r w:rsidRPr="000749E2">
              <w:t>-</w:t>
            </w:r>
          </w:p>
        </w:tc>
        <w:tc>
          <w:tcPr>
            <w:tcW w:w="4062" w:type="dxa"/>
            <w:gridSpan w:val="2"/>
            <w:shd w:val="solid" w:color="FFFFFF" w:fill="auto"/>
          </w:tcPr>
          <w:p w14:paraId="14E6D1F5" w14:textId="77777777" w:rsidR="00EF2DA4" w:rsidRPr="000749E2" w:rsidRDefault="00EF2DA4" w:rsidP="005076D8">
            <w:pPr>
              <w:pStyle w:val="TAL"/>
            </w:pPr>
            <w:r w:rsidRPr="000749E2">
              <w:t>Corrections to default overhead messages for HRPD</w:t>
            </w:r>
          </w:p>
        </w:tc>
        <w:tc>
          <w:tcPr>
            <w:tcW w:w="415" w:type="dxa"/>
            <w:gridSpan w:val="2"/>
            <w:shd w:val="solid" w:color="FFFFFF" w:fill="auto"/>
          </w:tcPr>
          <w:p w14:paraId="761151A2" w14:textId="77777777" w:rsidR="00EF2DA4" w:rsidRPr="000749E2" w:rsidRDefault="00EF2DA4" w:rsidP="005076D8">
            <w:pPr>
              <w:pStyle w:val="TAL"/>
            </w:pPr>
            <w:r w:rsidRPr="000749E2">
              <w:t>F</w:t>
            </w:r>
          </w:p>
        </w:tc>
        <w:tc>
          <w:tcPr>
            <w:tcW w:w="708" w:type="dxa"/>
            <w:gridSpan w:val="2"/>
            <w:shd w:val="solid" w:color="FFFFFF" w:fill="auto"/>
          </w:tcPr>
          <w:p w14:paraId="1175A572" w14:textId="77777777" w:rsidR="00EF2DA4" w:rsidRPr="000749E2" w:rsidRDefault="00EF2DA4" w:rsidP="005076D8">
            <w:pPr>
              <w:pStyle w:val="TAL"/>
            </w:pPr>
            <w:r w:rsidRPr="000749E2">
              <w:t>10.0.0</w:t>
            </w:r>
          </w:p>
        </w:tc>
        <w:tc>
          <w:tcPr>
            <w:tcW w:w="708" w:type="dxa"/>
            <w:gridSpan w:val="2"/>
            <w:shd w:val="solid" w:color="FFFFFF" w:fill="auto"/>
          </w:tcPr>
          <w:p w14:paraId="6958C7F9" w14:textId="77777777" w:rsidR="00EF2DA4" w:rsidRPr="000749E2" w:rsidRDefault="00EF2DA4" w:rsidP="005076D8">
            <w:pPr>
              <w:pStyle w:val="TAL"/>
            </w:pPr>
            <w:r w:rsidRPr="000749E2">
              <w:t>10.1.0</w:t>
            </w:r>
          </w:p>
        </w:tc>
        <w:tc>
          <w:tcPr>
            <w:tcW w:w="1033" w:type="dxa"/>
            <w:gridSpan w:val="2"/>
            <w:shd w:val="solid" w:color="FFFFFF" w:fill="auto"/>
          </w:tcPr>
          <w:p w14:paraId="0DFC9931" w14:textId="77777777" w:rsidR="00EF2DA4" w:rsidRPr="000749E2" w:rsidRDefault="00EF2DA4" w:rsidP="005076D8">
            <w:pPr>
              <w:pStyle w:val="TAL"/>
            </w:pPr>
            <w:r w:rsidRPr="000749E2">
              <w:t>R5-121122</w:t>
            </w:r>
          </w:p>
        </w:tc>
      </w:tr>
      <w:tr w:rsidR="00EF2DA4" w:rsidRPr="000749E2" w14:paraId="5C28D549" w14:textId="77777777" w:rsidTr="001C22E1">
        <w:trPr>
          <w:gridAfter w:val="1"/>
          <w:wAfter w:w="21" w:type="dxa"/>
          <w:jc w:val="center"/>
        </w:trPr>
        <w:tc>
          <w:tcPr>
            <w:tcW w:w="638" w:type="dxa"/>
            <w:gridSpan w:val="2"/>
            <w:shd w:val="solid" w:color="FFFFFF" w:fill="auto"/>
          </w:tcPr>
          <w:p w14:paraId="0919E32D" w14:textId="77777777" w:rsidR="00EF2DA4" w:rsidRPr="000749E2" w:rsidRDefault="00EF2DA4" w:rsidP="005076D8">
            <w:pPr>
              <w:pStyle w:val="TAL"/>
            </w:pPr>
            <w:r w:rsidRPr="000749E2">
              <w:t>RP#56</w:t>
            </w:r>
          </w:p>
        </w:tc>
        <w:tc>
          <w:tcPr>
            <w:tcW w:w="1134" w:type="dxa"/>
            <w:gridSpan w:val="2"/>
            <w:shd w:val="solid" w:color="FFFFFF" w:fill="auto"/>
          </w:tcPr>
          <w:p w14:paraId="412CF736" w14:textId="77777777" w:rsidR="00EF2DA4" w:rsidRPr="000749E2" w:rsidRDefault="00EF2DA4" w:rsidP="005076D8">
            <w:pPr>
              <w:pStyle w:val="TAL"/>
            </w:pPr>
            <w:r w:rsidRPr="000749E2">
              <w:t>RP-120644</w:t>
            </w:r>
          </w:p>
        </w:tc>
        <w:tc>
          <w:tcPr>
            <w:tcW w:w="567" w:type="dxa"/>
            <w:gridSpan w:val="2"/>
            <w:shd w:val="solid" w:color="FFFFFF" w:fill="auto"/>
          </w:tcPr>
          <w:p w14:paraId="75149F7E" w14:textId="77777777" w:rsidR="00EF2DA4" w:rsidRPr="000749E2" w:rsidRDefault="00EF2DA4" w:rsidP="005076D8">
            <w:pPr>
              <w:pStyle w:val="TAL"/>
            </w:pPr>
            <w:r w:rsidRPr="000749E2">
              <w:t>0293</w:t>
            </w:r>
          </w:p>
        </w:tc>
        <w:tc>
          <w:tcPr>
            <w:tcW w:w="426" w:type="dxa"/>
            <w:gridSpan w:val="2"/>
            <w:shd w:val="solid" w:color="FFFFFF" w:fill="auto"/>
          </w:tcPr>
          <w:p w14:paraId="33378C8D" w14:textId="77777777" w:rsidR="00EF2DA4" w:rsidRPr="000749E2" w:rsidRDefault="00EF2DA4" w:rsidP="005076D8">
            <w:pPr>
              <w:pStyle w:val="TAL"/>
            </w:pPr>
            <w:r w:rsidRPr="000749E2">
              <w:t>-</w:t>
            </w:r>
          </w:p>
        </w:tc>
        <w:tc>
          <w:tcPr>
            <w:tcW w:w="4062" w:type="dxa"/>
            <w:gridSpan w:val="2"/>
            <w:shd w:val="solid" w:color="FFFFFF" w:fill="auto"/>
          </w:tcPr>
          <w:p w14:paraId="7517C6B9" w14:textId="77777777" w:rsidR="00EF2DA4" w:rsidRPr="000749E2" w:rsidRDefault="00EF2DA4" w:rsidP="005076D8">
            <w:pPr>
              <w:pStyle w:val="TAL"/>
            </w:pPr>
            <w:r w:rsidRPr="000749E2">
              <w:t>Corrections to default overhead messages for 1xRTT</w:t>
            </w:r>
          </w:p>
        </w:tc>
        <w:tc>
          <w:tcPr>
            <w:tcW w:w="415" w:type="dxa"/>
            <w:gridSpan w:val="2"/>
            <w:shd w:val="solid" w:color="FFFFFF" w:fill="auto"/>
          </w:tcPr>
          <w:p w14:paraId="2C2FAEAE" w14:textId="77777777" w:rsidR="00EF2DA4" w:rsidRPr="000749E2" w:rsidRDefault="00EF2DA4" w:rsidP="005076D8">
            <w:pPr>
              <w:pStyle w:val="TAL"/>
            </w:pPr>
            <w:r w:rsidRPr="000749E2">
              <w:t>F</w:t>
            </w:r>
          </w:p>
        </w:tc>
        <w:tc>
          <w:tcPr>
            <w:tcW w:w="708" w:type="dxa"/>
            <w:gridSpan w:val="2"/>
            <w:shd w:val="solid" w:color="FFFFFF" w:fill="auto"/>
          </w:tcPr>
          <w:p w14:paraId="3C4D0C46" w14:textId="77777777" w:rsidR="00EF2DA4" w:rsidRPr="000749E2" w:rsidRDefault="00EF2DA4" w:rsidP="005076D8">
            <w:pPr>
              <w:pStyle w:val="TAL"/>
            </w:pPr>
            <w:r w:rsidRPr="000749E2">
              <w:t>10.0.0</w:t>
            </w:r>
          </w:p>
        </w:tc>
        <w:tc>
          <w:tcPr>
            <w:tcW w:w="708" w:type="dxa"/>
            <w:gridSpan w:val="2"/>
            <w:shd w:val="solid" w:color="FFFFFF" w:fill="auto"/>
          </w:tcPr>
          <w:p w14:paraId="72DCA2B5" w14:textId="77777777" w:rsidR="00EF2DA4" w:rsidRPr="000749E2" w:rsidRDefault="00EF2DA4" w:rsidP="005076D8">
            <w:pPr>
              <w:pStyle w:val="TAL"/>
            </w:pPr>
            <w:r w:rsidRPr="000749E2">
              <w:t>10.1.0</w:t>
            </w:r>
          </w:p>
        </w:tc>
        <w:tc>
          <w:tcPr>
            <w:tcW w:w="1033" w:type="dxa"/>
            <w:gridSpan w:val="2"/>
            <w:shd w:val="solid" w:color="FFFFFF" w:fill="auto"/>
          </w:tcPr>
          <w:p w14:paraId="155AEC52" w14:textId="77777777" w:rsidR="00EF2DA4" w:rsidRPr="000749E2" w:rsidRDefault="00EF2DA4" w:rsidP="005076D8">
            <w:pPr>
              <w:pStyle w:val="TAL"/>
            </w:pPr>
            <w:r w:rsidRPr="000749E2">
              <w:t>R5-121123</w:t>
            </w:r>
          </w:p>
        </w:tc>
      </w:tr>
      <w:tr w:rsidR="00EF2DA4" w:rsidRPr="000749E2" w14:paraId="28C05C56" w14:textId="77777777" w:rsidTr="001C22E1">
        <w:trPr>
          <w:gridAfter w:val="1"/>
          <w:wAfter w:w="21" w:type="dxa"/>
          <w:jc w:val="center"/>
        </w:trPr>
        <w:tc>
          <w:tcPr>
            <w:tcW w:w="638" w:type="dxa"/>
            <w:gridSpan w:val="2"/>
            <w:shd w:val="solid" w:color="FFFFFF" w:fill="auto"/>
          </w:tcPr>
          <w:p w14:paraId="258B4702" w14:textId="77777777" w:rsidR="00EF2DA4" w:rsidRPr="000749E2" w:rsidRDefault="00EF2DA4" w:rsidP="005076D8">
            <w:pPr>
              <w:pStyle w:val="TAL"/>
            </w:pPr>
            <w:r w:rsidRPr="000749E2">
              <w:t>RP#56</w:t>
            </w:r>
          </w:p>
        </w:tc>
        <w:tc>
          <w:tcPr>
            <w:tcW w:w="1134" w:type="dxa"/>
            <w:gridSpan w:val="2"/>
            <w:shd w:val="solid" w:color="FFFFFF" w:fill="auto"/>
          </w:tcPr>
          <w:p w14:paraId="6B2FEA5F" w14:textId="77777777" w:rsidR="00EF2DA4" w:rsidRPr="000749E2" w:rsidRDefault="00EF2DA4" w:rsidP="005076D8">
            <w:pPr>
              <w:pStyle w:val="TAL"/>
            </w:pPr>
            <w:r w:rsidRPr="000749E2">
              <w:t>RP-120644</w:t>
            </w:r>
          </w:p>
        </w:tc>
        <w:tc>
          <w:tcPr>
            <w:tcW w:w="567" w:type="dxa"/>
            <w:gridSpan w:val="2"/>
            <w:shd w:val="solid" w:color="FFFFFF" w:fill="auto"/>
          </w:tcPr>
          <w:p w14:paraId="283F25C4" w14:textId="77777777" w:rsidR="00EF2DA4" w:rsidRPr="000749E2" w:rsidRDefault="00EF2DA4" w:rsidP="005076D8">
            <w:pPr>
              <w:pStyle w:val="TAL"/>
            </w:pPr>
            <w:r w:rsidRPr="000749E2">
              <w:t>0294</w:t>
            </w:r>
          </w:p>
        </w:tc>
        <w:tc>
          <w:tcPr>
            <w:tcW w:w="426" w:type="dxa"/>
            <w:gridSpan w:val="2"/>
            <w:shd w:val="solid" w:color="FFFFFF" w:fill="auto"/>
          </w:tcPr>
          <w:p w14:paraId="19988F5F" w14:textId="77777777" w:rsidR="00EF2DA4" w:rsidRPr="000749E2" w:rsidRDefault="00EF2DA4" w:rsidP="005076D8">
            <w:pPr>
              <w:pStyle w:val="TAL"/>
            </w:pPr>
            <w:r w:rsidRPr="000749E2">
              <w:t>-</w:t>
            </w:r>
          </w:p>
        </w:tc>
        <w:tc>
          <w:tcPr>
            <w:tcW w:w="4062" w:type="dxa"/>
            <w:gridSpan w:val="2"/>
            <w:shd w:val="solid" w:color="FFFFFF" w:fill="auto"/>
          </w:tcPr>
          <w:p w14:paraId="0CC0E7B6" w14:textId="77777777" w:rsidR="00EF2DA4" w:rsidRPr="000749E2" w:rsidRDefault="00EF2DA4" w:rsidP="005076D8">
            <w:pPr>
              <w:pStyle w:val="TAL"/>
            </w:pPr>
            <w:r w:rsidRPr="000749E2">
              <w:t xml:space="preserve">Update of </w:t>
            </w:r>
            <w:proofErr w:type="spellStart"/>
            <w:r w:rsidRPr="000749E2">
              <w:t>CSFBParametersRequest</w:t>
            </w:r>
            <w:proofErr w:type="spellEnd"/>
            <w:r w:rsidRPr="000749E2">
              <w:t>/ResponseCDMA2000 process in Registration</w:t>
            </w:r>
          </w:p>
        </w:tc>
        <w:tc>
          <w:tcPr>
            <w:tcW w:w="415" w:type="dxa"/>
            <w:gridSpan w:val="2"/>
            <w:shd w:val="solid" w:color="FFFFFF" w:fill="auto"/>
          </w:tcPr>
          <w:p w14:paraId="5F85ED6F" w14:textId="77777777" w:rsidR="00EF2DA4" w:rsidRPr="000749E2" w:rsidRDefault="00EF2DA4" w:rsidP="005076D8">
            <w:pPr>
              <w:pStyle w:val="TAL"/>
            </w:pPr>
            <w:r w:rsidRPr="000749E2">
              <w:t>F</w:t>
            </w:r>
          </w:p>
        </w:tc>
        <w:tc>
          <w:tcPr>
            <w:tcW w:w="708" w:type="dxa"/>
            <w:gridSpan w:val="2"/>
            <w:shd w:val="solid" w:color="FFFFFF" w:fill="auto"/>
          </w:tcPr>
          <w:p w14:paraId="2FF29DA2" w14:textId="77777777" w:rsidR="00EF2DA4" w:rsidRPr="000749E2" w:rsidRDefault="00EF2DA4" w:rsidP="005076D8">
            <w:pPr>
              <w:pStyle w:val="TAL"/>
            </w:pPr>
            <w:r w:rsidRPr="000749E2">
              <w:t>10.0.0</w:t>
            </w:r>
          </w:p>
        </w:tc>
        <w:tc>
          <w:tcPr>
            <w:tcW w:w="708" w:type="dxa"/>
            <w:gridSpan w:val="2"/>
            <w:shd w:val="solid" w:color="FFFFFF" w:fill="auto"/>
          </w:tcPr>
          <w:p w14:paraId="09960F52" w14:textId="77777777" w:rsidR="00EF2DA4" w:rsidRPr="000749E2" w:rsidRDefault="00EF2DA4" w:rsidP="005076D8">
            <w:pPr>
              <w:pStyle w:val="TAL"/>
            </w:pPr>
            <w:r w:rsidRPr="000749E2">
              <w:t>10.1.0</w:t>
            </w:r>
          </w:p>
        </w:tc>
        <w:tc>
          <w:tcPr>
            <w:tcW w:w="1033" w:type="dxa"/>
            <w:gridSpan w:val="2"/>
            <w:shd w:val="solid" w:color="FFFFFF" w:fill="auto"/>
          </w:tcPr>
          <w:p w14:paraId="5CD66A7E" w14:textId="77777777" w:rsidR="00EF2DA4" w:rsidRPr="000749E2" w:rsidRDefault="00EF2DA4" w:rsidP="005076D8">
            <w:pPr>
              <w:pStyle w:val="TAL"/>
            </w:pPr>
            <w:r w:rsidRPr="000749E2">
              <w:t>R5-121276</w:t>
            </w:r>
          </w:p>
        </w:tc>
      </w:tr>
      <w:tr w:rsidR="00EF2DA4" w:rsidRPr="000749E2" w14:paraId="717CD0BF" w14:textId="77777777" w:rsidTr="001C22E1">
        <w:trPr>
          <w:gridAfter w:val="1"/>
          <w:wAfter w:w="21" w:type="dxa"/>
          <w:jc w:val="center"/>
        </w:trPr>
        <w:tc>
          <w:tcPr>
            <w:tcW w:w="638" w:type="dxa"/>
            <w:gridSpan w:val="2"/>
            <w:shd w:val="solid" w:color="FFFFFF" w:fill="auto"/>
          </w:tcPr>
          <w:p w14:paraId="76A30CAE" w14:textId="77777777" w:rsidR="00EF2DA4" w:rsidRPr="000749E2" w:rsidRDefault="00EF2DA4" w:rsidP="005076D8">
            <w:pPr>
              <w:pStyle w:val="TAL"/>
            </w:pPr>
            <w:r w:rsidRPr="000749E2">
              <w:t>RP#56</w:t>
            </w:r>
          </w:p>
        </w:tc>
        <w:tc>
          <w:tcPr>
            <w:tcW w:w="1134" w:type="dxa"/>
            <w:gridSpan w:val="2"/>
            <w:shd w:val="solid" w:color="FFFFFF" w:fill="auto"/>
          </w:tcPr>
          <w:p w14:paraId="682A6D50" w14:textId="77777777" w:rsidR="00EF2DA4" w:rsidRPr="000749E2" w:rsidRDefault="00EF2DA4" w:rsidP="005076D8">
            <w:pPr>
              <w:pStyle w:val="TAL"/>
            </w:pPr>
            <w:r w:rsidRPr="000749E2">
              <w:t>RP-120641</w:t>
            </w:r>
          </w:p>
        </w:tc>
        <w:tc>
          <w:tcPr>
            <w:tcW w:w="567" w:type="dxa"/>
            <w:gridSpan w:val="2"/>
            <w:shd w:val="solid" w:color="FFFFFF" w:fill="auto"/>
          </w:tcPr>
          <w:p w14:paraId="3EB08AE0" w14:textId="77777777" w:rsidR="00EF2DA4" w:rsidRPr="000749E2" w:rsidRDefault="00EF2DA4" w:rsidP="005076D8">
            <w:pPr>
              <w:pStyle w:val="TAL"/>
            </w:pPr>
            <w:r w:rsidRPr="000749E2">
              <w:t>0295</w:t>
            </w:r>
          </w:p>
        </w:tc>
        <w:tc>
          <w:tcPr>
            <w:tcW w:w="426" w:type="dxa"/>
            <w:gridSpan w:val="2"/>
            <w:shd w:val="solid" w:color="FFFFFF" w:fill="auto"/>
          </w:tcPr>
          <w:p w14:paraId="15CC9409" w14:textId="77777777" w:rsidR="00EF2DA4" w:rsidRPr="000749E2" w:rsidRDefault="00EF2DA4" w:rsidP="005076D8">
            <w:pPr>
              <w:pStyle w:val="TAL"/>
            </w:pPr>
            <w:r w:rsidRPr="000749E2">
              <w:t>-</w:t>
            </w:r>
          </w:p>
        </w:tc>
        <w:tc>
          <w:tcPr>
            <w:tcW w:w="4062" w:type="dxa"/>
            <w:gridSpan w:val="2"/>
            <w:shd w:val="solid" w:color="FFFFFF" w:fill="auto"/>
          </w:tcPr>
          <w:p w14:paraId="6457DCE2" w14:textId="77777777" w:rsidR="00EF2DA4" w:rsidRPr="000749E2" w:rsidRDefault="00EF2DA4" w:rsidP="005076D8">
            <w:pPr>
              <w:pStyle w:val="TAL"/>
            </w:pPr>
            <w:r w:rsidRPr="000749E2">
              <w:t>RRM: Definition of parameters for simulated GSM cells</w:t>
            </w:r>
          </w:p>
        </w:tc>
        <w:tc>
          <w:tcPr>
            <w:tcW w:w="415" w:type="dxa"/>
            <w:gridSpan w:val="2"/>
            <w:shd w:val="solid" w:color="FFFFFF" w:fill="auto"/>
          </w:tcPr>
          <w:p w14:paraId="19C1AC1C" w14:textId="77777777" w:rsidR="00EF2DA4" w:rsidRPr="000749E2" w:rsidRDefault="00EF2DA4" w:rsidP="005076D8">
            <w:pPr>
              <w:pStyle w:val="TAL"/>
            </w:pPr>
            <w:r w:rsidRPr="000749E2">
              <w:t>F</w:t>
            </w:r>
          </w:p>
        </w:tc>
        <w:tc>
          <w:tcPr>
            <w:tcW w:w="708" w:type="dxa"/>
            <w:gridSpan w:val="2"/>
            <w:shd w:val="solid" w:color="FFFFFF" w:fill="auto"/>
          </w:tcPr>
          <w:p w14:paraId="35F47821" w14:textId="77777777" w:rsidR="00EF2DA4" w:rsidRPr="000749E2" w:rsidRDefault="00EF2DA4" w:rsidP="005076D8">
            <w:pPr>
              <w:pStyle w:val="TAL"/>
            </w:pPr>
            <w:r w:rsidRPr="000749E2">
              <w:t>10.0.0</w:t>
            </w:r>
          </w:p>
        </w:tc>
        <w:tc>
          <w:tcPr>
            <w:tcW w:w="708" w:type="dxa"/>
            <w:gridSpan w:val="2"/>
            <w:shd w:val="solid" w:color="FFFFFF" w:fill="auto"/>
          </w:tcPr>
          <w:p w14:paraId="7EB1482D" w14:textId="77777777" w:rsidR="00EF2DA4" w:rsidRPr="000749E2" w:rsidRDefault="00EF2DA4" w:rsidP="005076D8">
            <w:pPr>
              <w:pStyle w:val="TAL"/>
            </w:pPr>
            <w:r w:rsidRPr="000749E2">
              <w:t>10.1.0</w:t>
            </w:r>
          </w:p>
        </w:tc>
        <w:tc>
          <w:tcPr>
            <w:tcW w:w="1033" w:type="dxa"/>
            <w:gridSpan w:val="2"/>
            <w:shd w:val="solid" w:color="FFFFFF" w:fill="auto"/>
          </w:tcPr>
          <w:p w14:paraId="722ADD68" w14:textId="77777777" w:rsidR="00EF2DA4" w:rsidRPr="000749E2" w:rsidRDefault="00EF2DA4" w:rsidP="005076D8">
            <w:pPr>
              <w:pStyle w:val="TAL"/>
            </w:pPr>
            <w:r w:rsidRPr="000749E2">
              <w:t>R5-121357</w:t>
            </w:r>
          </w:p>
        </w:tc>
      </w:tr>
      <w:tr w:rsidR="00EF2DA4" w:rsidRPr="000749E2" w14:paraId="218CE782" w14:textId="77777777" w:rsidTr="001C22E1">
        <w:trPr>
          <w:gridAfter w:val="1"/>
          <w:wAfter w:w="21" w:type="dxa"/>
          <w:jc w:val="center"/>
        </w:trPr>
        <w:tc>
          <w:tcPr>
            <w:tcW w:w="638" w:type="dxa"/>
            <w:gridSpan w:val="2"/>
            <w:shd w:val="solid" w:color="FFFFFF" w:fill="auto"/>
          </w:tcPr>
          <w:p w14:paraId="5C6113DD" w14:textId="77777777" w:rsidR="00EF2DA4" w:rsidRPr="000749E2" w:rsidRDefault="00EF2DA4" w:rsidP="005076D8">
            <w:pPr>
              <w:pStyle w:val="TAL"/>
            </w:pPr>
            <w:r w:rsidRPr="000749E2">
              <w:t>RP#56</w:t>
            </w:r>
          </w:p>
        </w:tc>
        <w:tc>
          <w:tcPr>
            <w:tcW w:w="1134" w:type="dxa"/>
            <w:gridSpan w:val="2"/>
            <w:shd w:val="solid" w:color="FFFFFF" w:fill="auto"/>
          </w:tcPr>
          <w:p w14:paraId="1343F575" w14:textId="77777777" w:rsidR="00EF2DA4" w:rsidRPr="000749E2" w:rsidRDefault="00EF2DA4" w:rsidP="005076D8">
            <w:pPr>
              <w:pStyle w:val="TAL"/>
            </w:pPr>
            <w:r w:rsidRPr="000749E2">
              <w:t>RP-120662</w:t>
            </w:r>
          </w:p>
        </w:tc>
        <w:tc>
          <w:tcPr>
            <w:tcW w:w="567" w:type="dxa"/>
            <w:gridSpan w:val="2"/>
            <w:shd w:val="solid" w:color="FFFFFF" w:fill="auto"/>
          </w:tcPr>
          <w:p w14:paraId="312C39C2" w14:textId="77777777" w:rsidR="00EF2DA4" w:rsidRPr="000749E2" w:rsidRDefault="00EF2DA4" w:rsidP="005076D8">
            <w:pPr>
              <w:pStyle w:val="TAL"/>
            </w:pPr>
            <w:r w:rsidRPr="000749E2">
              <w:t>0296</w:t>
            </w:r>
          </w:p>
        </w:tc>
        <w:tc>
          <w:tcPr>
            <w:tcW w:w="426" w:type="dxa"/>
            <w:gridSpan w:val="2"/>
            <w:shd w:val="solid" w:color="FFFFFF" w:fill="auto"/>
          </w:tcPr>
          <w:p w14:paraId="08B0A06C" w14:textId="77777777" w:rsidR="00EF2DA4" w:rsidRPr="000749E2" w:rsidRDefault="00EF2DA4" w:rsidP="005076D8">
            <w:pPr>
              <w:pStyle w:val="TAL"/>
            </w:pPr>
            <w:r w:rsidRPr="000749E2">
              <w:t>-</w:t>
            </w:r>
          </w:p>
        </w:tc>
        <w:tc>
          <w:tcPr>
            <w:tcW w:w="4062" w:type="dxa"/>
            <w:gridSpan w:val="2"/>
            <w:shd w:val="solid" w:color="FFFFFF" w:fill="auto"/>
          </w:tcPr>
          <w:p w14:paraId="7B06F3A5" w14:textId="77777777" w:rsidR="00EF2DA4" w:rsidRPr="000749E2" w:rsidRDefault="00EF2DA4" w:rsidP="005076D8">
            <w:pPr>
              <w:pStyle w:val="TAL"/>
            </w:pPr>
            <w:r w:rsidRPr="000749E2">
              <w:t>SIB Combination for CA test scenarios</w:t>
            </w:r>
          </w:p>
        </w:tc>
        <w:tc>
          <w:tcPr>
            <w:tcW w:w="415" w:type="dxa"/>
            <w:gridSpan w:val="2"/>
            <w:shd w:val="solid" w:color="FFFFFF" w:fill="auto"/>
          </w:tcPr>
          <w:p w14:paraId="54BE0BC8" w14:textId="77777777" w:rsidR="00EF2DA4" w:rsidRPr="000749E2" w:rsidRDefault="00EF2DA4" w:rsidP="005076D8">
            <w:pPr>
              <w:pStyle w:val="TAL"/>
            </w:pPr>
            <w:r w:rsidRPr="000749E2">
              <w:t>F</w:t>
            </w:r>
          </w:p>
        </w:tc>
        <w:tc>
          <w:tcPr>
            <w:tcW w:w="708" w:type="dxa"/>
            <w:gridSpan w:val="2"/>
            <w:shd w:val="solid" w:color="FFFFFF" w:fill="auto"/>
          </w:tcPr>
          <w:p w14:paraId="19D6E7D4" w14:textId="77777777" w:rsidR="00EF2DA4" w:rsidRPr="000749E2" w:rsidRDefault="00EF2DA4" w:rsidP="005076D8">
            <w:pPr>
              <w:pStyle w:val="TAL"/>
            </w:pPr>
            <w:r w:rsidRPr="000749E2">
              <w:t>10.0.0</w:t>
            </w:r>
          </w:p>
        </w:tc>
        <w:tc>
          <w:tcPr>
            <w:tcW w:w="708" w:type="dxa"/>
            <w:gridSpan w:val="2"/>
            <w:shd w:val="solid" w:color="FFFFFF" w:fill="auto"/>
          </w:tcPr>
          <w:p w14:paraId="64886044" w14:textId="77777777" w:rsidR="00EF2DA4" w:rsidRPr="000749E2" w:rsidRDefault="00EF2DA4" w:rsidP="005076D8">
            <w:pPr>
              <w:pStyle w:val="TAL"/>
            </w:pPr>
            <w:r w:rsidRPr="000749E2">
              <w:t>10.1.0</w:t>
            </w:r>
          </w:p>
        </w:tc>
        <w:tc>
          <w:tcPr>
            <w:tcW w:w="1033" w:type="dxa"/>
            <w:gridSpan w:val="2"/>
            <w:shd w:val="solid" w:color="FFFFFF" w:fill="auto"/>
          </w:tcPr>
          <w:p w14:paraId="5EE21001" w14:textId="77777777" w:rsidR="00EF2DA4" w:rsidRPr="000749E2" w:rsidRDefault="00EF2DA4" w:rsidP="005076D8">
            <w:pPr>
              <w:pStyle w:val="TAL"/>
            </w:pPr>
            <w:r w:rsidRPr="000749E2">
              <w:t>R5-121383</w:t>
            </w:r>
          </w:p>
        </w:tc>
      </w:tr>
      <w:tr w:rsidR="00EF2DA4" w:rsidRPr="000749E2" w14:paraId="04B7A065" w14:textId="77777777" w:rsidTr="001C22E1">
        <w:trPr>
          <w:gridAfter w:val="1"/>
          <w:wAfter w:w="21" w:type="dxa"/>
          <w:jc w:val="center"/>
        </w:trPr>
        <w:tc>
          <w:tcPr>
            <w:tcW w:w="638" w:type="dxa"/>
            <w:gridSpan w:val="2"/>
            <w:shd w:val="solid" w:color="FFFFFF" w:fill="auto"/>
          </w:tcPr>
          <w:p w14:paraId="359A2458" w14:textId="77777777" w:rsidR="00EF2DA4" w:rsidRPr="000749E2" w:rsidRDefault="00EF2DA4" w:rsidP="005076D8">
            <w:pPr>
              <w:pStyle w:val="TAL"/>
            </w:pPr>
            <w:r w:rsidRPr="000749E2">
              <w:t>RP#56</w:t>
            </w:r>
          </w:p>
        </w:tc>
        <w:tc>
          <w:tcPr>
            <w:tcW w:w="1134" w:type="dxa"/>
            <w:gridSpan w:val="2"/>
            <w:shd w:val="solid" w:color="FFFFFF" w:fill="auto"/>
          </w:tcPr>
          <w:p w14:paraId="75710DB2" w14:textId="77777777" w:rsidR="00EF2DA4" w:rsidRPr="000749E2" w:rsidRDefault="00EF2DA4" w:rsidP="005076D8">
            <w:pPr>
              <w:pStyle w:val="TAL"/>
            </w:pPr>
            <w:r w:rsidRPr="000749E2">
              <w:t>RP-120644</w:t>
            </w:r>
          </w:p>
        </w:tc>
        <w:tc>
          <w:tcPr>
            <w:tcW w:w="567" w:type="dxa"/>
            <w:gridSpan w:val="2"/>
            <w:shd w:val="solid" w:color="FFFFFF" w:fill="auto"/>
          </w:tcPr>
          <w:p w14:paraId="0D275BAE" w14:textId="77777777" w:rsidR="00EF2DA4" w:rsidRPr="000749E2" w:rsidRDefault="00EF2DA4" w:rsidP="005076D8">
            <w:pPr>
              <w:pStyle w:val="TAL"/>
            </w:pPr>
            <w:r w:rsidRPr="000749E2">
              <w:t>0297</w:t>
            </w:r>
          </w:p>
        </w:tc>
        <w:tc>
          <w:tcPr>
            <w:tcW w:w="426" w:type="dxa"/>
            <w:gridSpan w:val="2"/>
            <w:shd w:val="solid" w:color="FFFFFF" w:fill="auto"/>
          </w:tcPr>
          <w:p w14:paraId="39F4D8FC" w14:textId="77777777" w:rsidR="00EF2DA4" w:rsidRPr="000749E2" w:rsidRDefault="00EF2DA4" w:rsidP="005076D8">
            <w:pPr>
              <w:pStyle w:val="TAL"/>
            </w:pPr>
            <w:r w:rsidRPr="000749E2">
              <w:t>-</w:t>
            </w:r>
          </w:p>
        </w:tc>
        <w:tc>
          <w:tcPr>
            <w:tcW w:w="4062" w:type="dxa"/>
            <w:gridSpan w:val="2"/>
            <w:shd w:val="solid" w:color="FFFFFF" w:fill="auto"/>
          </w:tcPr>
          <w:p w14:paraId="01350CEC" w14:textId="77777777" w:rsidR="00EF2DA4" w:rsidRPr="000749E2" w:rsidRDefault="00EF2DA4" w:rsidP="005076D8">
            <w:pPr>
              <w:pStyle w:val="TAL"/>
            </w:pPr>
            <w:r w:rsidRPr="000749E2">
              <w:t>Addition of default value of RSRQ Cell Reselection parameters</w:t>
            </w:r>
          </w:p>
        </w:tc>
        <w:tc>
          <w:tcPr>
            <w:tcW w:w="415" w:type="dxa"/>
            <w:gridSpan w:val="2"/>
            <w:shd w:val="solid" w:color="FFFFFF" w:fill="auto"/>
          </w:tcPr>
          <w:p w14:paraId="6B3D7740" w14:textId="77777777" w:rsidR="00EF2DA4" w:rsidRPr="000749E2" w:rsidRDefault="00EF2DA4" w:rsidP="005076D8">
            <w:pPr>
              <w:pStyle w:val="TAL"/>
            </w:pPr>
            <w:r w:rsidRPr="000749E2">
              <w:t>F</w:t>
            </w:r>
          </w:p>
        </w:tc>
        <w:tc>
          <w:tcPr>
            <w:tcW w:w="708" w:type="dxa"/>
            <w:gridSpan w:val="2"/>
            <w:shd w:val="solid" w:color="FFFFFF" w:fill="auto"/>
          </w:tcPr>
          <w:p w14:paraId="3014B0F6" w14:textId="77777777" w:rsidR="00EF2DA4" w:rsidRPr="000749E2" w:rsidRDefault="00EF2DA4" w:rsidP="005076D8">
            <w:pPr>
              <w:pStyle w:val="TAL"/>
            </w:pPr>
            <w:r w:rsidRPr="000749E2">
              <w:t>10.0.0</w:t>
            </w:r>
          </w:p>
        </w:tc>
        <w:tc>
          <w:tcPr>
            <w:tcW w:w="708" w:type="dxa"/>
            <w:gridSpan w:val="2"/>
            <w:shd w:val="solid" w:color="FFFFFF" w:fill="auto"/>
          </w:tcPr>
          <w:p w14:paraId="24D5A329" w14:textId="77777777" w:rsidR="00EF2DA4" w:rsidRPr="000749E2" w:rsidRDefault="00EF2DA4" w:rsidP="005076D8">
            <w:pPr>
              <w:pStyle w:val="TAL"/>
            </w:pPr>
            <w:r w:rsidRPr="000749E2">
              <w:t>10.1.0</w:t>
            </w:r>
          </w:p>
        </w:tc>
        <w:tc>
          <w:tcPr>
            <w:tcW w:w="1033" w:type="dxa"/>
            <w:gridSpan w:val="2"/>
            <w:shd w:val="solid" w:color="FFFFFF" w:fill="auto"/>
          </w:tcPr>
          <w:p w14:paraId="32E134E9" w14:textId="77777777" w:rsidR="00EF2DA4" w:rsidRPr="000749E2" w:rsidRDefault="00EF2DA4" w:rsidP="005076D8">
            <w:pPr>
              <w:pStyle w:val="TAL"/>
            </w:pPr>
            <w:r w:rsidRPr="000749E2">
              <w:t>R5-121384</w:t>
            </w:r>
          </w:p>
        </w:tc>
      </w:tr>
      <w:tr w:rsidR="00EF2DA4" w:rsidRPr="000749E2" w14:paraId="47FA6F36" w14:textId="77777777" w:rsidTr="001C22E1">
        <w:trPr>
          <w:gridAfter w:val="1"/>
          <w:wAfter w:w="21" w:type="dxa"/>
          <w:jc w:val="center"/>
        </w:trPr>
        <w:tc>
          <w:tcPr>
            <w:tcW w:w="638" w:type="dxa"/>
            <w:gridSpan w:val="2"/>
            <w:shd w:val="solid" w:color="FFFFFF" w:fill="auto"/>
          </w:tcPr>
          <w:p w14:paraId="1390FCB0" w14:textId="77777777" w:rsidR="00EF2DA4" w:rsidRPr="000749E2" w:rsidRDefault="00EF2DA4" w:rsidP="005076D8">
            <w:pPr>
              <w:pStyle w:val="TAL"/>
            </w:pPr>
            <w:r w:rsidRPr="000749E2">
              <w:t>RP#56</w:t>
            </w:r>
          </w:p>
        </w:tc>
        <w:tc>
          <w:tcPr>
            <w:tcW w:w="1134" w:type="dxa"/>
            <w:gridSpan w:val="2"/>
            <w:shd w:val="solid" w:color="FFFFFF" w:fill="auto"/>
          </w:tcPr>
          <w:p w14:paraId="3C3AB60B" w14:textId="77777777" w:rsidR="00EF2DA4" w:rsidRPr="000749E2" w:rsidRDefault="00EF2DA4" w:rsidP="005076D8">
            <w:pPr>
              <w:pStyle w:val="TAL"/>
            </w:pPr>
            <w:r w:rsidRPr="000749E2">
              <w:t>RP-120641</w:t>
            </w:r>
          </w:p>
        </w:tc>
        <w:tc>
          <w:tcPr>
            <w:tcW w:w="567" w:type="dxa"/>
            <w:gridSpan w:val="2"/>
            <w:shd w:val="solid" w:color="FFFFFF" w:fill="auto"/>
          </w:tcPr>
          <w:p w14:paraId="33669020" w14:textId="77777777" w:rsidR="00EF2DA4" w:rsidRPr="000749E2" w:rsidRDefault="00EF2DA4" w:rsidP="005076D8">
            <w:pPr>
              <w:pStyle w:val="TAL"/>
            </w:pPr>
            <w:r w:rsidRPr="000749E2">
              <w:t>0298</w:t>
            </w:r>
          </w:p>
        </w:tc>
        <w:tc>
          <w:tcPr>
            <w:tcW w:w="426" w:type="dxa"/>
            <w:gridSpan w:val="2"/>
            <w:shd w:val="solid" w:color="FFFFFF" w:fill="auto"/>
          </w:tcPr>
          <w:p w14:paraId="00B3E416" w14:textId="77777777" w:rsidR="00EF2DA4" w:rsidRPr="000749E2" w:rsidRDefault="00EF2DA4" w:rsidP="005076D8">
            <w:pPr>
              <w:pStyle w:val="TAL"/>
            </w:pPr>
            <w:r w:rsidRPr="000749E2">
              <w:t>-</w:t>
            </w:r>
          </w:p>
        </w:tc>
        <w:tc>
          <w:tcPr>
            <w:tcW w:w="4062" w:type="dxa"/>
            <w:gridSpan w:val="2"/>
            <w:shd w:val="solid" w:color="FFFFFF" w:fill="auto"/>
          </w:tcPr>
          <w:p w14:paraId="1041C5E9" w14:textId="77777777" w:rsidR="00EF2DA4" w:rsidRPr="000749E2" w:rsidRDefault="00EF2DA4" w:rsidP="005076D8">
            <w:pPr>
              <w:pStyle w:val="TAL"/>
            </w:pPr>
            <w:r w:rsidRPr="000749E2">
              <w:t>Test frequencies for inter-band cells in RRM tests</w:t>
            </w:r>
          </w:p>
        </w:tc>
        <w:tc>
          <w:tcPr>
            <w:tcW w:w="415" w:type="dxa"/>
            <w:gridSpan w:val="2"/>
            <w:shd w:val="solid" w:color="FFFFFF" w:fill="auto"/>
          </w:tcPr>
          <w:p w14:paraId="46522BAD" w14:textId="77777777" w:rsidR="00EF2DA4" w:rsidRPr="000749E2" w:rsidRDefault="00EF2DA4" w:rsidP="005076D8">
            <w:pPr>
              <w:pStyle w:val="TAL"/>
            </w:pPr>
            <w:r w:rsidRPr="000749E2">
              <w:t>F</w:t>
            </w:r>
          </w:p>
        </w:tc>
        <w:tc>
          <w:tcPr>
            <w:tcW w:w="708" w:type="dxa"/>
            <w:gridSpan w:val="2"/>
            <w:shd w:val="solid" w:color="FFFFFF" w:fill="auto"/>
          </w:tcPr>
          <w:p w14:paraId="59625B62" w14:textId="77777777" w:rsidR="00EF2DA4" w:rsidRPr="000749E2" w:rsidRDefault="00EF2DA4" w:rsidP="005076D8">
            <w:pPr>
              <w:pStyle w:val="TAL"/>
            </w:pPr>
            <w:r w:rsidRPr="000749E2">
              <w:t>10.0.0</w:t>
            </w:r>
          </w:p>
        </w:tc>
        <w:tc>
          <w:tcPr>
            <w:tcW w:w="708" w:type="dxa"/>
            <w:gridSpan w:val="2"/>
            <w:shd w:val="solid" w:color="FFFFFF" w:fill="auto"/>
          </w:tcPr>
          <w:p w14:paraId="2D58A45B" w14:textId="77777777" w:rsidR="00EF2DA4" w:rsidRPr="000749E2" w:rsidRDefault="00EF2DA4" w:rsidP="005076D8">
            <w:pPr>
              <w:pStyle w:val="TAL"/>
            </w:pPr>
            <w:r w:rsidRPr="000749E2">
              <w:t>10.1.0</w:t>
            </w:r>
          </w:p>
        </w:tc>
        <w:tc>
          <w:tcPr>
            <w:tcW w:w="1033" w:type="dxa"/>
            <w:gridSpan w:val="2"/>
            <w:shd w:val="solid" w:color="FFFFFF" w:fill="auto"/>
          </w:tcPr>
          <w:p w14:paraId="3CA60429" w14:textId="77777777" w:rsidR="00EF2DA4" w:rsidRPr="000749E2" w:rsidRDefault="00EF2DA4" w:rsidP="005076D8">
            <w:pPr>
              <w:pStyle w:val="TAL"/>
            </w:pPr>
            <w:r w:rsidRPr="000749E2">
              <w:t>R5-121407</w:t>
            </w:r>
          </w:p>
        </w:tc>
      </w:tr>
      <w:tr w:rsidR="00EF2DA4" w:rsidRPr="000749E2" w14:paraId="0496D082" w14:textId="77777777" w:rsidTr="001C22E1">
        <w:trPr>
          <w:gridAfter w:val="1"/>
          <w:wAfter w:w="21" w:type="dxa"/>
          <w:jc w:val="center"/>
        </w:trPr>
        <w:tc>
          <w:tcPr>
            <w:tcW w:w="638" w:type="dxa"/>
            <w:gridSpan w:val="2"/>
            <w:shd w:val="solid" w:color="FFFFFF" w:fill="auto"/>
          </w:tcPr>
          <w:p w14:paraId="6D894E0B" w14:textId="77777777" w:rsidR="00EF2DA4" w:rsidRPr="000749E2" w:rsidRDefault="00EF2DA4" w:rsidP="005076D8">
            <w:pPr>
              <w:pStyle w:val="TAL"/>
            </w:pPr>
            <w:r w:rsidRPr="000749E2">
              <w:t>RP#56</w:t>
            </w:r>
          </w:p>
        </w:tc>
        <w:tc>
          <w:tcPr>
            <w:tcW w:w="1134" w:type="dxa"/>
            <w:gridSpan w:val="2"/>
            <w:shd w:val="solid" w:color="FFFFFF" w:fill="auto"/>
          </w:tcPr>
          <w:p w14:paraId="4783FD9F" w14:textId="77777777" w:rsidR="00EF2DA4" w:rsidRPr="000749E2" w:rsidRDefault="00EF2DA4" w:rsidP="005076D8">
            <w:pPr>
              <w:pStyle w:val="TAL"/>
            </w:pPr>
            <w:r w:rsidRPr="000749E2">
              <w:t>RP-120644</w:t>
            </w:r>
          </w:p>
        </w:tc>
        <w:tc>
          <w:tcPr>
            <w:tcW w:w="567" w:type="dxa"/>
            <w:gridSpan w:val="2"/>
            <w:shd w:val="solid" w:color="FFFFFF" w:fill="auto"/>
          </w:tcPr>
          <w:p w14:paraId="2DA59FE5" w14:textId="77777777" w:rsidR="00EF2DA4" w:rsidRPr="000749E2" w:rsidRDefault="00EF2DA4" w:rsidP="005076D8">
            <w:pPr>
              <w:pStyle w:val="TAL"/>
            </w:pPr>
            <w:r w:rsidRPr="000749E2">
              <w:t>0299</w:t>
            </w:r>
          </w:p>
        </w:tc>
        <w:tc>
          <w:tcPr>
            <w:tcW w:w="426" w:type="dxa"/>
            <w:gridSpan w:val="2"/>
            <w:shd w:val="solid" w:color="FFFFFF" w:fill="auto"/>
          </w:tcPr>
          <w:p w14:paraId="45F3D395" w14:textId="77777777" w:rsidR="00EF2DA4" w:rsidRPr="000749E2" w:rsidRDefault="00EF2DA4" w:rsidP="005076D8">
            <w:pPr>
              <w:pStyle w:val="TAL"/>
            </w:pPr>
            <w:r w:rsidRPr="000749E2">
              <w:t>-</w:t>
            </w:r>
          </w:p>
        </w:tc>
        <w:tc>
          <w:tcPr>
            <w:tcW w:w="4062" w:type="dxa"/>
            <w:gridSpan w:val="2"/>
            <w:shd w:val="solid" w:color="FFFFFF" w:fill="auto"/>
          </w:tcPr>
          <w:p w14:paraId="3608C83B" w14:textId="77777777" w:rsidR="00EF2DA4" w:rsidRPr="000749E2" w:rsidRDefault="00EF2DA4" w:rsidP="005076D8">
            <w:pPr>
              <w:pStyle w:val="TAL"/>
            </w:pPr>
            <w:r w:rsidRPr="000749E2">
              <w:t>Update generic procedure 4.5A.6</w:t>
            </w:r>
          </w:p>
        </w:tc>
        <w:tc>
          <w:tcPr>
            <w:tcW w:w="415" w:type="dxa"/>
            <w:gridSpan w:val="2"/>
            <w:shd w:val="solid" w:color="FFFFFF" w:fill="auto"/>
          </w:tcPr>
          <w:p w14:paraId="09F655C1" w14:textId="77777777" w:rsidR="00EF2DA4" w:rsidRPr="000749E2" w:rsidRDefault="00EF2DA4" w:rsidP="005076D8">
            <w:pPr>
              <w:pStyle w:val="TAL"/>
            </w:pPr>
            <w:r w:rsidRPr="000749E2">
              <w:t>F</w:t>
            </w:r>
          </w:p>
        </w:tc>
        <w:tc>
          <w:tcPr>
            <w:tcW w:w="708" w:type="dxa"/>
            <w:gridSpan w:val="2"/>
            <w:shd w:val="solid" w:color="FFFFFF" w:fill="auto"/>
          </w:tcPr>
          <w:p w14:paraId="4A448A2E" w14:textId="77777777" w:rsidR="00EF2DA4" w:rsidRPr="000749E2" w:rsidRDefault="00EF2DA4" w:rsidP="005076D8">
            <w:pPr>
              <w:pStyle w:val="TAL"/>
            </w:pPr>
            <w:r w:rsidRPr="000749E2">
              <w:t>10.0.0</w:t>
            </w:r>
          </w:p>
        </w:tc>
        <w:tc>
          <w:tcPr>
            <w:tcW w:w="708" w:type="dxa"/>
            <w:gridSpan w:val="2"/>
            <w:shd w:val="solid" w:color="FFFFFF" w:fill="auto"/>
          </w:tcPr>
          <w:p w14:paraId="4275E1F9" w14:textId="77777777" w:rsidR="00EF2DA4" w:rsidRPr="000749E2" w:rsidRDefault="00EF2DA4" w:rsidP="005076D8">
            <w:pPr>
              <w:pStyle w:val="TAL"/>
            </w:pPr>
            <w:r w:rsidRPr="000749E2">
              <w:t>10.1.0</w:t>
            </w:r>
          </w:p>
        </w:tc>
        <w:tc>
          <w:tcPr>
            <w:tcW w:w="1033" w:type="dxa"/>
            <w:gridSpan w:val="2"/>
            <w:shd w:val="solid" w:color="FFFFFF" w:fill="auto"/>
          </w:tcPr>
          <w:p w14:paraId="3F6AF070" w14:textId="77777777" w:rsidR="00EF2DA4" w:rsidRPr="000749E2" w:rsidRDefault="00EF2DA4" w:rsidP="005076D8">
            <w:pPr>
              <w:pStyle w:val="TAL"/>
            </w:pPr>
            <w:r w:rsidRPr="000749E2">
              <w:t>R5-121413</w:t>
            </w:r>
          </w:p>
        </w:tc>
      </w:tr>
      <w:tr w:rsidR="00EF2DA4" w:rsidRPr="000749E2" w14:paraId="4713660B" w14:textId="77777777" w:rsidTr="001C22E1">
        <w:trPr>
          <w:gridAfter w:val="1"/>
          <w:wAfter w:w="21" w:type="dxa"/>
          <w:jc w:val="center"/>
        </w:trPr>
        <w:tc>
          <w:tcPr>
            <w:tcW w:w="638" w:type="dxa"/>
            <w:gridSpan w:val="2"/>
            <w:shd w:val="solid" w:color="FFFFFF" w:fill="auto"/>
          </w:tcPr>
          <w:p w14:paraId="28C9BA35" w14:textId="77777777" w:rsidR="00EF2DA4" w:rsidRPr="000749E2" w:rsidRDefault="00EF2DA4" w:rsidP="005076D8">
            <w:pPr>
              <w:pStyle w:val="TAL"/>
            </w:pPr>
            <w:r w:rsidRPr="000749E2">
              <w:t>RP#56</w:t>
            </w:r>
          </w:p>
        </w:tc>
        <w:tc>
          <w:tcPr>
            <w:tcW w:w="1134" w:type="dxa"/>
            <w:gridSpan w:val="2"/>
            <w:shd w:val="solid" w:color="FFFFFF" w:fill="auto"/>
          </w:tcPr>
          <w:p w14:paraId="5DF958D2" w14:textId="77777777" w:rsidR="00EF2DA4" w:rsidRPr="000749E2" w:rsidRDefault="00EF2DA4" w:rsidP="005076D8">
            <w:pPr>
              <w:pStyle w:val="TAL"/>
            </w:pPr>
            <w:r w:rsidRPr="000749E2">
              <w:t>RP-120644</w:t>
            </w:r>
          </w:p>
        </w:tc>
        <w:tc>
          <w:tcPr>
            <w:tcW w:w="567" w:type="dxa"/>
            <w:gridSpan w:val="2"/>
            <w:shd w:val="solid" w:color="FFFFFF" w:fill="auto"/>
          </w:tcPr>
          <w:p w14:paraId="41D15AC3" w14:textId="77777777" w:rsidR="00EF2DA4" w:rsidRPr="000749E2" w:rsidRDefault="00EF2DA4" w:rsidP="005076D8">
            <w:pPr>
              <w:pStyle w:val="TAL"/>
            </w:pPr>
            <w:r w:rsidRPr="000749E2">
              <w:t>0300</w:t>
            </w:r>
          </w:p>
        </w:tc>
        <w:tc>
          <w:tcPr>
            <w:tcW w:w="426" w:type="dxa"/>
            <w:gridSpan w:val="2"/>
            <w:shd w:val="solid" w:color="FFFFFF" w:fill="auto"/>
          </w:tcPr>
          <w:p w14:paraId="1793C8F4" w14:textId="77777777" w:rsidR="00EF2DA4" w:rsidRPr="000749E2" w:rsidRDefault="00EF2DA4" w:rsidP="005076D8">
            <w:pPr>
              <w:pStyle w:val="TAL"/>
            </w:pPr>
            <w:r w:rsidRPr="000749E2">
              <w:t>-</w:t>
            </w:r>
          </w:p>
        </w:tc>
        <w:tc>
          <w:tcPr>
            <w:tcW w:w="4062" w:type="dxa"/>
            <w:gridSpan w:val="2"/>
            <w:shd w:val="solid" w:color="FFFFFF" w:fill="auto"/>
          </w:tcPr>
          <w:p w14:paraId="1B90F184" w14:textId="77777777" w:rsidR="00EF2DA4" w:rsidRPr="000749E2" w:rsidRDefault="00EF2DA4" w:rsidP="005076D8">
            <w:pPr>
              <w:pStyle w:val="TAL"/>
            </w:pPr>
            <w:r w:rsidRPr="000749E2">
              <w:t>Update generic procedure 4.5A.7</w:t>
            </w:r>
          </w:p>
        </w:tc>
        <w:tc>
          <w:tcPr>
            <w:tcW w:w="415" w:type="dxa"/>
            <w:gridSpan w:val="2"/>
            <w:shd w:val="solid" w:color="FFFFFF" w:fill="auto"/>
          </w:tcPr>
          <w:p w14:paraId="228E0343" w14:textId="77777777" w:rsidR="00EF2DA4" w:rsidRPr="000749E2" w:rsidRDefault="00EF2DA4" w:rsidP="005076D8">
            <w:pPr>
              <w:pStyle w:val="TAL"/>
            </w:pPr>
            <w:r w:rsidRPr="000749E2">
              <w:t>F</w:t>
            </w:r>
          </w:p>
        </w:tc>
        <w:tc>
          <w:tcPr>
            <w:tcW w:w="708" w:type="dxa"/>
            <w:gridSpan w:val="2"/>
            <w:shd w:val="solid" w:color="FFFFFF" w:fill="auto"/>
          </w:tcPr>
          <w:p w14:paraId="3D1FDE8F" w14:textId="77777777" w:rsidR="00EF2DA4" w:rsidRPr="000749E2" w:rsidRDefault="00EF2DA4" w:rsidP="005076D8">
            <w:pPr>
              <w:pStyle w:val="TAL"/>
            </w:pPr>
            <w:r w:rsidRPr="000749E2">
              <w:t>10.0.0</w:t>
            </w:r>
          </w:p>
        </w:tc>
        <w:tc>
          <w:tcPr>
            <w:tcW w:w="708" w:type="dxa"/>
            <w:gridSpan w:val="2"/>
            <w:shd w:val="solid" w:color="FFFFFF" w:fill="auto"/>
          </w:tcPr>
          <w:p w14:paraId="0AA9D6CA" w14:textId="77777777" w:rsidR="00EF2DA4" w:rsidRPr="000749E2" w:rsidRDefault="00EF2DA4" w:rsidP="005076D8">
            <w:pPr>
              <w:pStyle w:val="TAL"/>
            </w:pPr>
            <w:r w:rsidRPr="000749E2">
              <w:t>10.1.0</w:t>
            </w:r>
          </w:p>
        </w:tc>
        <w:tc>
          <w:tcPr>
            <w:tcW w:w="1033" w:type="dxa"/>
            <w:gridSpan w:val="2"/>
            <w:shd w:val="solid" w:color="FFFFFF" w:fill="auto"/>
          </w:tcPr>
          <w:p w14:paraId="30A1B7C2" w14:textId="77777777" w:rsidR="00EF2DA4" w:rsidRPr="000749E2" w:rsidRDefault="00EF2DA4" w:rsidP="005076D8">
            <w:pPr>
              <w:pStyle w:val="TAL"/>
            </w:pPr>
            <w:r w:rsidRPr="000749E2">
              <w:t>R5-121414</w:t>
            </w:r>
          </w:p>
        </w:tc>
      </w:tr>
      <w:tr w:rsidR="00EF2DA4" w:rsidRPr="000749E2" w14:paraId="01A00ED9" w14:textId="77777777" w:rsidTr="001C22E1">
        <w:trPr>
          <w:gridAfter w:val="1"/>
          <w:wAfter w:w="21" w:type="dxa"/>
          <w:jc w:val="center"/>
        </w:trPr>
        <w:tc>
          <w:tcPr>
            <w:tcW w:w="638" w:type="dxa"/>
            <w:gridSpan w:val="2"/>
            <w:shd w:val="solid" w:color="FFFFFF" w:fill="auto"/>
          </w:tcPr>
          <w:p w14:paraId="4E3E824C" w14:textId="77777777" w:rsidR="00EF2DA4" w:rsidRPr="000749E2" w:rsidRDefault="00EF2DA4" w:rsidP="005076D8">
            <w:pPr>
              <w:pStyle w:val="TAL"/>
            </w:pPr>
            <w:r w:rsidRPr="000749E2">
              <w:t>RP#56</w:t>
            </w:r>
          </w:p>
        </w:tc>
        <w:tc>
          <w:tcPr>
            <w:tcW w:w="1134" w:type="dxa"/>
            <w:gridSpan w:val="2"/>
            <w:shd w:val="solid" w:color="FFFFFF" w:fill="auto"/>
          </w:tcPr>
          <w:p w14:paraId="4F197054" w14:textId="77777777" w:rsidR="00EF2DA4" w:rsidRPr="000749E2" w:rsidRDefault="00EF2DA4" w:rsidP="005076D8">
            <w:pPr>
              <w:pStyle w:val="TAL"/>
            </w:pPr>
            <w:r w:rsidRPr="000749E2">
              <w:t>RP-120644</w:t>
            </w:r>
          </w:p>
        </w:tc>
        <w:tc>
          <w:tcPr>
            <w:tcW w:w="567" w:type="dxa"/>
            <w:gridSpan w:val="2"/>
            <w:shd w:val="solid" w:color="FFFFFF" w:fill="auto"/>
          </w:tcPr>
          <w:p w14:paraId="1DF734BD" w14:textId="77777777" w:rsidR="00EF2DA4" w:rsidRPr="000749E2" w:rsidRDefault="00EF2DA4" w:rsidP="005076D8">
            <w:pPr>
              <w:pStyle w:val="TAL"/>
            </w:pPr>
            <w:r w:rsidRPr="000749E2">
              <w:t>0301</w:t>
            </w:r>
          </w:p>
        </w:tc>
        <w:tc>
          <w:tcPr>
            <w:tcW w:w="426" w:type="dxa"/>
            <w:gridSpan w:val="2"/>
            <w:shd w:val="solid" w:color="FFFFFF" w:fill="auto"/>
          </w:tcPr>
          <w:p w14:paraId="2FAEF18E" w14:textId="77777777" w:rsidR="00EF2DA4" w:rsidRPr="000749E2" w:rsidRDefault="00EF2DA4" w:rsidP="005076D8">
            <w:pPr>
              <w:pStyle w:val="TAL"/>
            </w:pPr>
            <w:r w:rsidRPr="000749E2">
              <w:t>-</w:t>
            </w:r>
          </w:p>
        </w:tc>
        <w:tc>
          <w:tcPr>
            <w:tcW w:w="4062" w:type="dxa"/>
            <w:gridSpan w:val="2"/>
            <w:shd w:val="solid" w:color="FFFFFF" w:fill="auto"/>
          </w:tcPr>
          <w:p w14:paraId="6575A595" w14:textId="77777777" w:rsidR="00EF2DA4" w:rsidRPr="000749E2" w:rsidRDefault="00EF2DA4" w:rsidP="005076D8">
            <w:pPr>
              <w:pStyle w:val="TAL"/>
            </w:pPr>
            <w:r w:rsidRPr="000749E2">
              <w:t>Update generic procedure 4.5A.3</w:t>
            </w:r>
          </w:p>
        </w:tc>
        <w:tc>
          <w:tcPr>
            <w:tcW w:w="415" w:type="dxa"/>
            <w:gridSpan w:val="2"/>
            <w:shd w:val="solid" w:color="FFFFFF" w:fill="auto"/>
          </w:tcPr>
          <w:p w14:paraId="6D5E2C87" w14:textId="77777777" w:rsidR="00EF2DA4" w:rsidRPr="000749E2" w:rsidRDefault="00EF2DA4" w:rsidP="005076D8">
            <w:pPr>
              <w:pStyle w:val="TAL"/>
            </w:pPr>
            <w:r w:rsidRPr="000749E2">
              <w:t>F</w:t>
            </w:r>
          </w:p>
        </w:tc>
        <w:tc>
          <w:tcPr>
            <w:tcW w:w="708" w:type="dxa"/>
            <w:gridSpan w:val="2"/>
            <w:shd w:val="solid" w:color="FFFFFF" w:fill="auto"/>
          </w:tcPr>
          <w:p w14:paraId="50DF2A5B" w14:textId="77777777" w:rsidR="00EF2DA4" w:rsidRPr="000749E2" w:rsidRDefault="00EF2DA4" w:rsidP="005076D8">
            <w:pPr>
              <w:pStyle w:val="TAL"/>
            </w:pPr>
            <w:r w:rsidRPr="000749E2">
              <w:t>10.0.0</w:t>
            </w:r>
          </w:p>
        </w:tc>
        <w:tc>
          <w:tcPr>
            <w:tcW w:w="708" w:type="dxa"/>
            <w:gridSpan w:val="2"/>
            <w:shd w:val="solid" w:color="FFFFFF" w:fill="auto"/>
          </w:tcPr>
          <w:p w14:paraId="1C68D3E1" w14:textId="77777777" w:rsidR="00EF2DA4" w:rsidRPr="000749E2" w:rsidRDefault="00EF2DA4" w:rsidP="005076D8">
            <w:pPr>
              <w:pStyle w:val="TAL"/>
            </w:pPr>
            <w:r w:rsidRPr="000749E2">
              <w:t>10.1.0</w:t>
            </w:r>
          </w:p>
        </w:tc>
        <w:tc>
          <w:tcPr>
            <w:tcW w:w="1033" w:type="dxa"/>
            <w:gridSpan w:val="2"/>
            <w:shd w:val="solid" w:color="FFFFFF" w:fill="auto"/>
          </w:tcPr>
          <w:p w14:paraId="7C952B03" w14:textId="77777777" w:rsidR="00EF2DA4" w:rsidRPr="000749E2" w:rsidRDefault="00EF2DA4" w:rsidP="005076D8">
            <w:pPr>
              <w:pStyle w:val="TAL"/>
            </w:pPr>
            <w:r w:rsidRPr="000749E2">
              <w:t>R5-121439</w:t>
            </w:r>
          </w:p>
        </w:tc>
      </w:tr>
      <w:tr w:rsidR="00EF2DA4" w:rsidRPr="000749E2" w14:paraId="323FD106" w14:textId="77777777" w:rsidTr="001C22E1">
        <w:trPr>
          <w:gridAfter w:val="1"/>
          <w:wAfter w:w="21" w:type="dxa"/>
          <w:jc w:val="center"/>
        </w:trPr>
        <w:tc>
          <w:tcPr>
            <w:tcW w:w="638" w:type="dxa"/>
            <w:gridSpan w:val="2"/>
            <w:shd w:val="solid" w:color="FFFFFF" w:fill="auto"/>
          </w:tcPr>
          <w:p w14:paraId="74665EF0" w14:textId="77777777" w:rsidR="00EF2DA4" w:rsidRPr="000749E2" w:rsidRDefault="00EF2DA4" w:rsidP="005076D8">
            <w:pPr>
              <w:pStyle w:val="TAL"/>
            </w:pPr>
            <w:r w:rsidRPr="000749E2">
              <w:t>RP#56</w:t>
            </w:r>
          </w:p>
        </w:tc>
        <w:tc>
          <w:tcPr>
            <w:tcW w:w="1134" w:type="dxa"/>
            <w:gridSpan w:val="2"/>
            <w:shd w:val="solid" w:color="FFFFFF" w:fill="auto"/>
          </w:tcPr>
          <w:p w14:paraId="165521AA" w14:textId="77777777" w:rsidR="00EF2DA4" w:rsidRPr="000749E2" w:rsidRDefault="00EF2DA4" w:rsidP="005076D8">
            <w:pPr>
              <w:pStyle w:val="TAL"/>
            </w:pPr>
            <w:r w:rsidRPr="000749E2">
              <w:t>RP-120644</w:t>
            </w:r>
          </w:p>
        </w:tc>
        <w:tc>
          <w:tcPr>
            <w:tcW w:w="567" w:type="dxa"/>
            <w:gridSpan w:val="2"/>
            <w:shd w:val="solid" w:color="FFFFFF" w:fill="auto"/>
          </w:tcPr>
          <w:p w14:paraId="5AF93B2B" w14:textId="77777777" w:rsidR="00EF2DA4" w:rsidRPr="000749E2" w:rsidRDefault="00EF2DA4" w:rsidP="005076D8">
            <w:pPr>
              <w:pStyle w:val="TAL"/>
            </w:pPr>
            <w:r w:rsidRPr="000749E2">
              <w:t>0302</w:t>
            </w:r>
          </w:p>
        </w:tc>
        <w:tc>
          <w:tcPr>
            <w:tcW w:w="426" w:type="dxa"/>
            <w:gridSpan w:val="2"/>
            <w:shd w:val="solid" w:color="FFFFFF" w:fill="auto"/>
          </w:tcPr>
          <w:p w14:paraId="265FB43E" w14:textId="77777777" w:rsidR="00EF2DA4" w:rsidRPr="000749E2" w:rsidRDefault="00EF2DA4" w:rsidP="005076D8">
            <w:pPr>
              <w:pStyle w:val="TAL"/>
            </w:pPr>
            <w:r w:rsidRPr="000749E2">
              <w:t>-</w:t>
            </w:r>
          </w:p>
        </w:tc>
        <w:tc>
          <w:tcPr>
            <w:tcW w:w="4062" w:type="dxa"/>
            <w:gridSpan w:val="2"/>
            <w:shd w:val="solid" w:color="FFFFFF" w:fill="auto"/>
          </w:tcPr>
          <w:p w14:paraId="40927D46" w14:textId="77777777" w:rsidR="00EF2DA4" w:rsidRPr="000749E2" w:rsidRDefault="00EF2DA4" w:rsidP="005076D8">
            <w:pPr>
              <w:pStyle w:val="TAL"/>
            </w:pPr>
            <w:r w:rsidRPr="000749E2">
              <w:t xml:space="preserve">Correction to </w:t>
            </w:r>
            <w:proofErr w:type="spellStart"/>
            <w:r w:rsidRPr="000749E2">
              <w:t>RadioResourceConfigCommon</w:t>
            </w:r>
            <w:proofErr w:type="spellEnd"/>
            <w:r w:rsidRPr="000749E2">
              <w:t>-DEFAULT</w:t>
            </w:r>
          </w:p>
        </w:tc>
        <w:tc>
          <w:tcPr>
            <w:tcW w:w="415" w:type="dxa"/>
            <w:gridSpan w:val="2"/>
            <w:shd w:val="solid" w:color="FFFFFF" w:fill="auto"/>
          </w:tcPr>
          <w:p w14:paraId="4EDCBC99" w14:textId="77777777" w:rsidR="00EF2DA4" w:rsidRPr="000749E2" w:rsidRDefault="00EF2DA4" w:rsidP="005076D8">
            <w:pPr>
              <w:pStyle w:val="TAL"/>
            </w:pPr>
            <w:r w:rsidRPr="000749E2">
              <w:t>F</w:t>
            </w:r>
          </w:p>
        </w:tc>
        <w:tc>
          <w:tcPr>
            <w:tcW w:w="708" w:type="dxa"/>
            <w:gridSpan w:val="2"/>
            <w:shd w:val="solid" w:color="FFFFFF" w:fill="auto"/>
          </w:tcPr>
          <w:p w14:paraId="053C0F14" w14:textId="77777777" w:rsidR="00EF2DA4" w:rsidRPr="000749E2" w:rsidRDefault="00EF2DA4" w:rsidP="005076D8">
            <w:pPr>
              <w:pStyle w:val="TAL"/>
            </w:pPr>
            <w:r w:rsidRPr="000749E2">
              <w:t>10.0.0</w:t>
            </w:r>
          </w:p>
        </w:tc>
        <w:tc>
          <w:tcPr>
            <w:tcW w:w="708" w:type="dxa"/>
            <w:gridSpan w:val="2"/>
            <w:shd w:val="solid" w:color="FFFFFF" w:fill="auto"/>
          </w:tcPr>
          <w:p w14:paraId="6C1B2F68" w14:textId="77777777" w:rsidR="00EF2DA4" w:rsidRPr="000749E2" w:rsidRDefault="00EF2DA4" w:rsidP="005076D8">
            <w:pPr>
              <w:pStyle w:val="TAL"/>
            </w:pPr>
            <w:r w:rsidRPr="000749E2">
              <w:t>10.1.0</w:t>
            </w:r>
          </w:p>
        </w:tc>
        <w:tc>
          <w:tcPr>
            <w:tcW w:w="1033" w:type="dxa"/>
            <w:gridSpan w:val="2"/>
            <w:shd w:val="solid" w:color="FFFFFF" w:fill="auto"/>
          </w:tcPr>
          <w:p w14:paraId="69F68B03" w14:textId="77777777" w:rsidR="00EF2DA4" w:rsidRPr="000749E2" w:rsidRDefault="00EF2DA4" w:rsidP="005076D8">
            <w:pPr>
              <w:pStyle w:val="TAL"/>
            </w:pPr>
            <w:r w:rsidRPr="000749E2">
              <w:t>R5-121447</w:t>
            </w:r>
          </w:p>
        </w:tc>
      </w:tr>
      <w:tr w:rsidR="00EF2DA4" w:rsidRPr="000749E2" w14:paraId="1069C725" w14:textId="77777777" w:rsidTr="001C22E1">
        <w:trPr>
          <w:gridAfter w:val="1"/>
          <w:wAfter w:w="21" w:type="dxa"/>
          <w:jc w:val="center"/>
        </w:trPr>
        <w:tc>
          <w:tcPr>
            <w:tcW w:w="638" w:type="dxa"/>
            <w:gridSpan w:val="2"/>
            <w:shd w:val="solid" w:color="FFFFFF" w:fill="auto"/>
          </w:tcPr>
          <w:p w14:paraId="5542B256" w14:textId="77777777" w:rsidR="00EF2DA4" w:rsidRPr="000749E2" w:rsidRDefault="00EF2DA4" w:rsidP="005076D8">
            <w:pPr>
              <w:pStyle w:val="TAL"/>
            </w:pPr>
            <w:r w:rsidRPr="000749E2">
              <w:t>RP#56</w:t>
            </w:r>
          </w:p>
        </w:tc>
        <w:tc>
          <w:tcPr>
            <w:tcW w:w="1134" w:type="dxa"/>
            <w:gridSpan w:val="2"/>
            <w:shd w:val="solid" w:color="FFFFFF" w:fill="auto"/>
          </w:tcPr>
          <w:p w14:paraId="7AC0814E" w14:textId="77777777" w:rsidR="00EF2DA4" w:rsidRPr="000749E2" w:rsidRDefault="00EF2DA4" w:rsidP="005076D8">
            <w:pPr>
              <w:pStyle w:val="TAL"/>
            </w:pPr>
            <w:r w:rsidRPr="000749E2">
              <w:t>RP-120641</w:t>
            </w:r>
          </w:p>
        </w:tc>
        <w:tc>
          <w:tcPr>
            <w:tcW w:w="567" w:type="dxa"/>
            <w:gridSpan w:val="2"/>
            <w:shd w:val="solid" w:color="FFFFFF" w:fill="auto"/>
          </w:tcPr>
          <w:p w14:paraId="462D7509" w14:textId="77777777" w:rsidR="00EF2DA4" w:rsidRPr="000749E2" w:rsidRDefault="00EF2DA4" w:rsidP="005076D8">
            <w:pPr>
              <w:pStyle w:val="TAL"/>
            </w:pPr>
            <w:r w:rsidRPr="000749E2">
              <w:t>0304</w:t>
            </w:r>
          </w:p>
        </w:tc>
        <w:tc>
          <w:tcPr>
            <w:tcW w:w="426" w:type="dxa"/>
            <w:gridSpan w:val="2"/>
            <w:shd w:val="solid" w:color="FFFFFF" w:fill="auto"/>
          </w:tcPr>
          <w:p w14:paraId="58EFC318" w14:textId="77777777" w:rsidR="00EF2DA4" w:rsidRPr="000749E2" w:rsidRDefault="00EF2DA4" w:rsidP="005076D8">
            <w:pPr>
              <w:pStyle w:val="TAL"/>
            </w:pPr>
            <w:r w:rsidRPr="000749E2">
              <w:t>-</w:t>
            </w:r>
          </w:p>
        </w:tc>
        <w:tc>
          <w:tcPr>
            <w:tcW w:w="4062" w:type="dxa"/>
            <w:gridSpan w:val="2"/>
            <w:shd w:val="solid" w:color="FFFFFF" w:fill="auto"/>
          </w:tcPr>
          <w:p w14:paraId="011C4DFC" w14:textId="77777777" w:rsidR="00EF2DA4" w:rsidRPr="000749E2" w:rsidRDefault="00EF2DA4" w:rsidP="005076D8">
            <w:pPr>
              <w:pStyle w:val="TAL"/>
            </w:pPr>
            <w:r w:rsidRPr="000749E2">
              <w:t>Removing 5.2A.3 for State 2A</w:t>
            </w:r>
          </w:p>
        </w:tc>
        <w:tc>
          <w:tcPr>
            <w:tcW w:w="415" w:type="dxa"/>
            <w:gridSpan w:val="2"/>
            <w:shd w:val="solid" w:color="FFFFFF" w:fill="auto"/>
          </w:tcPr>
          <w:p w14:paraId="35E85CFE" w14:textId="77777777" w:rsidR="00EF2DA4" w:rsidRPr="000749E2" w:rsidRDefault="00EF2DA4" w:rsidP="005076D8">
            <w:pPr>
              <w:pStyle w:val="TAL"/>
            </w:pPr>
            <w:r w:rsidRPr="000749E2">
              <w:t>F</w:t>
            </w:r>
          </w:p>
        </w:tc>
        <w:tc>
          <w:tcPr>
            <w:tcW w:w="708" w:type="dxa"/>
            <w:gridSpan w:val="2"/>
            <w:shd w:val="solid" w:color="FFFFFF" w:fill="auto"/>
          </w:tcPr>
          <w:p w14:paraId="2E4448B4" w14:textId="77777777" w:rsidR="00EF2DA4" w:rsidRPr="000749E2" w:rsidRDefault="00EF2DA4" w:rsidP="005076D8">
            <w:pPr>
              <w:pStyle w:val="TAL"/>
            </w:pPr>
            <w:r w:rsidRPr="000749E2">
              <w:t>10.0.0</w:t>
            </w:r>
          </w:p>
        </w:tc>
        <w:tc>
          <w:tcPr>
            <w:tcW w:w="708" w:type="dxa"/>
            <w:gridSpan w:val="2"/>
            <w:shd w:val="solid" w:color="FFFFFF" w:fill="auto"/>
          </w:tcPr>
          <w:p w14:paraId="0CA5EAD3" w14:textId="77777777" w:rsidR="00EF2DA4" w:rsidRPr="000749E2" w:rsidRDefault="00EF2DA4" w:rsidP="005076D8">
            <w:pPr>
              <w:pStyle w:val="TAL"/>
            </w:pPr>
            <w:r w:rsidRPr="000749E2">
              <w:t>10.1.0</w:t>
            </w:r>
          </w:p>
        </w:tc>
        <w:tc>
          <w:tcPr>
            <w:tcW w:w="1033" w:type="dxa"/>
            <w:gridSpan w:val="2"/>
            <w:shd w:val="solid" w:color="FFFFFF" w:fill="auto"/>
          </w:tcPr>
          <w:p w14:paraId="542E546D" w14:textId="77777777" w:rsidR="00EF2DA4" w:rsidRPr="000749E2" w:rsidRDefault="00EF2DA4" w:rsidP="005076D8">
            <w:pPr>
              <w:pStyle w:val="TAL"/>
            </w:pPr>
            <w:r w:rsidRPr="000749E2">
              <w:t>R5-121521</w:t>
            </w:r>
          </w:p>
        </w:tc>
      </w:tr>
      <w:tr w:rsidR="00EF2DA4" w:rsidRPr="000749E2" w14:paraId="456222EB" w14:textId="77777777" w:rsidTr="001C22E1">
        <w:trPr>
          <w:gridAfter w:val="1"/>
          <w:wAfter w:w="21" w:type="dxa"/>
          <w:jc w:val="center"/>
        </w:trPr>
        <w:tc>
          <w:tcPr>
            <w:tcW w:w="638" w:type="dxa"/>
            <w:gridSpan w:val="2"/>
            <w:shd w:val="solid" w:color="FFFFFF" w:fill="auto"/>
          </w:tcPr>
          <w:p w14:paraId="45099F59" w14:textId="77777777" w:rsidR="00EF2DA4" w:rsidRPr="000749E2" w:rsidRDefault="00EF2DA4" w:rsidP="005076D8">
            <w:pPr>
              <w:pStyle w:val="TAL"/>
            </w:pPr>
            <w:r w:rsidRPr="000749E2">
              <w:t>RP#56</w:t>
            </w:r>
          </w:p>
        </w:tc>
        <w:tc>
          <w:tcPr>
            <w:tcW w:w="1134" w:type="dxa"/>
            <w:gridSpan w:val="2"/>
            <w:shd w:val="solid" w:color="FFFFFF" w:fill="auto"/>
          </w:tcPr>
          <w:p w14:paraId="1D32E90F" w14:textId="77777777" w:rsidR="00EF2DA4" w:rsidRPr="000749E2" w:rsidRDefault="00EF2DA4" w:rsidP="005076D8">
            <w:pPr>
              <w:pStyle w:val="TAL"/>
            </w:pPr>
            <w:r w:rsidRPr="000749E2">
              <w:t>RP-120641</w:t>
            </w:r>
          </w:p>
        </w:tc>
        <w:tc>
          <w:tcPr>
            <w:tcW w:w="567" w:type="dxa"/>
            <w:gridSpan w:val="2"/>
            <w:shd w:val="solid" w:color="FFFFFF" w:fill="auto"/>
          </w:tcPr>
          <w:p w14:paraId="4523A21D" w14:textId="77777777" w:rsidR="00EF2DA4" w:rsidRPr="000749E2" w:rsidRDefault="00EF2DA4" w:rsidP="005076D8">
            <w:pPr>
              <w:pStyle w:val="TAL"/>
            </w:pPr>
            <w:r w:rsidRPr="000749E2">
              <w:t>0305</w:t>
            </w:r>
          </w:p>
        </w:tc>
        <w:tc>
          <w:tcPr>
            <w:tcW w:w="426" w:type="dxa"/>
            <w:gridSpan w:val="2"/>
            <w:shd w:val="solid" w:color="FFFFFF" w:fill="auto"/>
          </w:tcPr>
          <w:p w14:paraId="030F1F2F" w14:textId="77777777" w:rsidR="00EF2DA4" w:rsidRPr="000749E2" w:rsidRDefault="00EF2DA4" w:rsidP="005076D8">
            <w:pPr>
              <w:pStyle w:val="TAL"/>
            </w:pPr>
            <w:r w:rsidRPr="000749E2">
              <w:t>-</w:t>
            </w:r>
          </w:p>
        </w:tc>
        <w:tc>
          <w:tcPr>
            <w:tcW w:w="4062" w:type="dxa"/>
            <w:gridSpan w:val="2"/>
            <w:shd w:val="solid" w:color="FFFFFF" w:fill="auto"/>
          </w:tcPr>
          <w:p w14:paraId="762C1015" w14:textId="77777777" w:rsidR="00EF2DA4" w:rsidRPr="000749E2" w:rsidRDefault="00EF2DA4" w:rsidP="005076D8">
            <w:pPr>
              <w:pStyle w:val="TAL"/>
            </w:pPr>
            <w:r w:rsidRPr="000749E2">
              <w:t>Addition of A-GNSS testing to Test frequencies clause 4.3.1</w:t>
            </w:r>
          </w:p>
        </w:tc>
        <w:tc>
          <w:tcPr>
            <w:tcW w:w="415" w:type="dxa"/>
            <w:gridSpan w:val="2"/>
            <w:shd w:val="solid" w:color="FFFFFF" w:fill="auto"/>
          </w:tcPr>
          <w:p w14:paraId="1371F6D0" w14:textId="77777777" w:rsidR="00EF2DA4" w:rsidRPr="000749E2" w:rsidRDefault="00EF2DA4" w:rsidP="005076D8">
            <w:pPr>
              <w:pStyle w:val="TAL"/>
            </w:pPr>
            <w:r w:rsidRPr="000749E2">
              <w:t>F</w:t>
            </w:r>
          </w:p>
        </w:tc>
        <w:tc>
          <w:tcPr>
            <w:tcW w:w="708" w:type="dxa"/>
            <w:gridSpan w:val="2"/>
            <w:shd w:val="solid" w:color="FFFFFF" w:fill="auto"/>
          </w:tcPr>
          <w:p w14:paraId="16163373" w14:textId="77777777" w:rsidR="00EF2DA4" w:rsidRPr="000749E2" w:rsidRDefault="00EF2DA4" w:rsidP="005076D8">
            <w:pPr>
              <w:pStyle w:val="TAL"/>
            </w:pPr>
            <w:r w:rsidRPr="000749E2">
              <w:t>10.0.0</w:t>
            </w:r>
          </w:p>
        </w:tc>
        <w:tc>
          <w:tcPr>
            <w:tcW w:w="708" w:type="dxa"/>
            <w:gridSpan w:val="2"/>
            <w:shd w:val="solid" w:color="FFFFFF" w:fill="auto"/>
          </w:tcPr>
          <w:p w14:paraId="6CC08ADB" w14:textId="77777777" w:rsidR="00EF2DA4" w:rsidRPr="000749E2" w:rsidRDefault="00EF2DA4" w:rsidP="005076D8">
            <w:pPr>
              <w:pStyle w:val="TAL"/>
            </w:pPr>
            <w:r w:rsidRPr="000749E2">
              <w:t>10.1.0</w:t>
            </w:r>
          </w:p>
        </w:tc>
        <w:tc>
          <w:tcPr>
            <w:tcW w:w="1033" w:type="dxa"/>
            <w:gridSpan w:val="2"/>
            <w:shd w:val="solid" w:color="FFFFFF" w:fill="auto"/>
          </w:tcPr>
          <w:p w14:paraId="319BE9B9" w14:textId="77777777" w:rsidR="00EF2DA4" w:rsidRPr="000749E2" w:rsidRDefault="00EF2DA4" w:rsidP="005076D8">
            <w:pPr>
              <w:pStyle w:val="TAL"/>
            </w:pPr>
            <w:r w:rsidRPr="000749E2">
              <w:t>R5-121543</w:t>
            </w:r>
          </w:p>
        </w:tc>
      </w:tr>
      <w:tr w:rsidR="00EF2DA4" w:rsidRPr="000749E2" w14:paraId="39AFA007" w14:textId="77777777" w:rsidTr="001C22E1">
        <w:trPr>
          <w:gridAfter w:val="1"/>
          <w:wAfter w:w="21" w:type="dxa"/>
          <w:jc w:val="center"/>
        </w:trPr>
        <w:tc>
          <w:tcPr>
            <w:tcW w:w="638" w:type="dxa"/>
            <w:gridSpan w:val="2"/>
            <w:shd w:val="solid" w:color="FFFFFF" w:fill="auto"/>
          </w:tcPr>
          <w:p w14:paraId="60E25A80" w14:textId="77777777" w:rsidR="00EF2DA4" w:rsidRPr="000749E2" w:rsidRDefault="00EF2DA4" w:rsidP="005076D8">
            <w:pPr>
              <w:pStyle w:val="TAL"/>
            </w:pPr>
            <w:r w:rsidRPr="000749E2">
              <w:t>RP#56</w:t>
            </w:r>
          </w:p>
        </w:tc>
        <w:tc>
          <w:tcPr>
            <w:tcW w:w="1134" w:type="dxa"/>
            <w:gridSpan w:val="2"/>
            <w:shd w:val="solid" w:color="FFFFFF" w:fill="auto"/>
          </w:tcPr>
          <w:p w14:paraId="66B6C520" w14:textId="77777777" w:rsidR="00EF2DA4" w:rsidRPr="000749E2" w:rsidRDefault="00EF2DA4" w:rsidP="005076D8">
            <w:pPr>
              <w:pStyle w:val="TAL"/>
            </w:pPr>
            <w:r w:rsidRPr="000749E2">
              <w:t>RP-120641</w:t>
            </w:r>
          </w:p>
        </w:tc>
        <w:tc>
          <w:tcPr>
            <w:tcW w:w="567" w:type="dxa"/>
            <w:gridSpan w:val="2"/>
            <w:shd w:val="solid" w:color="FFFFFF" w:fill="auto"/>
          </w:tcPr>
          <w:p w14:paraId="0CB55AA8" w14:textId="77777777" w:rsidR="00EF2DA4" w:rsidRPr="000749E2" w:rsidRDefault="00EF2DA4" w:rsidP="005076D8">
            <w:pPr>
              <w:pStyle w:val="TAL"/>
            </w:pPr>
            <w:r w:rsidRPr="000749E2">
              <w:t>0306</w:t>
            </w:r>
          </w:p>
        </w:tc>
        <w:tc>
          <w:tcPr>
            <w:tcW w:w="426" w:type="dxa"/>
            <w:gridSpan w:val="2"/>
            <w:shd w:val="solid" w:color="FFFFFF" w:fill="auto"/>
          </w:tcPr>
          <w:p w14:paraId="2463A671" w14:textId="77777777" w:rsidR="00EF2DA4" w:rsidRPr="000749E2" w:rsidRDefault="00EF2DA4" w:rsidP="005076D8">
            <w:pPr>
              <w:pStyle w:val="TAL"/>
            </w:pPr>
            <w:r w:rsidRPr="000749E2">
              <w:t>-</w:t>
            </w:r>
          </w:p>
        </w:tc>
        <w:tc>
          <w:tcPr>
            <w:tcW w:w="4062" w:type="dxa"/>
            <w:gridSpan w:val="2"/>
            <w:shd w:val="solid" w:color="FFFFFF" w:fill="auto"/>
          </w:tcPr>
          <w:p w14:paraId="1DF4F480" w14:textId="77777777" w:rsidR="00EF2DA4" w:rsidRPr="000749E2" w:rsidRDefault="00EF2DA4" w:rsidP="005076D8">
            <w:pPr>
              <w:pStyle w:val="TAL"/>
            </w:pPr>
            <w:r w:rsidRPr="000749E2">
              <w:t>Ensuring all SS TX antennas are in use for whole test sequence</w:t>
            </w:r>
          </w:p>
        </w:tc>
        <w:tc>
          <w:tcPr>
            <w:tcW w:w="415" w:type="dxa"/>
            <w:gridSpan w:val="2"/>
            <w:shd w:val="solid" w:color="FFFFFF" w:fill="auto"/>
          </w:tcPr>
          <w:p w14:paraId="595495DC" w14:textId="77777777" w:rsidR="00EF2DA4" w:rsidRPr="000749E2" w:rsidRDefault="00EF2DA4" w:rsidP="005076D8">
            <w:pPr>
              <w:pStyle w:val="TAL"/>
            </w:pPr>
            <w:r w:rsidRPr="000749E2">
              <w:t>F</w:t>
            </w:r>
          </w:p>
        </w:tc>
        <w:tc>
          <w:tcPr>
            <w:tcW w:w="708" w:type="dxa"/>
            <w:gridSpan w:val="2"/>
            <w:shd w:val="solid" w:color="FFFFFF" w:fill="auto"/>
          </w:tcPr>
          <w:p w14:paraId="1D05FE14" w14:textId="77777777" w:rsidR="00EF2DA4" w:rsidRPr="000749E2" w:rsidRDefault="00EF2DA4" w:rsidP="005076D8">
            <w:pPr>
              <w:pStyle w:val="TAL"/>
            </w:pPr>
            <w:r w:rsidRPr="000749E2">
              <w:t>10.0.0</w:t>
            </w:r>
          </w:p>
        </w:tc>
        <w:tc>
          <w:tcPr>
            <w:tcW w:w="708" w:type="dxa"/>
            <w:gridSpan w:val="2"/>
            <w:shd w:val="solid" w:color="FFFFFF" w:fill="auto"/>
          </w:tcPr>
          <w:p w14:paraId="09F100FD" w14:textId="77777777" w:rsidR="00EF2DA4" w:rsidRPr="000749E2" w:rsidRDefault="00EF2DA4" w:rsidP="005076D8">
            <w:pPr>
              <w:pStyle w:val="TAL"/>
            </w:pPr>
            <w:r w:rsidRPr="000749E2">
              <w:t>10.1.0</w:t>
            </w:r>
          </w:p>
        </w:tc>
        <w:tc>
          <w:tcPr>
            <w:tcW w:w="1033" w:type="dxa"/>
            <w:gridSpan w:val="2"/>
            <w:shd w:val="solid" w:color="FFFFFF" w:fill="auto"/>
          </w:tcPr>
          <w:p w14:paraId="7DBF9477" w14:textId="77777777" w:rsidR="00EF2DA4" w:rsidRPr="000749E2" w:rsidRDefault="00EF2DA4" w:rsidP="005076D8">
            <w:pPr>
              <w:pStyle w:val="TAL"/>
            </w:pPr>
            <w:r w:rsidRPr="000749E2">
              <w:t>R5-121544</w:t>
            </w:r>
          </w:p>
        </w:tc>
      </w:tr>
      <w:tr w:rsidR="00EF2DA4" w:rsidRPr="000749E2" w14:paraId="4B58D2C0" w14:textId="77777777" w:rsidTr="001C22E1">
        <w:trPr>
          <w:gridAfter w:val="1"/>
          <w:wAfter w:w="21" w:type="dxa"/>
          <w:jc w:val="center"/>
        </w:trPr>
        <w:tc>
          <w:tcPr>
            <w:tcW w:w="638" w:type="dxa"/>
            <w:gridSpan w:val="2"/>
            <w:shd w:val="solid" w:color="FFFFFF" w:fill="auto"/>
          </w:tcPr>
          <w:p w14:paraId="219AFDB1" w14:textId="77777777" w:rsidR="00EF2DA4" w:rsidRPr="000749E2" w:rsidRDefault="00EF2DA4" w:rsidP="005076D8">
            <w:pPr>
              <w:pStyle w:val="TAL"/>
            </w:pPr>
            <w:r w:rsidRPr="000749E2">
              <w:t>RP#56</w:t>
            </w:r>
          </w:p>
        </w:tc>
        <w:tc>
          <w:tcPr>
            <w:tcW w:w="1134" w:type="dxa"/>
            <w:gridSpan w:val="2"/>
            <w:shd w:val="solid" w:color="FFFFFF" w:fill="auto"/>
          </w:tcPr>
          <w:p w14:paraId="52033E46" w14:textId="77777777" w:rsidR="00EF2DA4" w:rsidRPr="000749E2" w:rsidRDefault="00EF2DA4" w:rsidP="005076D8">
            <w:pPr>
              <w:pStyle w:val="TAL"/>
            </w:pPr>
            <w:r w:rsidRPr="000749E2">
              <w:t>RP-120641</w:t>
            </w:r>
          </w:p>
        </w:tc>
        <w:tc>
          <w:tcPr>
            <w:tcW w:w="567" w:type="dxa"/>
            <w:gridSpan w:val="2"/>
            <w:shd w:val="solid" w:color="FFFFFF" w:fill="auto"/>
          </w:tcPr>
          <w:p w14:paraId="6178EE80" w14:textId="77777777" w:rsidR="00EF2DA4" w:rsidRPr="000749E2" w:rsidRDefault="00EF2DA4" w:rsidP="005076D8">
            <w:pPr>
              <w:pStyle w:val="TAL"/>
            </w:pPr>
            <w:r w:rsidRPr="000749E2">
              <w:t>0307</w:t>
            </w:r>
          </w:p>
        </w:tc>
        <w:tc>
          <w:tcPr>
            <w:tcW w:w="426" w:type="dxa"/>
            <w:gridSpan w:val="2"/>
            <w:shd w:val="solid" w:color="FFFFFF" w:fill="auto"/>
          </w:tcPr>
          <w:p w14:paraId="776293FE" w14:textId="77777777" w:rsidR="00EF2DA4" w:rsidRPr="000749E2" w:rsidRDefault="00EF2DA4" w:rsidP="005076D8">
            <w:pPr>
              <w:pStyle w:val="TAL"/>
            </w:pPr>
            <w:r w:rsidRPr="000749E2">
              <w:t>-</w:t>
            </w:r>
          </w:p>
        </w:tc>
        <w:tc>
          <w:tcPr>
            <w:tcW w:w="4062" w:type="dxa"/>
            <w:gridSpan w:val="2"/>
            <w:shd w:val="solid" w:color="FFFFFF" w:fill="auto"/>
          </w:tcPr>
          <w:p w14:paraId="1BD45BE8" w14:textId="77777777" w:rsidR="00EF2DA4" w:rsidRPr="000749E2" w:rsidRDefault="00EF2DA4" w:rsidP="005076D8">
            <w:pPr>
              <w:pStyle w:val="TAL"/>
            </w:pPr>
            <w:r w:rsidRPr="000749E2">
              <w:t xml:space="preserve">Connection </w:t>
            </w:r>
            <w:r w:rsidR="006A16E1" w:rsidRPr="000749E2">
              <w:t>diagram</w:t>
            </w:r>
            <w:r w:rsidRPr="000749E2">
              <w:t xml:space="preserve"> for RRM 3 cell TCs with static propagation</w:t>
            </w:r>
          </w:p>
        </w:tc>
        <w:tc>
          <w:tcPr>
            <w:tcW w:w="415" w:type="dxa"/>
            <w:gridSpan w:val="2"/>
            <w:shd w:val="solid" w:color="FFFFFF" w:fill="auto"/>
          </w:tcPr>
          <w:p w14:paraId="3CD684A9" w14:textId="77777777" w:rsidR="00EF2DA4" w:rsidRPr="000749E2" w:rsidRDefault="00EF2DA4" w:rsidP="005076D8">
            <w:pPr>
              <w:pStyle w:val="TAL"/>
            </w:pPr>
            <w:r w:rsidRPr="000749E2">
              <w:t>F</w:t>
            </w:r>
          </w:p>
        </w:tc>
        <w:tc>
          <w:tcPr>
            <w:tcW w:w="708" w:type="dxa"/>
            <w:gridSpan w:val="2"/>
            <w:shd w:val="solid" w:color="FFFFFF" w:fill="auto"/>
          </w:tcPr>
          <w:p w14:paraId="0CAC15C6" w14:textId="77777777" w:rsidR="00EF2DA4" w:rsidRPr="000749E2" w:rsidRDefault="00EF2DA4" w:rsidP="005076D8">
            <w:pPr>
              <w:pStyle w:val="TAL"/>
            </w:pPr>
            <w:r w:rsidRPr="000749E2">
              <w:t>10.0.0</w:t>
            </w:r>
          </w:p>
        </w:tc>
        <w:tc>
          <w:tcPr>
            <w:tcW w:w="708" w:type="dxa"/>
            <w:gridSpan w:val="2"/>
            <w:shd w:val="solid" w:color="FFFFFF" w:fill="auto"/>
          </w:tcPr>
          <w:p w14:paraId="40CC0041" w14:textId="77777777" w:rsidR="00EF2DA4" w:rsidRPr="000749E2" w:rsidRDefault="00EF2DA4" w:rsidP="005076D8">
            <w:pPr>
              <w:pStyle w:val="TAL"/>
            </w:pPr>
            <w:r w:rsidRPr="000749E2">
              <w:t>10.1.0</w:t>
            </w:r>
          </w:p>
        </w:tc>
        <w:tc>
          <w:tcPr>
            <w:tcW w:w="1033" w:type="dxa"/>
            <w:gridSpan w:val="2"/>
            <w:shd w:val="solid" w:color="FFFFFF" w:fill="auto"/>
          </w:tcPr>
          <w:p w14:paraId="6D32A7B6" w14:textId="77777777" w:rsidR="00EF2DA4" w:rsidRPr="000749E2" w:rsidRDefault="00EF2DA4" w:rsidP="005076D8">
            <w:pPr>
              <w:pStyle w:val="TAL"/>
            </w:pPr>
            <w:r w:rsidRPr="000749E2">
              <w:t>R5-121556</w:t>
            </w:r>
          </w:p>
        </w:tc>
      </w:tr>
      <w:tr w:rsidR="00EF2DA4" w:rsidRPr="000749E2" w14:paraId="487DADD8" w14:textId="77777777" w:rsidTr="001C22E1">
        <w:trPr>
          <w:gridAfter w:val="1"/>
          <w:wAfter w:w="21" w:type="dxa"/>
          <w:jc w:val="center"/>
        </w:trPr>
        <w:tc>
          <w:tcPr>
            <w:tcW w:w="638" w:type="dxa"/>
            <w:gridSpan w:val="2"/>
            <w:shd w:val="solid" w:color="FFFFFF" w:fill="auto"/>
          </w:tcPr>
          <w:p w14:paraId="2999DD4D" w14:textId="77777777" w:rsidR="00EF2DA4" w:rsidRPr="000749E2" w:rsidRDefault="00EF2DA4" w:rsidP="005076D8">
            <w:pPr>
              <w:pStyle w:val="TAL"/>
            </w:pPr>
            <w:r w:rsidRPr="000749E2">
              <w:t>RP#56</w:t>
            </w:r>
          </w:p>
        </w:tc>
        <w:tc>
          <w:tcPr>
            <w:tcW w:w="1134" w:type="dxa"/>
            <w:gridSpan w:val="2"/>
            <w:shd w:val="solid" w:color="FFFFFF" w:fill="auto"/>
          </w:tcPr>
          <w:p w14:paraId="0ECBACBD" w14:textId="77777777" w:rsidR="00EF2DA4" w:rsidRPr="000749E2" w:rsidRDefault="00EF2DA4" w:rsidP="005076D8">
            <w:pPr>
              <w:pStyle w:val="TAL"/>
            </w:pPr>
            <w:r w:rsidRPr="000749E2">
              <w:t>RP-120644</w:t>
            </w:r>
          </w:p>
        </w:tc>
        <w:tc>
          <w:tcPr>
            <w:tcW w:w="567" w:type="dxa"/>
            <w:gridSpan w:val="2"/>
            <w:shd w:val="solid" w:color="FFFFFF" w:fill="auto"/>
          </w:tcPr>
          <w:p w14:paraId="36AE995D" w14:textId="77777777" w:rsidR="00EF2DA4" w:rsidRPr="000749E2" w:rsidRDefault="00EF2DA4" w:rsidP="005076D8">
            <w:pPr>
              <w:pStyle w:val="TAL"/>
            </w:pPr>
            <w:r w:rsidRPr="000749E2">
              <w:t>0308</w:t>
            </w:r>
          </w:p>
        </w:tc>
        <w:tc>
          <w:tcPr>
            <w:tcW w:w="426" w:type="dxa"/>
            <w:gridSpan w:val="2"/>
            <w:shd w:val="solid" w:color="FFFFFF" w:fill="auto"/>
          </w:tcPr>
          <w:p w14:paraId="633E624B" w14:textId="77777777" w:rsidR="00EF2DA4" w:rsidRPr="000749E2" w:rsidRDefault="00EF2DA4" w:rsidP="005076D8">
            <w:pPr>
              <w:pStyle w:val="TAL"/>
            </w:pPr>
            <w:r w:rsidRPr="000749E2">
              <w:t>-</w:t>
            </w:r>
          </w:p>
        </w:tc>
        <w:tc>
          <w:tcPr>
            <w:tcW w:w="4062" w:type="dxa"/>
            <w:gridSpan w:val="2"/>
            <w:shd w:val="solid" w:color="FFFFFF" w:fill="auto"/>
          </w:tcPr>
          <w:p w14:paraId="6B4DCB75" w14:textId="77777777" w:rsidR="00EF2DA4" w:rsidRPr="000749E2" w:rsidRDefault="00EF2DA4" w:rsidP="005076D8">
            <w:pPr>
              <w:pStyle w:val="TAL"/>
            </w:pPr>
            <w:r w:rsidRPr="000749E2">
              <w:t>Correction of Physical Layer configurations tables</w:t>
            </w:r>
          </w:p>
        </w:tc>
        <w:tc>
          <w:tcPr>
            <w:tcW w:w="415" w:type="dxa"/>
            <w:gridSpan w:val="2"/>
            <w:shd w:val="solid" w:color="FFFFFF" w:fill="auto"/>
          </w:tcPr>
          <w:p w14:paraId="22833D25" w14:textId="77777777" w:rsidR="00EF2DA4" w:rsidRPr="000749E2" w:rsidRDefault="00EF2DA4" w:rsidP="005076D8">
            <w:pPr>
              <w:pStyle w:val="TAL"/>
            </w:pPr>
            <w:r w:rsidRPr="000749E2">
              <w:t>F</w:t>
            </w:r>
          </w:p>
        </w:tc>
        <w:tc>
          <w:tcPr>
            <w:tcW w:w="708" w:type="dxa"/>
            <w:gridSpan w:val="2"/>
            <w:shd w:val="solid" w:color="FFFFFF" w:fill="auto"/>
          </w:tcPr>
          <w:p w14:paraId="1FCD6ED0" w14:textId="77777777" w:rsidR="00EF2DA4" w:rsidRPr="000749E2" w:rsidRDefault="00EF2DA4" w:rsidP="005076D8">
            <w:pPr>
              <w:pStyle w:val="TAL"/>
            </w:pPr>
            <w:r w:rsidRPr="000749E2">
              <w:t>10.0.0</w:t>
            </w:r>
          </w:p>
        </w:tc>
        <w:tc>
          <w:tcPr>
            <w:tcW w:w="708" w:type="dxa"/>
            <w:gridSpan w:val="2"/>
            <w:shd w:val="solid" w:color="FFFFFF" w:fill="auto"/>
          </w:tcPr>
          <w:p w14:paraId="2720E826" w14:textId="77777777" w:rsidR="00EF2DA4" w:rsidRPr="000749E2" w:rsidRDefault="00EF2DA4" w:rsidP="005076D8">
            <w:pPr>
              <w:pStyle w:val="TAL"/>
            </w:pPr>
            <w:r w:rsidRPr="000749E2">
              <w:t>10.1.0</w:t>
            </w:r>
          </w:p>
        </w:tc>
        <w:tc>
          <w:tcPr>
            <w:tcW w:w="1033" w:type="dxa"/>
            <w:gridSpan w:val="2"/>
            <w:shd w:val="solid" w:color="FFFFFF" w:fill="auto"/>
          </w:tcPr>
          <w:p w14:paraId="3476B154" w14:textId="77777777" w:rsidR="00EF2DA4" w:rsidRPr="000749E2" w:rsidRDefault="00EF2DA4" w:rsidP="005076D8">
            <w:pPr>
              <w:pStyle w:val="TAL"/>
            </w:pPr>
            <w:r w:rsidRPr="000749E2">
              <w:t>R5-121665</w:t>
            </w:r>
          </w:p>
        </w:tc>
      </w:tr>
      <w:tr w:rsidR="00EF2DA4" w:rsidRPr="000749E2" w14:paraId="368B1E0B" w14:textId="77777777" w:rsidTr="001C22E1">
        <w:trPr>
          <w:gridAfter w:val="1"/>
          <w:wAfter w:w="21" w:type="dxa"/>
          <w:jc w:val="center"/>
        </w:trPr>
        <w:tc>
          <w:tcPr>
            <w:tcW w:w="638" w:type="dxa"/>
            <w:gridSpan w:val="2"/>
            <w:shd w:val="solid" w:color="FFFFFF" w:fill="auto"/>
          </w:tcPr>
          <w:p w14:paraId="18831881" w14:textId="77777777" w:rsidR="00EF2DA4" w:rsidRPr="000749E2" w:rsidRDefault="00EF2DA4" w:rsidP="005076D8">
            <w:pPr>
              <w:pStyle w:val="TAL"/>
            </w:pPr>
            <w:r w:rsidRPr="000749E2">
              <w:t>RP#56</w:t>
            </w:r>
          </w:p>
        </w:tc>
        <w:tc>
          <w:tcPr>
            <w:tcW w:w="1134" w:type="dxa"/>
            <w:gridSpan w:val="2"/>
            <w:shd w:val="solid" w:color="FFFFFF" w:fill="auto"/>
          </w:tcPr>
          <w:p w14:paraId="784FC8F4" w14:textId="77777777" w:rsidR="00EF2DA4" w:rsidRPr="000749E2" w:rsidRDefault="00EF2DA4" w:rsidP="005076D8">
            <w:pPr>
              <w:pStyle w:val="TAL"/>
            </w:pPr>
            <w:r w:rsidRPr="000749E2">
              <w:t>RP-120644</w:t>
            </w:r>
          </w:p>
        </w:tc>
        <w:tc>
          <w:tcPr>
            <w:tcW w:w="567" w:type="dxa"/>
            <w:gridSpan w:val="2"/>
            <w:shd w:val="solid" w:color="FFFFFF" w:fill="auto"/>
          </w:tcPr>
          <w:p w14:paraId="27DD2C68" w14:textId="77777777" w:rsidR="00EF2DA4" w:rsidRPr="000749E2" w:rsidRDefault="00EF2DA4" w:rsidP="005076D8">
            <w:pPr>
              <w:pStyle w:val="TAL"/>
            </w:pPr>
            <w:r w:rsidRPr="000749E2">
              <w:t>0309</w:t>
            </w:r>
          </w:p>
        </w:tc>
        <w:tc>
          <w:tcPr>
            <w:tcW w:w="426" w:type="dxa"/>
            <w:gridSpan w:val="2"/>
            <w:shd w:val="solid" w:color="FFFFFF" w:fill="auto"/>
          </w:tcPr>
          <w:p w14:paraId="6AFD5DAE" w14:textId="77777777" w:rsidR="00EF2DA4" w:rsidRPr="000749E2" w:rsidRDefault="00EF2DA4" w:rsidP="005076D8">
            <w:pPr>
              <w:pStyle w:val="TAL"/>
            </w:pPr>
            <w:r w:rsidRPr="000749E2">
              <w:t>-</w:t>
            </w:r>
          </w:p>
        </w:tc>
        <w:tc>
          <w:tcPr>
            <w:tcW w:w="4062" w:type="dxa"/>
            <w:gridSpan w:val="2"/>
            <w:shd w:val="solid" w:color="FFFFFF" w:fill="auto"/>
          </w:tcPr>
          <w:p w14:paraId="14FFDC7E" w14:textId="77777777" w:rsidR="00EF2DA4" w:rsidRPr="000749E2" w:rsidRDefault="00EF2DA4" w:rsidP="005076D8">
            <w:pPr>
              <w:pStyle w:val="TAL"/>
            </w:pPr>
            <w:r w:rsidRPr="000749E2">
              <w:t>Update of default bandwidth configuration for E-UTRA FDD band 11 and 18</w:t>
            </w:r>
          </w:p>
        </w:tc>
        <w:tc>
          <w:tcPr>
            <w:tcW w:w="415" w:type="dxa"/>
            <w:gridSpan w:val="2"/>
            <w:shd w:val="solid" w:color="FFFFFF" w:fill="auto"/>
          </w:tcPr>
          <w:p w14:paraId="36BA800D" w14:textId="77777777" w:rsidR="00EF2DA4" w:rsidRPr="000749E2" w:rsidRDefault="00EF2DA4" w:rsidP="005076D8">
            <w:pPr>
              <w:pStyle w:val="TAL"/>
            </w:pPr>
            <w:r w:rsidRPr="000749E2">
              <w:t>F</w:t>
            </w:r>
          </w:p>
        </w:tc>
        <w:tc>
          <w:tcPr>
            <w:tcW w:w="708" w:type="dxa"/>
            <w:gridSpan w:val="2"/>
            <w:shd w:val="solid" w:color="FFFFFF" w:fill="auto"/>
          </w:tcPr>
          <w:p w14:paraId="2BCF47FE" w14:textId="77777777" w:rsidR="00EF2DA4" w:rsidRPr="000749E2" w:rsidRDefault="00EF2DA4" w:rsidP="005076D8">
            <w:pPr>
              <w:pStyle w:val="TAL"/>
            </w:pPr>
            <w:r w:rsidRPr="000749E2">
              <w:t>10.0.0</w:t>
            </w:r>
          </w:p>
        </w:tc>
        <w:tc>
          <w:tcPr>
            <w:tcW w:w="708" w:type="dxa"/>
            <w:gridSpan w:val="2"/>
            <w:shd w:val="solid" w:color="FFFFFF" w:fill="auto"/>
          </w:tcPr>
          <w:p w14:paraId="4A09A9DF" w14:textId="77777777" w:rsidR="00EF2DA4" w:rsidRPr="000749E2" w:rsidRDefault="00EF2DA4" w:rsidP="005076D8">
            <w:pPr>
              <w:pStyle w:val="TAL"/>
            </w:pPr>
            <w:r w:rsidRPr="000749E2">
              <w:t>10.1.0</w:t>
            </w:r>
          </w:p>
        </w:tc>
        <w:tc>
          <w:tcPr>
            <w:tcW w:w="1033" w:type="dxa"/>
            <w:gridSpan w:val="2"/>
            <w:shd w:val="solid" w:color="FFFFFF" w:fill="auto"/>
          </w:tcPr>
          <w:p w14:paraId="6FC6BE9A" w14:textId="77777777" w:rsidR="00EF2DA4" w:rsidRPr="000749E2" w:rsidRDefault="00EF2DA4" w:rsidP="005076D8">
            <w:pPr>
              <w:pStyle w:val="TAL"/>
            </w:pPr>
            <w:r w:rsidRPr="000749E2">
              <w:t>R5-121712</w:t>
            </w:r>
          </w:p>
        </w:tc>
      </w:tr>
      <w:tr w:rsidR="00EF2DA4" w:rsidRPr="000749E2" w14:paraId="7D3AA6EE" w14:textId="77777777" w:rsidTr="001C22E1">
        <w:trPr>
          <w:gridAfter w:val="1"/>
          <w:wAfter w:w="21" w:type="dxa"/>
          <w:jc w:val="center"/>
        </w:trPr>
        <w:tc>
          <w:tcPr>
            <w:tcW w:w="638" w:type="dxa"/>
            <w:gridSpan w:val="2"/>
            <w:shd w:val="solid" w:color="FFFFFF" w:fill="auto"/>
          </w:tcPr>
          <w:p w14:paraId="120C6ED4" w14:textId="77777777" w:rsidR="00EF2DA4" w:rsidRPr="000749E2" w:rsidRDefault="00EF2DA4" w:rsidP="005076D8">
            <w:pPr>
              <w:pStyle w:val="TAL"/>
            </w:pPr>
            <w:r w:rsidRPr="000749E2">
              <w:t>RP#56</w:t>
            </w:r>
          </w:p>
        </w:tc>
        <w:tc>
          <w:tcPr>
            <w:tcW w:w="1134" w:type="dxa"/>
            <w:gridSpan w:val="2"/>
            <w:shd w:val="solid" w:color="FFFFFF" w:fill="auto"/>
          </w:tcPr>
          <w:p w14:paraId="020484E6" w14:textId="77777777" w:rsidR="00EF2DA4" w:rsidRPr="000749E2" w:rsidRDefault="00EF2DA4" w:rsidP="005076D8">
            <w:pPr>
              <w:pStyle w:val="TAL"/>
            </w:pPr>
            <w:r w:rsidRPr="000749E2">
              <w:t>RP-120644</w:t>
            </w:r>
          </w:p>
        </w:tc>
        <w:tc>
          <w:tcPr>
            <w:tcW w:w="567" w:type="dxa"/>
            <w:gridSpan w:val="2"/>
            <w:shd w:val="solid" w:color="FFFFFF" w:fill="auto"/>
          </w:tcPr>
          <w:p w14:paraId="026B22C8" w14:textId="77777777" w:rsidR="00EF2DA4" w:rsidRPr="000749E2" w:rsidRDefault="00EF2DA4" w:rsidP="005076D8">
            <w:pPr>
              <w:pStyle w:val="TAL"/>
            </w:pPr>
            <w:r w:rsidRPr="000749E2">
              <w:t>0310</w:t>
            </w:r>
          </w:p>
        </w:tc>
        <w:tc>
          <w:tcPr>
            <w:tcW w:w="426" w:type="dxa"/>
            <w:gridSpan w:val="2"/>
            <w:shd w:val="solid" w:color="FFFFFF" w:fill="auto"/>
          </w:tcPr>
          <w:p w14:paraId="6322011D" w14:textId="77777777" w:rsidR="00EF2DA4" w:rsidRPr="000749E2" w:rsidRDefault="00EF2DA4" w:rsidP="005076D8">
            <w:pPr>
              <w:pStyle w:val="TAL"/>
            </w:pPr>
            <w:r w:rsidRPr="000749E2">
              <w:t>-</w:t>
            </w:r>
          </w:p>
        </w:tc>
        <w:tc>
          <w:tcPr>
            <w:tcW w:w="4062" w:type="dxa"/>
            <w:gridSpan w:val="2"/>
            <w:shd w:val="solid" w:color="FFFFFF" w:fill="auto"/>
          </w:tcPr>
          <w:p w14:paraId="2A9197B0" w14:textId="77777777" w:rsidR="00EF2DA4" w:rsidRPr="000749E2" w:rsidRDefault="00EF2DA4" w:rsidP="005076D8">
            <w:pPr>
              <w:pStyle w:val="TAL"/>
            </w:pPr>
            <w:r w:rsidRPr="000749E2">
              <w:t>Correction to default SIB4 contents for CSG cells</w:t>
            </w:r>
          </w:p>
        </w:tc>
        <w:tc>
          <w:tcPr>
            <w:tcW w:w="415" w:type="dxa"/>
            <w:gridSpan w:val="2"/>
            <w:shd w:val="solid" w:color="FFFFFF" w:fill="auto"/>
          </w:tcPr>
          <w:p w14:paraId="2E750B30" w14:textId="77777777" w:rsidR="00EF2DA4" w:rsidRPr="000749E2" w:rsidRDefault="00EF2DA4" w:rsidP="005076D8">
            <w:pPr>
              <w:pStyle w:val="TAL"/>
            </w:pPr>
            <w:r w:rsidRPr="000749E2">
              <w:t>F</w:t>
            </w:r>
          </w:p>
        </w:tc>
        <w:tc>
          <w:tcPr>
            <w:tcW w:w="708" w:type="dxa"/>
            <w:gridSpan w:val="2"/>
            <w:shd w:val="solid" w:color="FFFFFF" w:fill="auto"/>
          </w:tcPr>
          <w:p w14:paraId="5B3AF884" w14:textId="77777777" w:rsidR="00EF2DA4" w:rsidRPr="000749E2" w:rsidRDefault="00EF2DA4" w:rsidP="005076D8">
            <w:pPr>
              <w:pStyle w:val="TAL"/>
            </w:pPr>
            <w:r w:rsidRPr="000749E2">
              <w:t>10.0.0</w:t>
            </w:r>
          </w:p>
        </w:tc>
        <w:tc>
          <w:tcPr>
            <w:tcW w:w="708" w:type="dxa"/>
            <w:gridSpan w:val="2"/>
            <w:shd w:val="solid" w:color="FFFFFF" w:fill="auto"/>
          </w:tcPr>
          <w:p w14:paraId="005CD61F" w14:textId="77777777" w:rsidR="00EF2DA4" w:rsidRPr="000749E2" w:rsidRDefault="00EF2DA4" w:rsidP="005076D8">
            <w:pPr>
              <w:pStyle w:val="TAL"/>
            </w:pPr>
            <w:r w:rsidRPr="000749E2">
              <w:t>10.1.0</w:t>
            </w:r>
          </w:p>
        </w:tc>
        <w:tc>
          <w:tcPr>
            <w:tcW w:w="1033" w:type="dxa"/>
            <w:gridSpan w:val="2"/>
            <w:shd w:val="solid" w:color="FFFFFF" w:fill="auto"/>
          </w:tcPr>
          <w:p w14:paraId="048F0189" w14:textId="77777777" w:rsidR="00EF2DA4" w:rsidRPr="000749E2" w:rsidRDefault="00EF2DA4" w:rsidP="005076D8">
            <w:pPr>
              <w:pStyle w:val="TAL"/>
            </w:pPr>
            <w:r w:rsidRPr="000749E2">
              <w:t>R5-121733</w:t>
            </w:r>
          </w:p>
        </w:tc>
      </w:tr>
      <w:tr w:rsidR="00EF2DA4" w:rsidRPr="000749E2" w14:paraId="3F88FB0B" w14:textId="77777777" w:rsidTr="001C22E1">
        <w:trPr>
          <w:gridAfter w:val="1"/>
          <w:wAfter w:w="21" w:type="dxa"/>
          <w:jc w:val="center"/>
        </w:trPr>
        <w:tc>
          <w:tcPr>
            <w:tcW w:w="638" w:type="dxa"/>
            <w:gridSpan w:val="2"/>
            <w:shd w:val="solid" w:color="FFFFFF" w:fill="auto"/>
          </w:tcPr>
          <w:p w14:paraId="4E22EF95" w14:textId="77777777" w:rsidR="00EF2DA4" w:rsidRPr="000749E2" w:rsidRDefault="00EF2DA4" w:rsidP="005076D8">
            <w:pPr>
              <w:pStyle w:val="TAL"/>
            </w:pPr>
            <w:r w:rsidRPr="000749E2">
              <w:lastRenderedPageBreak/>
              <w:t>RP#56</w:t>
            </w:r>
          </w:p>
        </w:tc>
        <w:tc>
          <w:tcPr>
            <w:tcW w:w="1134" w:type="dxa"/>
            <w:gridSpan w:val="2"/>
            <w:shd w:val="solid" w:color="FFFFFF" w:fill="auto"/>
          </w:tcPr>
          <w:p w14:paraId="2D4E0936" w14:textId="77777777" w:rsidR="00EF2DA4" w:rsidRPr="000749E2" w:rsidRDefault="00EF2DA4" w:rsidP="005076D8">
            <w:pPr>
              <w:pStyle w:val="TAL"/>
            </w:pPr>
            <w:r w:rsidRPr="000749E2">
              <w:t>RP-120644</w:t>
            </w:r>
          </w:p>
        </w:tc>
        <w:tc>
          <w:tcPr>
            <w:tcW w:w="567" w:type="dxa"/>
            <w:gridSpan w:val="2"/>
            <w:shd w:val="solid" w:color="FFFFFF" w:fill="auto"/>
          </w:tcPr>
          <w:p w14:paraId="25C42D8B" w14:textId="77777777" w:rsidR="00EF2DA4" w:rsidRPr="000749E2" w:rsidRDefault="00EF2DA4" w:rsidP="005076D8">
            <w:pPr>
              <w:pStyle w:val="TAL"/>
            </w:pPr>
            <w:r w:rsidRPr="000749E2">
              <w:t>0311</w:t>
            </w:r>
          </w:p>
        </w:tc>
        <w:tc>
          <w:tcPr>
            <w:tcW w:w="426" w:type="dxa"/>
            <w:gridSpan w:val="2"/>
            <w:shd w:val="solid" w:color="FFFFFF" w:fill="auto"/>
          </w:tcPr>
          <w:p w14:paraId="7213E790" w14:textId="77777777" w:rsidR="00EF2DA4" w:rsidRPr="000749E2" w:rsidRDefault="00EF2DA4" w:rsidP="005076D8">
            <w:pPr>
              <w:pStyle w:val="TAL"/>
            </w:pPr>
            <w:r w:rsidRPr="000749E2">
              <w:t>-</w:t>
            </w:r>
          </w:p>
        </w:tc>
        <w:tc>
          <w:tcPr>
            <w:tcW w:w="4062" w:type="dxa"/>
            <w:gridSpan w:val="2"/>
            <w:shd w:val="solid" w:color="FFFFFF" w:fill="auto"/>
          </w:tcPr>
          <w:p w14:paraId="00A776C1" w14:textId="77777777" w:rsidR="00EF2DA4" w:rsidRPr="000749E2" w:rsidRDefault="00EF2DA4" w:rsidP="005076D8">
            <w:pPr>
              <w:pStyle w:val="TAL"/>
            </w:pPr>
            <w:r w:rsidRPr="000749E2">
              <w:t>Update of CDMA2000 Band Class data and addition of CDMA2000 Band Class 10</w:t>
            </w:r>
          </w:p>
        </w:tc>
        <w:tc>
          <w:tcPr>
            <w:tcW w:w="415" w:type="dxa"/>
            <w:gridSpan w:val="2"/>
            <w:shd w:val="solid" w:color="FFFFFF" w:fill="auto"/>
          </w:tcPr>
          <w:p w14:paraId="33836BE8" w14:textId="77777777" w:rsidR="00EF2DA4" w:rsidRPr="000749E2" w:rsidRDefault="00EF2DA4" w:rsidP="005076D8">
            <w:pPr>
              <w:pStyle w:val="TAL"/>
            </w:pPr>
            <w:r w:rsidRPr="000749E2">
              <w:t>F</w:t>
            </w:r>
          </w:p>
        </w:tc>
        <w:tc>
          <w:tcPr>
            <w:tcW w:w="708" w:type="dxa"/>
            <w:gridSpan w:val="2"/>
            <w:shd w:val="solid" w:color="FFFFFF" w:fill="auto"/>
          </w:tcPr>
          <w:p w14:paraId="53CF7A0C" w14:textId="77777777" w:rsidR="00EF2DA4" w:rsidRPr="000749E2" w:rsidRDefault="00EF2DA4" w:rsidP="005076D8">
            <w:pPr>
              <w:pStyle w:val="TAL"/>
            </w:pPr>
            <w:r w:rsidRPr="000749E2">
              <w:t>10.0.0</w:t>
            </w:r>
          </w:p>
        </w:tc>
        <w:tc>
          <w:tcPr>
            <w:tcW w:w="708" w:type="dxa"/>
            <w:gridSpan w:val="2"/>
            <w:shd w:val="solid" w:color="FFFFFF" w:fill="auto"/>
          </w:tcPr>
          <w:p w14:paraId="598A10BC" w14:textId="77777777" w:rsidR="00EF2DA4" w:rsidRPr="000749E2" w:rsidRDefault="00EF2DA4" w:rsidP="005076D8">
            <w:pPr>
              <w:pStyle w:val="TAL"/>
            </w:pPr>
            <w:r w:rsidRPr="000749E2">
              <w:t>10.1.0</w:t>
            </w:r>
          </w:p>
        </w:tc>
        <w:tc>
          <w:tcPr>
            <w:tcW w:w="1033" w:type="dxa"/>
            <w:gridSpan w:val="2"/>
            <w:shd w:val="solid" w:color="FFFFFF" w:fill="auto"/>
          </w:tcPr>
          <w:p w14:paraId="20B0F3E2" w14:textId="77777777" w:rsidR="00EF2DA4" w:rsidRPr="000749E2" w:rsidRDefault="00EF2DA4" w:rsidP="005076D8">
            <w:pPr>
              <w:pStyle w:val="TAL"/>
            </w:pPr>
            <w:r w:rsidRPr="000749E2">
              <w:t>R5-121734</w:t>
            </w:r>
          </w:p>
        </w:tc>
      </w:tr>
      <w:tr w:rsidR="00EF2DA4" w:rsidRPr="000749E2" w14:paraId="257C8A5E" w14:textId="77777777" w:rsidTr="001C22E1">
        <w:trPr>
          <w:gridAfter w:val="1"/>
          <w:wAfter w:w="21" w:type="dxa"/>
          <w:jc w:val="center"/>
        </w:trPr>
        <w:tc>
          <w:tcPr>
            <w:tcW w:w="638" w:type="dxa"/>
            <w:gridSpan w:val="2"/>
            <w:shd w:val="solid" w:color="FFFFFF" w:fill="auto"/>
          </w:tcPr>
          <w:p w14:paraId="0513BBF4" w14:textId="77777777" w:rsidR="00EF2DA4" w:rsidRPr="000749E2" w:rsidRDefault="00EF2DA4" w:rsidP="005076D8">
            <w:pPr>
              <w:pStyle w:val="TAL"/>
            </w:pPr>
            <w:r w:rsidRPr="000749E2">
              <w:t>RP#56</w:t>
            </w:r>
          </w:p>
        </w:tc>
        <w:tc>
          <w:tcPr>
            <w:tcW w:w="1134" w:type="dxa"/>
            <w:gridSpan w:val="2"/>
            <w:shd w:val="solid" w:color="FFFFFF" w:fill="auto"/>
          </w:tcPr>
          <w:p w14:paraId="611E22C8" w14:textId="77777777" w:rsidR="00EF2DA4" w:rsidRPr="000749E2" w:rsidRDefault="00EF2DA4" w:rsidP="005076D8">
            <w:pPr>
              <w:pStyle w:val="TAL"/>
            </w:pPr>
            <w:r w:rsidRPr="000749E2">
              <w:t>RP-120644</w:t>
            </w:r>
          </w:p>
        </w:tc>
        <w:tc>
          <w:tcPr>
            <w:tcW w:w="567" w:type="dxa"/>
            <w:gridSpan w:val="2"/>
            <w:shd w:val="solid" w:color="FFFFFF" w:fill="auto"/>
          </w:tcPr>
          <w:p w14:paraId="5C2933C3" w14:textId="77777777" w:rsidR="00EF2DA4" w:rsidRPr="000749E2" w:rsidRDefault="00EF2DA4" w:rsidP="005076D8">
            <w:pPr>
              <w:pStyle w:val="TAL"/>
            </w:pPr>
            <w:r w:rsidRPr="000749E2">
              <w:t>0312</w:t>
            </w:r>
          </w:p>
        </w:tc>
        <w:tc>
          <w:tcPr>
            <w:tcW w:w="426" w:type="dxa"/>
            <w:gridSpan w:val="2"/>
            <w:shd w:val="solid" w:color="FFFFFF" w:fill="auto"/>
          </w:tcPr>
          <w:p w14:paraId="33B3A944" w14:textId="77777777" w:rsidR="00EF2DA4" w:rsidRPr="000749E2" w:rsidRDefault="00EF2DA4" w:rsidP="005076D8">
            <w:pPr>
              <w:pStyle w:val="TAL"/>
            </w:pPr>
            <w:r w:rsidRPr="000749E2">
              <w:t>-</w:t>
            </w:r>
          </w:p>
        </w:tc>
        <w:tc>
          <w:tcPr>
            <w:tcW w:w="4062" w:type="dxa"/>
            <w:gridSpan w:val="2"/>
            <w:shd w:val="solid" w:color="FFFFFF" w:fill="auto"/>
          </w:tcPr>
          <w:p w14:paraId="0E715EFD" w14:textId="77777777" w:rsidR="00EF2DA4" w:rsidRPr="000749E2" w:rsidRDefault="00EF2DA4" w:rsidP="005076D8">
            <w:pPr>
              <w:pStyle w:val="TAL"/>
            </w:pPr>
            <w:r w:rsidRPr="000749E2">
              <w:t>Update to Reference dedicated EPS bearer context #3</w:t>
            </w:r>
          </w:p>
        </w:tc>
        <w:tc>
          <w:tcPr>
            <w:tcW w:w="415" w:type="dxa"/>
            <w:gridSpan w:val="2"/>
            <w:shd w:val="solid" w:color="FFFFFF" w:fill="auto"/>
          </w:tcPr>
          <w:p w14:paraId="2E55B5C0" w14:textId="77777777" w:rsidR="00EF2DA4" w:rsidRPr="000749E2" w:rsidRDefault="00EF2DA4" w:rsidP="005076D8">
            <w:pPr>
              <w:pStyle w:val="TAL"/>
            </w:pPr>
            <w:r w:rsidRPr="000749E2">
              <w:t>F</w:t>
            </w:r>
          </w:p>
        </w:tc>
        <w:tc>
          <w:tcPr>
            <w:tcW w:w="708" w:type="dxa"/>
            <w:gridSpan w:val="2"/>
            <w:shd w:val="solid" w:color="FFFFFF" w:fill="auto"/>
          </w:tcPr>
          <w:p w14:paraId="292A562D" w14:textId="77777777" w:rsidR="00EF2DA4" w:rsidRPr="000749E2" w:rsidRDefault="00EF2DA4" w:rsidP="005076D8">
            <w:pPr>
              <w:pStyle w:val="TAL"/>
            </w:pPr>
            <w:r w:rsidRPr="000749E2">
              <w:t>10.0.0</w:t>
            </w:r>
          </w:p>
        </w:tc>
        <w:tc>
          <w:tcPr>
            <w:tcW w:w="708" w:type="dxa"/>
            <w:gridSpan w:val="2"/>
            <w:shd w:val="solid" w:color="FFFFFF" w:fill="auto"/>
          </w:tcPr>
          <w:p w14:paraId="5838C481" w14:textId="77777777" w:rsidR="00EF2DA4" w:rsidRPr="000749E2" w:rsidRDefault="00EF2DA4" w:rsidP="005076D8">
            <w:pPr>
              <w:pStyle w:val="TAL"/>
            </w:pPr>
            <w:r w:rsidRPr="000749E2">
              <w:t>10.1.0</w:t>
            </w:r>
          </w:p>
        </w:tc>
        <w:tc>
          <w:tcPr>
            <w:tcW w:w="1033" w:type="dxa"/>
            <w:gridSpan w:val="2"/>
            <w:shd w:val="solid" w:color="FFFFFF" w:fill="auto"/>
          </w:tcPr>
          <w:p w14:paraId="14D75FA2" w14:textId="77777777" w:rsidR="00EF2DA4" w:rsidRPr="000749E2" w:rsidRDefault="00EF2DA4" w:rsidP="005076D8">
            <w:pPr>
              <w:pStyle w:val="TAL"/>
            </w:pPr>
            <w:r w:rsidRPr="000749E2">
              <w:t>R5-121735</w:t>
            </w:r>
          </w:p>
        </w:tc>
      </w:tr>
      <w:tr w:rsidR="00EF2DA4" w:rsidRPr="000749E2" w14:paraId="0272CD3C" w14:textId="77777777" w:rsidTr="001C22E1">
        <w:trPr>
          <w:gridAfter w:val="1"/>
          <w:wAfter w:w="21" w:type="dxa"/>
          <w:jc w:val="center"/>
        </w:trPr>
        <w:tc>
          <w:tcPr>
            <w:tcW w:w="638" w:type="dxa"/>
            <w:gridSpan w:val="2"/>
            <w:shd w:val="solid" w:color="FFFFFF" w:fill="auto"/>
          </w:tcPr>
          <w:p w14:paraId="35D4FAB0" w14:textId="77777777" w:rsidR="00EF2DA4" w:rsidRPr="000749E2" w:rsidRDefault="00EF2DA4" w:rsidP="005076D8">
            <w:pPr>
              <w:pStyle w:val="TAL"/>
            </w:pPr>
            <w:r w:rsidRPr="000749E2">
              <w:t>RP#56</w:t>
            </w:r>
          </w:p>
        </w:tc>
        <w:tc>
          <w:tcPr>
            <w:tcW w:w="1134" w:type="dxa"/>
            <w:gridSpan w:val="2"/>
            <w:shd w:val="solid" w:color="FFFFFF" w:fill="auto"/>
          </w:tcPr>
          <w:p w14:paraId="46A1F0CD" w14:textId="77777777" w:rsidR="00EF2DA4" w:rsidRPr="000749E2" w:rsidRDefault="00EF2DA4" w:rsidP="005076D8">
            <w:pPr>
              <w:pStyle w:val="TAL"/>
            </w:pPr>
            <w:r w:rsidRPr="000749E2">
              <w:t>RP-120644</w:t>
            </w:r>
          </w:p>
        </w:tc>
        <w:tc>
          <w:tcPr>
            <w:tcW w:w="567" w:type="dxa"/>
            <w:gridSpan w:val="2"/>
            <w:shd w:val="solid" w:color="FFFFFF" w:fill="auto"/>
          </w:tcPr>
          <w:p w14:paraId="4D9FD186" w14:textId="77777777" w:rsidR="00EF2DA4" w:rsidRPr="000749E2" w:rsidRDefault="00EF2DA4" w:rsidP="005076D8">
            <w:pPr>
              <w:pStyle w:val="TAL"/>
            </w:pPr>
            <w:r w:rsidRPr="000749E2">
              <w:t>0313</w:t>
            </w:r>
          </w:p>
        </w:tc>
        <w:tc>
          <w:tcPr>
            <w:tcW w:w="426" w:type="dxa"/>
            <w:gridSpan w:val="2"/>
            <w:shd w:val="solid" w:color="FFFFFF" w:fill="auto"/>
          </w:tcPr>
          <w:p w14:paraId="0735CE7C" w14:textId="77777777" w:rsidR="00EF2DA4" w:rsidRPr="000749E2" w:rsidRDefault="00EF2DA4" w:rsidP="005076D8">
            <w:pPr>
              <w:pStyle w:val="TAL"/>
            </w:pPr>
            <w:r w:rsidRPr="000749E2">
              <w:t>-</w:t>
            </w:r>
          </w:p>
        </w:tc>
        <w:tc>
          <w:tcPr>
            <w:tcW w:w="4062" w:type="dxa"/>
            <w:gridSpan w:val="2"/>
            <w:shd w:val="solid" w:color="FFFFFF" w:fill="auto"/>
          </w:tcPr>
          <w:p w14:paraId="363F257E" w14:textId="77777777" w:rsidR="00EF2DA4" w:rsidRPr="000749E2" w:rsidRDefault="00EF2DA4" w:rsidP="005076D8">
            <w:pPr>
              <w:pStyle w:val="TAL"/>
            </w:pPr>
            <w:r w:rsidRPr="000749E2">
              <w:t>Add generic procedure MO video call</w:t>
            </w:r>
          </w:p>
        </w:tc>
        <w:tc>
          <w:tcPr>
            <w:tcW w:w="415" w:type="dxa"/>
            <w:gridSpan w:val="2"/>
            <w:shd w:val="solid" w:color="FFFFFF" w:fill="auto"/>
          </w:tcPr>
          <w:p w14:paraId="2F8E2053" w14:textId="77777777" w:rsidR="00EF2DA4" w:rsidRPr="000749E2" w:rsidRDefault="00EF2DA4" w:rsidP="005076D8">
            <w:pPr>
              <w:pStyle w:val="TAL"/>
            </w:pPr>
            <w:r w:rsidRPr="000749E2">
              <w:t>F</w:t>
            </w:r>
          </w:p>
        </w:tc>
        <w:tc>
          <w:tcPr>
            <w:tcW w:w="708" w:type="dxa"/>
            <w:gridSpan w:val="2"/>
            <w:shd w:val="solid" w:color="FFFFFF" w:fill="auto"/>
          </w:tcPr>
          <w:p w14:paraId="7A7AE9EA" w14:textId="77777777" w:rsidR="00EF2DA4" w:rsidRPr="000749E2" w:rsidRDefault="00EF2DA4" w:rsidP="005076D8">
            <w:pPr>
              <w:pStyle w:val="TAL"/>
            </w:pPr>
            <w:r w:rsidRPr="000749E2">
              <w:t>10.0.0</w:t>
            </w:r>
          </w:p>
        </w:tc>
        <w:tc>
          <w:tcPr>
            <w:tcW w:w="708" w:type="dxa"/>
            <w:gridSpan w:val="2"/>
            <w:shd w:val="solid" w:color="FFFFFF" w:fill="auto"/>
          </w:tcPr>
          <w:p w14:paraId="586CA713" w14:textId="77777777" w:rsidR="00EF2DA4" w:rsidRPr="000749E2" w:rsidRDefault="00EF2DA4" w:rsidP="005076D8">
            <w:pPr>
              <w:pStyle w:val="TAL"/>
            </w:pPr>
            <w:r w:rsidRPr="000749E2">
              <w:t>10.1.0</w:t>
            </w:r>
          </w:p>
        </w:tc>
        <w:tc>
          <w:tcPr>
            <w:tcW w:w="1033" w:type="dxa"/>
            <w:gridSpan w:val="2"/>
            <w:shd w:val="solid" w:color="FFFFFF" w:fill="auto"/>
          </w:tcPr>
          <w:p w14:paraId="5B52617D" w14:textId="77777777" w:rsidR="00EF2DA4" w:rsidRPr="000749E2" w:rsidRDefault="00EF2DA4" w:rsidP="005076D8">
            <w:pPr>
              <w:pStyle w:val="TAL"/>
            </w:pPr>
            <w:r w:rsidRPr="000749E2">
              <w:t>R5-121736</w:t>
            </w:r>
          </w:p>
        </w:tc>
      </w:tr>
      <w:tr w:rsidR="00EF2DA4" w:rsidRPr="000749E2" w14:paraId="3FA4CBA5" w14:textId="77777777" w:rsidTr="001C22E1">
        <w:trPr>
          <w:gridAfter w:val="1"/>
          <w:wAfter w:w="21" w:type="dxa"/>
          <w:jc w:val="center"/>
        </w:trPr>
        <w:tc>
          <w:tcPr>
            <w:tcW w:w="638" w:type="dxa"/>
            <w:gridSpan w:val="2"/>
            <w:shd w:val="solid" w:color="FFFFFF" w:fill="auto"/>
          </w:tcPr>
          <w:p w14:paraId="09381B97" w14:textId="77777777" w:rsidR="00EF2DA4" w:rsidRPr="000749E2" w:rsidRDefault="00EF2DA4" w:rsidP="005076D8">
            <w:pPr>
              <w:pStyle w:val="TAL"/>
            </w:pPr>
            <w:r w:rsidRPr="000749E2">
              <w:t>RP#56</w:t>
            </w:r>
          </w:p>
        </w:tc>
        <w:tc>
          <w:tcPr>
            <w:tcW w:w="1134" w:type="dxa"/>
            <w:gridSpan w:val="2"/>
            <w:shd w:val="solid" w:color="FFFFFF" w:fill="auto"/>
          </w:tcPr>
          <w:p w14:paraId="48872A74" w14:textId="77777777" w:rsidR="00EF2DA4" w:rsidRPr="000749E2" w:rsidRDefault="00EF2DA4" w:rsidP="005076D8">
            <w:pPr>
              <w:pStyle w:val="TAL"/>
            </w:pPr>
            <w:r w:rsidRPr="000749E2">
              <w:t>RP-120644</w:t>
            </w:r>
          </w:p>
        </w:tc>
        <w:tc>
          <w:tcPr>
            <w:tcW w:w="567" w:type="dxa"/>
            <w:gridSpan w:val="2"/>
            <w:shd w:val="solid" w:color="FFFFFF" w:fill="auto"/>
          </w:tcPr>
          <w:p w14:paraId="04747043" w14:textId="77777777" w:rsidR="00EF2DA4" w:rsidRPr="000749E2" w:rsidRDefault="00EF2DA4" w:rsidP="005076D8">
            <w:pPr>
              <w:pStyle w:val="TAL"/>
            </w:pPr>
            <w:r w:rsidRPr="000749E2">
              <w:t>0314</w:t>
            </w:r>
          </w:p>
        </w:tc>
        <w:tc>
          <w:tcPr>
            <w:tcW w:w="426" w:type="dxa"/>
            <w:gridSpan w:val="2"/>
            <w:shd w:val="solid" w:color="FFFFFF" w:fill="auto"/>
          </w:tcPr>
          <w:p w14:paraId="02037384" w14:textId="77777777" w:rsidR="00EF2DA4" w:rsidRPr="000749E2" w:rsidRDefault="00EF2DA4" w:rsidP="005076D8">
            <w:pPr>
              <w:pStyle w:val="TAL"/>
            </w:pPr>
            <w:r w:rsidRPr="000749E2">
              <w:t>-</w:t>
            </w:r>
          </w:p>
        </w:tc>
        <w:tc>
          <w:tcPr>
            <w:tcW w:w="4062" w:type="dxa"/>
            <w:gridSpan w:val="2"/>
            <w:shd w:val="solid" w:color="FFFFFF" w:fill="auto"/>
          </w:tcPr>
          <w:p w14:paraId="597332C5" w14:textId="77777777" w:rsidR="00EF2DA4" w:rsidRPr="000749E2" w:rsidRDefault="00EF2DA4" w:rsidP="005076D8">
            <w:pPr>
              <w:pStyle w:val="TAL"/>
            </w:pPr>
            <w:r w:rsidRPr="000749E2">
              <w:t>Add generic procedure MT video call</w:t>
            </w:r>
          </w:p>
        </w:tc>
        <w:tc>
          <w:tcPr>
            <w:tcW w:w="415" w:type="dxa"/>
            <w:gridSpan w:val="2"/>
            <w:shd w:val="solid" w:color="FFFFFF" w:fill="auto"/>
          </w:tcPr>
          <w:p w14:paraId="336F82AA" w14:textId="77777777" w:rsidR="00EF2DA4" w:rsidRPr="000749E2" w:rsidRDefault="00EF2DA4" w:rsidP="005076D8">
            <w:pPr>
              <w:pStyle w:val="TAL"/>
            </w:pPr>
            <w:r w:rsidRPr="000749E2">
              <w:t>F</w:t>
            </w:r>
          </w:p>
        </w:tc>
        <w:tc>
          <w:tcPr>
            <w:tcW w:w="708" w:type="dxa"/>
            <w:gridSpan w:val="2"/>
            <w:shd w:val="solid" w:color="FFFFFF" w:fill="auto"/>
          </w:tcPr>
          <w:p w14:paraId="57F48F18" w14:textId="77777777" w:rsidR="00EF2DA4" w:rsidRPr="000749E2" w:rsidRDefault="00EF2DA4" w:rsidP="005076D8">
            <w:pPr>
              <w:pStyle w:val="TAL"/>
            </w:pPr>
            <w:r w:rsidRPr="000749E2">
              <w:t>10.0.0</w:t>
            </w:r>
          </w:p>
        </w:tc>
        <w:tc>
          <w:tcPr>
            <w:tcW w:w="708" w:type="dxa"/>
            <w:gridSpan w:val="2"/>
            <w:shd w:val="solid" w:color="FFFFFF" w:fill="auto"/>
          </w:tcPr>
          <w:p w14:paraId="5C2275AA" w14:textId="77777777" w:rsidR="00EF2DA4" w:rsidRPr="000749E2" w:rsidRDefault="00EF2DA4" w:rsidP="005076D8">
            <w:pPr>
              <w:pStyle w:val="TAL"/>
            </w:pPr>
            <w:r w:rsidRPr="000749E2">
              <w:t>10.1.0</w:t>
            </w:r>
          </w:p>
        </w:tc>
        <w:tc>
          <w:tcPr>
            <w:tcW w:w="1033" w:type="dxa"/>
            <w:gridSpan w:val="2"/>
            <w:shd w:val="solid" w:color="FFFFFF" w:fill="auto"/>
          </w:tcPr>
          <w:p w14:paraId="3108F4D1" w14:textId="77777777" w:rsidR="00EF2DA4" w:rsidRPr="000749E2" w:rsidRDefault="00EF2DA4" w:rsidP="005076D8">
            <w:pPr>
              <w:pStyle w:val="TAL"/>
            </w:pPr>
            <w:r w:rsidRPr="000749E2">
              <w:t>R5-121737</w:t>
            </w:r>
          </w:p>
        </w:tc>
      </w:tr>
      <w:tr w:rsidR="00EF2DA4" w:rsidRPr="000749E2" w14:paraId="6311D8C7" w14:textId="77777777" w:rsidTr="001C22E1">
        <w:trPr>
          <w:gridAfter w:val="1"/>
          <w:wAfter w:w="21" w:type="dxa"/>
          <w:jc w:val="center"/>
        </w:trPr>
        <w:tc>
          <w:tcPr>
            <w:tcW w:w="638" w:type="dxa"/>
            <w:gridSpan w:val="2"/>
            <w:shd w:val="solid" w:color="FFFFFF" w:fill="auto"/>
          </w:tcPr>
          <w:p w14:paraId="30254AFD" w14:textId="77777777" w:rsidR="00EF2DA4" w:rsidRPr="000749E2" w:rsidRDefault="00EF2DA4" w:rsidP="005076D8">
            <w:pPr>
              <w:pStyle w:val="TAL"/>
            </w:pPr>
            <w:r w:rsidRPr="000749E2">
              <w:t>RP#56</w:t>
            </w:r>
          </w:p>
        </w:tc>
        <w:tc>
          <w:tcPr>
            <w:tcW w:w="1134" w:type="dxa"/>
            <w:gridSpan w:val="2"/>
            <w:shd w:val="solid" w:color="FFFFFF" w:fill="auto"/>
          </w:tcPr>
          <w:p w14:paraId="21BAA1C8" w14:textId="77777777" w:rsidR="00EF2DA4" w:rsidRPr="000749E2" w:rsidRDefault="00EF2DA4" w:rsidP="005076D8">
            <w:pPr>
              <w:pStyle w:val="TAL"/>
            </w:pPr>
            <w:r w:rsidRPr="000749E2">
              <w:t>RP-120644</w:t>
            </w:r>
          </w:p>
        </w:tc>
        <w:tc>
          <w:tcPr>
            <w:tcW w:w="567" w:type="dxa"/>
            <w:gridSpan w:val="2"/>
            <w:shd w:val="solid" w:color="FFFFFF" w:fill="auto"/>
          </w:tcPr>
          <w:p w14:paraId="0FDD2F48" w14:textId="77777777" w:rsidR="00EF2DA4" w:rsidRPr="000749E2" w:rsidRDefault="00EF2DA4" w:rsidP="005076D8">
            <w:pPr>
              <w:pStyle w:val="TAL"/>
            </w:pPr>
            <w:r w:rsidRPr="000749E2">
              <w:t>0315</w:t>
            </w:r>
          </w:p>
        </w:tc>
        <w:tc>
          <w:tcPr>
            <w:tcW w:w="426" w:type="dxa"/>
            <w:gridSpan w:val="2"/>
            <w:shd w:val="solid" w:color="FFFFFF" w:fill="auto"/>
          </w:tcPr>
          <w:p w14:paraId="336B846B" w14:textId="77777777" w:rsidR="00EF2DA4" w:rsidRPr="000749E2" w:rsidRDefault="00EF2DA4" w:rsidP="005076D8">
            <w:pPr>
              <w:pStyle w:val="TAL"/>
            </w:pPr>
            <w:r w:rsidRPr="000749E2">
              <w:t>-</w:t>
            </w:r>
          </w:p>
        </w:tc>
        <w:tc>
          <w:tcPr>
            <w:tcW w:w="4062" w:type="dxa"/>
            <w:gridSpan w:val="2"/>
            <w:shd w:val="solid" w:color="FFFFFF" w:fill="auto"/>
          </w:tcPr>
          <w:p w14:paraId="3EC3DD9B" w14:textId="77777777" w:rsidR="00EF2DA4" w:rsidRPr="000749E2" w:rsidRDefault="00EF2DA4" w:rsidP="005076D8">
            <w:pPr>
              <w:pStyle w:val="TAL"/>
            </w:pPr>
            <w:r w:rsidRPr="000749E2">
              <w:t>Clarifications to UICC requirements for LTE-C2K testing</w:t>
            </w:r>
          </w:p>
        </w:tc>
        <w:tc>
          <w:tcPr>
            <w:tcW w:w="415" w:type="dxa"/>
            <w:gridSpan w:val="2"/>
            <w:shd w:val="solid" w:color="FFFFFF" w:fill="auto"/>
          </w:tcPr>
          <w:p w14:paraId="7B1949E3" w14:textId="77777777" w:rsidR="00EF2DA4" w:rsidRPr="000749E2" w:rsidRDefault="00EF2DA4" w:rsidP="005076D8">
            <w:pPr>
              <w:pStyle w:val="TAL"/>
            </w:pPr>
            <w:r w:rsidRPr="000749E2">
              <w:t>F</w:t>
            </w:r>
          </w:p>
        </w:tc>
        <w:tc>
          <w:tcPr>
            <w:tcW w:w="708" w:type="dxa"/>
            <w:gridSpan w:val="2"/>
            <w:shd w:val="solid" w:color="FFFFFF" w:fill="auto"/>
          </w:tcPr>
          <w:p w14:paraId="14348DB7" w14:textId="77777777" w:rsidR="00EF2DA4" w:rsidRPr="000749E2" w:rsidRDefault="00EF2DA4" w:rsidP="005076D8">
            <w:pPr>
              <w:pStyle w:val="TAL"/>
            </w:pPr>
            <w:r w:rsidRPr="000749E2">
              <w:t>10.0.0</w:t>
            </w:r>
          </w:p>
        </w:tc>
        <w:tc>
          <w:tcPr>
            <w:tcW w:w="708" w:type="dxa"/>
            <w:gridSpan w:val="2"/>
            <w:shd w:val="solid" w:color="FFFFFF" w:fill="auto"/>
          </w:tcPr>
          <w:p w14:paraId="3F2D6FE2" w14:textId="77777777" w:rsidR="00EF2DA4" w:rsidRPr="000749E2" w:rsidRDefault="00EF2DA4" w:rsidP="005076D8">
            <w:pPr>
              <w:pStyle w:val="TAL"/>
            </w:pPr>
            <w:r w:rsidRPr="000749E2">
              <w:t>10.1.0</w:t>
            </w:r>
          </w:p>
        </w:tc>
        <w:tc>
          <w:tcPr>
            <w:tcW w:w="1033" w:type="dxa"/>
            <w:gridSpan w:val="2"/>
            <w:shd w:val="solid" w:color="FFFFFF" w:fill="auto"/>
          </w:tcPr>
          <w:p w14:paraId="4D2A191A" w14:textId="77777777" w:rsidR="00EF2DA4" w:rsidRPr="000749E2" w:rsidRDefault="00EF2DA4" w:rsidP="005076D8">
            <w:pPr>
              <w:pStyle w:val="TAL"/>
            </w:pPr>
            <w:r w:rsidRPr="000749E2">
              <w:t>R5-121809</w:t>
            </w:r>
          </w:p>
        </w:tc>
      </w:tr>
      <w:tr w:rsidR="00EF2DA4" w:rsidRPr="000749E2" w14:paraId="5921D459" w14:textId="77777777" w:rsidTr="001C22E1">
        <w:trPr>
          <w:gridAfter w:val="1"/>
          <w:wAfter w:w="21" w:type="dxa"/>
          <w:jc w:val="center"/>
        </w:trPr>
        <w:tc>
          <w:tcPr>
            <w:tcW w:w="638" w:type="dxa"/>
            <w:gridSpan w:val="2"/>
            <w:shd w:val="solid" w:color="FFFFFF" w:fill="auto"/>
          </w:tcPr>
          <w:p w14:paraId="3EB63E6F" w14:textId="77777777" w:rsidR="00EF2DA4" w:rsidRPr="000749E2" w:rsidRDefault="00EF2DA4" w:rsidP="005076D8">
            <w:pPr>
              <w:pStyle w:val="TAL"/>
            </w:pPr>
            <w:r w:rsidRPr="000749E2">
              <w:t>RP#56</w:t>
            </w:r>
          </w:p>
        </w:tc>
        <w:tc>
          <w:tcPr>
            <w:tcW w:w="1134" w:type="dxa"/>
            <w:gridSpan w:val="2"/>
            <w:shd w:val="solid" w:color="FFFFFF" w:fill="auto"/>
          </w:tcPr>
          <w:p w14:paraId="7085F0A1" w14:textId="77777777" w:rsidR="00EF2DA4" w:rsidRPr="000749E2" w:rsidRDefault="00EF2DA4" w:rsidP="005076D8">
            <w:pPr>
              <w:pStyle w:val="TAL"/>
            </w:pPr>
            <w:r w:rsidRPr="000749E2">
              <w:t>RP-120644</w:t>
            </w:r>
          </w:p>
        </w:tc>
        <w:tc>
          <w:tcPr>
            <w:tcW w:w="567" w:type="dxa"/>
            <w:gridSpan w:val="2"/>
            <w:shd w:val="solid" w:color="FFFFFF" w:fill="auto"/>
          </w:tcPr>
          <w:p w14:paraId="5D6D3531" w14:textId="77777777" w:rsidR="00EF2DA4" w:rsidRPr="000749E2" w:rsidRDefault="00EF2DA4" w:rsidP="005076D8">
            <w:pPr>
              <w:pStyle w:val="TAL"/>
            </w:pPr>
            <w:r w:rsidRPr="000749E2">
              <w:t>0316</w:t>
            </w:r>
          </w:p>
        </w:tc>
        <w:tc>
          <w:tcPr>
            <w:tcW w:w="426" w:type="dxa"/>
            <w:gridSpan w:val="2"/>
            <w:shd w:val="solid" w:color="FFFFFF" w:fill="auto"/>
          </w:tcPr>
          <w:p w14:paraId="419E776F" w14:textId="77777777" w:rsidR="00EF2DA4" w:rsidRPr="000749E2" w:rsidRDefault="00EF2DA4" w:rsidP="005076D8">
            <w:pPr>
              <w:pStyle w:val="TAL"/>
            </w:pPr>
            <w:r w:rsidRPr="000749E2">
              <w:t>-</w:t>
            </w:r>
          </w:p>
        </w:tc>
        <w:tc>
          <w:tcPr>
            <w:tcW w:w="4062" w:type="dxa"/>
            <w:gridSpan w:val="2"/>
            <w:shd w:val="solid" w:color="FFFFFF" w:fill="auto"/>
          </w:tcPr>
          <w:p w14:paraId="7758C6F8" w14:textId="77777777" w:rsidR="00EF2DA4" w:rsidRPr="000749E2" w:rsidRDefault="00EF2DA4" w:rsidP="005076D8">
            <w:pPr>
              <w:pStyle w:val="TAL"/>
            </w:pPr>
            <w:r w:rsidRPr="000749E2">
              <w:t>Update UE capability information</w:t>
            </w:r>
          </w:p>
        </w:tc>
        <w:tc>
          <w:tcPr>
            <w:tcW w:w="415" w:type="dxa"/>
            <w:gridSpan w:val="2"/>
            <w:shd w:val="solid" w:color="FFFFFF" w:fill="auto"/>
          </w:tcPr>
          <w:p w14:paraId="23D61CA5" w14:textId="77777777" w:rsidR="00EF2DA4" w:rsidRPr="000749E2" w:rsidRDefault="00EF2DA4" w:rsidP="005076D8">
            <w:pPr>
              <w:pStyle w:val="TAL"/>
            </w:pPr>
            <w:r w:rsidRPr="000749E2">
              <w:t>F</w:t>
            </w:r>
          </w:p>
        </w:tc>
        <w:tc>
          <w:tcPr>
            <w:tcW w:w="708" w:type="dxa"/>
            <w:gridSpan w:val="2"/>
            <w:shd w:val="solid" w:color="FFFFFF" w:fill="auto"/>
          </w:tcPr>
          <w:p w14:paraId="6815A5DA" w14:textId="77777777" w:rsidR="00EF2DA4" w:rsidRPr="000749E2" w:rsidRDefault="00EF2DA4" w:rsidP="005076D8">
            <w:pPr>
              <w:pStyle w:val="TAL"/>
            </w:pPr>
            <w:r w:rsidRPr="000749E2">
              <w:t>10.0.0</w:t>
            </w:r>
          </w:p>
        </w:tc>
        <w:tc>
          <w:tcPr>
            <w:tcW w:w="708" w:type="dxa"/>
            <w:gridSpan w:val="2"/>
            <w:shd w:val="solid" w:color="FFFFFF" w:fill="auto"/>
          </w:tcPr>
          <w:p w14:paraId="21889A14" w14:textId="77777777" w:rsidR="00EF2DA4" w:rsidRPr="000749E2" w:rsidRDefault="00EF2DA4" w:rsidP="005076D8">
            <w:pPr>
              <w:pStyle w:val="TAL"/>
            </w:pPr>
            <w:r w:rsidRPr="000749E2">
              <w:t>10.1.0</w:t>
            </w:r>
          </w:p>
        </w:tc>
        <w:tc>
          <w:tcPr>
            <w:tcW w:w="1033" w:type="dxa"/>
            <w:gridSpan w:val="2"/>
            <w:shd w:val="solid" w:color="FFFFFF" w:fill="auto"/>
          </w:tcPr>
          <w:p w14:paraId="108BAABD" w14:textId="77777777" w:rsidR="00EF2DA4" w:rsidRPr="000749E2" w:rsidRDefault="00EF2DA4" w:rsidP="005076D8">
            <w:pPr>
              <w:pStyle w:val="TAL"/>
            </w:pPr>
            <w:r w:rsidRPr="000749E2">
              <w:t>R5-121847</w:t>
            </w:r>
          </w:p>
        </w:tc>
      </w:tr>
      <w:tr w:rsidR="00EF2DA4" w:rsidRPr="000749E2" w14:paraId="65D3CC9D" w14:textId="77777777" w:rsidTr="001C22E1">
        <w:trPr>
          <w:gridAfter w:val="1"/>
          <w:wAfter w:w="21" w:type="dxa"/>
          <w:jc w:val="center"/>
        </w:trPr>
        <w:tc>
          <w:tcPr>
            <w:tcW w:w="638" w:type="dxa"/>
            <w:gridSpan w:val="2"/>
            <w:shd w:val="solid" w:color="FFFFFF" w:fill="auto"/>
          </w:tcPr>
          <w:p w14:paraId="01DC4350" w14:textId="77777777" w:rsidR="00EF2DA4" w:rsidRPr="000749E2" w:rsidRDefault="00EF2DA4" w:rsidP="005076D8">
            <w:pPr>
              <w:pStyle w:val="TAL"/>
            </w:pPr>
            <w:r w:rsidRPr="000749E2">
              <w:t>RP#56</w:t>
            </w:r>
          </w:p>
        </w:tc>
        <w:tc>
          <w:tcPr>
            <w:tcW w:w="1134" w:type="dxa"/>
            <w:gridSpan w:val="2"/>
            <w:shd w:val="solid" w:color="FFFFFF" w:fill="auto"/>
          </w:tcPr>
          <w:p w14:paraId="7A0EF387" w14:textId="77777777" w:rsidR="00EF2DA4" w:rsidRPr="000749E2" w:rsidRDefault="00EF2DA4" w:rsidP="005076D8">
            <w:pPr>
              <w:pStyle w:val="TAL"/>
            </w:pPr>
            <w:r w:rsidRPr="000749E2">
              <w:t>RP-120658</w:t>
            </w:r>
          </w:p>
        </w:tc>
        <w:tc>
          <w:tcPr>
            <w:tcW w:w="567" w:type="dxa"/>
            <w:gridSpan w:val="2"/>
            <w:shd w:val="solid" w:color="FFFFFF" w:fill="auto"/>
          </w:tcPr>
          <w:p w14:paraId="2AA18D57" w14:textId="77777777" w:rsidR="00EF2DA4" w:rsidRPr="000749E2" w:rsidRDefault="00EF2DA4" w:rsidP="005076D8">
            <w:pPr>
              <w:pStyle w:val="TAL"/>
            </w:pPr>
            <w:r w:rsidRPr="000749E2">
              <w:t>0317</w:t>
            </w:r>
          </w:p>
        </w:tc>
        <w:tc>
          <w:tcPr>
            <w:tcW w:w="426" w:type="dxa"/>
            <w:gridSpan w:val="2"/>
            <w:shd w:val="solid" w:color="FFFFFF" w:fill="auto"/>
          </w:tcPr>
          <w:p w14:paraId="12B8006D" w14:textId="77777777" w:rsidR="00EF2DA4" w:rsidRPr="000749E2" w:rsidRDefault="00EF2DA4" w:rsidP="005076D8">
            <w:pPr>
              <w:pStyle w:val="TAL"/>
            </w:pPr>
            <w:r w:rsidRPr="000749E2">
              <w:t>-</w:t>
            </w:r>
          </w:p>
        </w:tc>
        <w:tc>
          <w:tcPr>
            <w:tcW w:w="4062" w:type="dxa"/>
            <w:gridSpan w:val="2"/>
            <w:shd w:val="solid" w:color="FFFFFF" w:fill="auto"/>
          </w:tcPr>
          <w:p w14:paraId="37F50374" w14:textId="77777777" w:rsidR="00EF2DA4" w:rsidRPr="000749E2" w:rsidRDefault="00EF2DA4" w:rsidP="005076D8">
            <w:pPr>
              <w:pStyle w:val="TAL"/>
            </w:pPr>
            <w:r w:rsidRPr="000749E2">
              <w:t>Introduction of System information for PWS</w:t>
            </w:r>
          </w:p>
        </w:tc>
        <w:tc>
          <w:tcPr>
            <w:tcW w:w="415" w:type="dxa"/>
            <w:gridSpan w:val="2"/>
            <w:shd w:val="solid" w:color="FFFFFF" w:fill="auto"/>
          </w:tcPr>
          <w:p w14:paraId="4D925946" w14:textId="77777777" w:rsidR="00EF2DA4" w:rsidRPr="000749E2" w:rsidRDefault="00EF2DA4" w:rsidP="005076D8">
            <w:pPr>
              <w:pStyle w:val="TAL"/>
            </w:pPr>
            <w:r w:rsidRPr="000749E2">
              <w:t>F</w:t>
            </w:r>
          </w:p>
        </w:tc>
        <w:tc>
          <w:tcPr>
            <w:tcW w:w="708" w:type="dxa"/>
            <w:gridSpan w:val="2"/>
            <w:shd w:val="solid" w:color="FFFFFF" w:fill="auto"/>
          </w:tcPr>
          <w:p w14:paraId="0277ADFF" w14:textId="77777777" w:rsidR="00EF2DA4" w:rsidRPr="000749E2" w:rsidRDefault="00EF2DA4" w:rsidP="005076D8">
            <w:pPr>
              <w:pStyle w:val="TAL"/>
            </w:pPr>
            <w:r w:rsidRPr="000749E2">
              <w:t>10.0.0</w:t>
            </w:r>
          </w:p>
        </w:tc>
        <w:tc>
          <w:tcPr>
            <w:tcW w:w="708" w:type="dxa"/>
            <w:gridSpan w:val="2"/>
            <w:shd w:val="solid" w:color="FFFFFF" w:fill="auto"/>
          </w:tcPr>
          <w:p w14:paraId="445AC1C4" w14:textId="77777777" w:rsidR="00EF2DA4" w:rsidRPr="000749E2" w:rsidRDefault="00EF2DA4" w:rsidP="005076D8">
            <w:pPr>
              <w:pStyle w:val="TAL"/>
            </w:pPr>
            <w:r w:rsidRPr="000749E2">
              <w:t>10.1.0</w:t>
            </w:r>
          </w:p>
        </w:tc>
        <w:tc>
          <w:tcPr>
            <w:tcW w:w="1033" w:type="dxa"/>
            <w:gridSpan w:val="2"/>
            <w:shd w:val="solid" w:color="FFFFFF" w:fill="auto"/>
          </w:tcPr>
          <w:p w14:paraId="68C84389" w14:textId="77777777" w:rsidR="00EF2DA4" w:rsidRPr="000749E2" w:rsidRDefault="00EF2DA4" w:rsidP="005076D8">
            <w:pPr>
              <w:pStyle w:val="TAL"/>
            </w:pPr>
            <w:r w:rsidRPr="000749E2">
              <w:t>R5-121854</w:t>
            </w:r>
          </w:p>
        </w:tc>
      </w:tr>
      <w:tr w:rsidR="00EF2DA4" w:rsidRPr="000749E2" w14:paraId="1BE3EB77" w14:textId="77777777" w:rsidTr="001C22E1">
        <w:trPr>
          <w:gridAfter w:val="1"/>
          <w:wAfter w:w="21" w:type="dxa"/>
          <w:jc w:val="center"/>
        </w:trPr>
        <w:tc>
          <w:tcPr>
            <w:tcW w:w="638" w:type="dxa"/>
            <w:gridSpan w:val="2"/>
            <w:shd w:val="solid" w:color="FFFFFF" w:fill="auto"/>
          </w:tcPr>
          <w:p w14:paraId="095D87D1" w14:textId="77777777" w:rsidR="00EF2DA4" w:rsidRPr="000749E2" w:rsidRDefault="00EF2DA4" w:rsidP="005076D8">
            <w:pPr>
              <w:pStyle w:val="TAL"/>
            </w:pPr>
            <w:r w:rsidRPr="000749E2">
              <w:t>RP#56</w:t>
            </w:r>
          </w:p>
        </w:tc>
        <w:tc>
          <w:tcPr>
            <w:tcW w:w="1134" w:type="dxa"/>
            <w:gridSpan w:val="2"/>
            <w:shd w:val="solid" w:color="FFFFFF" w:fill="auto"/>
          </w:tcPr>
          <w:p w14:paraId="64301C2A" w14:textId="77777777" w:rsidR="00EF2DA4" w:rsidRPr="000749E2" w:rsidRDefault="00EF2DA4" w:rsidP="005076D8">
            <w:pPr>
              <w:pStyle w:val="TAL"/>
            </w:pPr>
            <w:r w:rsidRPr="000749E2">
              <w:t>RP-120662</w:t>
            </w:r>
          </w:p>
        </w:tc>
        <w:tc>
          <w:tcPr>
            <w:tcW w:w="567" w:type="dxa"/>
            <w:gridSpan w:val="2"/>
            <w:shd w:val="solid" w:color="FFFFFF" w:fill="auto"/>
          </w:tcPr>
          <w:p w14:paraId="24B55CCA" w14:textId="77777777" w:rsidR="00EF2DA4" w:rsidRPr="000749E2" w:rsidRDefault="00EF2DA4" w:rsidP="005076D8">
            <w:pPr>
              <w:pStyle w:val="TAL"/>
            </w:pPr>
            <w:r w:rsidRPr="000749E2">
              <w:t>0318</w:t>
            </w:r>
          </w:p>
        </w:tc>
        <w:tc>
          <w:tcPr>
            <w:tcW w:w="426" w:type="dxa"/>
            <w:gridSpan w:val="2"/>
            <w:shd w:val="solid" w:color="FFFFFF" w:fill="auto"/>
          </w:tcPr>
          <w:p w14:paraId="5CB56994" w14:textId="77777777" w:rsidR="00EF2DA4" w:rsidRPr="000749E2" w:rsidRDefault="00EF2DA4" w:rsidP="005076D8">
            <w:pPr>
              <w:pStyle w:val="TAL"/>
            </w:pPr>
            <w:r w:rsidRPr="000749E2">
              <w:t>-</w:t>
            </w:r>
          </w:p>
        </w:tc>
        <w:tc>
          <w:tcPr>
            <w:tcW w:w="4062" w:type="dxa"/>
            <w:gridSpan w:val="2"/>
            <w:shd w:val="solid" w:color="FFFFFF" w:fill="auto"/>
          </w:tcPr>
          <w:p w14:paraId="36A03572" w14:textId="77777777" w:rsidR="00EF2DA4" w:rsidRPr="000749E2" w:rsidRDefault="00EF2DA4" w:rsidP="005076D8">
            <w:pPr>
              <w:pStyle w:val="TAL"/>
            </w:pPr>
            <w:r w:rsidRPr="000749E2">
              <w:t>Update of the default value of Carrier Aggregation parameters</w:t>
            </w:r>
          </w:p>
        </w:tc>
        <w:tc>
          <w:tcPr>
            <w:tcW w:w="415" w:type="dxa"/>
            <w:gridSpan w:val="2"/>
            <w:shd w:val="solid" w:color="FFFFFF" w:fill="auto"/>
          </w:tcPr>
          <w:p w14:paraId="3B2F38B8" w14:textId="77777777" w:rsidR="00EF2DA4" w:rsidRPr="000749E2" w:rsidRDefault="00EF2DA4" w:rsidP="005076D8">
            <w:pPr>
              <w:pStyle w:val="TAL"/>
            </w:pPr>
            <w:r w:rsidRPr="000749E2">
              <w:t>F</w:t>
            </w:r>
          </w:p>
        </w:tc>
        <w:tc>
          <w:tcPr>
            <w:tcW w:w="708" w:type="dxa"/>
            <w:gridSpan w:val="2"/>
            <w:shd w:val="solid" w:color="FFFFFF" w:fill="auto"/>
          </w:tcPr>
          <w:p w14:paraId="1D9FD0AC" w14:textId="77777777" w:rsidR="00EF2DA4" w:rsidRPr="000749E2" w:rsidRDefault="00EF2DA4" w:rsidP="005076D8">
            <w:pPr>
              <w:pStyle w:val="TAL"/>
            </w:pPr>
            <w:r w:rsidRPr="000749E2">
              <w:t>10.0.0</w:t>
            </w:r>
          </w:p>
        </w:tc>
        <w:tc>
          <w:tcPr>
            <w:tcW w:w="708" w:type="dxa"/>
            <w:gridSpan w:val="2"/>
            <w:shd w:val="solid" w:color="FFFFFF" w:fill="auto"/>
          </w:tcPr>
          <w:p w14:paraId="17152A8F" w14:textId="77777777" w:rsidR="00EF2DA4" w:rsidRPr="000749E2" w:rsidRDefault="00EF2DA4" w:rsidP="005076D8">
            <w:pPr>
              <w:pStyle w:val="TAL"/>
            </w:pPr>
            <w:r w:rsidRPr="000749E2">
              <w:t>10.1.0</w:t>
            </w:r>
          </w:p>
        </w:tc>
        <w:tc>
          <w:tcPr>
            <w:tcW w:w="1033" w:type="dxa"/>
            <w:gridSpan w:val="2"/>
            <w:shd w:val="solid" w:color="FFFFFF" w:fill="auto"/>
          </w:tcPr>
          <w:p w14:paraId="220E5BC9" w14:textId="77777777" w:rsidR="00EF2DA4" w:rsidRPr="000749E2" w:rsidRDefault="00EF2DA4" w:rsidP="005076D8">
            <w:pPr>
              <w:pStyle w:val="TAL"/>
            </w:pPr>
            <w:r w:rsidRPr="000749E2">
              <w:t>R5-121856</w:t>
            </w:r>
          </w:p>
        </w:tc>
      </w:tr>
      <w:tr w:rsidR="00EF2DA4" w:rsidRPr="000749E2" w14:paraId="69BC558B" w14:textId="77777777" w:rsidTr="001C22E1">
        <w:trPr>
          <w:gridAfter w:val="1"/>
          <w:wAfter w:w="21" w:type="dxa"/>
          <w:jc w:val="center"/>
        </w:trPr>
        <w:tc>
          <w:tcPr>
            <w:tcW w:w="638" w:type="dxa"/>
            <w:gridSpan w:val="2"/>
            <w:shd w:val="solid" w:color="FFFFFF" w:fill="auto"/>
          </w:tcPr>
          <w:p w14:paraId="11CCE59D" w14:textId="77777777" w:rsidR="00EF2DA4" w:rsidRPr="000749E2" w:rsidRDefault="00EF2DA4" w:rsidP="005076D8">
            <w:pPr>
              <w:pStyle w:val="TAL"/>
            </w:pPr>
            <w:r w:rsidRPr="000749E2">
              <w:t>RP#56</w:t>
            </w:r>
          </w:p>
        </w:tc>
        <w:tc>
          <w:tcPr>
            <w:tcW w:w="1134" w:type="dxa"/>
            <w:gridSpan w:val="2"/>
            <w:shd w:val="solid" w:color="FFFFFF" w:fill="auto"/>
          </w:tcPr>
          <w:p w14:paraId="7C91600B" w14:textId="77777777" w:rsidR="00EF2DA4" w:rsidRPr="000749E2" w:rsidRDefault="00EF2DA4" w:rsidP="005076D8">
            <w:pPr>
              <w:pStyle w:val="TAL"/>
            </w:pPr>
            <w:r w:rsidRPr="000749E2">
              <w:t>RP-120644</w:t>
            </w:r>
          </w:p>
        </w:tc>
        <w:tc>
          <w:tcPr>
            <w:tcW w:w="567" w:type="dxa"/>
            <w:gridSpan w:val="2"/>
            <w:shd w:val="solid" w:color="FFFFFF" w:fill="auto"/>
          </w:tcPr>
          <w:p w14:paraId="701E860C" w14:textId="77777777" w:rsidR="00EF2DA4" w:rsidRPr="000749E2" w:rsidRDefault="00EF2DA4" w:rsidP="005076D8">
            <w:pPr>
              <w:pStyle w:val="TAL"/>
            </w:pPr>
            <w:r w:rsidRPr="000749E2">
              <w:t>0319</w:t>
            </w:r>
          </w:p>
        </w:tc>
        <w:tc>
          <w:tcPr>
            <w:tcW w:w="426" w:type="dxa"/>
            <w:gridSpan w:val="2"/>
            <w:shd w:val="solid" w:color="FFFFFF" w:fill="auto"/>
          </w:tcPr>
          <w:p w14:paraId="5E096488" w14:textId="77777777" w:rsidR="00EF2DA4" w:rsidRPr="000749E2" w:rsidRDefault="00EF2DA4" w:rsidP="005076D8">
            <w:pPr>
              <w:pStyle w:val="TAL"/>
            </w:pPr>
            <w:r w:rsidRPr="000749E2">
              <w:t>-</w:t>
            </w:r>
          </w:p>
        </w:tc>
        <w:tc>
          <w:tcPr>
            <w:tcW w:w="4062" w:type="dxa"/>
            <w:gridSpan w:val="2"/>
            <w:shd w:val="solid" w:color="FFFFFF" w:fill="auto"/>
          </w:tcPr>
          <w:p w14:paraId="29629E15" w14:textId="77777777" w:rsidR="00EF2DA4" w:rsidRPr="000749E2" w:rsidRDefault="00EF2DA4" w:rsidP="005076D8">
            <w:pPr>
              <w:pStyle w:val="TAL"/>
            </w:pPr>
            <w:r w:rsidRPr="000749E2">
              <w:t>Correction to reference system configurations for dual mode scenarios</w:t>
            </w:r>
          </w:p>
        </w:tc>
        <w:tc>
          <w:tcPr>
            <w:tcW w:w="415" w:type="dxa"/>
            <w:gridSpan w:val="2"/>
            <w:shd w:val="solid" w:color="FFFFFF" w:fill="auto"/>
          </w:tcPr>
          <w:p w14:paraId="47575BF4" w14:textId="77777777" w:rsidR="00EF2DA4" w:rsidRPr="000749E2" w:rsidRDefault="00EF2DA4" w:rsidP="005076D8">
            <w:pPr>
              <w:pStyle w:val="TAL"/>
            </w:pPr>
            <w:r w:rsidRPr="000749E2">
              <w:t>F</w:t>
            </w:r>
          </w:p>
        </w:tc>
        <w:tc>
          <w:tcPr>
            <w:tcW w:w="708" w:type="dxa"/>
            <w:gridSpan w:val="2"/>
            <w:shd w:val="solid" w:color="FFFFFF" w:fill="auto"/>
          </w:tcPr>
          <w:p w14:paraId="7D6F6EB0" w14:textId="77777777" w:rsidR="00EF2DA4" w:rsidRPr="000749E2" w:rsidRDefault="00EF2DA4" w:rsidP="005076D8">
            <w:pPr>
              <w:pStyle w:val="TAL"/>
            </w:pPr>
            <w:r w:rsidRPr="000749E2">
              <w:t>10.0.0</w:t>
            </w:r>
          </w:p>
        </w:tc>
        <w:tc>
          <w:tcPr>
            <w:tcW w:w="708" w:type="dxa"/>
            <w:gridSpan w:val="2"/>
            <w:shd w:val="solid" w:color="FFFFFF" w:fill="auto"/>
          </w:tcPr>
          <w:p w14:paraId="36F647FB" w14:textId="77777777" w:rsidR="00EF2DA4" w:rsidRPr="000749E2" w:rsidRDefault="00EF2DA4" w:rsidP="005076D8">
            <w:pPr>
              <w:pStyle w:val="TAL"/>
            </w:pPr>
            <w:r w:rsidRPr="000749E2">
              <w:t>10.1.0</w:t>
            </w:r>
          </w:p>
        </w:tc>
        <w:tc>
          <w:tcPr>
            <w:tcW w:w="1033" w:type="dxa"/>
            <w:gridSpan w:val="2"/>
            <w:shd w:val="solid" w:color="FFFFFF" w:fill="auto"/>
          </w:tcPr>
          <w:p w14:paraId="21342D58" w14:textId="77777777" w:rsidR="00EF2DA4" w:rsidRPr="000749E2" w:rsidRDefault="00EF2DA4" w:rsidP="005076D8">
            <w:pPr>
              <w:pStyle w:val="TAL"/>
            </w:pPr>
            <w:r w:rsidRPr="000749E2">
              <w:t>R5-121888</w:t>
            </w:r>
          </w:p>
        </w:tc>
      </w:tr>
      <w:tr w:rsidR="00EF2DA4" w:rsidRPr="000749E2" w14:paraId="5994C7C9" w14:textId="77777777" w:rsidTr="001C22E1">
        <w:trPr>
          <w:gridAfter w:val="1"/>
          <w:wAfter w:w="21" w:type="dxa"/>
          <w:jc w:val="center"/>
        </w:trPr>
        <w:tc>
          <w:tcPr>
            <w:tcW w:w="638" w:type="dxa"/>
            <w:gridSpan w:val="2"/>
            <w:shd w:val="solid" w:color="FFFFFF" w:fill="auto"/>
          </w:tcPr>
          <w:p w14:paraId="792AA7C2" w14:textId="77777777" w:rsidR="00EF2DA4" w:rsidRPr="000749E2" w:rsidRDefault="00EF2DA4" w:rsidP="005076D8">
            <w:pPr>
              <w:pStyle w:val="TAL"/>
            </w:pPr>
            <w:r w:rsidRPr="000749E2">
              <w:t>RP#56</w:t>
            </w:r>
          </w:p>
        </w:tc>
        <w:tc>
          <w:tcPr>
            <w:tcW w:w="1134" w:type="dxa"/>
            <w:gridSpan w:val="2"/>
            <w:shd w:val="solid" w:color="FFFFFF" w:fill="auto"/>
          </w:tcPr>
          <w:p w14:paraId="7472BDC0" w14:textId="77777777" w:rsidR="00EF2DA4" w:rsidRPr="000749E2" w:rsidRDefault="00EF2DA4" w:rsidP="005076D8">
            <w:pPr>
              <w:pStyle w:val="TAL"/>
            </w:pPr>
            <w:r w:rsidRPr="000749E2">
              <w:t>RP-120667</w:t>
            </w:r>
          </w:p>
        </w:tc>
        <w:tc>
          <w:tcPr>
            <w:tcW w:w="567" w:type="dxa"/>
            <w:gridSpan w:val="2"/>
            <w:shd w:val="solid" w:color="FFFFFF" w:fill="auto"/>
          </w:tcPr>
          <w:p w14:paraId="70E66DC0" w14:textId="77777777" w:rsidR="00EF2DA4" w:rsidRPr="000749E2" w:rsidRDefault="00EF2DA4" w:rsidP="005076D8">
            <w:pPr>
              <w:pStyle w:val="TAL"/>
            </w:pPr>
            <w:r w:rsidRPr="000749E2">
              <w:t>0320</w:t>
            </w:r>
          </w:p>
        </w:tc>
        <w:tc>
          <w:tcPr>
            <w:tcW w:w="426" w:type="dxa"/>
            <w:gridSpan w:val="2"/>
            <w:shd w:val="solid" w:color="FFFFFF" w:fill="auto"/>
          </w:tcPr>
          <w:p w14:paraId="530D5A75" w14:textId="77777777" w:rsidR="00EF2DA4" w:rsidRPr="000749E2" w:rsidRDefault="00EF2DA4" w:rsidP="005076D8">
            <w:pPr>
              <w:pStyle w:val="TAL"/>
            </w:pPr>
            <w:r w:rsidRPr="000749E2">
              <w:t>-</w:t>
            </w:r>
          </w:p>
        </w:tc>
        <w:tc>
          <w:tcPr>
            <w:tcW w:w="4062" w:type="dxa"/>
            <w:gridSpan w:val="2"/>
            <w:shd w:val="solid" w:color="FFFFFF" w:fill="auto"/>
          </w:tcPr>
          <w:p w14:paraId="42541026" w14:textId="77777777" w:rsidR="00EF2DA4" w:rsidRPr="000749E2" w:rsidRDefault="00EF2DA4" w:rsidP="005076D8">
            <w:pPr>
              <w:pStyle w:val="TAL"/>
            </w:pPr>
            <w:r w:rsidRPr="000749E2">
              <w:t>Adding operating band 26 to TS 36.508</w:t>
            </w:r>
          </w:p>
        </w:tc>
        <w:tc>
          <w:tcPr>
            <w:tcW w:w="415" w:type="dxa"/>
            <w:gridSpan w:val="2"/>
            <w:shd w:val="solid" w:color="FFFFFF" w:fill="auto"/>
          </w:tcPr>
          <w:p w14:paraId="2DFC4CE2" w14:textId="77777777" w:rsidR="00EF2DA4" w:rsidRPr="000749E2" w:rsidRDefault="00EF2DA4" w:rsidP="005076D8">
            <w:pPr>
              <w:pStyle w:val="TAL"/>
            </w:pPr>
            <w:r w:rsidRPr="000749E2">
              <w:t>F</w:t>
            </w:r>
          </w:p>
        </w:tc>
        <w:tc>
          <w:tcPr>
            <w:tcW w:w="708" w:type="dxa"/>
            <w:gridSpan w:val="2"/>
            <w:shd w:val="solid" w:color="FFFFFF" w:fill="auto"/>
          </w:tcPr>
          <w:p w14:paraId="431E5417" w14:textId="77777777" w:rsidR="00EF2DA4" w:rsidRPr="000749E2" w:rsidRDefault="00EF2DA4" w:rsidP="005076D8">
            <w:pPr>
              <w:pStyle w:val="TAL"/>
            </w:pPr>
            <w:r w:rsidRPr="000749E2">
              <w:t>10.0.0</w:t>
            </w:r>
          </w:p>
        </w:tc>
        <w:tc>
          <w:tcPr>
            <w:tcW w:w="708" w:type="dxa"/>
            <w:gridSpan w:val="2"/>
            <w:shd w:val="solid" w:color="FFFFFF" w:fill="auto"/>
          </w:tcPr>
          <w:p w14:paraId="7D8CD5F6" w14:textId="77777777" w:rsidR="00EF2DA4" w:rsidRPr="000749E2" w:rsidRDefault="00EF2DA4" w:rsidP="005076D8">
            <w:pPr>
              <w:pStyle w:val="TAL"/>
            </w:pPr>
            <w:r w:rsidRPr="000749E2">
              <w:t>10.1.0</w:t>
            </w:r>
          </w:p>
        </w:tc>
        <w:tc>
          <w:tcPr>
            <w:tcW w:w="1033" w:type="dxa"/>
            <w:gridSpan w:val="2"/>
            <w:shd w:val="solid" w:color="FFFFFF" w:fill="auto"/>
          </w:tcPr>
          <w:p w14:paraId="1EF935E1" w14:textId="77777777" w:rsidR="00EF2DA4" w:rsidRPr="000749E2" w:rsidRDefault="00EF2DA4" w:rsidP="005076D8">
            <w:pPr>
              <w:pStyle w:val="TAL"/>
            </w:pPr>
            <w:r w:rsidRPr="000749E2">
              <w:t>R5-121905</w:t>
            </w:r>
          </w:p>
        </w:tc>
      </w:tr>
      <w:tr w:rsidR="00EF2DA4" w:rsidRPr="000749E2" w14:paraId="5C3AC173" w14:textId="77777777" w:rsidTr="001C22E1">
        <w:trPr>
          <w:gridAfter w:val="1"/>
          <w:wAfter w:w="21" w:type="dxa"/>
          <w:jc w:val="center"/>
        </w:trPr>
        <w:tc>
          <w:tcPr>
            <w:tcW w:w="638" w:type="dxa"/>
            <w:gridSpan w:val="2"/>
            <w:shd w:val="solid" w:color="FFFFFF" w:fill="auto"/>
          </w:tcPr>
          <w:p w14:paraId="3BC15C10" w14:textId="77777777" w:rsidR="00EF2DA4" w:rsidRPr="000749E2" w:rsidRDefault="00EF2DA4" w:rsidP="005076D8">
            <w:pPr>
              <w:pStyle w:val="TAL"/>
            </w:pPr>
            <w:r w:rsidRPr="000749E2">
              <w:t>RP#56</w:t>
            </w:r>
          </w:p>
        </w:tc>
        <w:tc>
          <w:tcPr>
            <w:tcW w:w="1134" w:type="dxa"/>
            <w:gridSpan w:val="2"/>
            <w:shd w:val="solid" w:color="FFFFFF" w:fill="auto"/>
          </w:tcPr>
          <w:p w14:paraId="03F596D3" w14:textId="77777777" w:rsidR="00EF2DA4" w:rsidRPr="000749E2" w:rsidRDefault="00EF2DA4" w:rsidP="005076D8">
            <w:pPr>
              <w:pStyle w:val="TAL"/>
            </w:pPr>
            <w:r w:rsidRPr="000749E2">
              <w:t>RP-120641</w:t>
            </w:r>
          </w:p>
        </w:tc>
        <w:tc>
          <w:tcPr>
            <w:tcW w:w="567" w:type="dxa"/>
            <w:gridSpan w:val="2"/>
            <w:shd w:val="solid" w:color="FFFFFF" w:fill="auto"/>
          </w:tcPr>
          <w:p w14:paraId="7FA7DB4A" w14:textId="77777777" w:rsidR="00EF2DA4" w:rsidRPr="000749E2" w:rsidRDefault="00EF2DA4" w:rsidP="005076D8">
            <w:pPr>
              <w:pStyle w:val="TAL"/>
            </w:pPr>
            <w:r w:rsidRPr="000749E2">
              <w:t>0321</w:t>
            </w:r>
          </w:p>
        </w:tc>
        <w:tc>
          <w:tcPr>
            <w:tcW w:w="426" w:type="dxa"/>
            <w:gridSpan w:val="2"/>
            <w:shd w:val="solid" w:color="FFFFFF" w:fill="auto"/>
          </w:tcPr>
          <w:p w14:paraId="6594A063" w14:textId="77777777" w:rsidR="00EF2DA4" w:rsidRPr="000749E2" w:rsidRDefault="00EF2DA4" w:rsidP="005076D8">
            <w:pPr>
              <w:pStyle w:val="TAL"/>
            </w:pPr>
            <w:r w:rsidRPr="000749E2">
              <w:t>-</w:t>
            </w:r>
          </w:p>
        </w:tc>
        <w:tc>
          <w:tcPr>
            <w:tcW w:w="4062" w:type="dxa"/>
            <w:gridSpan w:val="2"/>
            <w:shd w:val="solid" w:color="FFFFFF" w:fill="auto"/>
          </w:tcPr>
          <w:p w14:paraId="11D9F592" w14:textId="77777777" w:rsidR="00EF2DA4" w:rsidRPr="000749E2" w:rsidRDefault="00EF2DA4" w:rsidP="005076D8">
            <w:pPr>
              <w:pStyle w:val="TAL"/>
            </w:pPr>
            <w:r w:rsidRPr="000749E2">
              <w:t>Addition of State 3B-RF in 36.508</w:t>
            </w:r>
          </w:p>
        </w:tc>
        <w:tc>
          <w:tcPr>
            <w:tcW w:w="415" w:type="dxa"/>
            <w:gridSpan w:val="2"/>
            <w:shd w:val="solid" w:color="FFFFFF" w:fill="auto"/>
          </w:tcPr>
          <w:p w14:paraId="71AEA253" w14:textId="77777777" w:rsidR="00EF2DA4" w:rsidRPr="000749E2" w:rsidRDefault="00EF2DA4" w:rsidP="005076D8">
            <w:pPr>
              <w:pStyle w:val="TAL"/>
            </w:pPr>
            <w:r w:rsidRPr="000749E2">
              <w:t>F</w:t>
            </w:r>
          </w:p>
        </w:tc>
        <w:tc>
          <w:tcPr>
            <w:tcW w:w="708" w:type="dxa"/>
            <w:gridSpan w:val="2"/>
            <w:shd w:val="solid" w:color="FFFFFF" w:fill="auto"/>
          </w:tcPr>
          <w:p w14:paraId="53964482" w14:textId="77777777" w:rsidR="00EF2DA4" w:rsidRPr="000749E2" w:rsidRDefault="00EF2DA4" w:rsidP="005076D8">
            <w:pPr>
              <w:pStyle w:val="TAL"/>
            </w:pPr>
            <w:r w:rsidRPr="000749E2">
              <w:t>10.0.0</w:t>
            </w:r>
          </w:p>
        </w:tc>
        <w:tc>
          <w:tcPr>
            <w:tcW w:w="708" w:type="dxa"/>
            <w:gridSpan w:val="2"/>
            <w:shd w:val="solid" w:color="FFFFFF" w:fill="auto"/>
          </w:tcPr>
          <w:p w14:paraId="46CF20E5" w14:textId="77777777" w:rsidR="00EF2DA4" w:rsidRPr="000749E2" w:rsidRDefault="00EF2DA4" w:rsidP="005076D8">
            <w:pPr>
              <w:pStyle w:val="TAL"/>
            </w:pPr>
            <w:r w:rsidRPr="000749E2">
              <w:t>10.1.0</w:t>
            </w:r>
          </w:p>
        </w:tc>
        <w:tc>
          <w:tcPr>
            <w:tcW w:w="1033" w:type="dxa"/>
            <w:gridSpan w:val="2"/>
            <w:shd w:val="solid" w:color="FFFFFF" w:fill="auto"/>
          </w:tcPr>
          <w:p w14:paraId="132DB9BA" w14:textId="77777777" w:rsidR="00EF2DA4" w:rsidRPr="000749E2" w:rsidRDefault="00EF2DA4" w:rsidP="005076D8">
            <w:pPr>
              <w:pStyle w:val="TAL"/>
            </w:pPr>
            <w:r w:rsidRPr="000749E2">
              <w:t>R5-121919</w:t>
            </w:r>
          </w:p>
        </w:tc>
      </w:tr>
      <w:tr w:rsidR="00EF2DA4" w:rsidRPr="000749E2" w14:paraId="6B5DD1F4" w14:textId="77777777" w:rsidTr="001C22E1">
        <w:trPr>
          <w:gridAfter w:val="1"/>
          <w:wAfter w:w="21" w:type="dxa"/>
          <w:jc w:val="center"/>
        </w:trPr>
        <w:tc>
          <w:tcPr>
            <w:tcW w:w="638" w:type="dxa"/>
            <w:gridSpan w:val="2"/>
            <w:shd w:val="solid" w:color="FFFFFF" w:fill="auto"/>
          </w:tcPr>
          <w:p w14:paraId="551C5169" w14:textId="77777777" w:rsidR="00EF2DA4" w:rsidRPr="000749E2" w:rsidRDefault="00EF2DA4" w:rsidP="005076D8">
            <w:pPr>
              <w:pStyle w:val="TAL"/>
            </w:pPr>
            <w:r w:rsidRPr="000749E2">
              <w:t>RP#56</w:t>
            </w:r>
          </w:p>
        </w:tc>
        <w:tc>
          <w:tcPr>
            <w:tcW w:w="1134" w:type="dxa"/>
            <w:gridSpan w:val="2"/>
            <w:shd w:val="solid" w:color="FFFFFF" w:fill="auto"/>
          </w:tcPr>
          <w:p w14:paraId="3A6C13EB" w14:textId="77777777" w:rsidR="00EF2DA4" w:rsidRPr="000749E2" w:rsidRDefault="00EF2DA4" w:rsidP="005076D8">
            <w:pPr>
              <w:pStyle w:val="TAL"/>
            </w:pPr>
            <w:r w:rsidRPr="000749E2">
              <w:t>RP-120641</w:t>
            </w:r>
          </w:p>
        </w:tc>
        <w:tc>
          <w:tcPr>
            <w:tcW w:w="567" w:type="dxa"/>
            <w:gridSpan w:val="2"/>
            <w:shd w:val="solid" w:color="FFFFFF" w:fill="auto"/>
          </w:tcPr>
          <w:p w14:paraId="5F44F1FD" w14:textId="77777777" w:rsidR="00EF2DA4" w:rsidRPr="000749E2" w:rsidRDefault="00EF2DA4" w:rsidP="005076D8">
            <w:pPr>
              <w:pStyle w:val="TAL"/>
            </w:pPr>
            <w:r w:rsidRPr="000749E2">
              <w:t>0322</w:t>
            </w:r>
          </w:p>
        </w:tc>
        <w:tc>
          <w:tcPr>
            <w:tcW w:w="426" w:type="dxa"/>
            <w:gridSpan w:val="2"/>
            <w:shd w:val="solid" w:color="FFFFFF" w:fill="auto"/>
          </w:tcPr>
          <w:p w14:paraId="73046C05" w14:textId="77777777" w:rsidR="00EF2DA4" w:rsidRPr="000749E2" w:rsidRDefault="00EF2DA4" w:rsidP="005076D8">
            <w:pPr>
              <w:pStyle w:val="TAL"/>
            </w:pPr>
            <w:r w:rsidRPr="000749E2">
              <w:t>-</w:t>
            </w:r>
          </w:p>
        </w:tc>
        <w:tc>
          <w:tcPr>
            <w:tcW w:w="4062" w:type="dxa"/>
            <w:gridSpan w:val="2"/>
            <w:shd w:val="solid" w:color="FFFFFF" w:fill="auto"/>
          </w:tcPr>
          <w:p w14:paraId="0BB0F85A" w14:textId="77777777" w:rsidR="00EF2DA4" w:rsidRPr="000749E2" w:rsidRDefault="00EF2DA4" w:rsidP="005076D8">
            <w:pPr>
              <w:pStyle w:val="TAL"/>
            </w:pPr>
            <w:r w:rsidRPr="000749E2">
              <w:t>Correction to Tracking area updating procedure in 36.508</w:t>
            </w:r>
          </w:p>
        </w:tc>
        <w:tc>
          <w:tcPr>
            <w:tcW w:w="415" w:type="dxa"/>
            <w:gridSpan w:val="2"/>
            <w:shd w:val="solid" w:color="FFFFFF" w:fill="auto"/>
          </w:tcPr>
          <w:p w14:paraId="1F3443FA" w14:textId="77777777" w:rsidR="00EF2DA4" w:rsidRPr="000749E2" w:rsidRDefault="00EF2DA4" w:rsidP="005076D8">
            <w:pPr>
              <w:pStyle w:val="TAL"/>
            </w:pPr>
            <w:r w:rsidRPr="000749E2">
              <w:t>F</w:t>
            </w:r>
          </w:p>
        </w:tc>
        <w:tc>
          <w:tcPr>
            <w:tcW w:w="708" w:type="dxa"/>
            <w:gridSpan w:val="2"/>
            <w:shd w:val="solid" w:color="FFFFFF" w:fill="auto"/>
          </w:tcPr>
          <w:p w14:paraId="332098E6" w14:textId="77777777" w:rsidR="00EF2DA4" w:rsidRPr="000749E2" w:rsidRDefault="00EF2DA4" w:rsidP="005076D8">
            <w:pPr>
              <w:pStyle w:val="TAL"/>
            </w:pPr>
            <w:r w:rsidRPr="000749E2">
              <w:t>10.0.0</w:t>
            </w:r>
          </w:p>
        </w:tc>
        <w:tc>
          <w:tcPr>
            <w:tcW w:w="708" w:type="dxa"/>
            <w:gridSpan w:val="2"/>
            <w:shd w:val="solid" w:color="FFFFFF" w:fill="auto"/>
          </w:tcPr>
          <w:p w14:paraId="0496898C" w14:textId="77777777" w:rsidR="00EF2DA4" w:rsidRPr="000749E2" w:rsidRDefault="00EF2DA4" w:rsidP="005076D8">
            <w:pPr>
              <w:pStyle w:val="TAL"/>
            </w:pPr>
            <w:r w:rsidRPr="000749E2">
              <w:t>10.1.0</w:t>
            </w:r>
          </w:p>
        </w:tc>
        <w:tc>
          <w:tcPr>
            <w:tcW w:w="1033" w:type="dxa"/>
            <w:gridSpan w:val="2"/>
            <w:shd w:val="solid" w:color="FFFFFF" w:fill="auto"/>
          </w:tcPr>
          <w:p w14:paraId="1E27791B" w14:textId="77777777" w:rsidR="00EF2DA4" w:rsidRPr="000749E2" w:rsidRDefault="00EF2DA4" w:rsidP="005076D8">
            <w:pPr>
              <w:pStyle w:val="TAL"/>
            </w:pPr>
            <w:r w:rsidRPr="000749E2">
              <w:t>R5-121936</w:t>
            </w:r>
          </w:p>
        </w:tc>
      </w:tr>
      <w:tr w:rsidR="00EF2DA4" w:rsidRPr="000749E2" w14:paraId="66B301CE" w14:textId="77777777" w:rsidTr="001C22E1">
        <w:trPr>
          <w:gridAfter w:val="1"/>
          <w:wAfter w:w="21" w:type="dxa"/>
          <w:jc w:val="center"/>
        </w:trPr>
        <w:tc>
          <w:tcPr>
            <w:tcW w:w="638" w:type="dxa"/>
            <w:gridSpan w:val="2"/>
            <w:shd w:val="solid" w:color="FFFFFF" w:fill="auto"/>
          </w:tcPr>
          <w:p w14:paraId="094C72FB" w14:textId="77777777" w:rsidR="00EF2DA4" w:rsidRPr="000749E2" w:rsidRDefault="00EF2DA4" w:rsidP="005076D8">
            <w:pPr>
              <w:pStyle w:val="TAL"/>
            </w:pPr>
            <w:r w:rsidRPr="000749E2">
              <w:t>RP#56</w:t>
            </w:r>
          </w:p>
        </w:tc>
        <w:tc>
          <w:tcPr>
            <w:tcW w:w="1134" w:type="dxa"/>
            <w:gridSpan w:val="2"/>
            <w:shd w:val="solid" w:color="FFFFFF" w:fill="auto"/>
          </w:tcPr>
          <w:p w14:paraId="54E3CC0B" w14:textId="77777777" w:rsidR="00EF2DA4" w:rsidRPr="000749E2" w:rsidRDefault="00EF2DA4" w:rsidP="005076D8">
            <w:pPr>
              <w:pStyle w:val="TAL"/>
            </w:pPr>
            <w:r w:rsidRPr="000749E2">
              <w:t>RP-120662</w:t>
            </w:r>
          </w:p>
        </w:tc>
        <w:tc>
          <w:tcPr>
            <w:tcW w:w="567" w:type="dxa"/>
            <w:gridSpan w:val="2"/>
            <w:shd w:val="solid" w:color="FFFFFF" w:fill="auto"/>
          </w:tcPr>
          <w:p w14:paraId="42179910" w14:textId="77777777" w:rsidR="00EF2DA4" w:rsidRPr="000749E2" w:rsidRDefault="00EF2DA4" w:rsidP="005076D8">
            <w:pPr>
              <w:pStyle w:val="TAL"/>
            </w:pPr>
            <w:r w:rsidRPr="000749E2">
              <w:t>0323</w:t>
            </w:r>
          </w:p>
        </w:tc>
        <w:tc>
          <w:tcPr>
            <w:tcW w:w="426" w:type="dxa"/>
            <w:gridSpan w:val="2"/>
            <w:shd w:val="solid" w:color="FFFFFF" w:fill="auto"/>
          </w:tcPr>
          <w:p w14:paraId="1E57D734" w14:textId="77777777" w:rsidR="00EF2DA4" w:rsidRPr="000749E2" w:rsidRDefault="00EF2DA4" w:rsidP="005076D8">
            <w:pPr>
              <w:pStyle w:val="TAL"/>
            </w:pPr>
            <w:r w:rsidRPr="000749E2">
              <w:t>-</w:t>
            </w:r>
          </w:p>
        </w:tc>
        <w:tc>
          <w:tcPr>
            <w:tcW w:w="4062" w:type="dxa"/>
            <w:gridSpan w:val="2"/>
            <w:shd w:val="solid" w:color="FFFFFF" w:fill="auto"/>
          </w:tcPr>
          <w:p w14:paraId="2AE797F2" w14:textId="77777777" w:rsidR="00EF2DA4" w:rsidRPr="000749E2" w:rsidRDefault="00EF2DA4" w:rsidP="005076D8">
            <w:pPr>
              <w:pStyle w:val="TAL"/>
            </w:pPr>
            <w:r w:rsidRPr="000749E2">
              <w:t xml:space="preserve">Addition of </w:t>
            </w:r>
            <w:r w:rsidR="006A16E1" w:rsidRPr="000749E2">
              <w:t>Test mode</w:t>
            </w:r>
            <w:r w:rsidRPr="000749E2">
              <w:t xml:space="preserve"> call procedure for CA test cases</w:t>
            </w:r>
          </w:p>
        </w:tc>
        <w:tc>
          <w:tcPr>
            <w:tcW w:w="415" w:type="dxa"/>
            <w:gridSpan w:val="2"/>
            <w:shd w:val="solid" w:color="FFFFFF" w:fill="auto"/>
          </w:tcPr>
          <w:p w14:paraId="11BCDF48" w14:textId="77777777" w:rsidR="00EF2DA4" w:rsidRPr="000749E2" w:rsidRDefault="00EF2DA4" w:rsidP="005076D8">
            <w:pPr>
              <w:pStyle w:val="TAL"/>
            </w:pPr>
            <w:r w:rsidRPr="000749E2">
              <w:t>F</w:t>
            </w:r>
          </w:p>
        </w:tc>
        <w:tc>
          <w:tcPr>
            <w:tcW w:w="708" w:type="dxa"/>
            <w:gridSpan w:val="2"/>
            <w:shd w:val="solid" w:color="FFFFFF" w:fill="auto"/>
          </w:tcPr>
          <w:p w14:paraId="15CE81C2" w14:textId="77777777" w:rsidR="00EF2DA4" w:rsidRPr="000749E2" w:rsidRDefault="00EF2DA4" w:rsidP="005076D8">
            <w:pPr>
              <w:pStyle w:val="TAL"/>
            </w:pPr>
            <w:r w:rsidRPr="000749E2">
              <w:t>10.0.0</w:t>
            </w:r>
          </w:p>
        </w:tc>
        <w:tc>
          <w:tcPr>
            <w:tcW w:w="708" w:type="dxa"/>
            <w:gridSpan w:val="2"/>
            <w:shd w:val="solid" w:color="FFFFFF" w:fill="auto"/>
          </w:tcPr>
          <w:p w14:paraId="2E54B696" w14:textId="77777777" w:rsidR="00EF2DA4" w:rsidRPr="000749E2" w:rsidRDefault="00EF2DA4" w:rsidP="005076D8">
            <w:pPr>
              <w:pStyle w:val="TAL"/>
            </w:pPr>
            <w:r w:rsidRPr="000749E2">
              <w:t>10.1.0</w:t>
            </w:r>
          </w:p>
        </w:tc>
        <w:tc>
          <w:tcPr>
            <w:tcW w:w="1033" w:type="dxa"/>
            <w:gridSpan w:val="2"/>
            <w:shd w:val="solid" w:color="FFFFFF" w:fill="auto"/>
          </w:tcPr>
          <w:p w14:paraId="02ED5A6F" w14:textId="77777777" w:rsidR="00EF2DA4" w:rsidRPr="000749E2" w:rsidRDefault="00EF2DA4" w:rsidP="005076D8">
            <w:pPr>
              <w:pStyle w:val="TAL"/>
            </w:pPr>
            <w:r w:rsidRPr="000749E2">
              <w:t>R5-121982</w:t>
            </w:r>
          </w:p>
        </w:tc>
      </w:tr>
      <w:tr w:rsidR="00EF2DA4" w:rsidRPr="000749E2" w14:paraId="632F14A3" w14:textId="77777777" w:rsidTr="001C22E1">
        <w:trPr>
          <w:gridAfter w:val="1"/>
          <w:wAfter w:w="21" w:type="dxa"/>
          <w:jc w:val="center"/>
        </w:trPr>
        <w:tc>
          <w:tcPr>
            <w:tcW w:w="638" w:type="dxa"/>
            <w:gridSpan w:val="2"/>
            <w:shd w:val="solid" w:color="FFFFFF" w:fill="auto"/>
          </w:tcPr>
          <w:p w14:paraId="7C591F7D" w14:textId="77777777" w:rsidR="00EF2DA4" w:rsidRPr="000749E2" w:rsidRDefault="00EF2DA4" w:rsidP="005076D8">
            <w:pPr>
              <w:pStyle w:val="TAL"/>
            </w:pPr>
            <w:r w:rsidRPr="000749E2">
              <w:t>RP#56</w:t>
            </w:r>
          </w:p>
        </w:tc>
        <w:tc>
          <w:tcPr>
            <w:tcW w:w="1134" w:type="dxa"/>
            <w:gridSpan w:val="2"/>
            <w:shd w:val="solid" w:color="FFFFFF" w:fill="auto"/>
          </w:tcPr>
          <w:p w14:paraId="021A0596" w14:textId="77777777" w:rsidR="00EF2DA4" w:rsidRPr="000749E2" w:rsidRDefault="00EF2DA4" w:rsidP="005076D8">
            <w:pPr>
              <w:pStyle w:val="TAL"/>
            </w:pPr>
            <w:r w:rsidRPr="000749E2">
              <w:t>RP-120641</w:t>
            </w:r>
          </w:p>
        </w:tc>
        <w:tc>
          <w:tcPr>
            <w:tcW w:w="567" w:type="dxa"/>
            <w:gridSpan w:val="2"/>
            <w:shd w:val="solid" w:color="FFFFFF" w:fill="auto"/>
          </w:tcPr>
          <w:p w14:paraId="3B54F2AE" w14:textId="77777777" w:rsidR="00EF2DA4" w:rsidRPr="000749E2" w:rsidRDefault="00EF2DA4" w:rsidP="005076D8">
            <w:pPr>
              <w:pStyle w:val="TAL"/>
            </w:pPr>
            <w:r w:rsidRPr="000749E2">
              <w:t>0303</w:t>
            </w:r>
          </w:p>
        </w:tc>
        <w:tc>
          <w:tcPr>
            <w:tcW w:w="426" w:type="dxa"/>
            <w:gridSpan w:val="2"/>
            <w:shd w:val="solid" w:color="FFFFFF" w:fill="auto"/>
          </w:tcPr>
          <w:p w14:paraId="44EED6FA" w14:textId="77777777" w:rsidR="00EF2DA4" w:rsidRPr="000749E2" w:rsidRDefault="00EF2DA4" w:rsidP="005076D8">
            <w:pPr>
              <w:pStyle w:val="TAL"/>
            </w:pPr>
            <w:r w:rsidRPr="000749E2">
              <w:t>-</w:t>
            </w:r>
          </w:p>
        </w:tc>
        <w:tc>
          <w:tcPr>
            <w:tcW w:w="4062" w:type="dxa"/>
            <w:gridSpan w:val="2"/>
            <w:shd w:val="solid" w:color="FFFFFF" w:fill="auto"/>
          </w:tcPr>
          <w:p w14:paraId="19BA1688" w14:textId="77777777" w:rsidR="00EF2DA4" w:rsidRPr="000749E2" w:rsidRDefault="00EF2DA4" w:rsidP="005076D8">
            <w:pPr>
              <w:pStyle w:val="TAL"/>
            </w:pPr>
            <w:r w:rsidRPr="000749E2">
              <w:t>Correction to Handover to UTRAN commands for UTRA RRC messages in 36.508</w:t>
            </w:r>
          </w:p>
        </w:tc>
        <w:tc>
          <w:tcPr>
            <w:tcW w:w="415" w:type="dxa"/>
            <w:gridSpan w:val="2"/>
            <w:shd w:val="solid" w:color="FFFFFF" w:fill="auto"/>
          </w:tcPr>
          <w:p w14:paraId="12FF0D7D" w14:textId="77777777" w:rsidR="00EF2DA4" w:rsidRPr="000749E2" w:rsidRDefault="00EF2DA4" w:rsidP="005076D8">
            <w:pPr>
              <w:pStyle w:val="TAL"/>
            </w:pPr>
            <w:r w:rsidRPr="000749E2">
              <w:t>F</w:t>
            </w:r>
          </w:p>
        </w:tc>
        <w:tc>
          <w:tcPr>
            <w:tcW w:w="708" w:type="dxa"/>
            <w:gridSpan w:val="2"/>
            <w:shd w:val="solid" w:color="FFFFFF" w:fill="auto"/>
          </w:tcPr>
          <w:p w14:paraId="5DB54315" w14:textId="77777777" w:rsidR="00EF2DA4" w:rsidRPr="000749E2" w:rsidRDefault="00EF2DA4" w:rsidP="005076D8">
            <w:pPr>
              <w:pStyle w:val="TAL"/>
            </w:pPr>
            <w:r w:rsidRPr="000749E2">
              <w:t>10.0.0</w:t>
            </w:r>
          </w:p>
        </w:tc>
        <w:tc>
          <w:tcPr>
            <w:tcW w:w="708" w:type="dxa"/>
            <w:gridSpan w:val="2"/>
            <w:shd w:val="solid" w:color="FFFFFF" w:fill="auto"/>
          </w:tcPr>
          <w:p w14:paraId="0DDB7232" w14:textId="77777777" w:rsidR="00EF2DA4" w:rsidRPr="000749E2" w:rsidRDefault="00EF2DA4" w:rsidP="005076D8">
            <w:pPr>
              <w:pStyle w:val="TAL"/>
            </w:pPr>
            <w:r w:rsidRPr="000749E2">
              <w:t>10.1.0</w:t>
            </w:r>
          </w:p>
        </w:tc>
        <w:tc>
          <w:tcPr>
            <w:tcW w:w="1033" w:type="dxa"/>
            <w:gridSpan w:val="2"/>
            <w:shd w:val="solid" w:color="FFFFFF" w:fill="auto"/>
          </w:tcPr>
          <w:p w14:paraId="36B89B6A" w14:textId="77777777" w:rsidR="00EF2DA4" w:rsidRPr="000749E2" w:rsidRDefault="00EF2DA4" w:rsidP="005076D8">
            <w:pPr>
              <w:pStyle w:val="TAL"/>
            </w:pPr>
            <w:r w:rsidRPr="000749E2">
              <w:t>R5-122018</w:t>
            </w:r>
          </w:p>
        </w:tc>
      </w:tr>
      <w:tr w:rsidR="00EF2DA4" w:rsidRPr="000749E2" w14:paraId="0B6B8A1B" w14:textId="77777777" w:rsidTr="001C22E1">
        <w:trPr>
          <w:gridAfter w:val="1"/>
          <w:wAfter w:w="21" w:type="dxa"/>
          <w:jc w:val="center"/>
        </w:trPr>
        <w:tc>
          <w:tcPr>
            <w:tcW w:w="638" w:type="dxa"/>
            <w:gridSpan w:val="2"/>
            <w:shd w:val="solid" w:color="FFFFFF" w:fill="auto"/>
          </w:tcPr>
          <w:p w14:paraId="203796F8" w14:textId="77777777" w:rsidR="00EF2DA4" w:rsidRPr="000749E2" w:rsidRDefault="00EF2DA4" w:rsidP="005076D8">
            <w:pPr>
              <w:pStyle w:val="TAL"/>
            </w:pPr>
            <w:r w:rsidRPr="000749E2">
              <w:t>RP#56</w:t>
            </w:r>
          </w:p>
        </w:tc>
        <w:tc>
          <w:tcPr>
            <w:tcW w:w="1134" w:type="dxa"/>
            <w:gridSpan w:val="2"/>
            <w:shd w:val="solid" w:color="FFFFFF" w:fill="auto"/>
          </w:tcPr>
          <w:p w14:paraId="0FA77533" w14:textId="77777777" w:rsidR="00EF2DA4" w:rsidRPr="000749E2" w:rsidRDefault="00EF2DA4" w:rsidP="005076D8">
            <w:pPr>
              <w:pStyle w:val="TAL"/>
            </w:pPr>
            <w:r w:rsidRPr="000749E2">
              <w:t>RP-120662</w:t>
            </w:r>
          </w:p>
        </w:tc>
        <w:tc>
          <w:tcPr>
            <w:tcW w:w="567" w:type="dxa"/>
            <w:gridSpan w:val="2"/>
            <w:shd w:val="solid" w:color="FFFFFF" w:fill="auto"/>
          </w:tcPr>
          <w:p w14:paraId="2647D57C" w14:textId="77777777" w:rsidR="00EF2DA4" w:rsidRPr="000749E2" w:rsidRDefault="00EF2DA4" w:rsidP="005076D8">
            <w:pPr>
              <w:pStyle w:val="TAL"/>
            </w:pPr>
            <w:r w:rsidRPr="000749E2">
              <w:t>0324</w:t>
            </w:r>
          </w:p>
        </w:tc>
        <w:tc>
          <w:tcPr>
            <w:tcW w:w="426" w:type="dxa"/>
            <w:gridSpan w:val="2"/>
            <w:shd w:val="solid" w:color="FFFFFF" w:fill="auto"/>
          </w:tcPr>
          <w:p w14:paraId="2CD5B31D" w14:textId="77777777" w:rsidR="00EF2DA4" w:rsidRPr="000749E2" w:rsidRDefault="00EF2DA4" w:rsidP="005076D8">
            <w:pPr>
              <w:pStyle w:val="TAL"/>
            </w:pPr>
            <w:r w:rsidRPr="000749E2">
              <w:t>-</w:t>
            </w:r>
          </w:p>
        </w:tc>
        <w:tc>
          <w:tcPr>
            <w:tcW w:w="4062" w:type="dxa"/>
            <w:gridSpan w:val="2"/>
            <w:shd w:val="solid" w:color="FFFFFF" w:fill="auto"/>
          </w:tcPr>
          <w:p w14:paraId="1D453ACD" w14:textId="77777777" w:rsidR="00EF2DA4" w:rsidRPr="000749E2" w:rsidRDefault="00EF2DA4" w:rsidP="005076D8">
            <w:pPr>
              <w:pStyle w:val="TAL"/>
            </w:pPr>
            <w:r w:rsidRPr="000749E2">
              <w:t>36.508 - Test frequencies for CA_1C and CA_40C</w:t>
            </w:r>
          </w:p>
        </w:tc>
        <w:tc>
          <w:tcPr>
            <w:tcW w:w="415" w:type="dxa"/>
            <w:gridSpan w:val="2"/>
            <w:shd w:val="solid" w:color="FFFFFF" w:fill="auto"/>
          </w:tcPr>
          <w:p w14:paraId="03ED8718" w14:textId="77777777" w:rsidR="00EF2DA4" w:rsidRPr="000749E2" w:rsidRDefault="00EF2DA4" w:rsidP="005076D8">
            <w:pPr>
              <w:pStyle w:val="TAL"/>
            </w:pPr>
            <w:r w:rsidRPr="000749E2">
              <w:t>F</w:t>
            </w:r>
          </w:p>
        </w:tc>
        <w:tc>
          <w:tcPr>
            <w:tcW w:w="708" w:type="dxa"/>
            <w:gridSpan w:val="2"/>
            <w:shd w:val="solid" w:color="FFFFFF" w:fill="auto"/>
          </w:tcPr>
          <w:p w14:paraId="4A64552C" w14:textId="77777777" w:rsidR="00EF2DA4" w:rsidRPr="000749E2" w:rsidRDefault="00EF2DA4" w:rsidP="005076D8">
            <w:pPr>
              <w:pStyle w:val="TAL"/>
            </w:pPr>
            <w:r w:rsidRPr="000749E2">
              <w:t>10.0.0</w:t>
            </w:r>
          </w:p>
        </w:tc>
        <w:tc>
          <w:tcPr>
            <w:tcW w:w="708" w:type="dxa"/>
            <w:gridSpan w:val="2"/>
            <w:shd w:val="solid" w:color="FFFFFF" w:fill="auto"/>
          </w:tcPr>
          <w:p w14:paraId="06244E55" w14:textId="77777777" w:rsidR="00EF2DA4" w:rsidRPr="000749E2" w:rsidRDefault="00EF2DA4" w:rsidP="005076D8">
            <w:pPr>
              <w:pStyle w:val="TAL"/>
            </w:pPr>
            <w:r w:rsidRPr="000749E2">
              <w:t>10.1.0</w:t>
            </w:r>
          </w:p>
        </w:tc>
        <w:tc>
          <w:tcPr>
            <w:tcW w:w="1033" w:type="dxa"/>
            <w:gridSpan w:val="2"/>
            <w:shd w:val="solid" w:color="FFFFFF" w:fill="auto"/>
          </w:tcPr>
          <w:p w14:paraId="39DDC216" w14:textId="77777777" w:rsidR="00EF2DA4" w:rsidRPr="000749E2" w:rsidRDefault="00EF2DA4" w:rsidP="005076D8">
            <w:pPr>
              <w:pStyle w:val="TAL"/>
            </w:pPr>
            <w:r w:rsidRPr="000749E2">
              <w:t>R5-122134</w:t>
            </w:r>
          </w:p>
        </w:tc>
      </w:tr>
      <w:tr w:rsidR="00884BDA" w:rsidRPr="000749E2" w14:paraId="75CF1449" w14:textId="77777777" w:rsidTr="001C22E1">
        <w:trPr>
          <w:gridAfter w:val="1"/>
          <w:wAfter w:w="21" w:type="dxa"/>
          <w:jc w:val="center"/>
        </w:trPr>
        <w:tc>
          <w:tcPr>
            <w:tcW w:w="638" w:type="dxa"/>
            <w:gridSpan w:val="2"/>
            <w:shd w:val="solid" w:color="FFFFFF" w:fill="auto"/>
          </w:tcPr>
          <w:p w14:paraId="379DE58E" w14:textId="77777777" w:rsidR="00884BDA" w:rsidRPr="000749E2" w:rsidRDefault="00884BDA" w:rsidP="005076D8">
            <w:pPr>
              <w:pStyle w:val="TAL"/>
            </w:pPr>
            <w:r w:rsidRPr="000749E2">
              <w:t>RP#57</w:t>
            </w:r>
          </w:p>
        </w:tc>
        <w:tc>
          <w:tcPr>
            <w:tcW w:w="1134" w:type="dxa"/>
            <w:gridSpan w:val="2"/>
            <w:shd w:val="solid" w:color="FFFFFF" w:fill="auto"/>
          </w:tcPr>
          <w:p w14:paraId="3F7C57D2" w14:textId="77777777" w:rsidR="00884BDA" w:rsidRPr="000749E2" w:rsidRDefault="00884BDA" w:rsidP="005076D8">
            <w:pPr>
              <w:pStyle w:val="TAL"/>
            </w:pPr>
            <w:r w:rsidRPr="000749E2">
              <w:t>RP-121098</w:t>
            </w:r>
          </w:p>
        </w:tc>
        <w:tc>
          <w:tcPr>
            <w:tcW w:w="567" w:type="dxa"/>
            <w:gridSpan w:val="2"/>
            <w:shd w:val="solid" w:color="FFFFFF" w:fill="auto"/>
          </w:tcPr>
          <w:p w14:paraId="2041E7F6" w14:textId="77777777" w:rsidR="00884BDA" w:rsidRPr="000749E2" w:rsidRDefault="00884BDA" w:rsidP="005076D8">
            <w:pPr>
              <w:pStyle w:val="TAL"/>
            </w:pPr>
            <w:r w:rsidRPr="000749E2">
              <w:t>0325</w:t>
            </w:r>
          </w:p>
        </w:tc>
        <w:tc>
          <w:tcPr>
            <w:tcW w:w="426" w:type="dxa"/>
            <w:gridSpan w:val="2"/>
            <w:shd w:val="solid" w:color="FFFFFF" w:fill="auto"/>
          </w:tcPr>
          <w:p w14:paraId="1B6C8596" w14:textId="77777777" w:rsidR="00884BDA" w:rsidRPr="000749E2" w:rsidRDefault="00884BDA" w:rsidP="005076D8">
            <w:pPr>
              <w:pStyle w:val="TAL"/>
            </w:pPr>
            <w:r w:rsidRPr="000749E2">
              <w:t>-</w:t>
            </w:r>
          </w:p>
        </w:tc>
        <w:tc>
          <w:tcPr>
            <w:tcW w:w="4062" w:type="dxa"/>
            <w:gridSpan w:val="2"/>
            <w:shd w:val="solid" w:color="FFFFFF" w:fill="auto"/>
          </w:tcPr>
          <w:p w14:paraId="2D4D8E54" w14:textId="77777777" w:rsidR="00884BDA" w:rsidRPr="000749E2" w:rsidRDefault="00884BDA" w:rsidP="005076D8">
            <w:pPr>
              <w:pStyle w:val="TAL"/>
            </w:pPr>
            <w:r w:rsidRPr="000749E2">
              <w:t>Correction to default message content of UTRA NAS attach accept message</w:t>
            </w:r>
          </w:p>
        </w:tc>
        <w:tc>
          <w:tcPr>
            <w:tcW w:w="415" w:type="dxa"/>
            <w:gridSpan w:val="2"/>
            <w:shd w:val="solid" w:color="FFFFFF" w:fill="auto"/>
          </w:tcPr>
          <w:p w14:paraId="135A0742" w14:textId="77777777" w:rsidR="00884BDA" w:rsidRPr="000749E2" w:rsidRDefault="00884BDA" w:rsidP="005076D8">
            <w:pPr>
              <w:pStyle w:val="TAL"/>
            </w:pPr>
            <w:r w:rsidRPr="000749E2">
              <w:t>F</w:t>
            </w:r>
          </w:p>
        </w:tc>
        <w:tc>
          <w:tcPr>
            <w:tcW w:w="708" w:type="dxa"/>
            <w:gridSpan w:val="2"/>
            <w:shd w:val="solid" w:color="FFFFFF" w:fill="auto"/>
          </w:tcPr>
          <w:p w14:paraId="7FD5212D" w14:textId="77777777" w:rsidR="00884BDA" w:rsidRPr="000749E2" w:rsidRDefault="00884BDA" w:rsidP="005076D8">
            <w:pPr>
              <w:pStyle w:val="TAL"/>
            </w:pPr>
            <w:r w:rsidRPr="000749E2">
              <w:t>10.1.0</w:t>
            </w:r>
          </w:p>
        </w:tc>
        <w:tc>
          <w:tcPr>
            <w:tcW w:w="708" w:type="dxa"/>
            <w:gridSpan w:val="2"/>
            <w:shd w:val="solid" w:color="FFFFFF" w:fill="auto"/>
          </w:tcPr>
          <w:p w14:paraId="2E66B003" w14:textId="77777777" w:rsidR="00884BDA" w:rsidRPr="000749E2" w:rsidRDefault="00884BDA" w:rsidP="005076D8">
            <w:pPr>
              <w:pStyle w:val="TAL"/>
            </w:pPr>
            <w:r w:rsidRPr="000749E2">
              <w:t>10.2.0</w:t>
            </w:r>
          </w:p>
        </w:tc>
        <w:tc>
          <w:tcPr>
            <w:tcW w:w="1033" w:type="dxa"/>
            <w:gridSpan w:val="2"/>
            <w:shd w:val="solid" w:color="FFFFFF" w:fill="auto"/>
          </w:tcPr>
          <w:p w14:paraId="347B35E3" w14:textId="77777777" w:rsidR="00884BDA" w:rsidRPr="000749E2" w:rsidRDefault="00884BDA" w:rsidP="005076D8">
            <w:pPr>
              <w:pStyle w:val="TAL"/>
            </w:pPr>
            <w:r w:rsidRPr="000749E2">
              <w:t>R5-123114</w:t>
            </w:r>
          </w:p>
        </w:tc>
      </w:tr>
      <w:tr w:rsidR="00884BDA" w:rsidRPr="000749E2" w14:paraId="377EF5B9" w14:textId="77777777" w:rsidTr="001C22E1">
        <w:trPr>
          <w:gridAfter w:val="1"/>
          <w:wAfter w:w="21" w:type="dxa"/>
          <w:jc w:val="center"/>
        </w:trPr>
        <w:tc>
          <w:tcPr>
            <w:tcW w:w="638" w:type="dxa"/>
            <w:gridSpan w:val="2"/>
            <w:shd w:val="solid" w:color="FFFFFF" w:fill="auto"/>
          </w:tcPr>
          <w:p w14:paraId="244A3805" w14:textId="77777777" w:rsidR="00884BDA" w:rsidRPr="000749E2" w:rsidRDefault="00884BDA" w:rsidP="005076D8">
            <w:pPr>
              <w:pStyle w:val="TAL"/>
            </w:pPr>
            <w:r w:rsidRPr="000749E2">
              <w:t>RP#57</w:t>
            </w:r>
          </w:p>
        </w:tc>
        <w:tc>
          <w:tcPr>
            <w:tcW w:w="1134" w:type="dxa"/>
            <w:gridSpan w:val="2"/>
            <w:shd w:val="solid" w:color="FFFFFF" w:fill="auto"/>
          </w:tcPr>
          <w:p w14:paraId="4E53E943" w14:textId="77777777" w:rsidR="00884BDA" w:rsidRPr="000749E2" w:rsidRDefault="00884BDA" w:rsidP="005076D8">
            <w:pPr>
              <w:pStyle w:val="TAL"/>
            </w:pPr>
            <w:r w:rsidRPr="000749E2">
              <w:t>RP-121098</w:t>
            </w:r>
          </w:p>
        </w:tc>
        <w:tc>
          <w:tcPr>
            <w:tcW w:w="567" w:type="dxa"/>
            <w:gridSpan w:val="2"/>
            <w:shd w:val="solid" w:color="FFFFFF" w:fill="auto"/>
          </w:tcPr>
          <w:p w14:paraId="04289A31" w14:textId="77777777" w:rsidR="00884BDA" w:rsidRPr="000749E2" w:rsidRDefault="00884BDA" w:rsidP="005076D8">
            <w:pPr>
              <w:pStyle w:val="TAL"/>
            </w:pPr>
            <w:r w:rsidRPr="000749E2">
              <w:t>0326</w:t>
            </w:r>
          </w:p>
        </w:tc>
        <w:tc>
          <w:tcPr>
            <w:tcW w:w="426" w:type="dxa"/>
            <w:gridSpan w:val="2"/>
            <w:shd w:val="solid" w:color="FFFFFF" w:fill="auto"/>
          </w:tcPr>
          <w:p w14:paraId="24AFFE07" w14:textId="77777777" w:rsidR="00884BDA" w:rsidRPr="000749E2" w:rsidRDefault="00884BDA" w:rsidP="005076D8">
            <w:pPr>
              <w:pStyle w:val="TAL"/>
            </w:pPr>
            <w:r w:rsidRPr="000749E2">
              <w:t>-</w:t>
            </w:r>
          </w:p>
        </w:tc>
        <w:tc>
          <w:tcPr>
            <w:tcW w:w="4062" w:type="dxa"/>
            <w:gridSpan w:val="2"/>
            <w:shd w:val="solid" w:color="FFFFFF" w:fill="auto"/>
          </w:tcPr>
          <w:p w14:paraId="0EB11D2D" w14:textId="77777777" w:rsidR="00884BDA" w:rsidRPr="000749E2" w:rsidRDefault="00884BDA" w:rsidP="005076D8">
            <w:pPr>
              <w:pStyle w:val="TAL"/>
            </w:pPr>
            <w:r w:rsidRPr="000749E2">
              <w:t>Correction default message content for Tracking Area Update Request message</w:t>
            </w:r>
          </w:p>
        </w:tc>
        <w:tc>
          <w:tcPr>
            <w:tcW w:w="415" w:type="dxa"/>
            <w:gridSpan w:val="2"/>
            <w:shd w:val="solid" w:color="FFFFFF" w:fill="auto"/>
          </w:tcPr>
          <w:p w14:paraId="3BB8F787" w14:textId="77777777" w:rsidR="00884BDA" w:rsidRPr="000749E2" w:rsidRDefault="00884BDA" w:rsidP="005076D8">
            <w:pPr>
              <w:pStyle w:val="TAL"/>
            </w:pPr>
            <w:r w:rsidRPr="000749E2">
              <w:t>F</w:t>
            </w:r>
          </w:p>
        </w:tc>
        <w:tc>
          <w:tcPr>
            <w:tcW w:w="708" w:type="dxa"/>
            <w:gridSpan w:val="2"/>
            <w:shd w:val="solid" w:color="FFFFFF" w:fill="auto"/>
          </w:tcPr>
          <w:p w14:paraId="41FCC804" w14:textId="77777777" w:rsidR="00884BDA" w:rsidRPr="000749E2" w:rsidRDefault="00884BDA" w:rsidP="005076D8">
            <w:pPr>
              <w:pStyle w:val="TAL"/>
            </w:pPr>
            <w:r w:rsidRPr="000749E2">
              <w:t>10.1.0</w:t>
            </w:r>
          </w:p>
        </w:tc>
        <w:tc>
          <w:tcPr>
            <w:tcW w:w="708" w:type="dxa"/>
            <w:gridSpan w:val="2"/>
            <w:shd w:val="solid" w:color="FFFFFF" w:fill="auto"/>
          </w:tcPr>
          <w:p w14:paraId="1992105B" w14:textId="77777777" w:rsidR="00884BDA" w:rsidRPr="000749E2" w:rsidRDefault="00884BDA" w:rsidP="005076D8">
            <w:pPr>
              <w:pStyle w:val="TAL"/>
            </w:pPr>
            <w:r w:rsidRPr="000749E2">
              <w:t>10.2.0</w:t>
            </w:r>
          </w:p>
        </w:tc>
        <w:tc>
          <w:tcPr>
            <w:tcW w:w="1033" w:type="dxa"/>
            <w:gridSpan w:val="2"/>
            <w:shd w:val="solid" w:color="FFFFFF" w:fill="auto"/>
          </w:tcPr>
          <w:p w14:paraId="138A30CD" w14:textId="77777777" w:rsidR="00884BDA" w:rsidRPr="000749E2" w:rsidRDefault="00884BDA" w:rsidP="005076D8">
            <w:pPr>
              <w:pStyle w:val="TAL"/>
            </w:pPr>
            <w:r w:rsidRPr="000749E2">
              <w:t>R5-123117</w:t>
            </w:r>
          </w:p>
        </w:tc>
      </w:tr>
      <w:tr w:rsidR="00884BDA" w:rsidRPr="000749E2" w14:paraId="04BAC4C5" w14:textId="77777777" w:rsidTr="001C22E1">
        <w:trPr>
          <w:gridAfter w:val="1"/>
          <w:wAfter w:w="21" w:type="dxa"/>
          <w:jc w:val="center"/>
        </w:trPr>
        <w:tc>
          <w:tcPr>
            <w:tcW w:w="638" w:type="dxa"/>
            <w:gridSpan w:val="2"/>
            <w:shd w:val="solid" w:color="FFFFFF" w:fill="auto"/>
          </w:tcPr>
          <w:p w14:paraId="1CA59E77" w14:textId="77777777" w:rsidR="00884BDA" w:rsidRPr="000749E2" w:rsidRDefault="00884BDA" w:rsidP="005076D8">
            <w:pPr>
              <w:pStyle w:val="TAL"/>
            </w:pPr>
            <w:r w:rsidRPr="000749E2">
              <w:t>RP#57</w:t>
            </w:r>
          </w:p>
        </w:tc>
        <w:tc>
          <w:tcPr>
            <w:tcW w:w="1134" w:type="dxa"/>
            <w:gridSpan w:val="2"/>
            <w:shd w:val="solid" w:color="FFFFFF" w:fill="auto"/>
          </w:tcPr>
          <w:p w14:paraId="18BCF00F" w14:textId="77777777" w:rsidR="00884BDA" w:rsidRPr="000749E2" w:rsidRDefault="00884BDA" w:rsidP="005076D8">
            <w:pPr>
              <w:pStyle w:val="TAL"/>
            </w:pPr>
            <w:r w:rsidRPr="000749E2">
              <w:t>RP-121095</w:t>
            </w:r>
          </w:p>
        </w:tc>
        <w:tc>
          <w:tcPr>
            <w:tcW w:w="567" w:type="dxa"/>
            <w:gridSpan w:val="2"/>
            <w:shd w:val="solid" w:color="FFFFFF" w:fill="auto"/>
          </w:tcPr>
          <w:p w14:paraId="2352251A" w14:textId="77777777" w:rsidR="00884BDA" w:rsidRPr="000749E2" w:rsidRDefault="00884BDA" w:rsidP="005076D8">
            <w:pPr>
              <w:pStyle w:val="TAL"/>
            </w:pPr>
            <w:r w:rsidRPr="000749E2">
              <w:t>0327</w:t>
            </w:r>
          </w:p>
        </w:tc>
        <w:tc>
          <w:tcPr>
            <w:tcW w:w="426" w:type="dxa"/>
            <w:gridSpan w:val="2"/>
            <w:shd w:val="solid" w:color="FFFFFF" w:fill="auto"/>
          </w:tcPr>
          <w:p w14:paraId="21660C05" w14:textId="77777777" w:rsidR="00884BDA" w:rsidRPr="000749E2" w:rsidRDefault="00884BDA" w:rsidP="005076D8">
            <w:pPr>
              <w:pStyle w:val="TAL"/>
            </w:pPr>
            <w:r w:rsidRPr="000749E2">
              <w:t>-</w:t>
            </w:r>
          </w:p>
        </w:tc>
        <w:tc>
          <w:tcPr>
            <w:tcW w:w="4062" w:type="dxa"/>
            <w:gridSpan w:val="2"/>
            <w:shd w:val="solid" w:color="FFFFFF" w:fill="auto"/>
          </w:tcPr>
          <w:p w14:paraId="62E7F0C9" w14:textId="77777777" w:rsidR="00884BDA" w:rsidRPr="000749E2" w:rsidRDefault="00884BDA" w:rsidP="005076D8">
            <w:pPr>
              <w:pStyle w:val="TAL"/>
            </w:pPr>
            <w:r w:rsidRPr="000749E2">
              <w:t xml:space="preserve">RF: Addition of messages and SIB combination </w:t>
            </w:r>
            <w:proofErr w:type="spellStart"/>
            <w:r w:rsidRPr="000749E2">
              <w:t>informations</w:t>
            </w:r>
            <w:proofErr w:type="spellEnd"/>
            <w:r w:rsidRPr="000749E2">
              <w:t xml:space="preserve"> for RF MBMS tests</w:t>
            </w:r>
          </w:p>
        </w:tc>
        <w:tc>
          <w:tcPr>
            <w:tcW w:w="415" w:type="dxa"/>
            <w:gridSpan w:val="2"/>
            <w:shd w:val="solid" w:color="FFFFFF" w:fill="auto"/>
          </w:tcPr>
          <w:p w14:paraId="770D281B" w14:textId="77777777" w:rsidR="00884BDA" w:rsidRPr="000749E2" w:rsidRDefault="00884BDA" w:rsidP="005076D8">
            <w:pPr>
              <w:pStyle w:val="TAL"/>
            </w:pPr>
            <w:r w:rsidRPr="000749E2">
              <w:t>F</w:t>
            </w:r>
          </w:p>
        </w:tc>
        <w:tc>
          <w:tcPr>
            <w:tcW w:w="708" w:type="dxa"/>
            <w:gridSpan w:val="2"/>
            <w:shd w:val="solid" w:color="FFFFFF" w:fill="auto"/>
          </w:tcPr>
          <w:p w14:paraId="4EC892E3" w14:textId="77777777" w:rsidR="00884BDA" w:rsidRPr="000749E2" w:rsidRDefault="00884BDA" w:rsidP="005076D8">
            <w:pPr>
              <w:pStyle w:val="TAL"/>
            </w:pPr>
            <w:r w:rsidRPr="000749E2">
              <w:t>10.1.0</w:t>
            </w:r>
          </w:p>
        </w:tc>
        <w:tc>
          <w:tcPr>
            <w:tcW w:w="708" w:type="dxa"/>
            <w:gridSpan w:val="2"/>
            <w:shd w:val="solid" w:color="FFFFFF" w:fill="auto"/>
          </w:tcPr>
          <w:p w14:paraId="7FB7EAB3" w14:textId="77777777" w:rsidR="00884BDA" w:rsidRPr="000749E2" w:rsidRDefault="00884BDA" w:rsidP="005076D8">
            <w:pPr>
              <w:pStyle w:val="TAL"/>
            </w:pPr>
            <w:r w:rsidRPr="000749E2">
              <w:t>10.2.0</w:t>
            </w:r>
          </w:p>
        </w:tc>
        <w:tc>
          <w:tcPr>
            <w:tcW w:w="1033" w:type="dxa"/>
            <w:gridSpan w:val="2"/>
            <w:shd w:val="solid" w:color="FFFFFF" w:fill="auto"/>
          </w:tcPr>
          <w:p w14:paraId="4DB3C5DE" w14:textId="77777777" w:rsidR="00884BDA" w:rsidRPr="000749E2" w:rsidRDefault="00884BDA" w:rsidP="005076D8">
            <w:pPr>
              <w:pStyle w:val="TAL"/>
            </w:pPr>
            <w:r w:rsidRPr="000749E2">
              <w:t>R5-123211</w:t>
            </w:r>
          </w:p>
        </w:tc>
      </w:tr>
      <w:tr w:rsidR="00884BDA" w:rsidRPr="000749E2" w14:paraId="545DECC1" w14:textId="77777777" w:rsidTr="001C22E1">
        <w:trPr>
          <w:gridAfter w:val="1"/>
          <w:wAfter w:w="21" w:type="dxa"/>
          <w:jc w:val="center"/>
        </w:trPr>
        <w:tc>
          <w:tcPr>
            <w:tcW w:w="638" w:type="dxa"/>
            <w:gridSpan w:val="2"/>
            <w:shd w:val="solid" w:color="FFFFFF" w:fill="auto"/>
          </w:tcPr>
          <w:p w14:paraId="0C1B7B5B" w14:textId="77777777" w:rsidR="00884BDA" w:rsidRPr="000749E2" w:rsidRDefault="00884BDA" w:rsidP="005076D8">
            <w:pPr>
              <w:pStyle w:val="TAL"/>
            </w:pPr>
            <w:r w:rsidRPr="000749E2">
              <w:t>RP#57</w:t>
            </w:r>
          </w:p>
        </w:tc>
        <w:tc>
          <w:tcPr>
            <w:tcW w:w="1134" w:type="dxa"/>
            <w:gridSpan w:val="2"/>
            <w:shd w:val="solid" w:color="FFFFFF" w:fill="auto"/>
          </w:tcPr>
          <w:p w14:paraId="155817F8" w14:textId="77777777" w:rsidR="00884BDA" w:rsidRPr="000749E2" w:rsidRDefault="00884BDA" w:rsidP="005076D8">
            <w:pPr>
              <w:pStyle w:val="TAL"/>
            </w:pPr>
            <w:r w:rsidRPr="000749E2">
              <w:t>RP-121098</w:t>
            </w:r>
          </w:p>
        </w:tc>
        <w:tc>
          <w:tcPr>
            <w:tcW w:w="567" w:type="dxa"/>
            <w:gridSpan w:val="2"/>
            <w:shd w:val="solid" w:color="FFFFFF" w:fill="auto"/>
          </w:tcPr>
          <w:p w14:paraId="6F9C4AA0" w14:textId="77777777" w:rsidR="00884BDA" w:rsidRPr="000749E2" w:rsidRDefault="00884BDA" w:rsidP="005076D8">
            <w:pPr>
              <w:pStyle w:val="TAL"/>
            </w:pPr>
            <w:r w:rsidRPr="000749E2">
              <w:t>0328</w:t>
            </w:r>
          </w:p>
        </w:tc>
        <w:tc>
          <w:tcPr>
            <w:tcW w:w="426" w:type="dxa"/>
            <w:gridSpan w:val="2"/>
            <w:shd w:val="solid" w:color="FFFFFF" w:fill="auto"/>
          </w:tcPr>
          <w:p w14:paraId="59E7CB8B" w14:textId="77777777" w:rsidR="00884BDA" w:rsidRPr="000749E2" w:rsidRDefault="00884BDA" w:rsidP="005076D8">
            <w:pPr>
              <w:pStyle w:val="TAL"/>
            </w:pPr>
            <w:r w:rsidRPr="000749E2">
              <w:t>-</w:t>
            </w:r>
          </w:p>
        </w:tc>
        <w:tc>
          <w:tcPr>
            <w:tcW w:w="4062" w:type="dxa"/>
            <w:gridSpan w:val="2"/>
            <w:shd w:val="solid" w:color="FFFFFF" w:fill="auto"/>
          </w:tcPr>
          <w:p w14:paraId="2C78713C" w14:textId="77777777" w:rsidR="00884BDA" w:rsidRPr="000749E2" w:rsidRDefault="00884BDA" w:rsidP="005076D8">
            <w:pPr>
              <w:pStyle w:val="TAL"/>
            </w:pPr>
            <w:r w:rsidRPr="000749E2">
              <w:t>Clarify requirements for ROHC</w:t>
            </w:r>
          </w:p>
        </w:tc>
        <w:tc>
          <w:tcPr>
            <w:tcW w:w="415" w:type="dxa"/>
            <w:gridSpan w:val="2"/>
            <w:shd w:val="solid" w:color="FFFFFF" w:fill="auto"/>
          </w:tcPr>
          <w:p w14:paraId="239CC731" w14:textId="77777777" w:rsidR="00884BDA" w:rsidRPr="000749E2" w:rsidRDefault="00884BDA" w:rsidP="005076D8">
            <w:pPr>
              <w:pStyle w:val="TAL"/>
            </w:pPr>
            <w:r w:rsidRPr="000749E2">
              <w:t>F</w:t>
            </w:r>
          </w:p>
        </w:tc>
        <w:tc>
          <w:tcPr>
            <w:tcW w:w="708" w:type="dxa"/>
            <w:gridSpan w:val="2"/>
            <w:shd w:val="solid" w:color="FFFFFF" w:fill="auto"/>
          </w:tcPr>
          <w:p w14:paraId="509265B6" w14:textId="77777777" w:rsidR="00884BDA" w:rsidRPr="000749E2" w:rsidRDefault="00884BDA" w:rsidP="005076D8">
            <w:pPr>
              <w:pStyle w:val="TAL"/>
            </w:pPr>
            <w:r w:rsidRPr="000749E2">
              <w:t>10.1.0</w:t>
            </w:r>
          </w:p>
        </w:tc>
        <w:tc>
          <w:tcPr>
            <w:tcW w:w="708" w:type="dxa"/>
            <w:gridSpan w:val="2"/>
            <w:shd w:val="solid" w:color="FFFFFF" w:fill="auto"/>
          </w:tcPr>
          <w:p w14:paraId="1B54D8D4" w14:textId="77777777" w:rsidR="00884BDA" w:rsidRPr="000749E2" w:rsidRDefault="00884BDA" w:rsidP="005076D8">
            <w:pPr>
              <w:pStyle w:val="TAL"/>
            </w:pPr>
            <w:r w:rsidRPr="000749E2">
              <w:t>10.2.0</w:t>
            </w:r>
          </w:p>
        </w:tc>
        <w:tc>
          <w:tcPr>
            <w:tcW w:w="1033" w:type="dxa"/>
            <w:gridSpan w:val="2"/>
            <w:shd w:val="solid" w:color="FFFFFF" w:fill="auto"/>
          </w:tcPr>
          <w:p w14:paraId="210EEB19" w14:textId="77777777" w:rsidR="00884BDA" w:rsidRPr="000749E2" w:rsidRDefault="00884BDA" w:rsidP="005076D8">
            <w:pPr>
              <w:pStyle w:val="TAL"/>
            </w:pPr>
            <w:r w:rsidRPr="000749E2">
              <w:t>R5-123259</w:t>
            </w:r>
          </w:p>
        </w:tc>
      </w:tr>
      <w:tr w:rsidR="00884BDA" w:rsidRPr="000749E2" w14:paraId="2F069A9C" w14:textId="77777777" w:rsidTr="001C22E1">
        <w:trPr>
          <w:gridAfter w:val="1"/>
          <w:wAfter w:w="21" w:type="dxa"/>
          <w:jc w:val="center"/>
        </w:trPr>
        <w:tc>
          <w:tcPr>
            <w:tcW w:w="638" w:type="dxa"/>
            <w:gridSpan w:val="2"/>
            <w:shd w:val="solid" w:color="FFFFFF" w:fill="auto"/>
          </w:tcPr>
          <w:p w14:paraId="32509DAD" w14:textId="77777777" w:rsidR="00884BDA" w:rsidRPr="000749E2" w:rsidRDefault="00884BDA" w:rsidP="005076D8">
            <w:pPr>
              <w:pStyle w:val="TAL"/>
            </w:pPr>
            <w:r w:rsidRPr="000749E2">
              <w:t>RP#57</w:t>
            </w:r>
          </w:p>
        </w:tc>
        <w:tc>
          <w:tcPr>
            <w:tcW w:w="1134" w:type="dxa"/>
            <w:gridSpan w:val="2"/>
            <w:shd w:val="solid" w:color="FFFFFF" w:fill="auto"/>
          </w:tcPr>
          <w:p w14:paraId="59BDCF76" w14:textId="77777777" w:rsidR="00884BDA" w:rsidRPr="000749E2" w:rsidRDefault="00884BDA" w:rsidP="005076D8">
            <w:pPr>
              <w:pStyle w:val="TAL"/>
            </w:pPr>
            <w:r w:rsidRPr="000749E2">
              <w:t>RP-121098</w:t>
            </w:r>
          </w:p>
        </w:tc>
        <w:tc>
          <w:tcPr>
            <w:tcW w:w="567" w:type="dxa"/>
            <w:gridSpan w:val="2"/>
            <w:shd w:val="solid" w:color="FFFFFF" w:fill="auto"/>
          </w:tcPr>
          <w:p w14:paraId="61CCC4FF" w14:textId="77777777" w:rsidR="00884BDA" w:rsidRPr="000749E2" w:rsidRDefault="00884BDA" w:rsidP="005076D8">
            <w:pPr>
              <w:pStyle w:val="TAL"/>
            </w:pPr>
            <w:r w:rsidRPr="000749E2">
              <w:t>0329</w:t>
            </w:r>
          </w:p>
        </w:tc>
        <w:tc>
          <w:tcPr>
            <w:tcW w:w="426" w:type="dxa"/>
            <w:gridSpan w:val="2"/>
            <w:shd w:val="solid" w:color="FFFFFF" w:fill="auto"/>
          </w:tcPr>
          <w:p w14:paraId="07AE5065" w14:textId="77777777" w:rsidR="00884BDA" w:rsidRPr="000749E2" w:rsidRDefault="00884BDA" w:rsidP="005076D8">
            <w:pPr>
              <w:pStyle w:val="TAL"/>
            </w:pPr>
            <w:r w:rsidRPr="000749E2">
              <w:t>-</w:t>
            </w:r>
          </w:p>
        </w:tc>
        <w:tc>
          <w:tcPr>
            <w:tcW w:w="4062" w:type="dxa"/>
            <w:gridSpan w:val="2"/>
            <w:shd w:val="solid" w:color="FFFFFF" w:fill="auto"/>
          </w:tcPr>
          <w:p w14:paraId="454ED96E" w14:textId="77777777" w:rsidR="00884BDA" w:rsidRPr="000749E2" w:rsidRDefault="00884BDA" w:rsidP="005076D8">
            <w:pPr>
              <w:pStyle w:val="TAL"/>
            </w:pPr>
            <w:r w:rsidRPr="000749E2">
              <w:t>Updates to cl 6.x regarding use of MIMO</w:t>
            </w:r>
          </w:p>
        </w:tc>
        <w:tc>
          <w:tcPr>
            <w:tcW w:w="415" w:type="dxa"/>
            <w:gridSpan w:val="2"/>
            <w:shd w:val="solid" w:color="FFFFFF" w:fill="auto"/>
          </w:tcPr>
          <w:p w14:paraId="7CF82746" w14:textId="77777777" w:rsidR="00884BDA" w:rsidRPr="000749E2" w:rsidRDefault="00884BDA" w:rsidP="005076D8">
            <w:pPr>
              <w:pStyle w:val="TAL"/>
            </w:pPr>
            <w:r w:rsidRPr="000749E2">
              <w:t>F</w:t>
            </w:r>
          </w:p>
        </w:tc>
        <w:tc>
          <w:tcPr>
            <w:tcW w:w="708" w:type="dxa"/>
            <w:gridSpan w:val="2"/>
            <w:shd w:val="solid" w:color="FFFFFF" w:fill="auto"/>
          </w:tcPr>
          <w:p w14:paraId="5707B239" w14:textId="77777777" w:rsidR="00884BDA" w:rsidRPr="000749E2" w:rsidRDefault="00884BDA" w:rsidP="005076D8">
            <w:pPr>
              <w:pStyle w:val="TAL"/>
            </w:pPr>
            <w:r w:rsidRPr="000749E2">
              <w:t>10.1.0</w:t>
            </w:r>
          </w:p>
        </w:tc>
        <w:tc>
          <w:tcPr>
            <w:tcW w:w="708" w:type="dxa"/>
            <w:gridSpan w:val="2"/>
            <w:shd w:val="solid" w:color="FFFFFF" w:fill="auto"/>
          </w:tcPr>
          <w:p w14:paraId="5D4D100B" w14:textId="77777777" w:rsidR="00884BDA" w:rsidRPr="000749E2" w:rsidRDefault="00884BDA" w:rsidP="005076D8">
            <w:pPr>
              <w:pStyle w:val="TAL"/>
            </w:pPr>
            <w:r w:rsidRPr="000749E2">
              <w:t>10.2.0</w:t>
            </w:r>
          </w:p>
        </w:tc>
        <w:tc>
          <w:tcPr>
            <w:tcW w:w="1033" w:type="dxa"/>
            <w:gridSpan w:val="2"/>
            <w:shd w:val="solid" w:color="FFFFFF" w:fill="auto"/>
          </w:tcPr>
          <w:p w14:paraId="706D5FF1" w14:textId="77777777" w:rsidR="00884BDA" w:rsidRPr="000749E2" w:rsidRDefault="00884BDA" w:rsidP="005076D8">
            <w:pPr>
              <w:pStyle w:val="TAL"/>
            </w:pPr>
            <w:r w:rsidRPr="000749E2">
              <w:t>R5-123304</w:t>
            </w:r>
          </w:p>
        </w:tc>
      </w:tr>
      <w:tr w:rsidR="00884BDA" w:rsidRPr="000749E2" w14:paraId="6FF976B5" w14:textId="77777777" w:rsidTr="001C22E1">
        <w:trPr>
          <w:gridAfter w:val="1"/>
          <w:wAfter w:w="21" w:type="dxa"/>
          <w:jc w:val="center"/>
        </w:trPr>
        <w:tc>
          <w:tcPr>
            <w:tcW w:w="638" w:type="dxa"/>
            <w:gridSpan w:val="2"/>
            <w:shd w:val="solid" w:color="FFFFFF" w:fill="auto"/>
          </w:tcPr>
          <w:p w14:paraId="2B662877" w14:textId="77777777" w:rsidR="00884BDA" w:rsidRPr="000749E2" w:rsidRDefault="00884BDA" w:rsidP="005076D8">
            <w:pPr>
              <w:pStyle w:val="TAL"/>
            </w:pPr>
            <w:r w:rsidRPr="000749E2">
              <w:t>RP#57</w:t>
            </w:r>
          </w:p>
        </w:tc>
        <w:tc>
          <w:tcPr>
            <w:tcW w:w="1134" w:type="dxa"/>
            <w:gridSpan w:val="2"/>
            <w:shd w:val="solid" w:color="FFFFFF" w:fill="auto"/>
          </w:tcPr>
          <w:p w14:paraId="092B3640" w14:textId="77777777" w:rsidR="00884BDA" w:rsidRPr="000749E2" w:rsidRDefault="00884BDA" w:rsidP="005076D8">
            <w:pPr>
              <w:pStyle w:val="TAL"/>
            </w:pPr>
            <w:r w:rsidRPr="000749E2">
              <w:t>RP-121113</w:t>
            </w:r>
          </w:p>
        </w:tc>
        <w:tc>
          <w:tcPr>
            <w:tcW w:w="567" w:type="dxa"/>
            <w:gridSpan w:val="2"/>
            <w:shd w:val="solid" w:color="FFFFFF" w:fill="auto"/>
          </w:tcPr>
          <w:p w14:paraId="59CCE0A2" w14:textId="77777777" w:rsidR="00884BDA" w:rsidRPr="000749E2" w:rsidRDefault="00884BDA" w:rsidP="005076D8">
            <w:pPr>
              <w:pStyle w:val="TAL"/>
            </w:pPr>
            <w:r w:rsidRPr="000749E2">
              <w:t>0330</w:t>
            </w:r>
          </w:p>
        </w:tc>
        <w:tc>
          <w:tcPr>
            <w:tcW w:w="426" w:type="dxa"/>
            <w:gridSpan w:val="2"/>
            <w:shd w:val="solid" w:color="FFFFFF" w:fill="auto"/>
          </w:tcPr>
          <w:p w14:paraId="23D28736" w14:textId="77777777" w:rsidR="00884BDA" w:rsidRPr="000749E2" w:rsidRDefault="00884BDA" w:rsidP="005076D8">
            <w:pPr>
              <w:pStyle w:val="TAL"/>
            </w:pPr>
            <w:r w:rsidRPr="000749E2">
              <w:t>-</w:t>
            </w:r>
          </w:p>
        </w:tc>
        <w:tc>
          <w:tcPr>
            <w:tcW w:w="4062" w:type="dxa"/>
            <w:gridSpan w:val="2"/>
            <w:shd w:val="solid" w:color="FFFFFF" w:fill="auto"/>
          </w:tcPr>
          <w:p w14:paraId="5E99ECB8" w14:textId="77777777" w:rsidR="00884BDA" w:rsidRPr="000749E2" w:rsidRDefault="00884BDA" w:rsidP="005076D8">
            <w:pPr>
              <w:pStyle w:val="TAL"/>
            </w:pPr>
            <w:r w:rsidRPr="000749E2">
              <w:t>Update of default parameters for Carrier Aggregation</w:t>
            </w:r>
          </w:p>
        </w:tc>
        <w:tc>
          <w:tcPr>
            <w:tcW w:w="415" w:type="dxa"/>
            <w:gridSpan w:val="2"/>
            <w:shd w:val="solid" w:color="FFFFFF" w:fill="auto"/>
          </w:tcPr>
          <w:p w14:paraId="521B4155" w14:textId="77777777" w:rsidR="00884BDA" w:rsidRPr="000749E2" w:rsidRDefault="00884BDA" w:rsidP="005076D8">
            <w:pPr>
              <w:pStyle w:val="TAL"/>
            </w:pPr>
            <w:r w:rsidRPr="000749E2">
              <w:t>F</w:t>
            </w:r>
          </w:p>
        </w:tc>
        <w:tc>
          <w:tcPr>
            <w:tcW w:w="708" w:type="dxa"/>
            <w:gridSpan w:val="2"/>
            <w:shd w:val="solid" w:color="FFFFFF" w:fill="auto"/>
          </w:tcPr>
          <w:p w14:paraId="7AA648B2" w14:textId="77777777" w:rsidR="00884BDA" w:rsidRPr="000749E2" w:rsidRDefault="00884BDA" w:rsidP="005076D8">
            <w:pPr>
              <w:pStyle w:val="TAL"/>
            </w:pPr>
            <w:r w:rsidRPr="000749E2">
              <w:t>10.1.0</w:t>
            </w:r>
          </w:p>
        </w:tc>
        <w:tc>
          <w:tcPr>
            <w:tcW w:w="708" w:type="dxa"/>
            <w:gridSpan w:val="2"/>
            <w:shd w:val="solid" w:color="FFFFFF" w:fill="auto"/>
          </w:tcPr>
          <w:p w14:paraId="583FC74E" w14:textId="77777777" w:rsidR="00884BDA" w:rsidRPr="000749E2" w:rsidRDefault="00884BDA" w:rsidP="005076D8">
            <w:pPr>
              <w:pStyle w:val="TAL"/>
            </w:pPr>
            <w:r w:rsidRPr="000749E2">
              <w:t>10.2.0</w:t>
            </w:r>
          </w:p>
        </w:tc>
        <w:tc>
          <w:tcPr>
            <w:tcW w:w="1033" w:type="dxa"/>
            <w:gridSpan w:val="2"/>
            <w:shd w:val="solid" w:color="FFFFFF" w:fill="auto"/>
          </w:tcPr>
          <w:p w14:paraId="21CDD1E1" w14:textId="77777777" w:rsidR="00884BDA" w:rsidRPr="000749E2" w:rsidRDefault="00884BDA" w:rsidP="005076D8">
            <w:pPr>
              <w:pStyle w:val="TAL"/>
            </w:pPr>
            <w:r w:rsidRPr="000749E2">
              <w:t>R5-123305</w:t>
            </w:r>
          </w:p>
        </w:tc>
      </w:tr>
      <w:tr w:rsidR="00884BDA" w:rsidRPr="000749E2" w14:paraId="154C15B2" w14:textId="77777777" w:rsidTr="001C22E1">
        <w:trPr>
          <w:gridAfter w:val="1"/>
          <w:wAfter w:w="21" w:type="dxa"/>
          <w:jc w:val="center"/>
        </w:trPr>
        <w:tc>
          <w:tcPr>
            <w:tcW w:w="638" w:type="dxa"/>
            <w:gridSpan w:val="2"/>
            <w:shd w:val="solid" w:color="FFFFFF" w:fill="auto"/>
          </w:tcPr>
          <w:p w14:paraId="504BF304" w14:textId="77777777" w:rsidR="00884BDA" w:rsidRPr="000749E2" w:rsidRDefault="00884BDA" w:rsidP="005076D8">
            <w:pPr>
              <w:pStyle w:val="TAL"/>
            </w:pPr>
            <w:r w:rsidRPr="000749E2">
              <w:t>RP#57</w:t>
            </w:r>
          </w:p>
        </w:tc>
        <w:tc>
          <w:tcPr>
            <w:tcW w:w="1134" w:type="dxa"/>
            <w:gridSpan w:val="2"/>
            <w:shd w:val="solid" w:color="FFFFFF" w:fill="auto"/>
          </w:tcPr>
          <w:p w14:paraId="0CB6C4A3" w14:textId="77777777" w:rsidR="00884BDA" w:rsidRPr="000749E2" w:rsidRDefault="00884BDA" w:rsidP="005076D8">
            <w:pPr>
              <w:pStyle w:val="TAL"/>
            </w:pPr>
            <w:r w:rsidRPr="000749E2">
              <w:t>RP-121098</w:t>
            </w:r>
          </w:p>
        </w:tc>
        <w:tc>
          <w:tcPr>
            <w:tcW w:w="567" w:type="dxa"/>
            <w:gridSpan w:val="2"/>
            <w:shd w:val="solid" w:color="FFFFFF" w:fill="auto"/>
          </w:tcPr>
          <w:p w14:paraId="5AA24F12" w14:textId="77777777" w:rsidR="00884BDA" w:rsidRPr="000749E2" w:rsidRDefault="00884BDA" w:rsidP="005076D8">
            <w:pPr>
              <w:pStyle w:val="TAL"/>
            </w:pPr>
            <w:r w:rsidRPr="000749E2">
              <w:t>0331</w:t>
            </w:r>
          </w:p>
        </w:tc>
        <w:tc>
          <w:tcPr>
            <w:tcW w:w="426" w:type="dxa"/>
            <w:gridSpan w:val="2"/>
            <w:shd w:val="solid" w:color="FFFFFF" w:fill="auto"/>
          </w:tcPr>
          <w:p w14:paraId="1FC045AD" w14:textId="77777777" w:rsidR="00884BDA" w:rsidRPr="000749E2" w:rsidRDefault="00884BDA" w:rsidP="005076D8">
            <w:pPr>
              <w:pStyle w:val="TAL"/>
            </w:pPr>
            <w:r w:rsidRPr="000749E2">
              <w:t>-</w:t>
            </w:r>
          </w:p>
        </w:tc>
        <w:tc>
          <w:tcPr>
            <w:tcW w:w="4062" w:type="dxa"/>
            <w:gridSpan w:val="2"/>
            <w:shd w:val="solid" w:color="FFFFFF" w:fill="auto"/>
          </w:tcPr>
          <w:p w14:paraId="2E3DB30C" w14:textId="77777777" w:rsidR="00884BDA" w:rsidRPr="000749E2" w:rsidRDefault="00884BDA" w:rsidP="005076D8">
            <w:pPr>
              <w:pStyle w:val="TAL"/>
            </w:pPr>
            <w:r w:rsidRPr="000749E2">
              <w:t>Addition of default value of Additional update parameters</w:t>
            </w:r>
          </w:p>
        </w:tc>
        <w:tc>
          <w:tcPr>
            <w:tcW w:w="415" w:type="dxa"/>
            <w:gridSpan w:val="2"/>
            <w:shd w:val="solid" w:color="FFFFFF" w:fill="auto"/>
          </w:tcPr>
          <w:p w14:paraId="100AABDA" w14:textId="77777777" w:rsidR="00884BDA" w:rsidRPr="000749E2" w:rsidRDefault="00884BDA" w:rsidP="005076D8">
            <w:pPr>
              <w:pStyle w:val="TAL"/>
            </w:pPr>
            <w:r w:rsidRPr="000749E2">
              <w:t>F</w:t>
            </w:r>
          </w:p>
        </w:tc>
        <w:tc>
          <w:tcPr>
            <w:tcW w:w="708" w:type="dxa"/>
            <w:gridSpan w:val="2"/>
            <w:shd w:val="solid" w:color="FFFFFF" w:fill="auto"/>
          </w:tcPr>
          <w:p w14:paraId="046F9188" w14:textId="77777777" w:rsidR="00884BDA" w:rsidRPr="000749E2" w:rsidRDefault="00884BDA" w:rsidP="005076D8">
            <w:pPr>
              <w:pStyle w:val="TAL"/>
            </w:pPr>
            <w:r w:rsidRPr="000749E2">
              <w:t>10.1.0</w:t>
            </w:r>
          </w:p>
        </w:tc>
        <w:tc>
          <w:tcPr>
            <w:tcW w:w="708" w:type="dxa"/>
            <w:gridSpan w:val="2"/>
            <w:shd w:val="solid" w:color="FFFFFF" w:fill="auto"/>
          </w:tcPr>
          <w:p w14:paraId="472EBEE2" w14:textId="77777777" w:rsidR="00884BDA" w:rsidRPr="000749E2" w:rsidRDefault="00884BDA" w:rsidP="005076D8">
            <w:pPr>
              <w:pStyle w:val="TAL"/>
            </w:pPr>
            <w:r w:rsidRPr="000749E2">
              <w:t>10.2.0</w:t>
            </w:r>
          </w:p>
        </w:tc>
        <w:tc>
          <w:tcPr>
            <w:tcW w:w="1033" w:type="dxa"/>
            <w:gridSpan w:val="2"/>
            <w:shd w:val="solid" w:color="FFFFFF" w:fill="auto"/>
          </w:tcPr>
          <w:p w14:paraId="675DD1F2" w14:textId="77777777" w:rsidR="00884BDA" w:rsidRPr="000749E2" w:rsidRDefault="00884BDA" w:rsidP="005076D8">
            <w:pPr>
              <w:pStyle w:val="TAL"/>
            </w:pPr>
            <w:r w:rsidRPr="000749E2">
              <w:t>R5-123306</w:t>
            </w:r>
          </w:p>
        </w:tc>
      </w:tr>
      <w:tr w:rsidR="00884BDA" w:rsidRPr="000749E2" w14:paraId="444FECCD" w14:textId="77777777" w:rsidTr="001C22E1">
        <w:trPr>
          <w:gridAfter w:val="1"/>
          <w:wAfter w:w="21" w:type="dxa"/>
          <w:jc w:val="center"/>
        </w:trPr>
        <w:tc>
          <w:tcPr>
            <w:tcW w:w="638" w:type="dxa"/>
            <w:gridSpan w:val="2"/>
            <w:shd w:val="solid" w:color="FFFFFF" w:fill="auto"/>
          </w:tcPr>
          <w:p w14:paraId="22E90CE8" w14:textId="77777777" w:rsidR="00884BDA" w:rsidRPr="000749E2" w:rsidRDefault="00884BDA" w:rsidP="005076D8">
            <w:pPr>
              <w:pStyle w:val="TAL"/>
            </w:pPr>
            <w:r w:rsidRPr="000749E2">
              <w:t>RP#57</w:t>
            </w:r>
          </w:p>
        </w:tc>
        <w:tc>
          <w:tcPr>
            <w:tcW w:w="1134" w:type="dxa"/>
            <w:gridSpan w:val="2"/>
            <w:shd w:val="solid" w:color="FFFFFF" w:fill="auto"/>
          </w:tcPr>
          <w:p w14:paraId="61A0DF72" w14:textId="77777777" w:rsidR="00884BDA" w:rsidRPr="000749E2" w:rsidRDefault="00884BDA" w:rsidP="005076D8">
            <w:pPr>
              <w:pStyle w:val="TAL"/>
            </w:pPr>
            <w:r w:rsidRPr="000749E2">
              <w:t>RP-121098</w:t>
            </w:r>
          </w:p>
        </w:tc>
        <w:tc>
          <w:tcPr>
            <w:tcW w:w="567" w:type="dxa"/>
            <w:gridSpan w:val="2"/>
            <w:shd w:val="solid" w:color="FFFFFF" w:fill="auto"/>
          </w:tcPr>
          <w:p w14:paraId="73A8F6F9" w14:textId="77777777" w:rsidR="00884BDA" w:rsidRPr="000749E2" w:rsidRDefault="00884BDA" w:rsidP="005076D8">
            <w:pPr>
              <w:pStyle w:val="TAL"/>
            </w:pPr>
            <w:r w:rsidRPr="000749E2">
              <w:t>0332</w:t>
            </w:r>
          </w:p>
        </w:tc>
        <w:tc>
          <w:tcPr>
            <w:tcW w:w="426" w:type="dxa"/>
            <w:gridSpan w:val="2"/>
            <w:shd w:val="solid" w:color="FFFFFF" w:fill="auto"/>
          </w:tcPr>
          <w:p w14:paraId="34179123" w14:textId="77777777" w:rsidR="00884BDA" w:rsidRPr="000749E2" w:rsidRDefault="00884BDA" w:rsidP="005076D8">
            <w:pPr>
              <w:pStyle w:val="TAL"/>
            </w:pPr>
            <w:r w:rsidRPr="000749E2">
              <w:t>-</w:t>
            </w:r>
          </w:p>
        </w:tc>
        <w:tc>
          <w:tcPr>
            <w:tcW w:w="4062" w:type="dxa"/>
            <w:gridSpan w:val="2"/>
            <w:shd w:val="solid" w:color="FFFFFF" w:fill="auto"/>
          </w:tcPr>
          <w:p w14:paraId="0727CE19" w14:textId="77777777" w:rsidR="00884BDA" w:rsidRPr="000749E2" w:rsidRDefault="00884BDA" w:rsidP="005076D8">
            <w:pPr>
              <w:pStyle w:val="TAL"/>
            </w:pPr>
            <w:r w:rsidRPr="000749E2">
              <w:t>Addition of default value of Explicit Signalling Indication parameters</w:t>
            </w:r>
          </w:p>
        </w:tc>
        <w:tc>
          <w:tcPr>
            <w:tcW w:w="415" w:type="dxa"/>
            <w:gridSpan w:val="2"/>
            <w:shd w:val="solid" w:color="FFFFFF" w:fill="auto"/>
          </w:tcPr>
          <w:p w14:paraId="1D1A5B84" w14:textId="77777777" w:rsidR="00884BDA" w:rsidRPr="000749E2" w:rsidRDefault="00884BDA" w:rsidP="005076D8">
            <w:pPr>
              <w:pStyle w:val="TAL"/>
            </w:pPr>
            <w:r w:rsidRPr="000749E2">
              <w:t>F</w:t>
            </w:r>
          </w:p>
        </w:tc>
        <w:tc>
          <w:tcPr>
            <w:tcW w:w="708" w:type="dxa"/>
            <w:gridSpan w:val="2"/>
            <w:shd w:val="solid" w:color="FFFFFF" w:fill="auto"/>
          </w:tcPr>
          <w:p w14:paraId="1735A6E8" w14:textId="77777777" w:rsidR="00884BDA" w:rsidRPr="000749E2" w:rsidRDefault="00884BDA" w:rsidP="005076D8">
            <w:pPr>
              <w:pStyle w:val="TAL"/>
            </w:pPr>
            <w:r w:rsidRPr="000749E2">
              <w:t>10.1.0</w:t>
            </w:r>
          </w:p>
        </w:tc>
        <w:tc>
          <w:tcPr>
            <w:tcW w:w="708" w:type="dxa"/>
            <w:gridSpan w:val="2"/>
            <w:shd w:val="solid" w:color="FFFFFF" w:fill="auto"/>
          </w:tcPr>
          <w:p w14:paraId="0050BE7E" w14:textId="77777777" w:rsidR="00884BDA" w:rsidRPr="000749E2" w:rsidRDefault="00884BDA" w:rsidP="005076D8">
            <w:pPr>
              <w:pStyle w:val="TAL"/>
            </w:pPr>
            <w:r w:rsidRPr="000749E2">
              <w:t>10.2.0</w:t>
            </w:r>
          </w:p>
        </w:tc>
        <w:tc>
          <w:tcPr>
            <w:tcW w:w="1033" w:type="dxa"/>
            <w:gridSpan w:val="2"/>
            <w:shd w:val="solid" w:color="FFFFFF" w:fill="auto"/>
          </w:tcPr>
          <w:p w14:paraId="34A8A1B2" w14:textId="77777777" w:rsidR="00884BDA" w:rsidRPr="000749E2" w:rsidRDefault="00884BDA" w:rsidP="005076D8">
            <w:pPr>
              <w:pStyle w:val="TAL"/>
            </w:pPr>
            <w:r w:rsidRPr="000749E2">
              <w:t>R5-123307</w:t>
            </w:r>
          </w:p>
        </w:tc>
      </w:tr>
      <w:tr w:rsidR="00884BDA" w:rsidRPr="000749E2" w14:paraId="180F1F31" w14:textId="77777777" w:rsidTr="001C22E1">
        <w:trPr>
          <w:gridAfter w:val="1"/>
          <w:wAfter w:w="21" w:type="dxa"/>
          <w:jc w:val="center"/>
        </w:trPr>
        <w:tc>
          <w:tcPr>
            <w:tcW w:w="638" w:type="dxa"/>
            <w:gridSpan w:val="2"/>
            <w:shd w:val="solid" w:color="FFFFFF" w:fill="auto"/>
          </w:tcPr>
          <w:p w14:paraId="493C531B" w14:textId="77777777" w:rsidR="00884BDA" w:rsidRPr="000749E2" w:rsidRDefault="00884BDA" w:rsidP="005076D8">
            <w:pPr>
              <w:pStyle w:val="TAL"/>
            </w:pPr>
            <w:r w:rsidRPr="000749E2">
              <w:t>RP#57</w:t>
            </w:r>
          </w:p>
        </w:tc>
        <w:tc>
          <w:tcPr>
            <w:tcW w:w="1134" w:type="dxa"/>
            <w:gridSpan w:val="2"/>
            <w:shd w:val="solid" w:color="FFFFFF" w:fill="auto"/>
          </w:tcPr>
          <w:p w14:paraId="2A4D1C76" w14:textId="77777777" w:rsidR="00884BDA" w:rsidRPr="000749E2" w:rsidRDefault="00884BDA" w:rsidP="005076D8">
            <w:pPr>
              <w:pStyle w:val="TAL"/>
            </w:pPr>
            <w:r w:rsidRPr="000749E2">
              <w:t>RP-121095</w:t>
            </w:r>
          </w:p>
        </w:tc>
        <w:tc>
          <w:tcPr>
            <w:tcW w:w="567" w:type="dxa"/>
            <w:gridSpan w:val="2"/>
            <w:shd w:val="solid" w:color="FFFFFF" w:fill="auto"/>
          </w:tcPr>
          <w:p w14:paraId="6B4992B0" w14:textId="77777777" w:rsidR="00884BDA" w:rsidRPr="000749E2" w:rsidRDefault="00884BDA" w:rsidP="005076D8">
            <w:pPr>
              <w:pStyle w:val="TAL"/>
            </w:pPr>
            <w:r w:rsidRPr="000749E2">
              <w:t>0333</w:t>
            </w:r>
          </w:p>
        </w:tc>
        <w:tc>
          <w:tcPr>
            <w:tcW w:w="426" w:type="dxa"/>
            <w:gridSpan w:val="2"/>
            <w:shd w:val="solid" w:color="FFFFFF" w:fill="auto"/>
          </w:tcPr>
          <w:p w14:paraId="008D5025" w14:textId="77777777" w:rsidR="00884BDA" w:rsidRPr="000749E2" w:rsidRDefault="00884BDA" w:rsidP="005076D8">
            <w:pPr>
              <w:pStyle w:val="TAL"/>
            </w:pPr>
            <w:r w:rsidRPr="000749E2">
              <w:t>-</w:t>
            </w:r>
          </w:p>
        </w:tc>
        <w:tc>
          <w:tcPr>
            <w:tcW w:w="4062" w:type="dxa"/>
            <w:gridSpan w:val="2"/>
            <w:shd w:val="solid" w:color="FFFFFF" w:fill="auto"/>
          </w:tcPr>
          <w:p w14:paraId="484845A0" w14:textId="77777777" w:rsidR="00884BDA" w:rsidRPr="000749E2" w:rsidRDefault="00884BDA" w:rsidP="005076D8">
            <w:pPr>
              <w:pStyle w:val="TAL"/>
            </w:pPr>
            <w:r w:rsidRPr="000749E2">
              <w:t xml:space="preserve">Update of </w:t>
            </w:r>
            <w:proofErr w:type="spellStart"/>
            <w:r w:rsidRPr="000749E2">
              <w:t>NeighCellConfig</w:t>
            </w:r>
            <w:proofErr w:type="spellEnd"/>
            <w:r w:rsidRPr="000749E2">
              <w:t xml:space="preserve"> for RRM tests</w:t>
            </w:r>
          </w:p>
        </w:tc>
        <w:tc>
          <w:tcPr>
            <w:tcW w:w="415" w:type="dxa"/>
            <w:gridSpan w:val="2"/>
            <w:shd w:val="solid" w:color="FFFFFF" w:fill="auto"/>
          </w:tcPr>
          <w:p w14:paraId="17A3EF15" w14:textId="77777777" w:rsidR="00884BDA" w:rsidRPr="000749E2" w:rsidRDefault="00884BDA" w:rsidP="005076D8">
            <w:pPr>
              <w:pStyle w:val="TAL"/>
            </w:pPr>
            <w:r w:rsidRPr="000749E2">
              <w:t>F</w:t>
            </w:r>
          </w:p>
        </w:tc>
        <w:tc>
          <w:tcPr>
            <w:tcW w:w="708" w:type="dxa"/>
            <w:gridSpan w:val="2"/>
            <w:shd w:val="solid" w:color="FFFFFF" w:fill="auto"/>
          </w:tcPr>
          <w:p w14:paraId="0717C369" w14:textId="77777777" w:rsidR="00884BDA" w:rsidRPr="000749E2" w:rsidRDefault="00884BDA" w:rsidP="005076D8">
            <w:pPr>
              <w:pStyle w:val="TAL"/>
            </w:pPr>
            <w:r w:rsidRPr="000749E2">
              <w:t>10.1.0</w:t>
            </w:r>
          </w:p>
        </w:tc>
        <w:tc>
          <w:tcPr>
            <w:tcW w:w="708" w:type="dxa"/>
            <w:gridSpan w:val="2"/>
            <w:shd w:val="solid" w:color="FFFFFF" w:fill="auto"/>
          </w:tcPr>
          <w:p w14:paraId="35B05143" w14:textId="77777777" w:rsidR="00884BDA" w:rsidRPr="000749E2" w:rsidRDefault="00884BDA" w:rsidP="005076D8">
            <w:pPr>
              <w:pStyle w:val="TAL"/>
            </w:pPr>
            <w:r w:rsidRPr="000749E2">
              <w:t>10.2.0</w:t>
            </w:r>
          </w:p>
        </w:tc>
        <w:tc>
          <w:tcPr>
            <w:tcW w:w="1033" w:type="dxa"/>
            <w:gridSpan w:val="2"/>
            <w:shd w:val="solid" w:color="FFFFFF" w:fill="auto"/>
          </w:tcPr>
          <w:p w14:paraId="482A4112" w14:textId="77777777" w:rsidR="00884BDA" w:rsidRPr="000749E2" w:rsidRDefault="00884BDA" w:rsidP="005076D8">
            <w:pPr>
              <w:pStyle w:val="TAL"/>
            </w:pPr>
            <w:r w:rsidRPr="000749E2">
              <w:t>R5-123328</w:t>
            </w:r>
          </w:p>
        </w:tc>
      </w:tr>
      <w:tr w:rsidR="00884BDA" w:rsidRPr="000749E2" w14:paraId="34730DCA" w14:textId="77777777" w:rsidTr="001C22E1">
        <w:trPr>
          <w:gridAfter w:val="1"/>
          <w:wAfter w:w="21" w:type="dxa"/>
          <w:jc w:val="center"/>
        </w:trPr>
        <w:tc>
          <w:tcPr>
            <w:tcW w:w="638" w:type="dxa"/>
            <w:gridSpan w:val="2"/>
            <w:shd w:val="solid" w:color="FFFFFF" w:fill="auto"/>
          </w:tcPr>
          <w:p w14:paraId="172C5180" w14:textId="77777777" w:rsidR="00884BDA" w:rsidRPr="000749E2" w:rsidRDefault="00884BDA" w:rsidP="005076D8">
            <w:pPr>
              <w:pStyle w:val="TAL"/>
            </w:pPr>
            <w:r w:rsidRPr="000749E2">
              <w:t>RP#57</w:t>
            </w:r>
          </w:p>
        </w:tc>
        <w:tc>
          <w:tcPr>
            <w:tcW w:w="1134" w:type="dxa"/>
            <w:gridSpan w:val="2"/>
            <w:shd w:val="solid" w:color="FFFFFF" w:fill="auto"/>
          </w:tcPr>
          <w:p w14:paraId="1A3F65E8" w14:textId="77777777" w:rsidR="00884BDA" w:rsidRPr="000749E2" w:rsidRDefault="00884BDA" w:rsidP="005076D8">
            <w:pPr>
              <w:pStyle w:val="TAL"/>
            </w:pPr>
            <w:r w:rsidRPr="000749E2">
              <w:t>RP-121095</w:t>
            </w:r>
          </w:p>
        </w:tc>
        <w:tc>
          <w:tcPr>
            <w:tcW w:w="567" w:type="dxa"/>
            <w:gridSpan w:val="2"/>
            <w:shd w:val="solid" w:color="FFFFFF" w:fill="auto"/>
          </w:tcPr>
          <w:p w14:paraId="0D3536EC" w14:textId="77777777" w:rsidR="00884BDA" w:rsidRPr="000749E2" w:rsidRDefault="00884BDA" w:rsidP="005076D8">
            <w:pPr>
              <w:pStyle w:val="TAL"/>
            </w:pPr>
            <w:r w:rsidRPr="000749E2">
              <w:t>0334</w:t>
            </w:r>
          </w:p>
        </w:tc>
        <w:tc>
          <w:tcPr>
            <w:tcW w:w="426" w:type="dxa"/>
            <w:gridSpan w:val="2"/>
            <w:shd w:val="solid" w:color="FFFFFF" w:fill="auto"/>
          </w:tcPr>
          <w:p w14:paraId="4D88B3B5" w14:textId="77777777" w:rsidR="00884BDA" w:rsidRPr="000749E2" w:rsidRDefault="00884BDA" w:rsidP="005076D8">
            <w:pPr>
              <w:pStyle w:val="TAL"/>
            </w:pPr>
            <w:r w:rsidRPr="000749E2">
              <w:t>-</w:t>
            </w:r>
          </w:p>
        </w:tc>
        <w:tc>
          <w:tcPr>
            <w:tcW w:w="4062" w:type="dxa"/>
            <w:gridSpan w:val="2"/>
            <w:shd w:val="solid" w:color="FFFFFF" w:fill="auto"/>
          </w:tcPr>
          <w:p w14:paraId="1062F488" w14:textId="77777777" w:rsidR="00884BDA" w:rsidRPr="000749E2" w:rsidRDefault="00884BDA" w:rsidP="005076D8">
            <w:pPr>
              <w:pStyle w:val="TAL"/>
            </w:pPr>
            <w:r w:rsidRPr="000749E2">
              <w:t>Correction to HO commands for UTRAN TDD</w:t>
            </w:r>
          </w:p>
        </w:tc>
        <w:tc>
          <w:tcPr>
            <w:tcW w:w="415" w:type="dxa"/>
            <w:gridSpan w:val="2"/>
            <w:shd w:val="solid" w:color="FFFFFF" w:fill="auto"/>
          </w:tcPr>
          <w:p w14:paraId="3F4BCDB6" w14:textId="77777777" w:rsidR="00884BDA" w:rsidRPr="000749E2" w:rsidRDefault="00884BDA" w:rsidP="005076D8">
            <w:pPr>
              <w:pStyle w:val="TAL"/>
            </w:pPr>
            <w:r w:rsidRPr="000749E2">
              <w:t>F</w:t>
            </w:r>
          </w:p>
        </w:tc>
        <w:tc>
          <w:tcPr>
            <w:tcW w:w="708" w:type="dxa"/>
            <w:gridSpan w:val="2"/>
            <w:shd w:val="solid" w:color="FFFFFF" w:fill="auto"/>
          </w:tcPr>
          <w:p w14:paraId="5A1FA3D2" w14:textId="77777777" w:rsidR="00884BDA" w:rsidRPr="000749E2" w:rsidRDefault="00884BDA" w:rsidP="005076D8">
            <w:pPr>
              <w:pStyle w:val="TAL"/>
            </w:pPr>
            <w:r w:rsidRPr="000749E2">
              <w:t>10.1.0</w:t>
            </w:r>
          </w:p>
        </w:tc>
        <w:tc>
          <w:tcPr>
            <w:tcW w:w="708" w:type="dxa"/>
            <w:gridSpan w:val="2"/>
            <w:shd w:val="solid" w:color="FFFFFF" w:fill="auto"/>
          </w:tcPr>
          <w:p w14:paraId="0ADC8DED" w14:textId="77777777" w:rsidR="00884BDA" w:rsidRPr="000749E2" w:rsidRDefault="00884BDA" w:rsidP="005076D8">
            <w:pPr>
              <w:pStyle w:val="TAL"/>
            </w:pPr>
            <w:r w:rsidRPr="000749E2">
              <w:t>10.2.0</w:t>
            </w:r>
          </w:p>
        </w:tc>
        <w:tc>
          <w:tcPr>
            <w:tcW w:w="1033" w:type="dxa"/>
            <w:gridSpan w:val="2"/>
            <w:shd w:val="solid" w:color="FFFFFF" w:fill="auto"/>
          </w:tcPr>
          <w:p w14:paraId="4A3D8062" w14:textId="77777777" w:rsidR="00884BDA" w:rsidRPr="000749E2" w:rsidRDefault="00884BDA" w:rsidP="005076D8">
            <w:pPr>
              <w:pStyle w:val="TAL"/>
            </w:pPr>
            <w:r w:rsidRPr="000749E2">
              <w:t>R5-123329</w:t>
            </w:r>
          </w:p>
        </w:tc>
      </w:tr>
      <w:tr w:rsidR="00884BDA" w:rsidRPr="000749E2" w14:paraId="5585777C" w14:textId="77777777" w:rsidTr="001C22E1">
        <w:trPr>
          <w:gridAfter w:val="1"/>
          <w:wAfter w:w="21" w:type="dxa"/>
          <w:jc w:val="center"/>
        </w:trPr>
        <w:tc>
          <w:tcPr>
            <w:tcW w:w="638" w:type="dxa"/>
            <w:gridSpan w:val="2"/>
            <w:shd w:val="solid" w:color="FFFFFF" w:fill="auto"/>
          </w:tcPr>
          <w:p w14:paraId="3CE4BE39" w14:textId="77777777" w:rsidR="00884BDA" w:rsidRPr="000749E2" w:rsidRDefault="00884BDA" w:rsidP="005076D8">
            <w:pPr>
              <w:pStyle w:val="TAL"/>
            </w:pPr>
            <w:r w:rsidRPr="000749E2">
              <w:t>RP#57</w:t>
            </w:r>
          </w:p>
        </w:tc>
        <w:tc>
          <w:tcPr>
            <w:tcW w:w="1134" w:type="dxa"/>
            <w:gridSpan w:val="2"/>
            <w:shd w:val="solid" w:color="FFFFFF" w:fill="auto"/>
          </w:tcPr>
          <w:p w14:paraId="2E626142" w14:textId="77777777" w:rsidR="00884BDA" w:rsidRPr="000749E2" w:rsidRDefault="00884BDA" w:rsidP="005076D8">
            <w:pPr>
              <w:pStyle w:val="TAL"/>
            </w:pPr>
            <w:r w:rsidRPr="000749E2">
              <w:t>RP-121116</w:t>
            </w:r>
          </w:p>
        </w:tc>
        <w:tc>
          <w:tcPr>
            <w:tcW w:w="567" w:type="dxa"/>
            <w:gridSpan w:val="2"/>
            <w:shd w:val="solid" w:color="FFFFFF" w:fill="auto"/>
          </w:tcPr>
          <w:p w14:paraId="0F39DE92" w14:textId="77777777" w:rsidR="00884BDA" w:rsidRPr="000749E2" w:rsidRDefault="00884BDA" w:rsidP="005076D8">
            <w:pPr>
              <w:pStyle w:val="TAL"/>
            </w:pPr>
            <w:r w:rsidRPr="000749E2">
              <w:t>0335</w:t>
            </w:r>
          </w:p>
        </w:tc>
        <w:tc>
          <w:tcPr>
            <w:tcW w:w="426" w:type="dxa"/>
            <w:gridSpan w:val="2"/>
            <w:shd w:val="solid" w:color="FFFFFF" w:fill="auto"/>
          </w:tcPr>
          <w:p w14:paraId="3A1C465B" w14:textId="77777777" w:rsidR="00884BDA" w:rsidRPr="000749E2" w:rsidRDefault="00884BDA" w:rsidP="005076D8">
            <w:pPr>
              <w:pStyle w:val="TAL"/>
            </w:pPr>
            <w:r w:rsidRPr="000749E2">
              <w:t>-</w:t>
            </w:r>
          </w:p>
        </w:tc>
        <w:tc>
          <w:tcPr>
            <w:tcW w:w="4062" w:type="dxa"/>
            <w:gridSpan w:val="2"/>
            <w:shd w:val="solid" w:color="FFFFFF" w:fill="auto"/>
          </w:tcPr>
          <w:p w14:paraId="69C3D730" w14:textId="77777777" w:rsidR="00884BDA" w:rsidRPr="000749E2" w:rsidRDefault="00884BDA" w:rsidP="005076D8">
            <w:pPr>
              <w:pStyle w:val="TAL"/>
            </w:pPr>
            <w:r w:rsidRPr="000749E2">
              <w:t>Addition of new connection diagrams for UL-MIMO Testing</w:t>
            </w:r>
          </w:p>
        </w:tc>
        <w:tc>
          <w:tcPr>
            <w:tcW w:w="415" w:type="dxa"/>
            <w:gridSpan w:val="2"/>
            <w:shd w:val="solid" w:color="FFFFFF" w:fill="auto"/>
          </w:tcPr>
          <w:p w14:paraId="19234D3E" w14:textId="77777777" w:rsidR="00884BDA" w:rsidRPr="000749E2" w:rsidRDefault="00884BDA" w:rsidP="005076D8">
            <w:pPr>
              <w:pStyle w:val="TAL"/>
            </w:pPr>
            <w:r w:rsidRPr="000749E2">
              <w:t>F</w:t>
            </w:r>
          </w:p>
        </w:tc>
        <w:tc>
          <w:tcPr>
            <w:tcW w:w="708" w:type="dxa"/>
            <w:gridSpan w:val="2"/>
            <w:shd w:val="solid" w:color="FFFFFF" w:fill="auto"/>
          </w:tcPr>
          <w:p w14:paraId="7A570036" w14:textId="77777777" w:rsidR="00884BDA" w:rsidRPr="000749E2" w:rsidRDefault="00884BDA" w:rsidP="005076D8">
            <w:pPr>
              <w:pStyle w:val="TAL"/>
            </w:pPr>
            <w:r w:rsidRPr="000749E2">
              <w:t>10.1.0</w:t>
            </w:r>
          </w:p>
        </w:tc>
        <w:tc>
          <w:tcPr>
            <w:tcW w:w="708" w:type="dxa"/>
            <w:gridSpan w:val="2"/>
            <w:shd w:val="solid" w:color="FFFFFF" w:fill="auto"/>
          </w:tcPr>
          <w:p w14:paraId="76B01CC3" w14:textId="77777777" w:rsidR="00884BDA" w:rsidRPr="000749E2" w:rsidRDefault="00884BDA" w:rsidP="005076D8">
            <w:pPr>
              <w:pStyle w:val="TAL"/>
            </w:pPr>
            <w:r w:rsidRPr="000749E2">
              <w:t>10.2.0</w:t>
            </w:r>
          </w:p>
        </w:tc>
        <w:tc>
          <w:tcPr>
            <w:tcW w:w="1033" w:type="dxa"/>
            <w:gridSpan w:val="2"/>
            <w:shd w:val="solid" w:color="FFFFFF" w:fill="auto"/>
          </w:tcPr>
          <w:p w14:paraId="5D4C5C80" w14:textId="77777777" w:rsidR="00884BDA" w:rsidRPr="000749E2" w:rsidRDefault="00884BDA" w:rsidP="005076D8">
            <w:pPr>
              <w:pStyle w:val="TAL"/>
            </w:pPr>
            <w:r w:rsidRPr="000749E2">
              <w:t>R5-123390</w:t>
            </w:r>
          </w:p>
        </w:tc>
      </w:tr>
      <w:tr w:rsidR="00884BDA" w:rsidRPr="000749E2" w14:paraId="0A3C2877" w14:textId="77777777" w:rsidTr="001C22E1">
        <w:trPr>
          <w:gridAfter w:val="1"/>
          <w:wAfter w:w="21" w:type="dxa"/>
          <w:jc w:val="center"/>
        </w:trPr>
        <w:tc>
          <w:tcPr>
            <w:tcW w:w="638" w:type="dxa"/>
            <w:gridSpan w:val="2"/>
            <w:shd w:val="solid" w:color="FFFFFF" w:fill="auto"/>
          </w:tcPr>
          <w:p w14:paraId="7C45B9D8" w14:textId="77777777" w:rsidR="00884BDA" w:rsidRPr="000749E2" w:rsidRDefault="00884BDA" w:rsidP="005076D8">
            <w:pPr>
              <w:pStyle w:val="TAL"/>
            </w:pPr>
            <w:r w:rsidRPr="000749E2">
              <w:t>RP#57</w:t>
            </w:r>
          </w:p>
        </w:tc>
        <w:tc>
          <w:tcPr>
            <w:tcW w:w="1134" w:type="dxa"/>
            <w:gridSpan w:val="2"/>
            <w:shd w:val="solid" w:color="FFFFFF" w:fill="auto"/>
          </w:tcPr>
          <w:p w14:paraId="19F77F98" w14:textId="77777777" w:rsidR="00884BDA" w:rsidRPr="000749E2" w:rsidRDefault="00884BDA" w:rsidP="005076D8">
            <w:pPr>
              <w:pStyle w:val="TAL"/>
            </w:pPr>
            <w:r w:rsidRPr="000749E2">
              <w:t>RP-121098</w:t>
            </w:r>
          </w:p>
        </w:tc>
        <w:tc>
          <w:tcPr>
            <w:tcW w:w="567" w:type="dxa"/>
            <w:gridSpan w:val="2"/>
            <w:shd w:val="solid" w:color="FFFFFF" w:fill="auto"/>
          </w:tcPr>
          <w:p w14:paraId="46E6A1E4" w14:textId="77777777" w:rsidR="00884BDA" w:rsidRPr="000749E2" w:rsidRDefault="00884BDA" w:rsidP="005076D8">
            <w:pPr>
              <w:pStyle w:val="TAL"/>
            </w:pPr>
            <w:r w:rsidRPr="000749E2">
              <w:t>0336</w:t>
            </w:r>
          </w:p>
        </w:tc>
        <w:tc>
          <w:tcPr>
            <w:tcW w:w="426" w:type="dxa"/>
            <w:gridSpan w:val="2"/>
            <w:shd w:val="solid" w:color="FFFFFF" w:fill="auto"/>
          </w:tcPr>
          <w:p w14:paraId="18DD8019" w14:textId="77777777" w:rsidR="00884BDA" w:rsidRPr="000749E2" w:rsidRDefault="00884BDA" w:rsidP="005076D8">
            <w:pPr>
              <w:pStyle w:val="TAL"/>
            </w:pPr>
            <w:r w:rsidRPr="000749E2">
              <w:t>-</w:t>
            </w:r>
          </w:p>
        </w:tc>
        <w:tc>
          <w:tcPr>
            <w:tcW w:w="4062" w:type="dxa"/>
            <w:gridSpan w:val="2"/>
            <w:shd w:val="solid" w:color="FFFFFF" w:fill="auto"/>
          </w:tcPr>
          <w:p w14:paraId="0487F183" w14:textId="77777777" w:rsidR="00884BDA" w:rsidRPr="000749E2" w:rsidRDefault="00884BDA" w:rsidP="005076D8">
            <w:pPr>
              <w:pStyle w:val="TAL"/>
            </w:pPr>
            <w:r w:rsidRPr="000749E2">
              <w:t>Correction to generic test procedure CS fallback to GERAN with redirection or CCO / MT call(DTM not supported)</w:t>
            </w:r>
          </w:p>
        </w:tc>
        <w:tc>
          <w:tcPr>
            <w:tcW w:w="415" w:type="dxa"/>
            <w:gridSpan w:val="2"/>
            <w:shd w:val="solid" w:color="FFFFFF" w:fill="auto"/>
          </w:tcPr>
          <w:p w14:paraId="6E48EB6E" w14:textId="77777777" w:rsidR="00884BDA" w:rsidRPr="000749E2" w:rsidRDefault="00884BDA" w:rsidP="005076D8">
            <w:pPr>
              <w:pStyle w:val="TAL"/>
            </w:pPr>
            <w:r w:rsidRPr="000749E2">
              <w:t>F</w:t>
            </w:r>
          </w:p>
        </w:tc>
        <w:tc>
          <w:tcPr>
            <w:tcW w:w="708" w:type="dxa"/>
            <w:gridSpan w:val="2"/>
            <w:shd w:val="solid" w:color="FFFFFF" w:fill="auto"/>
          </w:tcPr>
          <w:p w14:paraId="7E7CC7AE" w14:textId="77777777" w:rsidR="00884BDA" w:rsidRPr="000749E2" w:rsidRDefault="00884BDA" w:rsidP="005076D8">
            <w:pPr>
              <w:pStyle w:val="TAL"/>
            </w:pPr>
            <w:r w:rsidRPr="000749E2">
              <w:t>10.1.0</w:t>
            </w:r>
          </w:p>
        </w:tc>
        <w:tc>
          <w:tcPr>
            <w:tcW w:w="708" w:type="dxa"/>
            <w:gridSpan w:val="2"/>
            <w:shd w:val="solid" w:color="FFFFFF" w:fill="auto"/>
          </w:tcPr>
          <w:p w14:paraId="14054DA2" w14:textId="77777777" w:rsidR="00884BDA" w:rsidRPr="000749E2" w:rsidRDefault="00884BDA" w:rsidP="005076D8">
            <w:pPr>
              <w:pStyle w:val="TAL"/>
            </w:pPr>
            <w:r w:rsidRPr="000749E2">
              <w:t>10.2.0</w:t>
            </w:r>
          </w:p>
        </w:tc>
        <w:tc>
          <w:tcPr>
            <w:tcW w:w="1033" w:type="dxa"/>
            <w:gridSpan w:val="2"/>
            <w:shd w:val="solid" w:color="FFFFFF" w:fill="auto"/>
          </w:tcPr>
          <w:p w14:paraId="2A7FF73A" w14:textId="77777777" w:rsidR="00884BDA" w:rsidRPr="000749E2" w:rsidRDefault="00884BDA" w:rsidP="005076D8">
            <w:pPr>
              <w:pStyle w:val="TAL"/>
            </w:pPr>
            <w:r w:rsidRPr="000749E2">
              <w:t>R5-123629</w:t>
            </w:r>
          </w:p>
        </w:tc>
      </w:tr>
      <w:tr w:rsidR="00884BDA" w:rsidRPr="000749E2" w14:paraId="293C7EFE" w14:textId="77777777" w:rsidTr="001C22E1">
        <w:trPr>
          <w:gridAfter w:val="1"/>
          <w:wAfter w:w="21" w:type="dxa"/>
          <w:jc w:val="center"/>
        </w:trPr>
        <w:tc>
          <w:tcPr>
            <w:tcW w:w="638" w:type="dxa"/>
            <w:gridSpan w:val="2"/>
            <w:shd w:val="solid" w:color="FFFFFF" w:fill="auto"/>
          </w:tcPr>
          <w:p w14:paraId="40E92024" w14:textId="77777777" w:rsidR="00884BDA" w:rsidRPr="000749E2" w:rsidRDefault="00884BDA" w:rsidP="005076D8">
            <w:pPr>
              <w:pStyle w:val="TAL"/>
            </w:pPr>
            <w:r w:rsidRPr="000749E2">
              <w:t>RP#57</w:t>
            </w:r>
          </w:p>
        </w:tc>
        <w:tc>
          <w:tcPr>
            <w:tcW w:w="1134" w:type="dxa"/>
            <w:gridSpan w:val="2"/>
            <w:shd w:val="solid" w:color="FFFFFF" w:fill="auto"/>
          </w:tcPr>
          <w:p w14:paraId="4A82E6C9" w14:textId="77777777" w:rsidR="00884BDA" w:rsidRPr="000749E2" w:rsidRDefault="00884BDA" w:rsidP="005076D8">
            <w:pPr>
              <w:pStyle w:val="TAL"/>
            </w:pPr>
            <w:r w:rsidRPr="000749E2">
              <w:t>RP-121098</w:t>
            </w:r>
          </w:p>
        </w:tc>
        <w:tc>
          <w:tcPr>
            <w:tcW w:w="567" w:type="dxa"/>
            <w:gridSpan w:val="2"/>
            <w:shd w:val="solid" w:color="FFFFFF" w:fill="auto"/>
          </w:tcPr>
          <w:p w14:paraId="1ADC8177" w14:textId="77777777" w:rsidR="00884BDA" w:rsidRPr="000749E2" w:rsidRDefault="00884BDA" w:rsidP="005076D8">
            <w:pPr>
              <w:pStyle w:val="TAL"/>
            </w:pPr>
            <w:r w:rsidRPr="000749E2">
              <w:t>0337</w:t>
            </w:r>
          </w:p>
        </w:tc>
        <w:tc>
          <w:tcPr>
            <w:tcW w:w="426" w:type="dxa"/>
            <w:gridSpan w:val="2"/>
            <w:shd w:val="solid" w:color="FFFFFF" w:fill="auto"/>
          </w:tcPr>
          <w:p w14:paraId="185F80E8" w14:textId="77777777" w:rsidR="00884BDA" w:rsidRPr="000749E2" w:rsidRDefault="00884BDA" w:rsidP="005076D8">
            <w:pPr>
              <w:pStyle w:val="TAL"/>
            </w:pPr>
            <w:r w:rsidRPr="000749E2">
              <w:t>-</w:t>
            </w:r>
          </w:p>
        </w:tc>
        <w:tc>
          <w:tcPr>
            <w:tcW w:w="4062" w:type="dxa"/>
            <w:gridSpan w:val="2"/>
            <w:shd w:val="solid" w:color="FFFFFF" w:fill="auto"/>
          </w:tcPr>
          <w:p w14:paraId="22E1137C" w14:textId="77777777" w:rsidR="00884BDA" w:rsidRPr="000749E2" w:rsidRDefault="00884BDA" w:rsidP="005076D8">
            <w:pPr>
              <w:pStyle w:val="TAL"/>
            </w:pPr>
            <w:r w:rsidRPr="000749E2">
              <w:t>Correction to RRC Connection Reconfiguration message during Handover from UTRA to EUTRA</w:t>
            </w:r>
          </w:p>
        </w:tc>
        <w:tc>
          <w:tcPr>
            <w:tcW w:w="415" w:type="dxa"/>
            <w:gridSpan w:val="2"/>
            <w:shd w:val="solid" w:color="FFFFFF" w:fill="auto"/>
          </w:tcPr>
          <w:p w14:paraId="2FB52F4D" w14:textId="77777777" w:rsidR="00884BDA" w:rsidRPr="000749E2" w:rsidRDefault="00884BDA" w:rsidP="005076D8">
            <w:pPr>
              <w:pStyle w:val="TAL"/>
            </w:pPr>
            <w:r w:rsidRPr="000749E2">
              <w:t>F</w:t>
            </w:r>
          </w:p>
        </w:tc>
        <w:tc>
          <w:tcPr>
            <w:tcW w:w="708" w:type="dxa"/>
            <w:gridSpan w:val="2"/>
            <w:shd w:val="solid" w:color="FFFFFF" w:fill="auto"/>
          </w:tcPr>
          <w:p w14:paraId="54E459BD" w14:textId="77777777" w:rsidR="00884BDA" w:rsidRPr="000749E2" w:rsidRDefault="00884BDA" w:rsidP="005076D8">
            <w:pPr>
              <w:pStyle w:val="TAL"/>
            </w:pPr>
            <w:r w:rsidRPr="000749E2">
              <w:t>10.1.0</w:t>
            </w:r>
          </w:p>
        </w:tc>
        <w:tc>
          <w:tcPr>
            <w:tcW w:w="708" w:type="dxa"/>
            <w:gridSpan w:val="2"/>
            <w:shd w:val="solid" w:color="FFFFFF" w:fill="auto"/>
          </w:tcPr>
          <w:p w14:paraId="57538D69" w14:textId="77777777" w:rsidR="00884BDA" w:rsidRPr="000749E2" w:rsidRDefault="00884BDA" w:rsidP="005076D8">
            <w:pPr>
              <w:pStyle w:val="TAL"/>
            </w:pPr>
            <w:r w:rsidRPr="000749E2">
              <w:t>10.2.0</w:t>
            </w:r>
          </w:p>
        </w:tc>
        <w:tc>
          <w:tcPr>
            <w:tcW w:w="1033" w:type="dxa"/>
            <w:gridSpan w:val="2"/>
            <w:shd w:val="solid" w:color="FFFFFF" w:fill="auto"/>
          </w:tcPr>
          <w:p w14:paraId="3B64E89C" w14:textId="77777777" w:rsidR="00884BDA" w:rsidRPr="000749E2" w:rsidRDefault="00884BDA" w:rsidP="005076D8">
            <w:pPr>
              <w:pStyle w:val="TAL"/>
            </w:pPr>
            <w:r w:rsidRPr="000749E2">
              <w:t>R5-123630</w:t>
            </w:r>
          </w:p>
        </w:tc>
      </w:tr>
      <w:tr w:rsidR="00884BDA" w:rsidRPr="000749E2" w14:paraId="14F83E2C" w14:textId="77777777" w:rsidTr="001C22E1">
        <w:trPr>
          <w:gridAfter w:val="1"/>
          <w:wAfter w:w="21" w:type="dxa"/>
          <w:jc w:val="center"/>
        </w:trPr>
        <w:tc>
          <w:tcPr>
            <w:tcW w:w="638" w:type="dxa"/>
            <w:gridSpan w:val="2"/>
            <w:shd w:val="solid" w:color="FFFFFF" w:fill="auto"/>
          </w:tcPr>
          <w:p w14:paraId="10E09358" w14:textId="77777777" w:rsidR="00884BDA" w:rsidRPr="000749E2" w:rsidRDefault="00884BDA" w:rsidP="005076D8">
            <w:pPr>
              <w:pStyle w:val="TAL"/>
            </w:pPr>
            <w:r w:rsidRPr="000749E2">
              <w:t>RP#57</w:t>
            </w:r>
          </w:p>
        </w:tc>
        <w:tc>
          <w:tcPr>
            <w:tcW w:w="1134" w:type="dxa"/>
            <w:gridSpan w:val="2"/>
            <w:shd w:val="solid" w:color="FFFFFF" w:fill="auto"/>
          </w:tcPr>
          <w:p w14:paraId="12814BDF" w14:textId="77777777" w:rsidR="00884BDA" w:rsidRPr="000749E2" w:rsidRDefault="00884BDA" w:rsidP="005076D8">
            <w:pPr>
              <w:pStyle w:val="TAL"/>
            </w:pPr>
            <w:r w:rsidRPr="000749E2">
              <w:t>RP-121098</w:t>
            </w:r>
          </w:p>
        </w:tc>
        <w:tc>
          <w:tcPr>
            <w:tcW w:w="567" w:type="dxa"/>
            <w:gridSpan w:val="2"/>
            <w:shd w:val="solid" w:color="FFFFFF" w:fill="auto"/>
          </w:tcPr>
          <w:p w14:paraId="054866A2" w14:textId="77777777" w:rsidR="00884BDA" w:rsidRPr="000749E2" w:rsidRDefault="00884BDA" w:rsidP="005076D8">
            <w:pPr>
              <w:pStyle w:val="TAL"/>
            </w:pPr>
            <w:r w:rsidRPr="000749E2">
              <w:t>0338</w:t>
            </w:r>
          </w:p>
        </w:tc>
        <w:tc>
          <w:tcPr>
            <w:tcW w:w="426" w:type="dxa"/>
            <w:gridSpan w:val="2"/>
            <w:shd w:val="solid" w:color="FFFFFF" w:fill="auto"/>
          </w:tcPr>
          <w:p w14:paraId="4596064E" w14:textId="77777777" w:rsidR="00884BDA" w:rsidRPr="000749E2" w:rsidRDefault="00884BDA" w:rsidP="005076D8">
            <w:pPr>
              <w:pStyle w:val="TAL"/>
            </w:pPr>
            <w:r w:rsidRPr="000749E2">
              <w:t>-</w:t>
            </w:r>
          </w:p>
        </w:tc>
        <w:tc>
          <w:tcPr>
            <w:tcW w:w="4062" w:type="dxa"/>
            <w:gridSpan w:val="2"/>
            <w:shd w:val="solid" w:color="FFFFFF" w:fill="auto"/>
          </w:tcPr>
          <w:p w14:paraId="277CB3AE" w14:textId="77777777" w:rsidR="00884BDA" w:rsidRPr="000749E2" w:rsidRDefault="00884BDA" w:rsidP="005076D8">
            <w:pPr>
              <w:pStyle w:val="TAL"/>
            </w:pPr>
            <w:r w:rsidRPr="000749E2">
              <w:t>Update to Reference dedicated EPS bearer context #3</w:t>
            </w:r>
          </w:p>
        </w:tc>
        <w:tc>
          <w:tcPr>
            <w:tcW w:w="415" w:type="dxa"/>
            <w:gridSpan w:val="2"/>
            <w:shd w:val="solid" w:color="FFFFFF" w:fill="auto"/>
          </w:tcPr>
          <w:p w14:paraId="7605EFC7" w14:textId="77777777" w:rsidR="00884BDA" w:rsidRPr="000749E2" w:rsidRDefault="00884BDA" w:rsidP="005076D8">
            <w:pPr>
              <w:pStyle w:val="TAL"/>
            </w:pPr>
            <w:r w:rsidRPr="000749E2">
              <w:t>F</w:t>
            </w:r>
          </w:p>
        </w:tc>
        <w:tc>
          <w:tcPr>
            <w:tcW w:w="708" w:type="dxa"/>
            <w:gridSpan w:val="2"/>
            <w:shd w:val="solid" w:color="FFFFFF" w:fill="auto"/>
          </w:tcPr>
          <w:p w14:paraId="5CCC8FC4" w14:textId="77777777" w:rsidR="00884BDA" w:rsidRPr="000749E2" w:rsidRDefault="00884BDA" w:rsidP="005076D8">
            <w:pPr>
              <w:pStyle w:val="TAL"/>
            </w:pPr>
            <w:r w:rsidRPr="000749E2">
              <w:t>10.1.0</w:t>
            </w:r>
          </w:p>
        </w:tc>
        <w:tc>
          <w:tcPr>
            <w:tcW w:w="708" w:type="dxa"/>
            <w:gridSpan w:val="2"/>
            <w:shd w:val="solid" w:color="FFFFFF" w:fill="auto"/>
          </w:tcPr>
          <w:p w14:paraId="2EB43064" w14:textId="77777777" w:rsidR="00884BDA" w:rsidRPr="000749E2" w:rsidRDefault="00884BDA" w:rsidP="005076D8">
            <w:pPr>
              <w:pStyle w:val="TAL"/>
            </w:pPr>
            <w:r w:rsidRPr="000749E2">
              <w:t>10.2.0</w:t>
            </w:r>
          </w:p>
        </w:tc>
        <w:tc>
          <w:tcPr>
            <w:tcW w:w="1033" w:type="dxa"/>
            <w:gridSpan w:val="2"/>
            <w:shd w:val="solid" w:color="FFFFFF" w:fill="auto"/>
          </w:tcPr>
          <w:p w14:paraId="51B12C2B" w14:textId="77777777" w:rsidR="00884BDA" w:rsidRPr="000749E2" w:rsidRDefault="00884BDA" w:rsidP="005076D8">
            <w:pPr>
              <w:pStyle w:val="TAL"/>
            </w:pPr>
            <w:r w:rsidRPr="000749E2">
              <w:t>R5-123632</w:t>
            </w:r>
          </w:p>
        </w:tc>
      </w:tr>
      <w:tr w:rsidR="00884BDA" w:rsidRPr="000749E2" w14:paraId="6D815F6B" w14:textId="77777777" w:rsidTr="001C22E1">
        <w:trPr>
          <w:gridAfter w:val="1"/>
          <w:wAfter w:w="21" w:type="dxa"/>
          <w:jc w:val="center"/>
        </w:trPr>
        <w:tc>
          <w:tcPr>
            <w:tcW w:w="638" w:type="dxa"/>
            <w:gridSpan w:val="2"/>
            <w:shd w:val="solid" w:color="FFFFFF" w:fill="auto"/>
          </w:tcPr>
          <w:p w14:paraId="1275DB94" w14:textId="77777777" w:rsidR="00884BDA" w:rsidRPr="000749E2" w:rsidRDefault="00884BDA" w:rsidP="005076D8">
            <w:pPr>
              <w:pStyle w:val="TAL"/>
            </w:pPr>
            <w:r w:rsidRPr="000749E2">
              <w:t>RP#57</w:t>
            </w:r>
          </w:p>
        </w:tc>
        <w:tc>
          <w:tcPr>
            <w:tcW w:w="1134" w:type="dxa"/>
            <w:gridSpan w:val="2"/>
            <w:shd w:val="solid" w:color="FFFFFF" w:fill="auto"/>
          </w:tcPr>
          <w:p w14:paraId="4E757C14" w14:textId="77777777" w:rsidR="00884BDA" w:rsidRPr="000749E2" w:rsidRDefault="00884BDA" w:rsidP="005076D8">
            <w:pPr>
              <w:pStyle w:val="TAL"/>
            </w:pPr>
            <w:r w:rsidRPr="000749E2">
              <w:t>RP-121098</w:t>
            </w:r>
          </w:p>
        </w:tc>
        <w:tc>
          <w:tcPr>
            <w:tcW w:w="567" w:type="dxa"/>
            <w:gridSpan w:val="2"/>
            <w:shd w:val="solid" w:color="FFFFFF" w:fill="auto"/>
          </w:tcPr>
          <w:p w14:paraId="0C25F7C4" w14:textId="77777777" w:rsidR="00884BDA" w:rsidRPr="000749E2" w:rsidRDefault="00884BDA" w:rsidP="005076D8">
            <w:pPr>
              <w:pStyle w:val="TAL"/>
            </w:pPr>
            <w:r w:rsidRPr="000749E2">
              <w:t>0339</w:t>
            </w:r>
          </w:p>
        </w:tc>
        <w:tc>
          <w:tcPr>
            <w:tcW w:w="426" w:type="dxa"/>
            <w:gridSpan w:val="2"/>
            <w:shd w:val="solid" w:color="FFFFFF" w:fill="auto"/>
          </w:tcPr>
          <w:p w14:paraId="279ECE48" w14:textId="77777777" w:rsidR="00884BDA" w:rsidRPr="000749E2" w:rsidRDefault="00884BDA" w:rsidP="005076D8">
            <w:pPr>
              <w:pStyle w:val="TAL"/>
            </w:pPr>
            <w:r w:rsidRPr="000749E2">
              <w:t>-</w:t>
            </w:r>
          </w:p>
        </w:tc>
        <w:tc>
          <w:tcPr>
            <w:tcW w:w="4062" w:type="dxa"/>
            <w:gridSpan w:val="2"/>
            <w:shd w:val="solid" w:color="FFFFFF" w:fill="auto"/>
          </w:tcPr>
          <w:p w14:paraId="125C5CDA" w14:textId="77777777" w:rsidR="00884BDA" w:rsidRPr="000749E2" w:rsidRDefault="00884BDA" w:rsidP="005076D8">
            <w:pPr>
              <w:pStyle w:val="TAL"/>
            </w:pPr>
            <w:r w:rsidRPr="000749E2">
              <w:t>Update generic procedure 4.5A.6</w:t>
            </w:r>
          </w:p>
        </w:tc>
        <w:tc>
          <w:tcPr>
            <w:tcW w:w="415" w:type="dxa"/>
            <w:gridSpan w:val="2"/>
            <w:shd w:val="solid" w:color="FFFFFF" w:fill="auto"/>
          </w:tcPr>
          <w:p w14:paraId="7C62CF9D" w14:textId="77777777" w:rsidR="00884BDA" w:rsidRPr="000749E2" w:rsidRDefault="00884BDA" w:rsidP="005076D8">
            <w:pPr>
              <w:pStyle w:val="TAL"/>
            </w:pPr>
            <w:r w:rsidRPr="000749E2">
              <w:t>F</w:t>
            </w:r>
          </w:p>
        </w:tc>
        <w:tc>
          <w:tcPr>
            <w:tcW w:w="708" w:type="dxa"/>
            <w:gridSpan w:val="2"/>
            <w:shd w:val="solid" w:color="FFFFFF" w:fill="auto"/>
          </w:tcPr>
          <w:p w14:paraId="75C3B19E" w14:textId="77777777" w:rsidR="00884BDA" w:rsidRPr="000749E2" w:rsidRDefault="00884BDA" w:rsidP="005076D8">
            <w:pPr>
              <w:pStyle w:val="TAL"/>
            </w:pPr>
            <w:r w:rsidRPr="000749E2">
              <w:t>10.1.0</w:t>
            </w:r>
          </w:p>
        </w:tc>
        <w:tc>
          <w:tcPr>
            <w:tcW w:w="708" w:type="dxa"/>
            <w:gridSpan w:val="2"/>
            <w:shd w:val="solid" w:color="FFFFFF" w:fill="auto"/>
          </w:tcPr>
          <w:p w14:paraId="6F81F6B4" w14:textId="77777777" w:rsidR="00884BDA" w:rsidRPr="000749E2" w:rsidRDefault="00884BDA" w:rsidP="005076D8">
            <w:pPr>
              <w:pStyle w:val="TAL"/>
            </w:pPr>
            <w:r w:rsidRPr="000749E2">
              <w:t>10.2.0</w:t>
            </w:r>
          </w:p>
        </w:tc>
        <w:tc>
          <w:tcPr>
            <w:tcW w:w="1033" w:type="dxa"/>
            <w:gridSpan w:val="2"/>
            <w:shd w:val="solid" w:color="FFFFFF" w:fill="auto"/>
          </w:tcPr>
          <w:p w14:paraId="67E23E6A" w14:textId="77777777" w:rsidR="00884BDA" w:rsidRPr="000749E2" w:rsidRDefault="00884BDA" w:rsidP="005076D8">
            <w:pPr>
              <w:pStyle w:val="TAL"/>
            </w:pPr>
            <w:r w:rsidRPr="000749E2">
              <w:t>R5-123633</w:t>
            </w:r>
          </w:p>
        </w:tc>
      </w:tr>
      <w:tr w:rsidR="00884BDA" w:rsidRPr="000749E2" w14:paraId="17098E31" w14:textId="77777777" w:rsidTr="001C22E1">
        <w:trPr>
          <w:gridAfter w:val="1"/>
          <w:wAfter w:w="21" w:type="dxa"/>
          <w:jc w:val="center"/>
        </w:trPr>
        <w:tc>
          <w:tcPr>
            <w:tcW w:w="638" w:type="dxa"/>
            <w:gridSpan w:val="2"/>
            <w:shd w:val="solid" w:color="FFFFFF" w:fill="auto"/>
          </w:tcPr>
          <w:p w14:paraId="17366FD4" w14:textId="77777777" w:rsidR="00884BDA" w:rsidRPr="000749E2" w:rsidRDefault="00884BDA" w:rsidP="005076D8">
            <w:pPr>
              <w:pStyle w:val="TAL"/>
            </w:pPr>
            <w:r w:rsidRPr="000749E2">
              <w:t>RP#57</w:t>
            </w:r>
          </w:p>
        </w:tc>
        <w:tc>
          <w:tcPr>
            <w:tcW w:w="1134" w:type="dxa"/>
            <w:gridSpan w:val="2"/>
            <w:shd w:val="solid" w:color="FFFFFF" w:fill="auto"/>
          </w:tcPr>
          <w:p w14:paraId="1E6CD77B" w14:textId="77777777" w:rsidR="00884BDA" w:rsidRPr="000749E2" w:rsidRDefault="00884BDA" w:rsidP="005076D8">
            <w:pPr>
              <w:pStyle w:val="TAL"/>
            </w:pPr>
            <w:r w:rsidRPr="000749E2">
              <w:t>RP-121098</w:t>
            </w:r>
          </w:p>
        </w:tc>
        <w:tc>
          <w:tcPr>
            <w:tcW w:w="567" w:type="dxa"/>
            <w:gridSpan w:val="2"/>
            <w:shd w:val="solid" w:color="FFFFFF" w:fill="auto"/>
          </w:tcPr>
          <w:p w14:paraId="50935DC1" w14:textId="77777777" w:rsidR="00884BDA" w:rsidRPr="000749E2" w:rsidRDefault="00884BDA" w:rsidP="005076D8">
            <w:pPr>
              <w:pStyle w:val="TAL"/>
            </w:pPr>
            <w:r w:rsidRPr="000749E2">
              <w:t>0340</w:t>
            </w:r>
          </w:p>
        </w:tc>
        <w:tc>
          <w:tcPr>
            <w:tcW w:w="426" w:type="dxa"/>
            <w:gridSpan w:val="2"/>
            <w:shd w:val="solid" w:color="FFFFFF" w:fill="auto"/>
          </w:tcPr>
          <w:p w14:paraId="4080874F" w14:textId="77777777" w:rsidR="00884BDA" w:rsidRPr="000749E2" w:rsidRDefault="00884BDA" w:rsidP="005076D8">
            <w:pPr>
              <w:pStyle w:val="TAL"/>
            </w:pPr>
            <w:r w:rsidRPr="000749E2">
              <w:t>-</w:t>
            </w:r>
          </w:p>
        </w:tc>
        <w:tc>
          <w:tcPr>
            <w:tcW w:w="4062" w:type="dxa"/>
            <w:gridSpan w:val="2"/>
            <w:shd w:val="solid" w:color="FFFFFF" w:fill="auto"/>
          </w:tcPr>
          <w:p w14:paraId="1DD3C582" w14:textId="77777777" w:rsidR="00884BDA" w:rsidRPr="000749E2" w:rsidRDefault="00884BDA" w:rsidP="005076D8">
            <w:pPr>
              <w:pStyle w:val="TAL"/>
            </w:pPr>
            <w:r w:rsidRPr="000749E2">
              <w:t>Update generic procedure 4.5A.7</w:t>
            </w:r>
          </w:p>
        </w:tc>
        <w:tc>
          <w:tcPr>
            <w:tcW w:w="415" w:type="dxa"/>
            <w:gridSpan w:val="2"/>
            <w:shd w:val="solid" w:color="FFFFFF" w:fill="auto"/>
          </w:tcPr>
          <w:p w14:paraId="604CBD9A" w14:textId="77777777" w:rsidR="00884BDA" w:rsidRPr="000749E2" w:rsidRDefault="00884BDA" w:rsidP="005076D8">
            <w:pPr>
              <w:pStyle w:val="TAL"/>
            </w:pPr>
            <w:r w:rsidRPr="000749E2">
              <w:t>F</w:t>
            </w:r>
          </w:p>
        </w:tc>
        <w:tc>
          <w:tcPr>
            <w:tcW w:w="708" w:type="dxa"/>
            <w:gridSpan w:val="2"/>
            <w:shd w:val="solid" w:color="FFFFFF" w:fill="auto"/>
          </w:tcPr>
          <w:p w14:paraId="7B12B1AE" w14:textId="77777777" w:rsidR="00884BDA" w:rsidRPr="000749E2" w:rsidRDefault="00884BDA" w:rsidP="005076D8">
            <w:pPr>
              <w:pStyle w:val="TAL"/>
            </w:pPr>
            <w:r w:rsidRPr="000749E2">
              <w:t>10.1.0</w:t>
            </w:r>
          </w:p>
        </w:tc>
        <w:tc>
          <w:tcPr>
            <w:tcW w:w="708" w:type="dxa"/>
            <w:gridSpan w:val="2"/>
            <w:shd w:val="solid" w:color="FFFFFF" w:fill="auto"/>
          </w:tcPr>
          <w:p w14:paraId="17376044" w14:textId="77777777" w:rsidR="00884BDA" w:rsidRPr="000749E2" w:rsidRDefault="00884BDA" w:rsidP="005076D8">
            <w:pPr>
              <w:pStyle w:val="TAL"/>
            </w:pPr>
            <w:r w:rsidRPr="000749E2">
              <w:t>10.2.0</w:t>
            </w:r>
          </w:p>
        </w:tc>
        <w:tc>
          <w:tcPr>
            <w:tcW w:w="1033" w:type="dxa"/>
            <w:gridSpan w:val="2"/>
            <w:shd w:val="solid" w:color="FFFFFF" w:fill="auto"/>
          </w:tcPr>
          <w:p w14:paraId="4274D483" w14:textId="77777777" w:rsidR="00884BDA" w:rsidRPr="000749E2" w:rsidRDefault="00884BDA" w:rsidP="005076D8">
            <w:pPr>
              <w:pStyle w:val="TAL"/>
            </w:pPr>
            <w:r w:rsidRPr="000749E2">
              <w:t>R5-123634</w:t>
            </w:r>
          </w:p>
        </w:tc>
      </w:tr>
      <w:tr w:rsidR="00884BDA" w:rsidRPr="000749E2" w14:paraId="4FEA1792" w14:textId="77777777" w:rsidTr="001C22E1">
        <w:trPr>
          <w:gridAfter w:val="1"/>
          <w:wAfter w:w="21" w:type="dxa"/>
          <w:jc w:val="center"/>
        </w:trPr>
        <w:tc>
          <w:tcPr>
            <w:tcW w:w="638" w:type="dxa"/>
            <w:gridSpan w:val="2"/>
            <w:shd w:val="solid" w:color="FFFFFF" w:fill="auto"/>
          </w:tcPr>
          <w:p w14:paraId="64A0B727" w14:textId="77777777" w:rsidR="00884BDA" w:rsidRPr="000749E2" w:rsidRDefault="00884BDA" w:rsidP="005076D8">
            <w:pPr>
              <w:pStyle w:val="TAL"/>
            </w:pPr>
            <w:r w:rsidRPr="000749E2">
              <w:t>RP#57</w:t>
            </w:r>
          </w:p>
        </w:tc>
        <w:tc>
          <w:tcPr>
            <w:tcW w:w="1134" w:type="dxa"/>
            <w:gridSpan w:val="2"/>
            <w:shd w:val="solid" w:color="FFFFFF" w:fill="auto"/>
          </w:tcPr>
          <w:p w14:paraId="049F4CB5" w14:textId="77777777" w:rsidR="00884BDA" w:rsidRPr="000749E2" w:rsidRDefault="00884BDA" w:rsidP="005076D8">
            <w:pPr>
              <w:pStyle w:val="TAL"/>
            </w:pPr>
            <w:r w:rsidRPr="000749E2">
              <w:t>RP-121098</w:t>
            </w:r>
          </w:p>
        </w:tc>
        <w:tc>
          <w:tcPr>
            <w:tcW w:w="567" w:type="dxa"/>
            <w:gridSpan w:val="2"/>
            <w:shd w:val="solid" w:color="FFFFFF" w:fill="auto"/>
          </w:tcPr>
          <w:p w14:paraId="6E4E60B1" w14:textId="77777777" w:rsidR="00884BDA" w:rsidRPr="000749E2" w:rsidRDefault="00884BDA" w:rsidP="005076D8">
            <w:pPr>
              <w:pStyle w:val="TAL"/>
            </w:pPr>
            <w:r w:rsidRPr="000749E2">
              <w:t>0341</w:t>
            </w:r>
          </w:p>
        </w:tc>
        <w:tc>
          <w:tcPr>
            <w:tcW w:w="426" w:type="dxa"/>
            <w:gridSpan w:val="2"/>
            <w:shd w:val="solid" w:color="FFFFFF" w:fill="auto"/>
          </w:tcPr>
          <w:p w14:paraId="4FE05532" w14:textId="77777777" w:rsidR="00884BDA" w:rsidRPr="000749E2" w:rsidRDefault="00884BDA" w:rsidP="005076D8">
            <w:pPr>
              <w:pStyle w:val="TAL"/>
            </w:pPr>
            <w:r w:rsidRPr="000749E2">
              <w:t>-</w:t>
            </w:r>
          </w:p>
        </w:tc>
        <w:tc>
          <w:tcPr>
            <w:tcW w:w="4062" w:type="dxa"/>
            <w:gridSpan w:val="2"/>
            <w:shd w:val="solid" w:color="FFFFFF" w:fill="auto"/>
          </w:tcPr>
          <w:p w14:paraId="6C313268" w14:textId="77777777" w:rsidR="00884BDA" w:rsidRPr="000749E2" w:rsidRDefault="00884BDA" w:rsidP="005076D8">
            <w:pPr>
              <w:pStyle w:val="TAL"/>
            </w:pPr>
            <w:r w:rsidRPr="000749E2">
              <w:t>Update generic procedure 4.5A.8</w:t>
            </w:r>
          </w:p>
        </w:tc>
        <w:tc>
          <w:tcPr>
            <w:tcW w:w="415" w:type="dxa"/>
            <w:gridSpan w:val="2"/>
            <w:shd w:val="solid" w:color="FFFFFF" w:fill="auto"/>
          </w:tcPr>
          <w:p w14:paraId="3667B86B" w14:textId="77777777" w:rsidR="00884BDA" w:rsidRPr="000749E2" w:rsidRDefault="00884BDA" w:rsidP="005076D8">
            <w:pPr>
              <w:pStyle w:val="TAL"/>
            </w:pPr>
            <w:r w:rsidRPr="000749E2">
              <w:t>F</w:t>
            </w:r>
          </w:p>
        </w:tc>
        <w:tc>
          <w:tcPr>
            <w:tcW w:w="708" w:type="dxa"/>
            <w:gridSpan w:val="2"/>
            <w:shd w:val="solid" w:color="FFFFFF" w:fill="auto"/>
          </w:tcPr>
          <w:p w14:paraId="441AA56E" w14:textId="77777777" w:rsidR="00884BDA" w:rsidRPr="000749E2" w:rsidRDefault="00884BDA" w:rsidP="005076D8">
            <w:pPr>
              <w:pStyle w:val="TAL"/>
            </w:pPr>
            <w:r w:rsidRPr="000749E2">
              <w:t>10.1.0</w:t>
            </w:r>
          </w:p>
        </w:tc>
        <w:tc>
          <w:tcPr>
            <w:tcW w:w="708" w:type="dxa"/>
            <w:gridSpan w:val="2"/>
            <w:shd w:val="solid" w:color="FFFFFF" w:fill="auto"/>
          </w:tcPr>
          <w:p w14:paraId="4D494E84" w14:textId="77777777" w:rsidR="00884BDA" w:rsidRPr="000749E2" w:rsidRDefault="00884BDA" w:rsidP="005076D8">
            <w:pPr>
              <w:pStyle w:val="TAL"/>
            </w:pPr>
            <w:r w:rsidRPr="000749E2">
              <w:t>10.2.0</w:t>
            </w:r>
          </w:p>
        </w:tc>
        <w:tc>
          <w:tcPr>
            <w:tcW w:w="1033" w:type="dxa"/>
            <w:gridSpan w:val="2"/>
            <w:shd w:val="solid" w:color="FFFFFF" w:fill="auto"/>
          </w:tcPr>
          <w:p w14:paraId="10560AD4" w14:textId="77777777" w:rsidR="00884BDA" w:rsidRPr="000749E2" w:rsidRDefault="00884BDA" w:rsidP="005076D8">
            <w:pPr>
              <w:pStyle w:val="TAL"/>
            </w:pPr>
            <w:r w:rsidRPr="000749E2">
              <w:t>R5-123635</w:t>
            </w:r>
          </w:p>
        </w:tc>
      </w:tr>
      <w:tr w:rsidR="00884BDA" w:rsidRPr="000749E2" w14:paraId="356C0AA6" w14:textId="77777777" w:rsidTr="001C22E1">
        <w:trPr>
          <w:gridAfter w:val="1"/>
          <w:wAfter w:w="21" w:type="dxa"/>
          <w:jc w:val="center"/>
        </w:trPr>
        <w:tc>
          <w:tcPr>
            <w:tcW w:w="638" w:type="dxa"/>
            <w:gridSpan w:val="2"/>
            <w:shd w:val="solid" w:color="FFFFFF" w:fill="auto"/>
          </w:tcPr>
          <w:p w14:paraId="62970A7D" w14:textId="77777777" w:rsidR="00884BDA" w:rsidRPr="000749E2" w:rsidRDefault="00884BDA" w:rsidP="005076D8">
            <w:pPr>
              <w:pStyle w:val="TAL"/>
            </w:pPr>
            <w:r w:rsidRPr="000749E2">
              <w:t>RP#57</w:t>
            </w:r>
          </w:p>
        </w:tc>
        <w:tc>
          <w:tcPr>
            <w:tcW w:w="1134" w:type="dxa"/>
            <w:gridSpan w:val="2"/>
            <w:shd w:val="solid" w:color="FFFFFF" w:fill="auto"/>
          </w:tcPr>
          <w:p w14:paraId="577A3E11" w14:textId="77777777" w:rsidR="00884BDA" w:rsidRPr="000749E2" w:rsidRDefault="00884BDA" w:rsidP="005076D8">
            <w:pPr>
              <w:pStyle w:val="TAL"/>
            </w:pPr>
            <w:r w:rsidRPr="000749E2">
              <w:t>RP-121098</w:t>
            </w:r>
          </w:p>
        </w:tc>
        <w:tc>
          <w:tcPr>
            <w:tcW w:w="567" w:type="dxa"/>
            <w:gridSpan w:val="2"/>
            <w:shd w:val="solid" w:color="FFFFFF" w:fill="auto"/>
          </w:tcPr>
          <w:p w14:paraId="07ABF828" w14:textId="77777777" w:rsidR="00884BDA" w:rsidRPr="000749E2" w:rsidRDefault="00884BDA" w:rsidP="005076D8">
            <w:pPr>
              <w:pStyle w:val="TAL"/>
            </w:pPr>
            <w:r w:rsidRPr="000749E2">
              <w:t>0342</w:t>
            </w:r>
          </w:p>
        </w:tc>
        <w:tc>
          <w:tcPr>
            <w:tcW w:w="426" w:type="dxa"/>
            <w:gridSpan w:val="2"/>
            <w:shd w:val="solid" w:color="FFFFFF" w:fill="auto"/>
          </w:tcPr>
          <w:p w14:paraId="6B5BD22C" w14:textId="77777777" w:rsidR="00884BDA" w:rsidRPr="000749E2" w:rsidRDefault="00884BDA" w:rsidP="005076D8">
            <w:pPr>
              <w:pStyle w:val="TAL"/>
            </w:pPr>
            <w:r w:rsidRPr="000749E2">
              <w:t>-</w:t>
            </w:r>
          </w:p>
        </w:tc>
        <w:tc>
          <w:tcPr>
            <w:tcW w:w="4062" w:type="dxa"/>
            <w:gridSpan w:val="2"/>
            <w:shd w:val="solid" w:color="FFFFFF" w:fill="auto"/>
          </w:tcPr>
          <w:p w14:paraId="3C9AD24D" w14:textId="77777777" w:rsidR="00884BDA" w:rsidRPr="000749E2" w:rsidRDefault="00884BDA" w:rsidP="005076D8">
            <w:pPr>
              <w:pStyle w:val="TAL"/>
            </w:pPr>
            <w:r w:rsidRPr="000749E2">
              <w:t>Update generic procedure 4.5A.9</w:t>
            </w:r>
          </w:p>
        </w:tc>
        <w:tc>
          <w:tcPr>
            <w:tcW w:w="415" w:type="dxa"/>
            <w:gridSpan w:val="2"/>
            <w:shd w:val="solid" w:color="FFFFFF" w:fill="auto"/>
          </w:tcPr>
          <w:p w14:paraId="1A82B89B" w14:textId="77777777" w:rsidR="00884BDA" w:rsidRPr="000749E2" w:rsidRDefault="00884BDA" w:rsidP="005076D8">
            <w:pPr>
              <w:pStyle w:val="TAL"/>
            </w:pPr>
            <w:r w:rsidRPr="000749E2">
              <w:t>F</w:t>
            </w:r>
          </w:p>
        </w:tc>
        <w:tc>
          <w:tcPr>
            <w:tcW w:w="708" w:type="dxa"/>
            <w:gridSpan w:val="2"/>
            <w:shd w:val="solid" w:color="FFFFFF" w:fill="auto"/>
          </w:tcPr>
          <w:p w14:paraId="23F0C39D" w14:textId="77777777" w:rsidR="00884BDA" w:rsidRPr="000749E2" w:rsidRDefault="00884BDA" w:rsidP="005076D8">
            <w:pPr>
              <w:pStyle w:val="TAL"/>
            </w:pPr>
            <w:r w:rsidRPr="000749E2">
              <w:t>10.1.0</w:t>
            </w:r>
          </w:p>
        </w:tc>
        <w:tc>
          <w:tcPr>
            <w:tcW w:w="708" w:type="dxa"/>
            <w:gridSpan w:val="2"/>
            <w:shd w:val="solid" w:color="FFFFFF" w:fill="auto"/>
          </w:tcPr>
          <w:p w14:paraId="668D2571" w14:textId="77777777" w:rsidR="00884BDA" w:rsidRPr="000749E2" w:rsidRDefault="00884BDA" w:rsidP="005076D8">
            <w:pPr>
              <w:pStyle w:val="TAL"/>
            </w:pPr>
            <w:r w:rsidRPr="000749E2">
              <w:t>10.2.0</w:t>
            </w:r>
          </w:p>
        </w:tc>
        <w:tc>
          <w:tcPr>
            <w:tcW w:w="1033" w:type="dxa"/>
            <w:gridSpan w:val="2"/>
            <w:shd w:val="solid" w:color="FFFFFF" w:fill="auto"/>
          </w:tcPr>
          <w:p w14:paraId="4FE23DDC" w14:textId="77777777" w:rsidR="00884BDA" w:rsidRPr="000749E2" w:rsidRDefault="00884BDA" w:rsidP="005076D8">
            <w:pPr>
              <w:pStyle w:val="TAL"/>
            </w:pPr>
            <w:r w:rsidRPr="000749E2">
              <w:t>R5-123636</w:t>
            </w:r>
          </w:p>
        </w:tc>
      </w:tr>
      <w:tr w:rsidR="00884BDA" w:rsidRPr="000749E2" w14:paraId="0441F31F" w14:textId="77777777" w:rsidTr="001C22E1">
        <w:trPr>
          <w:gridAfter w:val="1"/>
          <w:wAfter w:w="21" w:type="dxa"/>
          <w:jc w:val="center"/>
        </w:trPr>
        <w:tc>
          <w:tcPr>
            <w:tcW w:w="638" w:type="dxa"/>
            <w:gridSpan w:val="2"/>
            <w:shd w:val="solid" w:color="FFFFFF" w:fill="auto"/>
          </w:tcPr>
          <w:p w14:paraId="0CE14119" w14:textId="77777777" w:rsidR="00884BDA" w:rsidRPr="000749E2" w:rsidRDefault="00884BDA" w:rsidP="005076D8">
            <w:pPr>
              <w:pStyle w:val="TAL"/>
            </w:pPr>
            <w:r w:rsidRPr="000749E2">
              <w:t>RP#57</w:t>
            </w:r>
          </w:p>
        </w:tc>
        <w:tc>
          <w:tcPr>
            <w:tcW w:w="1134" w:type="dxa"/>
            <w:gridSpan w:val="2"/>
            <w:shd w:val="solid" w:color="FFFFFF" w:fill="auto"/>
          </w:tcPr>
          <w:p w14:paraId="388B17CD" w14:textId="77777777" w:rsidR="00884BDA" w:rsidRPr="000749E2" w:rsidRDefault="00884BDA" w:rsidP="005076D8">
            <w:pPr>
              <w:pStyle w:val="TAL"/>
            </w:pPr>
            <w:r w:rsidRPr="000749E2">
              <w:t>RP-121098</w:t>
            </w:r>
          </w:p>
        </w:tc>
        <w:tc>
          <w:tcPr>
            <w:tcW w:w="567" w:type="dxa"/>
            <w:gridSpan w:val="2"/>
            <w:shd w:val="solid" w:color="FFFFFF" w:fill="auto"/>
          </w:tcPr>
          <w:p w14:paraId="4B1CE465" w14:textId="77777777" w:rsidR="00884BDA" w:rsidRPr="000749E2" w:rsidRDefault="00884BDA" w:rsidP="005076D8">
            <w:pPr>
              <w:pStyle w:val="TAL"/>
            </w:pPr>
            <w:r w:rsidRPr="000749E2">
              <w:t>0343</w:t>
            </w:r>
          </w:p>
        </w:tc>
        <w:tc>
          <w:tcPr>
            <w:tcW w:w="426" w:type="dxa"/>
            <w:gridSpan w:val="2"/>
            <w:shd w:val="solid" w:color="FFFFFF" w:fill="auto"/>
          </w:tcPr>
          <w:p w14:paraId="2E72D720" w14:textId="77777777" w:rsidR="00884BDA" w:rsidRPr="000749E2" w:rsidRDefault="00884BDA" w:rsidP="005076D8">
            <w:pPr>
              <w:pStyle w:val="TAL"/>
            </w:pPr>
            <w:r w:rsidRPr="000749E2">
              <w:t>-</w:t>
            </w:r>
          </w:p>
        </w:tc>
        <w:tc>
          <w:tcPr>
            <w:tcW w:w="4062" w:type="dxa"/>
            <w:gridSpan w:val="2"/>
            <w:shd w:val="solid" w:color="FFFFFF" w:fill="auto"/>
          </w:tcPr>
          <w:p w14:paraId="06B3B7B4" w14:textId="77777777" w:rsidR="00884BDA" w:rsidRPr="000749E2" w:rsidRDefault="00884BDA" w:rsidP="005076D8">
            <w:pPr>
              <w:pStyle w:val="TAL"/>
            </w:pPr>
            <w:r w:rsidRPr="000749E2">
              <w:t xml:space="preserve">Update the default value of IE </w:t>
            </w:r>
            <w:proofErr w:type="spellStart"/>
            <w:r w:rsidRPr="000749E2">
              <w:t>RadioResourceConfigCommon</w:t>
            </w:r>
            <w:proofErr w:type="spellEnd"/>
            <w:r w:rsidRPr="000749E2">
              <w:t xml:space="preserve"> and IE </w:t>
            </w:r>
            <w:proofErr w:type="spellStart"/>
            <w:r w:rsidRPr="000749E2">
              <w:t>additionalSpectrumEmission</w:t>
            </w:r>
            <w:proofErr w:type="spellEnd"/>
          </w:p>
        </w:tc>
        <w:tc>
          <w:tcPr>
            <w:tcW w:w="415" w:type="dxa"/>
            <w:gridSpan w:val="2"/>
            <w:shd w:val="solid" w:color="FFFFFF" w:fill="auto"/>
          </w:tcPr>
          <w:p w14:paraId="379B1609" w14:textId="77777777" w:rsidR="00884BDA" w:rsidRPr="000749E2" w:rsidRDefault="00884BDA" w:rsidP="005076D8">
            <w:pPr>
              <w:pStyle w:val="TAL"/>
            </w:pPr>
            <w:r w:rsidRPr="000749E2">
              <w:t>F</w:t>
            </w:r>
          </w:p>
        </w:tc>
        <w:tc>
          <w:tcPr>
            <w:tcW w:w="708" w:type="dxa"/>
            <w:gridSpan w:val="2"/>
            <w:shd w:val="solid" w:color="FFFFFF" w:fill="auto"/>
          </w:tcPr>
          <w:p w14:paraId="53A92019" w14:textId="77777777" w:rsidR="00884BDA" w:rsidRPr="000749E2" w:rsidRDefault="00884BDA" w:rsidP="005076D8">
            <w:pPr>
              <w:pStyle w:val="TAL"/>
            </w:pPr>
            <w:r w:rsidRPr="000749E2">
              <w:t>10.1.0</w:t>
            </w:r>
          </w:p>
        </w:tc>
        <w:tc>
          <w:tcPr>
            <w:tcW w:w="708" w:type="dxa"/>
            <w:gridSpan w:val="2"/>
            <w:shd w:val="solid" w:color="FFFFFF" w:fill="auto"/>
          </w:tcPr>
          <w:p w14:paraId="1A414E34" w14:textId="77777777" w:rsidR="00884BDA" w:rsidRPr="000749E2" w:rsidRDefault="00884BDA" w:rsidP="005076D8">
            <w:pPr>
              <w:pStyle w:val="TAL"/>
            </w:pPr>
            <w:r w:rsidRPr="000749E2">
              <w:t>10.2.0</w:t>
            </w:r>
          </w:p>
        </w:tc>
        <w:tc>
          <w:tcPr>
            <w:tcW w:w="1033" w:type="dxa"/>
            <w:gridSpan w:val="2"/>
            <w:shd w:val="solid" w:color="FFFFFF" w:fill="auto"/>
          </w:tcPr>
          <w:p w14:paraId="5661E2AD" w14:textId="77777777" w:rsidR="00884BDA" w:rsidRPr="000749E2" w:rsidRDefault="00884BDA" w:rsidP="005076D8">
            <w:pPr>
              <w:pStyle w:val="TAL"/>
            </w:pPr>
            <w:r w:rsidRPr="000749E2">
              <w:t>R5-123712</w:t>
            </w:r>
          </w:p>
        </w:tc>
      </w:tr>
      <w:tr w:rsidR="00884BDA" w:rsidRPr="000749E2" w14:paraId="63A33D45" w14:textId="77777777" w:rsidTr="001C22E1">
        <w:trPr>
          <w:gridAfter w:val="1"/>
          <w:wAfter w:w="21" w:type="dxa"/>
          <w:jc w:val="center"/>
        </w:trPr>
        <w:tc>
          <w:tcPr>
            <w:tcW w:w="638" w:type="dxa"/>
            <w:gridSpan w:val="2"/>
            <w:shd w:val="solid" w:color="FFFFFF" w:fill="auto"/>
          </w:tcPr>
          <w:p w14:paraId="7118B1CB" w14:textId="77777777" w:rsidR="00884BDA" w:rsidRPr="000749E2" w:rsidRDefault="00884BDA" w:rsidP="005076D8">
            <w:pPr>
              <w:pStyle w:val="TAL"/>
            </w:pPr>
            <w:r w:rsidRPr="000749E2">
              <w:t>RP#57</w:t>
            </w:r>
          </w:p>
        </w:tc>
        <w:tc>
          <w:tcPr>
            <w:tcW w:w="1134" w:type="dxa"/>
            <w:gridSpan w:val="2"/>
            <w:shd w:val="solid" w:color="FFFFFF" w:fill="auto"/>
          </w:tcPr>
          <w:p w14:paraId="5B69A82A" w14:textId="77777777" w:rsidR="00884BDA" w:rsidRPr="000749E2" w:rsidRDefault="00884BDA" w:rsidP="005076D8">
            <w:pPr>
              <w:pStyle w:val="TAL"/>
            </w:pPr>
            <w:r w:rsidRPr="000749E2">
              <w:t>RP-121098</w:t>
            </w:r>
          </w:p>
        </w:tc>
        <w:tc>
          <w:tcPr>
            <w:tcW w:w="567" w:type="dxa"/>
            <w:gridSpan w:val="2"/>
            <w:shd w:val="solid" w:color="FFFFFF" w:fill="auto"/>
          </w:tcPr>
          <w:p w14:paraId="7F6530FD" w14:textId="77777777" w:rsidR="00884BDA" w:rsidRPr="000749E2" w:rsidRDefault="00884BDA" w:rsidP="005076D8">
            <w:pPr>
              <w:pStyle w:val="TAL"/>
            </w:pPr>
            <w:r w:rsidRPr="000749E2">
              <w:t>0344</w:t>
            </w:r>
          </w:p>
        </w:tc>
        <w:tc>
          <w:tcPr>
            <w:tcW w:w="426" w:type="dxa"/>
            <w:gridSpan w:val="2"/>
            <w:shd w:val="solid" w:color="FFFFFF" w:fill="auto"/>
          </w:tcPr>
          <w:p w14:paraId="68156307" w14:textId="77777777" w:rsidR="00884BDA" w:rsidRPr="000749E2" w:rsidRDefault="00884BDA" w:rsidP="005076D8">
            <w:pPr>
              <w:pStyle w:val="TAL"/>
            </w:pPr>
            <w:r w:rsidRPr="000749E2">
              <w:t>-</w:t>
            </w:r>
          </w:p>
        </w:tc>
        <w:tc>
          <w:tcPr>
            <w:tcW w:w="4062" w:type="dxa"/>
            <w:gridSpan w:val="2"/>
            <w:shd w:val="solid" w:color="FFFFFF" w:fill="auto"/>
          </w:tcPr>
          <w:p w14:paraId="1784ECF8" w14:textId="77777777" w:rsidR="00884BDA" w:rsidRPr="000749E2" w:rsidRDefault="00884BDA" w:rsidP="005076D8">
            <w:pPr>
              <w:pStyle w:val="TAL"/>
            </w:pPr>
            <w:r w:rsidRPr="000749E2">
              <w:t>Correction to test procedure 6.4.2.10</w:t>
            </w:r>
          </w:p>
        </w:tc>
        <w:tc>
          <w:tcPr>
            <w:tcW w:w="415" w:type="dxa"/>
            <w:gridSpan w:val="2"/>
            <w:shd w:val="solid" w:color="FFFFFF" w:fill="auto"/>
          </w:tcPr>
          <w:p w14:paraId="6183AF5F" w14:textId="77777777" w:rsidR="00884BDA" w:rsidRPr="000749E2" w:rsidRDefault="00884BDA" w:rsidP="005076D8">
            <w:pPr>
              <w:pStyle w:val="TAL"/>
            </w:pPr>
            <w:r w:rsidRPr="000749E2">
              <w:t>F</w:t>
            </w:r>
          </w:p>
        </w:tc>
        <w:tc>
          <w:tcPr>
            <w:tcW w:w="708" w:type="dxa"/>
            <w:gridSpan w:val="2"/>
            <w:shd w:val="solid" w:color="FFFFFF" w:fill="auto"/>
          </w:tcPr>
          <w:p w14:paraId="13EBC215" w14:textId="77777777" w:rsidR="00884BDA" w:rsidRPr="000749E2" w:rsidRDefault="00884BDA" w:rsidP="005076D8">
            <w:pPr>
              <w:pStyle w:val="TAL"/>
            </w:pPr>
            <w:r w:rsidRPr="000749E2">
              <w:t>10.1.0</w:t>
            </w:r>
          </w:p>
        </w:tc>
        <w:tc>
          <w:tcPr>
            <w:tcW w:w="708" w:type="dxa"/>
            <w:gridSpan w:val="2"/>
            <w:shd w:val="solid" w:color="FFFFFF" w:fill="auto"/>
          </w:tcPr>
          <w:p w14:paraId="568148B0" w14:textId="77777777" w:rsidR="00884BDA" w:rsidRPr="000749E2" w:rsidRDefault="00884BDA" w:rsidP="005076D8">
            <w:pPr>
              <w:pStyle w:val="TAL"/>
            </w:pPr>
            <w:r w:rsidRPr="000749E2">
              <w:t>10.2.0</w:t>
            </w:r>
          </w:p>
        </w:tc>
        <w:tc>
          <w:tcPr>
            <w:tcW w:w="1033" w:type="dxa"/>
            <w:gridSpan w:val="2"/>
            <w:shd w:val="solid" w:color="FFFFFF" w:fill="auto"/>
          </w:tcPr>
          <w:p w14:paraId="38CE7675" w14:textId="77777777" w:rsidR="00884BDA" w:rsidRPr="000749E2" w:rsidRDefault="00884BDA" w:rsidP="005076D8">
            <w:pPr>
              <w:pStyle w:val="TAL"/>
            </w:pPr>
            <w:r w:rsidRPr="000749E2">
              <w:t>R5-123720</w:t>
            </w:r>
          </w:p>
        </w:tc>
      </w:tr>
      <w:tr w:rsidR="00884BDA" w:rsidRPr="000749E2" w14:paraId="1D1832E7" w14:textId="77777777" w:rsidTr="001C22E1">
        <w:trPr>
          <w:gridAfter w:val="1"/>
          <w:wAfter w:w="21" w:type="dxa"/>
          <w:jc w:val="center"/>
        </w:trPr>
        <w:tc>
          <w:tcPr>
            <w:tcW w:w="638" w:type="dxa"/>
            <w:gridSpan w:val="2"/>
            <w:shd w:val="solid" w:color="FFFFFF" w:fill="auto"/>
          </w:tcPr>
          <w:p w14:paraId="087266F2" w14:textId="77777777" w:rsidR="00884BDA" w:rsidRPr="000749E2" w:rsidRDefault="00884BDA" w:rsidP="005076D8">
            <w:pPr>
              <w:pStyle w:val="TAL"/>
            </w:pPr>
            <w:r w:rsidRPr="000749E2">
              <w:t>RP#57</w:t>
            </w:r>
          </w:p>
        </w:tc>
        <w:tc>
          <w:tcPr>
            <w:tcW w:w="1134" w:type="dxa"/>
            <w:gridSpan w:val="2"/>
            <w:shd w:val="solid" w:color="FFFFFF" w:fill="auto"/>
          </w:tcPr>
          <w:p w14:paraId="27E41474" w14:textId="77777777" w:rsidR="00884BDA" w:rsidRPr="000749E2" w:rsidRDefault="00884BDA" w:rsidP="005076D8">
            <w:pPr>
              <w:pStyle w:val="TAL"/>
            </w:pPr>
            <w:r w:rsidRPr="000749E2">
              <w:t>RP-121098</w:t>
            </w:r>
          </w:p>
        </w:tc>
        <w:tc>
          <w:tcPr>
            <w:tcW w:w="567" w:type="dxa"/>
            <w:gridSpan w:val="2"/>
            <w:shd w:val="solid" w:color="FFFFFF" w:fill="auto"/>
          </w:tcPr>
          <w:p w14:paraId="73F16501" w14:textId="77777777" w:rsidR="00884BDA" w:rsidRPr="000749E2" w:rsidRDefault="00884BDA" w:rsidP="005076D8">
            <w:pPr>
              <w:pStyle w:val="TAL"/>
            </w:pPr>
            <w:r w:rsidRPr="000749E2">
              <w:t>0345</w:t>
            </w:r>
          </w:p>
        </w:tc>
        <w:tc>
          <w:tcPr>
            <w:tcW w:w="426" w:type="dxa"/>
            <w:gridSpan w:val="2"/>
            <w:shd w:val="solid" w:color="FFFFFF" w:fill="auto"/>
          </w:tcPr>
          <w:p w14:paraId="0EBCC06B" w14:textId="77777777" w:rsidR="00884BDA" w:rsidRPr="000749E2" w:rsidRDefault="00884BDA" w:rsidP="005076D8">
            <w:pPr>
              <w:pStyle w:val="TAL"/>
            </w:pPr>
            <w:r w:rsidRPr="000749E2">
              <w:t>-</w:t>
            </w:r>
          </w:p>
        </w:tc>
        <w:tc>
          <w:tcPr>
            <w:tcW w:w="4062" w:type="dxa"/>
            <w:gridSpan w:val="2"/>
            <w:shd w:val="solid" w:color="FFFFFF" w:fill="auto"/>
          </w:tcPr>
          <w:p w14:paraId="7A2E6F75" w14:textId="77777777" w:rsidR="00884BDA" w:rsidRPr="000749E2" w:rsidRDefault="00884BDA" w:rsidP="005076D8">
            <w:pPr>
              <w:pStyle w:val="TAL"/>
            </w:pPr>
            <w:r w:rsidRPr="000749E2">
              <w:t>Corrections to CDMA2000 message sequences</w:t>
            </w:r>
          </w:p>
        </w:tc>
        <w:tc>
          <w:tcPr>
            <w:tcW w:w="415" w:type="dxa"/>
            <w:gridSpan w:val="2"/>
            <w:shd w:val="solid" w:color="FFFFFF" w:fill="auto"/>
          </w:tcPr>
          <w:p w14:paraId="6276CA3F" w14:textId="77777777" w:rsidR="00884BDA" w:rsidRPr="000749E2" w:rsidRDefault="00884BDA" w:rsidP="005076D8">
            <w:pPr>
              <w:pStyle w:val="TAL"/>
            </w:pPr>
            <w:r w:rsidRPr="000749E2">
              <w:t>F</w:t>
            </w:r>
          </w:p>
        </w:tc>
        <w:tc>
          <w:tcPr>
            <w:tcW w:w="708" w:type="dxa"/>
            <w:gridSpan w:val="2"/>
            <w:shd w:val="solid" w:color="FFFFFF" w:fill="auto"/>
          </w:tcPr>
          <w:p w14:paraId="0239BEB6" w14:textId="77777777" w:rsidR="00884BDA" w:rsidRPr="000749E2" w:rsidRDefault="00884BDA" w:rsidP="005076D8">
            <w:pPr>
              <w:pStyle w:val="TAL"/>
            </w:pPr>
            <w:r w:rsidRPr="000749E2">
              <w:t>10.1.0</w:t>
            </w:r>
          </w:p>
        </w:tc>
        <w:tc>
          <w:tcPr>
            <w:tcW w:w="708" w:type="dxa"/>
            <w:gridSpan w:val="2"/>
            <w:shd w:val="solid" w:color="FFFFFF" w:fill="auto"/>
          </w:tcPr>
          <w:p w14:paraId="7C560E33" w14:textId="77777777" w:rsidR="00884BDA" w:rsidRPr="000749E2" w:rsidRDefault="00884BDA" w:rsidP="005076D8">
            <w:pPr>
              <w:pStyle w:val="TAL"/>
            </w:pPr>
            <w:r w:rsidRPr="000749E2">
              <w:t>10.2.0</w:t>
            </w:r>
          </w:p>
        </w:tc>
        <w:tc>
          <w:tcPr>
            <w:tcW w:w="1033" w:type="dxa"/>
            <w:gridSpan w:val="2"/>
            <w:shd w:val="solid" w:color="FFFFFF" w:fill="auto"/>
          </w:tcPr>
          <w:p w14:paraId="0C6BC2AE" w14:textId="77777777" w:rsidR="00884BDA" w:rsidRPr="000749E2" w:rsidRDefault="00884BDA" w:rsidP="005076D8">
            <w:pPr>
              <w:pStyle w:val="TAL"/>
            </w:pPr>
            <w:r w:rsidRPr="000749E2">
              <w:t>R5-123728</w:t>
            </w:r>
          </w:p>
        </w:tc>
      </w:tr>
      <w:tr w:rsidR="00884BDA" w:rsidRPr="000749E2" w14:paraId="5C94EA0B" w14:textId="77777777" w:rsidTr="001C22E1">
        <w:trPr>
          <w:gridAfter w:val="1"/>
          <w:wAfter w:w="21" w:type="dxa"/>
          <w:jc w:val="center"/>
        </w:trPr>
        <w:tc>
          <w:tcPr>
            <w:tcW w:w="638" w:type="dxa"/>
            <w:gridSpan w:val="2"/>
            <w:shd w:val="solid" w:color="FFFFFF" w:fill="auto"/>
          </w:tcPr>
          <w:p w14:paraId="44658968" w14:textId="77777777" w:rsidR="00884BDA" w:rsidRPr="000749E2" w:rsidRDefault="00884BDA" w:rsidP="005076D8">
            <w:pPr>
              <w:pStyle w:val="TAL"/>
            </w:pPr>
            <w:r w:rsidRPr="000749E2">
              <w:t>RP#57</w:t>
            </w:r>
          </w:p>
        </w:tc>
        <w:tc>
          <w:tcPr>
            <w:tcW w:w="1134" w:type="dxa"/>
            <w:gridSpan w:val="2"/>
            <w:shd w:val="solid" w:color="FFFFFF" w:fill="auto"/>
          </w:tcPr>
          <w:p w14:paraId="06552B2F" w14:textId="77777777" w:rsidR="00884BDA" w:rsidRPr="000749E2" w:rsidRDefault="00884BDA" w:rsidP="005076D8">
            <w:pPr>
              <w:pStyle w:val="TAL"/>
            </w:pPr>
            <w:r w:rsidRPr="000749E2">
              <w:t>RP-121098</w:t>
            </w:r>
          </w:p>
        </w:tc>
        <w:tc>
          <w:tcPr>
            <w:tcW w:w="567" w:type="dxa"/>
            <w:gridSpan w:val="2"/>
            <w:shd w:val="solid" w:color="FFFFFF" w:fill="auto"/>
          </w:tcPr>
          <w:p w14:paraId="0C6659BB" w14:textId="77777777" w:rsidR="00884BDA" w:rsidRPr="000749E2" w:rsidRDefault="00884BDA" w:rsidP="005076D8">
            <w:pPr>
              <w:pStyle w:val="TAL"/>
            </w:pPr>
            <w:r w:rsidRPr="000749E2">
              <w:t>0346</w:t>
            </w:r>
          </w:p>
        </w:tc>
        <w:tc>
          <w:tcPr>
            <w:tcW w:w="426" w:type="dxa"/>
            <w:gridSpan w:val="2"/>
            <w:shd w:val="solid" w:color="FFFFFF" w:fill="auto"/>
          </w:tcPr>
          <w:p w14:paraId="4D8D227D" w14:textId="77777777" w:rsidR="00884BDA" w:rsidRPr="000749E2" w:rsidRDefault="00884BDA" w:rsidP="005076D8">
            <w:pPr>
              <w:pStyle w:val="TAL"/>
            </w:pPr>
            <w:r w:rsidRPr="000749E2">
              <w:t>-</w:t>
            </w:r>
          </w:p>
        </w:tc>
        <w:tc>
          <w:tcPr>
            <w:tcW w:w="4062" w:type="dxa"/>
            <w:gridSpan w:val="2"/>
            <w:shd w:val="solid" w:color="FFFFFF" w:fill="auto"/>
          </w:tcPr>
          <w:p w14:paraId="3A710128" w14:textId="77777777" w:rsidR="00884BDA" w:rsidRPr="000749E2" w:rsidRDefault="00884BDA" w:rsidP="005076D8">
            <w:pPr>
              <w:pStyle w:val="TAL"/>
            </w:pPr>
            <w:r w:rsidRPr="000749E2">
              <w:t>Update of UE Capability Information</w:t>
            </w:r>
          </w:p>
        </w:tc>
        <w:tc>
          <w:tcPr>
            <w:tcW w:w="415" w:type="dxa"/>
            <w:gridSpan w:val="2"/>
            <w:shd w:val="solid" w:color="FFFFFF" w:fill="auto"/>
          </w:tcPr>
          <w:p w14:paraId="1C463D04" w14:textId="77777777" w:rsidR="00884BDA" w:rsidRPr="000749E2" w:rsidRDefault="00884BDA" w:rsidP="005076D8">
            <w:pPr>
              <w:pStyle w:val="TAL"/>
            </w:pPr>
            <w:r w:rsidRPr="000749E2">
              <w:t>F</w:t>
            </w:r>
          </w:p>
        </w:tc>
        <w:tc>
          <w:tcPr>
            <w:tcW w:w="708" w:type="dxa"/>
            <w:gridSpan w:val="2"/>
            <w:shd w:val="solid" w:color="FFFFFF" w:fill="auto"/>
          </w:tcPr>
          <w:p w14:paraId="4D9F81FE" w14:textId="77777777" w:rsidR="00884BDA" w:rsidRPr="000749E2" w:rsidRDefault="00884BDA" w:rsidP="005076D8">
            <w:pPr>
              <w:pStyle w:val="TAL"/>
            </w:pPr>
            <w:r w:rsidRPr="000749E2">
              <w:t>10.1.0</w:t>
            </w:r>
          </w:p>
        </w:tc>
        <w:tc>
          <w:tcPr>
            <w:tcW w:w="708" w:type="dxa"/>
            <w:gridSpan w:val="2"/>
            <w:shd w:val="solid" w:color="FFFFFF" w:fill="auto"/>
          </w:tcPr>
          <w:p w14:paraId="7B4AC84F" w14:textId="77777777" w:rsidR="00884BDA" w:rsidRPr="000749E2" w:rsidRDefault="00884BDA" w:rsidP="005076D8">
            <w:pPr>
              <w:pStyle w:val="TAL"/>
            </w:pPr>
            <w:r w:rsidRPr="000749E2">
              <w:t>10.2.0</w:t>
            </w:r>
          </w:p>
        </w:tc>
        <w:tc>
          <w:tcPr>
            <w:tcW w:w="1033" w:type="dxa"/>
            <w:gridSpan w:val="2"/>
            <w:shd w:val="solid" w:color="FFFFFF" w:fill="auto"/>
          </w:tcPr>
          <w:p w14:paraId="7EF37322" w14:textId="77777777" w:rsidR="00884BDA" w:rsidRPr="000749E2" w:rsidRDefault="00884BDA" w:rsidP="005076D8">
            <w:pPr>
              <w:pStyle w:val="TAL"/>
            </w:pPr>
            <w:r w:rsidRPr="000749E2">
              <w:t>R5-123729</w:t>
            </w:r>
          </w:p>
        </w:tc>
      </w:tr>
      <w:tr w:rsidR="00884BDA" w:rsidRPr="000749E2" w14:paraId="78273F69" w14:textId="77777777" w:rsidTr="001C22E1">
        <w:trPr>
          <w:gridAfter w:val="1"/>
          <w:wAfter w:w="21" w:type="dxa"/>
          <w:jc w:val="center"/>
        </w:trPr>
        <w:tc>
          <w:tcPr>
            <w:tcW w:w="638" w:type="dxa"/>
            <w:gridSpan w:val="2"/>
            <w:shd w:val="solid" w:color="FFFFFF" w:fill="auto"/>
          </w:tcPr>
          <w:p w14:paraId="57E38A3A" w14:textId="77777777" w:rsidR="00884BDA" w:rsidRPr="000749E2" w:rsidRDefault="00884BDA" w:rsidP="005076D8">
            <w:pPr>
              <w:pStyle w:val="TAL"/>
            </w:pPr>
            <w:r w:rsidRPr="000749E2">
              <w:t>RP#57</w:t>
            </w:r>
          </w:p>
        </w:tc>
        <w:tc>
          <w:tcPr>
            <w:tcW w:w="1134" w:type="dxa"/>
            <w:gridSpan w:val="2"/>
            <w:shd w:val="solid" w:color="FFFFFF" w:fill="auto"/>
          </w:tcPr>
          <w:p w14:paraId="4F3AB1EE" w14:textId="77777777" w:rsidR="00884BDA" w:rsidRPr="000749E2" w:rsidRDefault="00884BDA" w:rsidP="005076D8">
            <w:pPr>
              <w:pStyle w:val="TAL"/>
            </w:pPr>
            <w:r w:rsidRPr="000749E2">
              <w:t>RP-121098</w:t>
            </w:r>
          </w:p>
        </w:tc>
        <w:tc>
          <w:tcPr>
            <w:tcW w:w="567" w:type="dxa"/>
            <w:gridSpan w:val="2"/>
            <w:shd w:val="solid" w:color="FFFFFF" w:fill="auto"/>
          </w:tcPr>
          <w:p w14:paraId="19C8CFA7" w14:textId="77777777" w:rsidR="00884BDA" w:rsidRPr="000749E2" w:rsidRDefault="00884BDA" w:rsidP="005076D8">
            <w:pPr>
              <w:pStyle w:val="TAL"/>
            </w:pPr>
            <w:r w:rsidRPr="000749E2">
              <w:t>0347</w:t>
            </w:r>
          </w:p>
        </w:tc>
        <w:tc>
          <w:tcPr>
            <w:tcW w:w="426" w:type="dxa"/>
            <w:gridSpan w:val="2"/>
            <w:shd w:val="solid" w:color="FFFFFF" w:fill="auto"/>
          </w:tcPr>
          <w:p w14:paraId="47D30B7D" w14:textId="77777777" w:rsidR="00884BDA" w:rsidRPr="000749E2" w:rsidRDefault="00884BDA" w:rsidP="005076D8">
            <w:pPr>
              <w:pStyle w:val="TAL"/>
            </w:pPr>
            <w:r w:rsidRPr="000749E2">
              <w:t>-</w:t>
            </w:r>
          </w:p>
        </w:tc>
        <w:tc>
          <w:tcPr>
            <w:tcW w:w="4062" w:type="dxa"/>
            <w:gridSpan w:val="2"/>
            <w:shd w:val="solid" w:color="FFFFFF" w:fill="auto"/>
          </w:tcPr>
          <w:p w14:paraId="066CA1BD" w14:textId="77777777" w:rsidR="00884BDA" w:rsidRPr="000749E2" w:rsidRDefault="00884BDA" w:rsidP="005076D8">
            <w:pPr>
              <w:pStyle w:val="TAL"/>
            </w:pPr>
            <w:r w:rsidRPr="000749E2">
              <w:t>Update of Paging test procedure (for NAS test cases)</w:t>
            </w:r>
          </w:p>
        </w:tc>
        <w:tc>
          <w:tcPr>
            <w:tcW w:w="415" w:type="dxa"/>
            <w:gridSpan w:val="2"/>
            <w:shd w:val="solid" w:color="FFFFFF" w:fill="auto"/>
          </w:tcPr>
          <w:p w14:paraId="108595A5" w14:textId="77777777" w:rsidR="00884BDA" w:rsidRPr="000749E2" w:rsidRDefault="00884BDA" w:rsidP="005076D8">
            <w:pPr>
              <w:pStyle w:val="TAL"/>
            </w:pPr>
            <w:r w:rsidRPr="000749E2">
              <w:t>F</w:t>
            </w:r>
          </w:p>
        </w:tc>
        <w:tc>
          <w:tcPr>
            <w:tcW w:w="708" w:type="dxa"/>
            <w:gridSpan w:val="2"/>
            <w:shd w:val="solid" w:color="FFFFFF" w:fill="auto"/>
          </w:tcPr>
          <w:p w14:paraId="6FCAA771" w14:textId="77777777" w:rsidR="00884BDA" w:rsidRPr="000749E2" w:rsidRDefault="00884BDA" w:rsidP="005076D8">
            <w:pPr>
              <w:pStyle w:val="TAL"/>
            </w:pPr>
            <w:r w:rsidRPr="000749E2">
              <w:t>10.1.0</w:t>
            </w:r>
          </w:p>
        </w:tc>
        <w:tc>
          <w:tcPr>
            <w:tcW w:w="708" w:type="dxa"/>
            <w:gridSpan w:val="2"/>
            <w:shd w:val="solid" w:color="FFFFFF" w:fill="auto"/>
          </w:tcPr>
          <w:p w14:paraId="4C868559" w14:textId="77777777" w:rsidR="00884BDA" w:rsidRPr="000749E2" w:rsidRDefault="00884BDA" w:rsidP="005076D8">
            <w:pPr>
              <w:pStyle w:val="TAL"/>
            </w:pPr>
            <w:r w:rsidRPr="000749E2">
              <w:t>10.2.0</w:t>
            </w:r>
          </w:p>
        </w:tc>
        <w:tc>
          <w:tcPr>
            <w:tcW w:w="1033" w:type="dxa"/>
            <w:gridSpan w:val="2"/>
            <w:shd w:val="solid" w:color="FFFFFF" w:fill="auto"/>
          </w:tcPr>
          <w:p w14:paraId="5FB6855E" w14:textId="77777777" w:rsidR="00884BDA" w:rsidRPr="000749E2" w:rsidRDefault="00884BDA" w:rsidP="005076D8">
            <w:pPr>
              <w:pStyle w:val="TAL"/>
            </w:pPr>
            <w:r w:rsidRPr="000749E2">
              <w:t>R5-123730</w:t>
            </w:r>
          </w:p>
        </w:tc>
      </w:tr>
      <w:tr w:rsidR="00884BDA" w:rsidRPr="000749E2" w14:paraId="2FEC69BC" w14:textId="77777777" w:rsidTr="001C22E1">
        <w:trPr>
          <w:gridAfter w:val="1"/>
          <w:wAfter w:w="21" w:type="dxa"/>
          <w:jc w:val="center"/>
        </w:trPr>
        <w:tc>
          <w:tcPr>
            <w:tcW w:w="638" w:type="dxa"/>
            <w:gridSpan w:val="2"/>
            <w:shd w:val="solid" w:color="FFFFFF" w:fill="auto"/>
          </w:tcPr>
          <w:p w14:paraId="14B89E4D" w14:textId="77777777" w:rsidR="00884BDA" w:rsidRPr="000749E2" w:rsidRDefault="00884BDA" w:rsidP="005076D8">
            <w:pPr>
              <w:pStyle w:val="TAL"/>
            </w:pPr>
            <w:r w:rsidRPr="000749E2">
              <w:t>RP#57</w:t>
            </w:r>
          </w:p>
        </w:tc>
        <w:tc>
          <w:tcPr>
            <w:tcW w:w="1134" w:type="dxa"/>
            <w:gridSpan w:val="2"/>
            <w:shd w:val="solid" w:color="FFFFFF" w:fill="auto"/>
          </w:tcPr>
          <w:p w14:paraId="099DACE5" w14:textId="77777777" w:rsidR="00884BDA" w:rsidRPr="000749E2" w:rsidRDefault="00884BDA" w:rsidP="005076D8">
            <w:pPr>
              <w:pStyle w:val="TAL"/>
            </w:pPr>
            <w:r w:rsidRPr="000749E2">
              <w:t>RP-121098</w:t>
            </w:r>
          </w:p>
        </w:tc>
        <w:tc>
          <w:tcPr>
            <w:tcW w:w="567" w:type="dxa"/>
            <w:gridSpan w:val="2"/>
            <w:shd w:val="solid" w:color="FFFFFF" w:fill="auto"/>
          </w:tcPr>
          <w:p w14:paraId="00FE7429" w14:textId="77777777" w:rsidR="00884BDA" w:rsidRPr="000749E2" w:rsidRDefault="00884BDA" w:rsidP="005076D8">
            <w:pPr>
              <w:pStyle w:val="TAL"/>
            </w:pPr>
            <w:r w:rsidRPr="000749E2">
              <w:t>0348</w:t>
            </w:r>
          </w:p>
        </w:tc>
        <w:tc>
          <w:tcPr>
            <w:tcW w:w="426" w:type="dxa"/>
            <w:gridSpan w:val="2"/>
            <w:shd w:val="solid" w:color="FFFFFF" w:fill="auto"/>
          </w:tcPr>
          <w:p w14:paraId="3CBAE764" w14:textId="77777777" w:rsidR="00884BDA" w:rsidRPr="000749E2" w:rsidRDefault="00884BDA" w:rsidP="005076D8">
            <w:pPr>
              <w:pStyle w:val="TAL"/>
            </w:pPr>
            <w:r w:rsidRPr="000749E2">
              <w:t>-</w:t>
            </w:r>
          </w:p>
        </w:tc>
        <w:tc>
          <w:tcPr>
            <w:tcW w:w="4062" w:type="dxa"/>
            <w:gridSpan w:val="2"/>
            <w:shd w:val="solid" w:color="FFFFFF" w:fill="auto"/>
          </w:tcPr>
          <w:p w14:paraId="694BBE65" w14:textId="77777777" w:rsidR="00884BDA" w:rsidRPr="000749E2" w:rsidRDefault="00884BDA" w:rsidP="005076D8">
            <w:pPr>
              <w:pStyle w:val="TAL"/>
            </w:pPr>
            <w:r w:rsidRPr="000749E2">
              <w:t>Addition of guard timer to the procedure for IMS signalling</w:t>
            </w:r>
          </w:p>
        </w:tc>
        <w:tc>
          <w:tcPr>
            <w:tcW w:w="415" w:type="dxa"/>
            <w:gridSpan w:val="2"/>
            <w:shd w:val="solid" w:color="FFFFFF" w:fill="auto"/>
          </w:tcPr>
          <w:p w14:paraId="19D4108B" w14:textId="77777777" w:rsidR="00884BDA" w:rsidRPr="000749E2" w:rsidRDefault="00884BDA" w:rsidP="005076D8">
            <w:pPr>
              <w:pStyle w:val="TAL"/>
            </w:pPr>
            <w:r w:rsidRPr="000749E2">
              <w:t>F</w:t>
            </w:r>
          </w:p>
        </w:tc>
        <w:tc>
          <w:tcPr>
            <w:tcW w:w="708" w:type="dxa"/>
            <w:gridSpan w:val="2"/>
            <w:shd w:val="solid" w:color="FFFFFF" w:fill="auto"/>
          </w:tcPr>
          <w:p w14:paraId="778B74E4" w14:textId="77777777" w:rsidR="00884BDA" w:rsidRPr="000749E2" w:rsidRDefault="00884BDA" w:rsidP="005076D8">
            <w:pPr>
              <w:pStyle w:val="TAL"/>
            </w:pPr>
            <w:r w:rsidRPr="000749E2">
              <w:t>10.1.0</w:t>
            </w:r>
          </w:p>
        </w:tc>
        <w:tc>
          <w:tcPr>
            <w:tcW w:w="708" w:type="dxa"/>
            <w:gridSpan w:val="2"/>
            <w:shd w:val="solid" w:color="FFFFFF" w:fill="auto"/>
          </w:tcPr>
          <w:p w14:paraId="3C104B36" w14:textId="77777777" w:rsidR="00884BDA" w:rsidRPr="000749E2" w:rsidRDefault="00884BDA" w:rsidP="005076D8">
            <w:pPr>
              <w:pStyle w:val="TAL"/>
            </w:pPr>
            <w:r w:rsidRPr="000749E2">
              <w:t>10.2.0</w:t>
            </w:r>
          </w:p>
        </w:tc>
        <w:tc>
          <w:tcPr>
            <w:tcW w:w="1033" w:type="dxa"/>
            <w:gridSpan w:val="2"/>
            <w:shd w:val="solid" w:color="FFFFFF" w:fill="auto"/>
          </w:tcPr>
          <w:p w14:paraId="58221E2C" w14:textId="77777777" w:rsidR="00884BDA" w:rsidRPr="000749E2" w:rsidRDefault="00884BDA" w:rsidP="005076D8">
            <w:pPr>
              <w:pStyle w:val="TAL"/>
            </w:pPr>
            <w:r w:rsidRPr="000749E2">
              <w:t>R5-123731</w:t>
            </w:r>
          </w:p>
        </w:tc>
      </w:tr>
      <w:tr w:rsidR="00884BDA" w:rsidRPr="000749E2" w14:paraId="6F2E7196" w14:textId="77777777" w:rsidTr="001C22E1">
        <w:trPr>
          <w:gridAfter w:val="1"/>
          <w:wAfter w:w="21" w:type="dxa"/>
          <w:jc w:val="center"/>
        </w:trPr>
        <w:tc>
          <w:tcPr>
            <w:tcW w:w="638" w:type="dxa"/>
            <w:gridSpan w:val="2"/>
            <w:shd w:val="solid" w:color="FFFFFF" w:fill="auto"/>
          </w:tcPr>
          <w:p w14:paraId="1BA10C6B" w14:textId="77777777" w:rsidR="00884BDA" w:rsidRPr="000749E2" w:rsidRDefault="00884BDA" w:rsidP="005076D8">
            <w:pPr>
              <w:pStyle w:val="TAL"/>
            </w:pPr>
            <w:r w:rsidRPr="000749E2">
              <w:lastRenderedPageBreak/>
              <w:t>RP#57</w:t>
            </w:r>
          </w:p>
        </w:tc>
        <w:tc>
          <w:tcPr>
            <w:tcW w:w="1134" w:type="dxa"/>
            <w:gridSpan w:val="2"/>
            <w:shd w:val="solid" w:color="FFFFFF" w:fill="auto"/>
          </w:tcPr>
          <w:p w14:paraId="0C66246A" w14:textId="77777777" w:rsidR="00884BDA" w:rsidRPr="000749E2" w:rsidRDefault="00884BDA" w:rsidP="005076D8">
            <w:pPr>
              <w:pStyle w:val="TAL"/>
            </w:pPr>
            <w:r w:rsidRPr="000749E2">
              <w:t>RP-121098</w:t>
            </w:r>
          </w:p>
        </w:tc>
        <w:tc>
          <w:tcPr>
            <w:tcW w:w="567" w:type="dxa"/>
            <w:gridSpan w:val="2"/>
            <w:shd w:val="solid" w:color="FFFFFF" w:fill="auto"/>
          </w:tcPr>
          <w:p w14:paraId="458FAB2F" w14:textId="77777777" w:rsidR="00884BDA" w:rsidRPr="000749E2" w:rsidRDefault="00884BDA" w:rsidP="005076D8">
            <w:pPr>
              <w:pStyle w:val="TAL"/>
            </w:pPr>
            <w:r w:rsidRPr="000749E2">
              <w:t>0349</w:t>
            </w:r>
          </w:p>
        </w:tc>
        <w:tc>
          <w:tcPr>
            <w:tcW w:w="426" w:type="dxa"/>
            <w:gridSpan w:val="2"/>
            <w:shd w:val="solid" w:color="FFFFFF" w:fill="auto"/>
          </w:tcPr>
          <w:p w14:paraId="33A6F827" w14:textId="77777777" w:rsidR="00884BDA" w:rsidRPr="000749E2" w:rsidRDefault="00884BDA" w:rsidP="005076D8">
            <w:pPr>
              <w:pStyle w:val="TAL"/>
            </w:pPr>
            <w:r w:rsidRPr="000749E2">
              <w:t>-</w:t>
            </w:r>
          </w:p>
        </w:tc>
        <w:tc>
          <w:tcPr>
            <w:tcW w:w="4062" w:type="dxa"/>
            <w:gridSpan w:val="2"/>
            <w:shd w:val="solid" w:color="FFFFFF" w:fill="auto"/>
          </w:tcPr>
          <w:p w14:paraId="278AADFC" w14:textId="77777777" w:rsidR="00884BDA" w:rsidRPr="000749E2" w:rsidRDefault="00884BDA" w:rsidP="005076D8">
            <w:pPr>
              <w:pStyle w:val="TAL"/>
            </w:pPr>
            <w:r w:rsidRPr="000749E2">
              <w:t>Update to cl. 6.4.2.7A and 7.2B.1</w:t>
            </w:r>
          </w:p>
        </w:tc>
        <w:tc>
          <w:tcPr>
            <w:tcW w:w="415" w:type="dxa"/>
            <w:gridSpan w:val="2"/>
            <w:shd w:val="solid" w:color="FFFFFF" w:fill="auto"/>
          </w:tcPr>
          <w:p w14:paraId="0E4170C5" w14:textId="77777777" w:rsidR="00884BDA" w:rsidRPr="000749E2" w:rsidRDefault="00884BDA" w:rsidP="005076D8">
            <w:pPr>
              <w:pStyle w:val="TAL"/>
            </w:pPr>
            <w:r w:rsidRPr="000749E2">
              <w:t>F</w:t>
            </w:r>
          </w:p>
        </w:tc>
        <w:tc>
          <w:tcPr>
            <w:tcW w:w="708" w:type="dxa"/>
            <w:gridSpan w:val="2"/>
            <w:shd w:val="solid" w:color="FFFFFF" w:fill="auto"/>
          </w:tcPr>
          <w:p w14:paraId="7F8FEF55" w14:textId="77777777" w:rsidR="00884BDA" w:rsidRPr="000749E2" w:rsidRDefault="00884BDA" w:rsidP="005076D8">
            <w:pPr>
              <w:pStyle w:val="TAL"/>
            </w:pPr>
            <w:r w:rsidRPr="000749E2">
              <w:t>10.1.0</w:t>
            </w:r>
          </w:p>
        </w:tc>
        <w:tc>
          <w:tcPr>
            <w:tcW w:w="708" w:type="dxa"/>
            <w:gridSpan w:val="2"/>
            <w:shd w:val="solid" w:color="FFFFFF" w:fill="auto"/>
          </w:tcPr>
          <w:p w14:paraId="4FDD91CE" w14:textId="77777777" w:rsidR="00884BDA" w:rsidRPr="000749E2" w:rsidRDefault="00884BDA" w:rsidP="005076D8">
            <w:pPr>
              <w:pStyle w:val="TAL"/>
            </w:pPr>
            <w:r w:rsidRPr="000749E2">
              <w:t>10.2.0</w:t>
            </w:r>
          </w:p>
        </w:tc>
        <w:tc>
          <w:tcPr>
            <w:tcW w:w="1033" w:type="dxa"/>
            <w:gridSpan w:val="2"/>
            <w:shd w:val="solid" w:color="FFFFFF" w:fill="auto"/>
          </w:tcPr>
          <w:p w14:paraId="022F647B" w14:textId="77777777" w:rsidR="00884BDA" w:rsidRPr="000749E2" w:rsidRDefault="00884BDA" w:rsidP="005076D8">
            <w:pPr>
              <w:pStyle w:val="TAL"/>
            </w:pPr>
            <w:r w:rsidRPr="000749E2">
              <w:t>R5-123734</w:t>
            </w:r>
          </w:p>
        </w:tc>
      </w:tr>
      <w:tr w:rsidR="00884BDA" w:rsidRPr="000749E2" w14:paraId="44EADEFE" w14:textId="77777777" w:rsidTr="001C22E1">
        <w:trPr>
          <w:gridAfter w:val="1"/>
          <w:wAfter w:w="21" w:type="dxa"/>
          <w:jc w:val="center"/>
        </w:trPr>
        <w:tc>
          <w:tcPr>
            <w:tcW w:w="638" w:type="dxa"/>
            <w:gridSpan w:val="2"/>
            <w:shd w:val="solid" w:color="FFFFFF" w:fill="auto"/>
          </w:tcPr>
          <w:p w14:paraId="63C87C75" w14:textId="77777777" w:rsidR="00884BDA" w:rsidRPr="000749E2" w:rsidRDefault="00884BDA" w:rsidP="005076D8">
            <w:pPr>
              <w:pStyle w:val="TAL"/>
            </w:pPr>
            <w:r w:rsidRPr="000749E2">
              <w:t>RP#57</w:t>
            </w:r>
          </w:p>
        </w:tc>
        <w:tc>
          <w:tcPr>
            <w:tcW w:w="1134" w:type="dxa"/>
            <w:gridSpan w:val="2"/>
            <w:shd w:val="solid" w:color="FFFFFF" w:fill="auto"/>
          </w:tcPr>
          <w:p w14:paraId="1D5B73BD" w14:textId="77777777" w:rsidR="00884BDA" w:rsidRPr="000749E2" w:rsidRDefault="00884BDA" w:rsidP="005076D8">
            <w:pPr>
              <w:pStyle w:val="TAL"/>
            </w:pPr>
            <w:r w:rsidRPr="000749E2">
              <w:t>RP-121113</w:t>
            </w:r>
          </w:p>
        </w:tc>
        <w:tc>
          <w:tcPr>
            <w:tcW w:w="567" w:type="dxa"/>
            <w:gridSpan w:val="2"/>
            <w:shd w:val="solid" w:color="FFFFFF" w:fill="auto"/>
          </w:tcPr>
          <w:p w14:paraId="5873EE54" w14:textId="77777777" w:rsidR="00884BDA" w:rsidRPr="000749E2" w:rsidRDefault="00884BDA" w:rsidP="005076D8">
            <w:pPr>
              <w:pStyle w:val="TAL"/>
            </w:pPr>
            <w:r w:rsidRPr="000749E2">
              <w:t>0351</w:t>
            </w:r>
          </w:p>
        </w:tc>
        <w:tc>
          <w:tcPr>
            <w:tcW w:w="426" w:type="dxa"/>
            <w:gridSpan w:val="2"/>
            <w:shd w:val="solid" w:color="FFFFFF" w:fill="auto"/>
          </w:tcPr>
          <w:p w14:paraId="728AF018" w14:textId="77777777" w:rsidR="00884BDA" w:rsidRPr="000749E2" w:rsidRDefault="00884BDA" w:rsidP="005076D8">
            <w:pPr>
              <w:pStyle w:val="TAL"/>
            </w:pPr>
            <w:r w:rsidRPr="000749E2">
              <w:t>-</w:t>
            </w:r>
          </w:p>
        </w:tc>
        <w:tc>
          <w:tcPr>
            <w:tcW w:w="4062" w:type="dxa"/>
            <w:gridSpan w:val="2"/>
            <w:shd w:val="solid" w:color="FFFFFF" w:fill="auto"/>
          </w:tcPr>
          <w:p w14:paraId="5729B1EB" w14:textId="77777777" w:rsidR="00884BDA" w:rsidRPr="000749E2" w:rsidRDefault="00884BDA" w:rsidP="005076D8">
            <w:pPr>
              <w:pStyle w:val="TAL"/>
            </w:pPr>
            <w:r w:rsidRPr="000749E2">
              <w:t>Extension of cell configurations for Carrier Aggregation</w:t>
            </w:r>
          </w:p>
        </w:tc>
        <w:tc>
          <w:tcPr>
            <w:tcW w:w="415" w:type="dxa"/>
            <w:gridSpan w:val="2"/>
            <w:shd w:val="solid" w:color="FFFFFF" w:fill="auto"/>
          </w:tcPr>
          <w:p w14:paraId="759B5F1B" w14:textId="77777777" w:rsidR="00884BDA" w:rsidRPr="000749E2" w:rsidRDefault="00884BDA" w:rsidP="005076D8">
            <w:pPr>
              <w:pStyle w:val="TAL"/>
            </w:pPr>
            <w:r w:rsidRPr="000749E2">
              <w:t>F</w:t>
            </w:r>
          </w:p>
        </w:tc>
        <w:tc>
          <w:tcPr>
            <w:tcW w:w="708" w:type="dxa"/>
            <w:gridSpan w:val="2"/>
            <w:shd w:val="solid" w:color="FFFFFF" w:fill="auto"/>
          </w:tcPr>
          <w:p w14:paraId="649C8DBC" w14:textId="77777777" w:rsidR="00884BDA" w:rsidRPr="000749E2" w:rsidRDefault="00884BDA" w:rsidP="005076D8">
            <w:pPr>
              <w:pStyle w:val="TAL"/>
            </w:pPr>
            <w:r w:rsidRPr="000749E2">
              <w:t>10.1.0</w:t>
            </w:r>
          </w:p>
        </w:tc>
        <w:tc>
          <w:tcPr>
            <w:tcW w:w="708" w:type="dxa"/>
            <w:gridSpan w:val="2"/>
            <w:shd w:val="solid" w:color="FFFFFF" w:fill="auto"/>
          </w:tcPr>
          <w:p w14:paraId="64F65A1C" w14:textId="77777777" w:rsidR="00884BDA" w:rsidRPr="000749E2" w:rsidRDefault="00884BDA" w:rsidP="005076D8">
            <w:pPr>
              <w:pStyle w:val="TAL"/>
            </w:pPr>
            <w:r w:rsidRPr="000749E2">
              <w:t>10.2.0</w:t>
            </w:r>
          </w:p>
        </w:tc>
        <w:tc>
          <w:tcPr>
            <w:tcW w:w="1033" w:type="dxa"/>
            <w:gridSpan w:val="2"/>
            <w:shd w:val="solid" w:color="FFFFFF" w:fill="auto"/>
          </w:tcPr>
          <w:p w14:paraId="59EBC4D4" w14:textId="77777777" w:rsidR="00884BDA" w:rsidRPr="000749E2" w:rsidRDefault="00884BDA" w:rsidP="005076D8">
            <w:pPr>
              <w:pStyle w:val="TAL"/>
            </w:pPr>
            <w:r w:rsidRPr="000749E2">
              <w:t>R5-123751</w:t>
            </w:r>
          </w:p>
        </w:tc>
      </w:tr>
      <w:tr w:rsidR="00884BDA" w:rsidRPr="000749E2" w14:paraId="05C453D2" w14:textId="77777777" w:rsidTr="001C22E1">
        <w:trPr>
          <w:gridAfter w:val="1"/>
          <w:wAfter w:w="21" w:type="dxa"/>
          <w:jc w:val="center"/>
        </w:trPr>
        <w:tc>
          <w:tcPr>
            <w:tcW w:w="638" w:type="dxa"/>
            <w:gridSpan w:val="2"/>
            <w:shd w:val="solid" w:color="FFFFFF" w:fill="auto"/>
          </w:tcPr>
          <w:p w14:paraId="01799849" w14:textId="77777777" w:rsidR="00884BDA" w:rsidRPr="000749E2" w:rsidRDefault="00884BDA" w:rsidP="005076D8">
            <w:pPr>
              <w:pStyle w:val="TAL"/>
            </w:pPr>
            <w:r w:rsidRPr="000749E2">
              <w:t>RP#57</w:t>
            </w:r>
          </w:p>
        </w:tc>
        <w:tc>
          <w:tcPr>
            <w:tcW w:w="1134" w:type="dxa"/>
            <w:gridSpan w:val="2"/>
            <w:shd w:val="solid" w:color="FFFFFF" w:fill="auto"/>
          </w:tcPr>
          <w:p w14:paraId="30D3CC1D" w14:textId="77777777" w:rsidR="00884BDA" w:rsidRPr="000749E2" w:rsidRDefault="00884BDA" w:rsidP="005076D8">
            <w:pPr>
              <w:pStyle w:val="TAL"/>
            </w:pPr>
            <w:r w:rsidRPr="000749E2">
              <w:t>RP-121113</w:t>
            </w:r>
          </w:p>
        </w:tc>
        <w:tc>
          <w:tcPr>
            <w:tcW w:w="567" w:type="dxa"/>
            <w:gridSpan w:val="2"/>
            <w:shd w:val="solid" w:color="FFFFFF" w:fill="auto"/>
          </w:tcPr>
          <w:p w14:paraId="484A32BA" w14:textId="77777777" w:rsidR="00884BDA" w:rsidRPr="000749E2" w:rsidRDefault="00884BDA" w:rsidP="005076D8">
            <w:pPr>
              <w:pStyle w:val="TAL"/>
            </w:pPr>
            <w:r w:rsidRPr="000749E2">
              <w:t>0352</w:t>
            </w:r>
          </w:p>
        </w:tc>
        <w:tc>
          <w:tcPr>
            <w:tcW w:w="426" w:type="dxa"/>
            <w:gridSpan w:val="2"/>
            <w:shd w:val="solid" w:color="FFFFFF" w:fill="auto"/>
          </w:tcPr>
          <w:p w14:paraId="6188E5C5" w14:textId="77777777" w:rsidR="00884BDA" w:rsidRPr="000749E2" w:rsidRDefault="00884BDA" w:rsidP="005076D8">
            <w:pPr>
              <w:pStyle w:val="TAL"/>
            </w:pPr>
            <w:r w:rsidRPr="000749E2">
              <w:t>-</w:t>
            </w:r>
          </w:p>
        </w:tc>
        <w:tc>
          <w:tcPr>
            <w:tcW w:w="4062" w:type="dxa"/>
            <w:gridSpan w:val="2"/>
            <w:shd w:val="solid" w:color="FFFFFF" w:fill="auto"/>
          </w:tcPr>
          <w:p w14:paraId="5BE390C7" w14:textId="77777777" w:rsidR="00884BDA" w:rsidRPr="000749E2" w:rsidRDefault="00884BDA" w:rsidP="005076D8">
            <w:pPr>
              <w:pStyle w:val="TAL"/>
            </w:pPr>
            <w:r w:rsidRPr="000749E2">
              <w:t>Maximum number of cells simultaneously used in Carrier Aggregation test cases</w:t>
            </w:r>
          </w:p>
        </w:tc>
        <w:tc>
          <w:tcPr>
            <w:tcW w:w="415" w:type="dxa"/>
            <w:gridSpan w:val="2"/>
            <w:shd w:val="solid" w:color="FFFFFF" w:fill="auto"/>
          </w:tcPr>
          <w:p w14:paraId="443616CE" w14:textId="77777777" w:rsidR="00884BDA" w:rsidRPr="000749E2" w:rsidRDefault="00884BDA" w:rsidP="005076D8">
            <w:pPr>
              <w:pStyle w:val="TAL"/>
            </w:pPr>
            <w:r w:rsidRPr="000749E2">
              <w:t>F</w:t>
            </w:r>
          </w:p>
        </w:tc>
        <w:tc>
          <w:tcPr>
            <w:tcW w:w="708" w:type="dxa"/>
            <w:gridSpan w:val="2"/>
            <w:shd w:val="solid" w:color="FFFFFF" w:fill="auto"/>
          </w:tcPr>
          <w:p w14:paraId="6A15C7FB" w14:textId="77777777" w:rsidR="00884BDA" w:rsidRPr="000749E2" w:rsidRDefault="00884BDA" w:rsidP="005076D8">
            <w:pPr>
              <w:pStyle w:val="TAL"/>
            </w:pPr>
            <w:r w:rsidRPr="000749E2">
              <w:t>10.1.0</w:t>
            </w:r>
          </w:p>
        </w:tc>
        <w:tc>
          <w:tcPr>
            <w:tcW w:w="708" w:type="dxa"/>
            <w:gridSpan w:val="2"/>
            <w:shd w:val="solid" w:color="FFFFFF" w:fill="auto"/>
          </w:tcPr>
          <w:p w14:paraId="60A5DEA5" w14:textId="77777777" w:rsidR="00884BDA" w:rsidRPr="000749E2" w:rsidRDefault="00884BDA" w:rsidP="005076D8">
            <w:pPr>
              <w:pStyle w:val="TAL"/>
            </w:pPr>
            <w:r w:rsidRPr="000749E2">
              <w:t>10.2.0</w:t>
            </w:r>
          </w:p>
        </w:tc>
        <w:tc>
          <w:tcPr>
            <w:tcW w:w="1033" w:type="dxa"/>
            <w:gridSpan w:val="2"/>
            <w:shd w:val="solid" w:color="FFFFFF" w:fill="auto"/>
          </w:tcPr>
          <w:p w14:paraId="565B4073" w14:textId="77777777" w:rsidR="00884BDA" w:rsidRPr="000749E2" w:rsidRDefault="00884BDA" w:rsidP="005076D8">
            <w:pPr>
              <w:pStyle w:val="TAL"/>
            </w:pPr>
            <w:r w:rsidRPr="000749E2">
              <w:t>R5-123752</w:t>
            </w:r>
          </w:p>
        </w:tc>
      </w:tr>
      <w:tr w:rsidR="00884BDA" w:rsidRPr="000749E2" w14:paraId="7AD54D66" w14:textId="77777777" w:rsidTr="001C22E1">
        <w:trPr>
          <w:gridAfter w:val="1"/>
          <w:wAfter w:w="21" w:type="dxa"/>
          <w:jc w:val="center"/>
        </w:trPr>
        <w:tc>
          <w:tcPr>
            <w:tcW w:w="638" w:type="dxa"/>
            <w:gridSpan w:val="2"/>
            <w:shd w:val="solid" w:color="FFFFFF" w:fill="auto"/>
          </w:tcPr>
          <w:p w14:paraId="57D0632C" w14:textId="77777777" w:rsidR="00884BDA" w:rsidRPr="000749E2" w:rsidRDefault="00884BDA" w:rsidP="005076D8">
            <w:pPr>
              <w:pStyle w:val="TAL"/>
            </w:pPr>
            <w:r w:rsidRPr="000749E2">
              <w:t>RP#57</w:t>
            </w:r>
          </w:p>
        </w:tc>
        <w:tc>
          <w:tcPr>
            <w:tcW w:w="1134" w:type="dxa"/>
            <w:gridSpan w:val="2"/>
            <w:shd w:val="solid" w:color="FFFFFF" w:fill="auto"/>
          </w:tcPr>
          <w:p w14:paraId="70797E8D" w14:textId="77777777" w:rsidR="00884BDA" w:rsidRPr="000749E2" w:rsidRDefault="00884BDA" w:rsidP="005076D8">
            <w:pPr>
              <w:pStyle w:val="TAL"/>
            </w:pPr>
            <w:r w:rsidRPr="000749E2">
              <w:t>RP-121098</w:t>
            </w:r>
          </w:p>
        </w:tc>
        <w:tc>
          <w:tcPr>
            <w:tcW w:w="567" w:type="dxa"/>
            <w:gridSpan w:val="2"/>
            <w:shd w:val="solid" w:color="FFFFFF" w:fill="auto"/>
          </w:tcPr>
          <w:p w14:paraId="7FF8D2D1" w14:textId="77777777" w:rsidR="00884BDA" w:rsidRPr="000749E2" w:rsidRDefault="00884BDA" w:rsidP="005076D8">
            <w:pPr>
              <w:pStyle w:val="TAL"/>
            </w:pPr>
            <w:r w:rsidRPr="000749E2">
              <w:t>0353</w:t>
            </w:r>
          </w:p>
        </w:tc>
        <w:tc>
          <w:tcPr>
            <w:tcW w:w="426" w:type="dxa"/>
            <w:gridSpan w:val="2"/>
            <w:shd w:val="solid" w:color="FFFFFF" w:fill="auto"/>
          </w:tcPr>
          <w:p w14:paraId="07BC95D6" w14:textId="77777777" w:rsidR="00884BDA" w:rsidRPr="000749E2" w:rsidRDefault="00884BDA" w:rsidP="005076D8">
            <w:pPr>
              <w:pStyle w:val="TAL"/>
            </w:pPr>
            <w:r w:rsidRPr="000749E2">
              <w:t>-</w:t>
            </w:r>
          </w:p>
        </w:tc>
        <w:tc>
          <w:tcPr>
            <w:tcW w:w="4062" w:type="dxa"/>
            <w:gridSpan w:val="2"/>
            <w:shd w:val="solid" w:color="FFFFFF" w:fill="auto"/>
          </w:tcPr>
          <w:p w14:paraId="68CCFA99" w14:textId="77777777" w:rsidR="00884BDA" w:rsidRPr="000749E2" w:rsidRDefault="00884BDA" w:rsidP="005076D8">
            <w:pPr>
              <w:pStyle w:val="TAL"/>
            </w:pPr>
            <w:r w:rsidRPr="000749E2">
              <w:t>Update of default MSPL and MLPL contents in Test UICC</w:t>
            </w:r>
          </w:p>
        </w:tc>
        <w:tc>
          <w:tcPr>
            <w:tcW w:w="415" w:type="dxa"/>
            <w:gridSpan w:val="2"/>
            <w:shd w:val="solid" w:color="FFFFFF" w:fill="auto"/>
          </w:tcPr>
          <w:p w14:paraId="1AB6A0D7" w14:textId="77777777" w:rsidR="00884BDA" w:rsidRPr="000749E2" w:rsidRDefault="00884BDA" w:rsidP="005076D8">
            <w:pPr>
              <w:pStyle w:val="TAL"/>
            </w:pPr>
            <w:r w:rsidRPr="000749E2">
              <w:t>F</w:t>
            </w:r>
          </w:p>
        </w:tc>
        <w:tc>
          <w:tcPr>
            <w:tcW w:w="708" w:type="dxa"/>
            <w:gridSpan w:val="2"/>
            <w:shd w:val="solid" w:color="FFFFFF" w:fill="auto"/>
          </w:tcPr>
          <w:p w14:paraId="6B45291A" w14:textId="77777777" w:rsidR="00884BDA" w:rsidRPr="000749E2" w:rsidRDefault="00884BDA" w:rsidP="005076D8">
            <w:pPr>
              <w:pStyle w:val="TAL"/>
            </w:pPr>
            <w:r w:rsidRPr="000749E2">
              <w:t>10.1.0</w:t>
            </w:r>
          </w:p>
        </w:tc>
        <w:tc>
          <w:tcPr>
            <w:tcW w:w="708" w:type="dxa"/>
            <w:gridSpan w:val="2"/>
            <w:shd w:val="solid" w:color="FFFFFF" w:fill="auto"/>
          </w:tcPr>
          <w:p w14:paraId="5746B1D8" w14:textId="77777777" w:rsidR="00884BDA" w:rsidRPr="000749E2" w:rsidRDefault="00884BDA" w:rsidP="005076D8">
            <w:pPr>
              <w:pStyle w:val="TAL"/>
            </w:pPr>
            <w:r w:rsidRPr="000749E2">
              <w:t>10.2.0</w:t>
            </w:r>
          </w:p>
        </w:tc>
        <w:tc>
          <w:tcPr>
            <w:tcW w:w="1033" w:type="dxa"/>
            <w:gridSpan w:val="2"/>
            <w:shd w:val="solid" w:color="FFFFFF" w:fill="auto"/>
          </w:tcPr>
          <w:p w14:paraId="4E219EC8" w14:textId="77777777" w:rsidR="00884BDA" w:rsidRPr="000749E2" w:rsidRDefault="00884BDA" w:rsidP="005076D8">
            <w:pPr>
              <w:pStyle w:val="TAL"/>
            </w:pPr>
            <w:r w:rsidRPr="000749E2">
              <w:t>R5-123767</w:t>
            </w:r>
          </w:p>
        </w:tc>
      </w:tr>
      <w:tr w:rsidR="00884BDA" w:rsidRPr="000749E2" w14:paraId="1B1526B8" w14:textId="77777777" w:rsidTr="001C22E1">
        <w:trPr>
          <w:gridAfter w:val="1"/>
          <w:wAfter w:w="21" w:type="dxa"/>
          <w:jc w:val="center"/>
        </w:trPr>
        <w:tc>
          <w:tcPr>
            <w:tcW w:w="638" w:type="dxa"/>
            <w:gridSpan w:val="2"/>
            <w:shd w:val="solid" w:color="FFFFFF" w:fill="auto"/>
          </w:tcPr>
          <w:p w14:paraId="64072DBA" w14:textId="77777777" w:rsidR="00884BDA" w:rsidRPr="000749E2" w:rsidRDefault="00884BDA" w:rsidP="005076D8">
            <w:pPr>
              <w:pStyle w:val="TAL"/>
            </w:pPr>
            <w:r w:rsidRPr="000749E2">
              <w:t>RP#57</w:t>
            </w:r>
          </w:p>
        </w:tc>
        <w:tc>
          <w:tcPr>
            <w:tcW w:w="1134" w:type="dxa"/>
            <w:gridSpan w:val="2"/>
            <w:shd w:val="solid" w:color="FFFFFF" w:fill="auto"/>
          </w:tcPr>
          <w:p w14:paraId="0272132A" w14:textId="77777777" w:rsidR="00884BDA" w:rsidRPr="000749E2" w:rsidRDefault="00884BDA" w:rsidP="005076D8">
            <w:pPr>
              <w:pStyle w:val="TAL"/>
            </w:pPr>
            <w:r w:rsidRPr="000749E2">
              <w:t>RP-121113</w:t>
            </w:r>
          </w:p>
        </w:tc>
        <w:tc>
          <w:tcPr>
            <w:tcW w:w="567" w:type="dxa"/>
            <w:gridSpan w:val="2"/>
            <w:shd w:val="solid" w:color="FFFFFF" w:fill="auto"/>
          </w:tcPr>
          <w:p w14:paraId="6D55D685" w14:textId="77777777" w:rsidR="00884BDA" w:rsidRPr="000749E2" w:rsidRDefault="00884BDA" w:rsidP="005076D8">
            <w:pPr>
              <w:pStyle w:val="TAL"/>
            </w:pPr>
            <w:r w:rsidRPr="000749E2">
              <w:t>0354</w:t>
            </w:r>
          </w:p>
        </w:tc>
        <w:tc>
          <w:tcPr>
            <w:tcW w:w="426" w:type="dxa"/>
            <w:gridSpan w:val="2"/>
            <w:shd w:val="solid" w:color="FFFFFF" w:fill="auto"/>
          </w:tcPr>
          <w:p w14:paraId="1113A93A" w14:textId="77777777" w:rsidR="00884BDA" w:rsidRPr="000749E2" w:rsidRDefault="00884BDA" w:rsidP="005076D8">
            <w:pPr>
              <w:pStyle w:val="TAL"/>
            </w:pPr>
            <w:r w:rsidRPr="000749E2">
              <w:t>-</w:t>
            </w:r>
          </w:p>
        </w:tc>
        <w:tc>
          <w:tcPr>
            <w:tcW w:w="4062" w:type="dxa"/>
            <w:gridSpan w:val="2"/>
            <w:shd w:val="solid" w:color="FFFFFF" w:fill="auto"/>
          </w:tcPr>
          <w:p w14:paraId="3A4FD8AF" w14:textId="77777777" w:rsidR="00884BDA" w:rsidRPr="000749E2" w:rsidRDefault="00884BDA" w:rsidP="005076D8">
            <w:pPr>
              <w:pStyle w:val="TAL"/>
            </w:pPr>
            <w:r w:rsidRPr="000749E2">
              <w:t>Correction to the CA test state references</w:t>
            </w:r>
          </w:p>
        </w:tc>
        <w:tc>
          <w:tcPr>
            <w:tcW w:w="415" w:type="dxa"/>
            <w:gridSpan w:val="2"/>
            <w:shd w:val="solid" w:color="FFFFFF" w:fill="auto"/>
          </w:tcPr>
          <w:p w14:paraId="24387769" w14:textId="77777777" w:rsidR="00884BDA" w:rsidRPr="000749E2" w:rsidRDefault="00884BDA" w:rsidP="005076D8">
            <w:pPr>
              <w:pStyle w:val="TAL"/>
            </w:pPr>
            <w:r w:rsidRPr="000749E2">
              <w:t>F</w:t>
            </w:r>
          </w:p>
        </w:tc>
        <w:tc>
          <w:tcPr>
            <w:tcW w:w="708" w:type="dxa"/>
            <w:gridSpan w:val="2"/>
            <w:shd w:val="solid" w:color="FFFFFF" w:fill="auto"/>
          </w:tcPr>
          <w:p w14:paraId="2549B5B6" w14:textId="77777777" w:rsidR="00884BDA" w:rsidRPr="000749E2" w:rsidRDefault="00884BDA" w:rsidP="005076D8">
            <w:pPr>
              <w:pStyle w:val="TAL"/>
            </w:pPr>
            <w:r w:rsidRPr="000749E2">
              <w:t>10.1.0</w:t>
            </w:r>
          </w:p>
        </w:tc>
        <w:tc>
          <w:tcPr>
            <w:tcW w:w="708" w:type="dxa"/>
            <w:gridSpan w:val="2"/>
            <w:shd w:val="solid" w:color="FFFFFF" w:fill="auto"/>
          </w:tcPr>
          <w:p w14:paraId="17CCD44C" w14:textId="77777777" w:rsidR="00884BDA" w:rsidRPr="000749E2" w:rsidRDefault="00884BDA" w:rsidP="005076D8">
            <w:pPr>
              <w:pStyle w:val="TAL"/>
            </w:pPr>
            <w:r w:rsidRPr="000749E2">
              <w:t>10.2.0</w:t>
            </w:r>
          </w:p>
        </w:tc>
        <w:tc>
          <w:tcPr>
            <w:tcW w:w="1033" w:type="dxa"/>
            <w:gridSpan w:val="2"/>
            <w:shd w:val="solid" w:color="FFFFFF" w:fill="auto"/>
          </w:tcPr>
          <w:p w14:paraId="27F91E89" w14:textId="77777777" w:rsidR="00884BDA" w:rsidRPr="000749E2" w:rsidRDefault="00884BDA" w:rsidP="005076D8">
            <w:pPr>
              <w:pStyle w:val="TAL"/>
            </w:pPr>
            <w:r w:rsidRPr="000749E2">
              <w:t>R5-123949</w:t>
            </w:r>
          </w:p>
        </w:tc>
      </w:tr>
      <w:tr w:rsidR="00DC2D22" w:rsidRPr="000749E2" w14:paraId="7AE91C32" w14:textId="77777777" w:rsidTr="001C22E1">
        <w:trPr>
          <w:gridAfter w:val="1"/>
          <w:wAfter w:w="21" w:type="dxa"/>
          <w:jc w:val="center"/>
        </w:trPr>
        <w:tc>
          <w:tcPr>
            <w:tcW w:w="638" w:type="dxa"/>
            <w:gridSpan w:val="2"/>
            <w:shd w:val="solid" w:color="FFFFFF" w:fill="auto"/>
          </w:tcPr>
          <w:p w14:paraId="157B161F" w14:textId="77777777" w:rsidR="00DC2D22" w:rsidRPr="000749E2" w:rsidRDefault="00DC2D22" w:rsidP="005076D8">
            <w:pPr>
              <w:pStyle w:val="TAL"/>
            </w:pPr>
            <w:r w:rsidRPr="000749E2">
              <w:t>RP#58</w:t>
            </w:r>
          </w:p>
        </w:tc>
        <w:tc>
          <w:tcPr>
            <w:tcW w:w="1134" w:type="dxa"/>
            <w:gridSpan w:val="2"/>
            <w:shd w:val="solid" w:color="FFFFFF" w:fill="auto"/>
          </w:tcPr>
          <w:p w14:paraId="2E0C5C5C" w14:textId="77777777" w:rsidR="00DC2D22" w:rsidRPr="000749E2" w:rsidRDefault="00DC2D22" w:rsidP="005076D8">
            <w:pPr>
              <w:pStyle w:val="TAL"/>
            </w:pPr>
            <w:r w:rsidRPr="000749E2">
              <w:t>RP-121681</w:t>
            </w:r>
          </w:p>
        </w:tc>
        <w:tc>
          <w:tcPr>
            <w:tcW w:w="567" w:type="dxa"/>
            <w:gridSpan w:val="2"/>
            <w:shd w:val="solid" w:color="FFFFFF" w:fill="auto"/>
          </w:tcPr>
          <w:p w14:paraId="2B3FF8A2" w14:textId="77777777" w:rsidR="00DC2D22" w:rsidRPr="000749E2" w:rsidRDefault="00DC2D22" w:rsidP="005076D8">
            <w:pPr>
              <w:pStyle w:val="TAL"/>
            </w:pPr>
            <w:r w:rsidRPr="000749E2">
              <w:t>0356</w:t>
            </w:r>
          </w:p>
        </w:tc>
        <w:tc>
          <w:tcPr>
            <w:tcW w:w="426" w:type="dxa"/>
            <w:gridSpan w:val="2"/>
            <w:shd w:val="solid" w:color="FFFFFF" w:fill="auto"/>
          </w:tcPr>
          <w:p w14:paraId="50323611" w14:textId="77777777" w:rsidR="00DC2D22" w:rsidRPr="000749E2" w:rsidRDefault="00DC2D22" w:rsidP="005076D8">
            <w:pPr>
              <w:pStyle w:val="TAL"/>
            </w:pPr>
            <w:r w:rsidRPr="000749E2">
              <w:t>-</w:t>
            </w:r>
          </w:p>
        </w:tc>
        <w:tc>
          <w:tcPr>
            <w:tcW w:w="4062" w:type="dxa"/>
            <w:gridSpan w:val="2"/>
            <w:shd w:val="solid" w:color="FFFFFF" w:fill="auto"/>
          </w:tcPr>
          <w:p w14:paraId="31511480" w14:textId="77777777" w:rsidR="00DC2D22" w:rsidRPr="000749E2" w:rsidRDefault="00DC2D22" w:rsidP="005076D8">
            <w:pPr>
              <w:pStyle w:val="TAL"/>
            </w:pPr>
            <w:r w:rsidRPr="000749E2">
              <w:t>Addition of new connection diagram for UL-MIMO testing</w:t>
            </w:r>
          </w:p>
        </w:tc>
        <w:tc>
          <w:tcPr>
            <w:tcW w:w="415" w:type="dxa"/>
            <w:gridSpan w:val="2"/>
            <w:shd w:val="solid" w:color="FFFFFF" w:fill="auto"/>
          </w:tcPr>
          <w:p w14:paraId="0E8C42AD" w14:textId="77777777" w:rsidR="00DC2D22" w:rsidRPr="000749E2" w:rsidRDefault="00DC2D22" w:rsidP="005076D8">
            <w:pPr>
              <w:pStyle w:val="TAL"/>
            </w:pPr>
            <w:r w:rsidRPr="000749E2">
              <w:t>F</w:t>
            </w:r>
          </w:p>
        </w:tc>
        <w:tc>
          <w:tcPr>
            <w:tcW w:w="708" w:type="dxa"/>
            <w:gridSpan w:val="2"/>
            <w:shd w:val="solid" w:color="FFFFFF" w:fill="auto"/>
          </w:tcPr>
          <w:p w14:paraId="35E6A7F6" w14:textId="77777777" w:rsidR="00DC2D22" w:rsidRPr="000749E2" w:rsidRDefault="00DC2D22" w:rsidP="005076D8">
            <w:pPr>
              <w:pStyle w:val="TAL"/>
            </w:pPr>
            <w:r w:rsidRPr="000749E2">
              <w:t>10.2.0</w:t>
            </w:r>
          </w:p>
        </w:tc>
        <w:tc>
          <w:tcPr>
            <w:tcW w:w="708" w:type="dxa"/>
            <w:gridSpan w:val="2"/>
            <w:shd w:val="solid" w:color="FFFFFF" w:fill="auto"/>
          </w:tcPr>
          <w:p w14:paraId="6CC65C49" w14:textId="77777777" w:rsidR="00DC2D22" w:rsidRPr="000749E2" w:rsidRDefault="00DC2D22" w:rsidP="005076D8">
            <w:pPr>
              <w:pStyle w:val="TAL"/>
            </w:pPr>
            <w:r w:rsidRPr="000749E2">
              <w:t>10.3.0</w:t>
            </w:r>
          </w:p>
        </w:tc>
        <w:tc>
          <w:tcPr>
            <w:tcW w:w="1033" w:type="dxa"/>
            <w:gridSpan w:val="2"/>
            <w:shd w:val="solid" w:color="FFFFFF" w:fill="auto"/>
          </w:tcPr>
          <w:p w14:paraId="10CF4725" w14:textId="77777777" w:rsidR="00DC2D22" w:rsidRPr="000749E2" w:rsidRDefault="00DC2D22" w:rsidP="005076D8">
            <w:pPr>
              <w:pStyle w:val="TAL"/>
            </w:pPr>
            <w:r w:rsidRPr="000749E2">
              <w:t>R5-125107</w:t>
            </w:r>
          </w:p>
        </w:tc>
      </w:tr>
      <w:tr w:rsidR="00DC2D22" w:rsidRPr="000749E2" w14:paraId="5EFE8EC6" w14:textId="77777777" w:rsidTr="001C22E1">
        <w:trPr>
          <w:gridAfter w:val="1"/>
          <w:wAfter w:w="21" w:type="dxa"/>
          <w:jc w:val="center"/>
        </w:trPr>
        <w:tc>
          <w:tcPr>
            <w:tcW w:w="638" w:type="dxa"/>
            <w:gridSpan w:val="2"/>
            <w:shd w:val="solid" w:color="FFFFFF" w:fill="auto"/>
          </w:tcPr>
          <w:p w14:paraId="5BEBAE7C" w14:textId="77777777" w:rsidR="00DC2D22" w:rsidRPr="000749E2" w:rsidRDefault="00DC2D22" w:rsidP="005076D8">
            <w:pPr>
              <w:pStyle w:val="TAL"/>
            </w:pPr>
            <w:r w:rsidRPr="000749E2">
              <w:t>RP#58</w:t>
            </w:r>
          </w:p>
        </w:tc>
        <w:tc>
          <w:tcPr>
            <w:tcW w:w="1134" w:type="dxa"/>
            <w:gridSpan w:val="2"/>
            <w:shd w:val="solid" w:color="FFFFFF" w:fill="auto"/>
          </w:tcPr>
          <w:p w14:paraId="7B91C2DB" w14:textId="77777777" w:rsidR="00DC2D22" w:rsidRPr="000749E2" w:rsidRDefault="00DC2D22" w:rsidP="005076D8">
            <w:pPr>
              <w:pStyle w:val="TAL"/>
            </w:pPr>
            <w:r w:rsidRPr="000749E2">
              <w:t>RP-121659</w:t>
            </w:r>
          </w:p>
        </w:tc>
        <w:tc>
          <w:tcPr>
            <w:tcW w:w="567" w:type="dxa"/>
            <w:gridSpan w:val="2"/>
            <w:shd w:val="solid" w:color="FFFFFF" w:fill="auto"/>
          </w:tcPr>
          <w:p w14:paraId="21ED3669" w14:textId="77777777" w:rsidR="00DC2D22" w:rsidRPr="000749E2" w:rsidRDefault="00DC2D22" w:rsidP="005076D8">
            <w:pPr>
              <w:pStyle w:val="TAL"/>
            </w:pPr>
            <w:r w:rsidRPr="000749E2">
              <w:t>0357</w:t>
            </w:r>
          </w:p>
        </w:tc>
        <w:tc>
          <w:tcPr>
            <w:tcW w:w="426" w:type="dxa"/>
            <w:gridSpan w:val="2"/>
            <w:shd w:val="solid" w:color="FFFFFF" w:fill="auto"/>
          </w:tcPr>
          <w:p w14:paraId="244D0E85" w14:textId="77777777" w:rsidR="00DC2D22" w:rsidRPr="000749E2" w:rsidRDefault="00DC2D22" w:rsidP="005076D8">
            <w:pPr>
              <w:pStyle w:val="TAL"/>
            </w:pPr>
            <w:r w:rsidRPr="000749E2">
              <w:t>-</w:t>
            </w:r>
          </w:p>
        </w:tc>
        <w:tc>
          <w:tcPr>
            <w:tcW w:w="4062" w:type="dxa"/>
            <w:gridSpan w:val="2"/>
            <w:shd w:val="solid" w:color="FFFFFF" w:fill="auto"/>
          </w:tcPr>
          <w:p w14:paraId="3B32DCE2" w14:textId="77777777" w:rsidR="00DC2D22" w:rsidRPr="000749E2" w:rsidRDefault="00DC2D22" w:rsidP="005076D8">
            <w:pPr>
              <w:pStyle w:val="TAL"/>
            </w:pPr>
            <w:r w:rsidRPr="000749E2">
              <w:t>Update to test procedure sequence 6.4.2.7A for check that UE is camped on E-UTRAN cell upon mobility from another RAT</w:t>
            </w:r>
          </w:p>
        </w:tc>
        <w:tc>
          <w:tcPr>
            <w:tcW w:w="415" w:type="dxa"/>
            <w:gridSpan w:val="2"/>
            <w:shd w:val="solid" w:color="FFFFFF" w:fill="auto"/>
          </w:tcPr>
          <w:p w14:paraId="29509867" w14:textId="77777777" w:rsidR="00DC2D22" w:rsidRPr="000749E2" w:rsidRDefault="00DC2D22" w:rsidP="005076D8">
            <w:pPr>
              <w:pStyle w:val="TAL"/>
            </w:pPr>
            <w:r w:rsidRPr="000749E2">
              <w:t>F</w:t>
            </w:r>
          </w:p>
        </w:tc>
        <w:tc>
          <w:tcPr>
            <w:tcW w:w="708" w:type="dxa"/>
            <w:gridSpan w:val="2"/>
            <w:shd w:val="solid" w:color="FFFFFF" w:fill="auto"/>
          </w:tcPr>
          <w:p w14:paraId="13F37A24" w14:textId="77777777" w:rsidR="00DC2D22" w:rsidRPr="000749E2" w:rsidRDefault="00DC2D22" w:rsidP="005076D8">
            <w:pPr>
              <w:pStyle w:val="TAL"/>
            </w:pPr>
            <w:r w:rsidRPr="000749E2">
              <w:t>10.2.0</w:t>
            </w:r>
          </w:p>
        </w:tc>
        <w:tc>
          <w:tcPr>
            <w:tcW w:w="708" w:type="dxa"/>
            <w:gridSpan w:val="2"/>
            <w:shd w:val="solid" w:color="FFFFFF" w:fill="auto"/>
          </w:tcPr>
          <w:p w14:paraId="7EA17EEE" w14:textId="77777777" w:rsidR="00DC2D22" w:rsidRPr="000749E2" w:rsidRDefault="00DC2D22" w:rsidP="005076D8">
            <w:pPr>
              <w:pStyle w:val="TAL"/>
            </w:pPr>
            <w:r w:rsidRPr="000749E2">
              <w:t>10.3.0</w:t>
            </w:r>
          </w:p>
        </w:tc>
        <w:tc>
          <w:tcPr>
            <w:tcW w:w="1033" w:type="dxa"/>
            <w:gridSpan w:val="2"/>
            <w:shd w:val="solid" w:color="FFFFFF" w:fill="auto"/>
          </w:tcPr>
          <w:p w14:paraId="148F7816" w14:textId="77777777" w:rsidR="00DC2D22" w:rsidRPr="000749E2" w:rsidRDefault="00DC2D22" w:rsidP="005076D8">
            <w:pPr>
              <w:pStyle w:val="TAL"/>
            </w:pPr>
            <w:r w:rsidRPr="000749E2">
              <w:t>R5-125116</w:t>
            </w:r>
          </w:p>
        </w:tc>
      </w:tr>
      <w:tr w:rsidR="00DC2D22" w:rsidRPr="000749E2" w14:paraId="70D1FE57" w14:textId="77777777" w:rsidTr="001C22E1">
        <w:trPr>
          <w:gridAfter w:val="1"/>
          <w:wAfter w:w="21" w:type="dxa"/>
          <w:jc w:val="center"/>
        </w:trPr>
        <w:tc>
          <w:tcPr>
            <w:tcW w:w="638" w:type="dxa"/>
            <w:gridSpan w:val="2"/>
            <w:shd w:val="solid" w:color="FFFFFF" w:fill="auto"/>
          </w:tcPr>
          <w:p w14:paraId="66B83744" w14:textId="77777777" w:rsidR="00DC2D22" w:rsidRPr="000749E2" w:rsidRDefault="00DC2D22" w:rsidP="005076D8">
            <w:pPr>
              <w:pStyle w:val="TAL"/>
            </w:pPr>
            <w:r w:rsidRPr="000749E2">
              <w:t>RP#58</w:t>
            </w:r>
          </w:p>
        </w:tc>
        <w:tc>
          <w:tcPr>
            <w:tcW w:w="1134" w:type="dxa"/>
            <w:gridSpan w:val="2"/>
            <w:shd w:val="solid" w:color="FFFFFF" w:fill="auto"/>
          </w:tcPr>
          <w:p w14:paraId="442D16C7" w14:textId="77777777" w:rsidR="00DC2D22" w:rsidRPr="000749E2" w:rsidRDefault="00DC2D22" w:rsidP="005076D8">
            <w:pPr>
              <w:pStyle w:val="TAL"/>
            </w:pPr>
            <w:r w:rsidRPr="000749E2">
              <w:t>RP-121677</w:t>
            </w:r>
          </w:p>
        </w:tc>
        <w:tc>
          <w:tcPr>
            <w:tcW w:w="567" w:type="dxa"/>
            <w:gridSpan w:val="2"/>
            <w:shd w:val="solid" w:color="FFFFFF" w:fill="auto"/>
          </w:tcPr>
          <w:p w14:paraId="10CF996D" w14:textId="77777777" w:rsidR="00DC2D22" w:rsidRPr="000749E2" w:rsidRDefault="00DC2D22" w:rsidP="005076D8">
            <w:pPr>
              <w:pStyle w:val="TAL"/>
            </w:pPr>
            <w:r w:rsidRPr="000749E2">
              <w:t>0358</w:t>
            </w:r>
          </w:p>
        </w:tc>
        <w:tc>
          <w:tcPr>
            <w:tcW w:w="426" w:type="dxa"/>
            <w:gridSpan w:val="2"/>
            <w:shd w:val="solid" w:color="FFFFFF" w:fill="auto"/>
          </w:tcPr>
          <w:p w14:paraId="073DA8DE" w14:textId="77777777" w:rsidR="00DC2D22" w:rsidRPr="000749E2" w:rsidRDefault="00DC2D22" w:rsidP="005076D8">
            <w:pPr>
              <w:pStyle w:val="TAL"/>
            </w:pPr>
            <w:r w:rsidRPr="000749E2">
              <w:t>-</w:t>
            </w:r>
          </w:p>
        </w:tc>
        <w:tc>
          <w:tcPr>
            <w:tcW w:w="4062" w:type="dxa"/>
            <w:gridSpan w:val="2"/>
            <w:shd w:val="solid" w:color="FFFFFF" w:fill="auto"/>
          </w:tcPr>
          <w:p w14:paraId="6383FDF3" w14:textId="77777777" w:rsidR="00DC2D22" w:rsidRPr="000749E2" w:rsidRDefault="00DC2D22" w:rsidP="005076D8">
            <w:pPr>
              <w:pStyle w:val="TAL"/>
            </w:pPr>
            <w:r w:rsidRPr="000749E2">
              <w:t>Introduction of connection diagrams for CA tests</w:t>
            </w:r>
          </w:p>
        </w:tc>
        <w:tc>
          <w:tcPr>
            <w:tcW w:w="415" w:type="dxa"/>
            <w:gridSpan w:val="2"/>
            <w:shd w:val="solid" w:color="FFFFFF" w:fill="auto"/>
          </w:tcPr>
          <w:p w14:paraId="59B2410C" w14:textId="77777777" w:rsidR="00DC2D22" w:rsidRPr="000749E2" w:rsidRDefault="00DC2D22" w:rsidP="005076D8">
            <w:pPr>
              <w:pStyle w:val="TAL"/>
            </w:pPr>
            <w:r w:rsidRPr="000749E2">
              <w:t>F</w:t>
            </w:r>
          </w:p>
        </w:tc>
        <w:tc>
          <w:tcPr>
            <w:tcW w:w="708" w:type="dxa"/>
            <w:gridSpan w:val="2"/>
            <w:shd w:val="solid" w:color="FFFFFF" w:fill="auto"/>
          </w:tcPr>
          <w:p w14:paraId="2676472C" w14:textId="77777777" w:rsidR="00DC2D22" w:rsidRPr="000749E2" w:rsidRDefault="00DC2D22" w:rsidP="005076D8">
            <w:pPr>
              <w:pStyle w:val="TAL"/>
            </w:pPr>
            <w:r w:rsidRPr="000749E2">
              <w:t>10.2.0</w:t>
            </w:r>
          </w:p>
        </w:tc>
        <w:tc>
          <w:tcPr>
            <w:tcW w:w="708" w:type="dxa"/>
            <w:gridSpan w:val="2"/>
            <w:shd w:val="solid" w:color="FFFFFF" w:fill="auto"/>
          </w:tcPr>
          <w:p w14:paraId="22952659" w14:textId="77777777" w:rsidR="00DC2D22" w:rsidRPr="000749E2" w:rsidRDefault="00DC2D22" w:rsidP="005076D8">
            <w:pPr>
              <w:pStyle w:val="TAL"/>
            </w:pPr>
            <w:r w:rsidRPr="000749E2">
              <w:t>10.3.0</w:t>
            </w:r>
          </w:p>
        </w:tc>
        <w:tc>
          <w:tcPr>
            <w:tcW w:w="1033" w:type="dxa"/>
            <w:gridSpan w:val="2"/>
            <w:shd w:val="solid" w:color="FFFFFF" w:fill="auto"/>
          </w:tcPr>
          <w:p w14:paraId="4EECE31F" w14:textId="77777777" w:rsidR="00DC2D22" w:rsidRPr="000749E2" w:rsidRDefault="00DC2D22" w:rsidP="005076D8">
            <w:pPr>
              <w:pStyle w:val="TAL"/>
            </w:pPr>
            <w:r w:rsidRPr="000749E2">
              <w:t>R5-125187</w:t>
            </w:r>
          </w:p>
        </w:tc>
      </w:tr>
      <w:tr w:rsidR="00DC2D22" w:rsidRPr="000749E2" w14:paraId="7651F8AF" w14:textId="77777777" w:rsidTr="001C22E1">
        <w:trPr>
          <w:gridAfter w:val="1"/>
          <w:wAfter w:w="21" w:type="dxa"/>
          <w:jc w:val="center"/>
        </w:trPr>
        <w:tc>
          <w:tcPr>
            <w:tcW w:w="638" w:type="dxa"/>
            <w:gridSpan w:val="2"/>
            <w:shd w:val="solid" w:color="FFFFFF" w:fill="auto"/>
          </w:tcPr>
          <w:p w14:paraId="431746E4" w14:textId="77777777" w:rsidR="00DC2D22" w:rsidRPr="000749E2" w:rsidRDefault="00DC2D22" w:rsidP="005076D8">
            <w:pPr>
              <w:pStyle w:val="TAL"/>
            </w:pPr>
            <w:r w:rsidRPr="000749E2">
              <w:t>RP#58</w:t>
            </w:r>
          </w:p>
        </w:tc>
        <w:tc>
          <w:tcPr>
            <w:tcW w:w="1134" w:type="dxa"/>
            <w:gridSpan w:val="2"/>
            <w:shd w:val="solid" w:color="FFFFFF" w:fill="auto"/>
          </w:tcPr>
          <w:p w14:paraId="6F077942" w14:textId="77777777" w:rsidR="00DC2D22" w:rsidRPr="000749E2" w:rsidRDefault="00DC2D22" w:rsidP="005076D8">
            <w:pPr>
              <w:pStyle w:val="TAL"/>
            </w:pPr>
            <w:r w:rsidRPr="000749E2">
              <w:t>RP-121685</w:t>
            </w:r>
          </w:p>
        </w:tc>
        <w:tc>
          <w:tcPr>
            <w:tcW w:w="567" w:type="dxa"/>
            <w:gridSpan w:val="2"/>
            <w:shd w:val="solid" w:color="FFFFFF" w:fill="auto"/>
          </w:tcPr>
          <w:p w14:paraId="0CC3D06A" w14:textId="77777777" w:rsidR="00DC2D22" w:rsidRPr="000749E2" w:rsidRDefault="00DC2D22" w:rsidP="005076D8">
            <w:pPr>
              <w:pStyle w:val="TAL"/>
            </w:pPr>
            <w:r w:rsidRPr="000749E2">
              <w:t>0359</w:t>
            </w:r>
          </w:p>
        </w:tc>
        <w:tc>
          <w:tcPr>
            <w:tcW w:w="426" w:type="dxa"/>
            <w:gridSpan w:val="2"/>
            <w:shd w:val="solid" w:color="FFFFFF" w:fill="auto"/>
          </w:tcPr>
          <w:p w14:paraId="4F1F3AAA" w14:textId="77777777" w:rsidR="00DC2D22" w:rsidRPr="000749E2" w:rsidRDefault="00DC2D22" w:rsidP="005076D8">
            <w:pPr>
              <w:pStyle w:val="TAL"/>
            </w:pPr>
            <w:r w:rsidRPr="000749E2">
              <w:t>-</w:t>
            </w:r>
          </w:p>
        </w:tc>
        <w:tc>
          <w:tcPr>
            <w:tcW w:w="4062" w:type="dxa"/>
            <w:gridSpan w:val="2"/>
            <w:shd w:val="solid" w:color="FFFFFF" w:fill="auto"/>
          </w:tcPr>
          <w:p w14:paraId="7C1A6285" w14:textId="77777777" w:rsidR="00DC2D22" w:rsidRPr="000749E2" w:rsidRDefault="00DC2D22" w:rsidP="005076D8">
            <w:pPr>
              <w:pStyle w:val="TAL"/>
            </w:pPr>
            <w:r w:rsidRPr="000749E2">
              <w:t>Addition of default message contents for ESM NOTIFICATION message</w:t>
            </w:r>
          </w:p>
        </w:tc>
        <w:tc>
          <w:tcPr>
            <w:tcW w:w="415" w:type="dxa"/>
            <w:gridSpan w:val="2"/>
            <w:shd w:val="solid" w:color="FFFFFF" w:fill="auto"/>
          </w:tcPr>
          <w:p w14:paraId="1B42958F" w14:textId="77777777" w:rsidR="00DC2D22" w:rsidRPr="000749E2" w:rsidRDefault="00DC2D22" w:rsidP="005076D8">
            <w:pPr>
              <w:pStyle w:val="TAL"/>
            </w:pPr>
            <w:r w:rsidRPr="000749E2">
              <w:t>F</w:t>
            </w:r>
          </w:p>
        </w:tc>
        <w:tc>
          <w:tcPr>
            <w:tcW w:w="708" w:type="dxa"/>
            <w:gridSpan w:val="2"/>
            <w:shd w:val="solid" w:color="FFFFFF" w:fill="auto"/>
          </w:tcPr>
          <w:p w14:paraId="6470518F" w14:textId="77777777" w:rsidR="00DC2D22" w:rsidRPr="000749E2" w:rsidRDefault="00DC2D22" w:rsidP="005076D8">
            <w:pPr>
              <w:pStyle w:val="TAL"/>
            </w:pPr>
            <w:r w:rsidRPr="000749E2">
              <w:t>10.2.0</w:t>
            </w:r>
          </w:p>
        </w:tc>
        <w:tc>
          <w:tcPr>
            <w:tcW w:w="708" w:type="dxa"/>
            <w:gridSpan w:val="2"/>
            <w:shd w:val="solid" w:color="FFFFFF" w:fill="auto"/>
          </w:tcPr>
          <w:p w14:paraId="43F5C725" w14:textId="77777777" w:rsidR="00DC2D22" w:rsidRPr="000749E2" w:rsidRDefault="00DC2D22" w:rsidP="005076D8">
            <w:pPr>
              <w:pStyle w:val="TAL"/>
            </w:pPr>
            <w:r w:rsidRPr="000749E2">
              <w:t>10.3.0</w:t>
            </w:r>
          </w:p>
        </w:tc>
        <w:tc>
          <w:tcPr>
            <w:tcW w:w="1033" w:type="dxa"/>
            <w:gridSpan w:val="2"/>
            <w:shd w:val="solid" w:color="FFFFFF" w:fill="auto"/>
          </w:tcPr>
          <w:p w14:paraId="46E5BB5F" w14:textId="77777777" w:rsidR="00DC2D22" w:rsidRPr="000749E2" w:rsidRDefault="00DC2D22" w:rsidP="005076D8">
            <w:pPr>
              <w:pStyle w:val="TAL"/>
            </w:pPr>
            <w:r w:rsidRPr="000749E2">
              <w:t>R5-125219</w:t>
            </w:r>
          </w:p>
        </w:tc>
      </w:tr>
      <w:tr w:rsidR="00DC2D22" w:rsidRPr="000749E2" w14:paraId="7A430E82" w14:textId="77777777" w:rsidTr="001C22E1">
        <w:trPr>
          <w:gridAfter w:val="1"/>
          <w:wAfter w:w="21" w:type="dxa"/>
          <w:jc w:val="center"/>
        </w:trPr>
        <w:tc>
          <w:tcPr>
            <w:tcW w:w="638" w:type="dxa"/>
            <w:gridSpan w:val="2"/>
            <w:shd w:val="solid" w:color="FFFFFF" w:fill="auto"/>
          </w:tcPr>
          <w:p w14:paraId="41BE5539" w14:textId="77777777" w:rsidR="00DC2D22" w:rsidRPr="000749E2" w:rsidRDefault="00DC2D22" w:rsidP="005076D8">
            <w:pPr>
              <w:pStyle w:val="TAL"/>
            </w:pPr>
            <w:r w:rsidRPr="000749E2">
              <w:t>RP#58</w:t>
            </w:r>
          </w:p>
        </w:tc>
        <w:tc>
          <w:tcPr>
            <w:tcW w:w="1134" w:type="dxa"/>
            <w:gridSpan w:val="2"/>
            <w:shd w:val="solid" w:color="FFFFFF" w:fill="auto"/>
          </w:tcPr>
          <w:p w14:paraId="3DD84B17" w14:textId="77777777" w:rsidR="00DC2D22" w:rsidRPr="000749E2" w:rsidRDefault="00DC2D22" w:rsidP="005076D8">
            <w:pPr>
              <w:pStyle w:val="TAL"/>
            </w:pPr>
            <w:r w:rsidRPr="000749E2">
              <w:t>RP-121659</w:t>
            </w:r>
          </w:p>
        </w:tc>
        <w:tc>
          <w:tcPr>
            <w:tcW w:w="567" w:type="dxa"/>
            <w:gridSpan w:val="2"/>
            <w:shd w:val="solid" w:color="FFFFFF" w:fill="auto"/>
          </w:tcPr>
          <w:p w14:paraId="2DC593F6" w14:textId="77777777" w:rsidR="00DC2D22" w:rsidRPr="000749E2" w:rsidRDefault="00DC2D22" w:rsidP="005076D8">
            <w:pPr>
              <w:pStyle w:val="TAL"/>
            </w:pPr>
            <w:r w:rsidRPr="000749E2">
              <w:t>0360</w:t>
            </w:r>
          </w:p>
        </w:tc>
        <w:tc>
          <w:tcPr>
            <w:tcW w:w="426" w:type="dxa"/>
            <w:gridSpan w:val="2"/>
            <w:shd w:val="solid" w:color="FFFFFF" w:fill="auto"/>
          </w:tcPr>
          <w:p w14:paraId="0FCA1FB5" w14:textId="77777777" w:rsidR="00DC2D22" w:rsidRPr="000749E2" w:rsidRDefault="00DC2D22" w:rsidP="005076D8">
            <w:pPr>
              <w:pStyle w:val="TAL"/>
            </w:pPr>
            <w:r w:rsidRPr="000749E2">
              <w:t>-</w:t>
            </w:r>
          </w:p>
        </w:tc>
        <w:tc>
          <w:tcPr>
            <w:tcW w:w="4062" w:type="dxa"/>
            <w:gridSpan w:val="2"/>
            <w:shd w:val="solid" w:color="FFFFFF" w:fill="auto"/>
          </w:tcPr>
          <w:p w14:paraId="582F2657" w14:textId="77777777" w:rsidR="00DC2D22" w:rsidRPr="000749E2" w:rsidRDefault="00DC2D22" w:rsidP="005076D8">
            <w:pPr>
              <w:pStyle w:val="TAL"/>
            </w:pPr>
            <w:r w:rsidRPr="000749E2">
              <w:t>Modification of measurement configuration for UTRAN FDD SIG</w:t>
            </w:r>
          </w:p>
        </w:tc>
        <w:tc>
          <w:tcPr>
            <w:tcW w:w="415" w:type="dxa"/>
            <w:gridSpan w:val="2"/>
            <w:shd w:val="solid" w:color="FFFFFF" w:fill="auto"/>
          </w:tcPr>
          <w:p w14:paraId="23DEAB4D" w14:textId="77777777" w:rsidR="00DC2D22" w:rsidRPr="000749E2" w:rsidRDefault="00DC2D22" w:rsidP="005076D8">
            <w:pPr>
              <w:pStyle w:val="TAL"/>
            </w:pPr>
            <w:r w:rsidRPr="000749E2">
              <w:t>F</w:t>
            </w:r>
          </w:p>
        </w:tc>
        <w:tc>
          <w:tcPr>
            <w:tcW w:w="708" w:type="dxa"/>
            <w:gridSpan w:val="2"/>
            <w:shd w:val="solid" w:color="FFFFFF" w:fill="auto"/>
          </w:tcPr>
          <w:p w14:paraId="305E7EB1" w14:textId="77777777" w:rsidR="00DC2D22" w:rsidRPr="000749E2" w:rsidRDefault="00DC2D22" w:rsidP="005076D8">
            <w:pPr>
              <w:pStyle w:val="TAL"/>
            </w:pPr>
            <w:r w:rsidRPr="000749E2">
              <w:t>10.2.0</w:t>
            </w:r>
          </w:p>
        </w:tc>
        <w:tc>
          <w:tcPr>
            <w:tcW w:w="708" w:type="dxa"/>
            <w:gridSpan w:val="2"/>
            <w:shd w:val="solid" w:color="FFFFFF" w:fill="auto"/>
          </w:tcPr>
          <w:p w14:paraId="342F1E59" w14:textId="77777777" w:rsidR="00DC2D22" w:rsidRPr="000749E2" w:rsidRDefault="00DC2D22" w:rsidP="005076D8">
            <w:pPr>
              <w:pStyle w:val="TAL"/>
            </w:pPr>
            <w:r w:rsidRPr="000749E2">
              <w:t>10.3.0</w:t>
            </w:r>
          </w:p>
        </w:tc>
        <w:tc>
          <w:tcPr>
            <w:tcW w:w="1033" w:type="dxa"/>
            <w:gridSpan w:val="2"/>
            <w:shd w:val="solid" w:color="FFFFFF" w:fill="auto"/>
          </w:tcPr>
          <w:p w14:paraId="0EAC1234" w14:textId="77777777" w:rsidR="00DC2D22" w:rsidRPr="000749E2" w:rsidRDefault="00DC2D22" w:rsidP="005076D8">
            <w:pPr>
              <w:pStyle w:val="TAL"/>
            </w:pPr>
            <w:r w:rsidRPr="000749E2">
              <w:t>R5-125283</w:t>
            </w:r>
          </w:p>
        </w:tc>
      </w:tr>
      <w:tr w:rsidR="00DC2D22" w:rsidRPr="000749E2" w14:paraId="3DCA4909" w14:textId="77777777" w:rsidTr="001C22E1">
        <w:trPr>
          <w:gridAfter w:val="1"/>
          <w:wAfter w:w="21" w:type="dxa"/>
          <w:jc w:val="center"/>
        </w:trPr>
        <w:tc>
          <w:tcPr>
            <w:tcW w:w="638" w:type="dxa"/>
            <w:gridSpan w:val="2"/>
            <w:shd w:val="solid" w:color="FFFFFF" w:fill="auto"/>
          </w:tcPr>
          <w:p w14:paraId="79908536" w14:textId="77777777" w:rsidR="00DC2D22" w:rsidRPr="000749E2" w:rsidRDefault="00DC2D22" w:rsidP="005076D8">
            <w:pPr>
              <w:pStyle w:val="TAL"/>
            </w:pPr>
            <w:r w:rsidRPr="000749E2">
              <w:t>RP#58</w:t>
            </w:r>
          </w:p>
        </w:tc>
        <w:tc>
          <w:tcPr>
            <w:tcW w:w="1134" w:type="dxa"/>
            <w:gridSpan w:val="2"/>
            <w:shd w:val="solid" w:color="FFFFFF" w:fill="auto"/>
          </w:tcPr>
          <w:p w14:paraId="38536FB7" w14:textId="77777777" w:rsidR="00DC2D22" w:rsidRPr="000749E2" w:rsidRDefault="00DC2D22" w:rsidP="005076D8">
            <w:pPr>
              <w:pStyle w:val="TAL"/>
            </w:pPr>
            <w:r w:rsidRPr="000749E2">
              <w:t>RP-121659</w:t>
            </w:r>
          </w:p>
        </w:tc>
        <w:tc>
          <w:tcPr>
            <w:tcW w:w="567" w:type="dxa"/>
            <w:gridSpan w:val="2"/>
            <w:shd w:val="solid" w:color="FFFFFF" w:fill="auto"/>
          </w:tcPr>
          <w:p w14:paraId="73F18623" w14:textId="77777777" w:rsidR="00DC2D22" w:rsidRPr="000749E2" w:rsidRDefault="00DC2D22" w:rsidP="005076D8">
            <w:pPr>
              <w:pStyle w:val="TAL"/>
            </w:pPr>
            <w:r w:rsidRPr="000749E2">
              <w:t>0361</w:t>
            </w:r>
          </w:p>
        </w:tc>
        <w:tc>
          <w:tcPr>
            <w:tcW w:w="426" w:type="dxa"/>
            <w:gridSpan w:val="2"/>
            <w:shd w:val="solid" w:color="FFFFFF" w:fill="auto"/>
          </w:tcPr>
          <w:p w14:paraId="13B3D192" w14:textId="77777777" w:rsidR="00DC2D22" w:rsidRPr="000749E2" w:rsidRDefault="00DC2D22" w:rsidP="005076D8">
            <w:pPr>
              <w:pStyle w:val="TAL"/>
            </w:pPr>
            <w:r w:rsidRPr="000749E2">
              <w:t>-</w:t>
            </w:r>
          </w:p>
        </w:tc>
        <w:tc>
          <w:tcPr>
            <w:tcW w:w="4062" w:type="dxa"/>
            <w:gridSpan w:val="2"/>
            <w:shd w:val="solid" w:color="FFFFFF" w:fill="auto"/>
          </w:tcPr>
          <w:p w14:paraId="747B9465" w14:textId="77777777" w:rsidR="00DC2D22" w:rsidRPr="000749E2" w:rsidRDefault="00DC2D22" w:rsidP="005076D8">
            <w:pPr>
              <w:pStyle w:val="TAL"/>
            </w:pPr>
            <w:r w:rsidRPr="000749E2">
              <w:t>Clarification of table 6.6.2-1</w:t>
            </w:r>
          </w:p>
        </w:tc>
        <w:tc>
          <w:tcPr>
            <w:tcW w:w="415" w:type="dxa"/>
            <w:gridSpan w:val="2"/>
            <w:shd w:val="solid" w:color="FFFFFF" w:fill="auto"/>
          </w:tcPr>
          <w:p w14:paraId="43F8D609" w14:textId="77777777" w:rsidR="00DC2D22" w:rsidRPr="000749E2" w:rsidRDefault="00DC2D22" w:rsidP="005076D8">
            <w:pPr>
              <w:pStyle w:val="TAL"/>
            </w:pPr>
            <w:r w:rsidRPr="000749E2">
              <w:t>F</w:t>
            </w:r>
          </w:p>
        </w:tc>
        <w:tc>
          <w:tcPr>
            <w:tcW w:w="708" w:type="dxa"/>
            <w:gridSpan w:val="2"/>
            <w:shd w:val="solid" w:color="FFFFFF" w:fill="auto"/>
          </w:tcPr>
          <w:p w14:paraId="3C37EE1D" w14:textId="77777777" w:rsidR="00DC2D22" w:rsidRPr="000749E2" w:rsidRDefault="00DC2D22" w:rsidP="005076D8">
            <w:pPr>
              <w:pStyle w:val="TAL"/>
            </w:pPr>
            <w:r w:rsidRPr="000749E2">
              <w:t>10.2.0</w:t>
            </w:r>
          </w:p>
        </w:tc>
        <w:tc>
          <w:tcPr>
            <w:tcW w:w="708" w:type="dxa"/>
            <w:gridSpan w:val="2"/>
            <w:shd w:val="solid" w:color="FFFFFF" w:fill="auto"/>
          </w:tcPr>
          <w:p w14:paraId="48B69604" w14:textId="77777777" w:rsidR="00DC2D22" w:rsidRPr="000749E2" w:rsidRDefault="00DC2D22" w:rsidP="005076D8">
            <w:pPr>
              <w:pStyle w:val="TAL"/>
            </w:pPr>
            <w:r w:rsidRPr="000749E2">
              <w:t>10.3.0</w:t>
            </w:r>
          </w:p>
        </w:tc>
        <w:tc>
          <w:tcPr>
            <w:tcW w:w="1033" w:type="dxa"/>
            <w:gridSpan w:val="2"/>
            <w:shd w:val="solid" w:color="FFFFFF" w:fill="auto"/>
          </w:tcPr>
          <w:p w14:paraId="1FA5FC3C" w14:textId="77777777" w:rsidR="00DC2D22" w:rsidRPr="000749E2" w:rsidRDefault="00DC2D22" w:rsidP="005076D8">
            <w:pPr>
              <w:pStyle w:val="TAL"/>
            </w:pPr>
            <w:r w:rsidRPr="000749E2">
              <w:t>R5-125287</w:t>
            </w:r>
          </w:p>
        </w:tc>
      </w:tr>
      <w:tr w:rsidR="00DC2D22" w:rsidRPr="000749E2" w14:paraId="22CD7484" w14:textId="77777777" w:rsidTr="001C22E1">
        <w:trPr>
          <w:gridAfter w:val="1"/>
          <w:wAfter w:w="21" w:type="dxa"/>
          <w:jc w:val="center"/>
        </w:trPr>
        <w:tc>
          <w:tcPr>
            <w:tcW w:w="638" w:type="dxa"/>
            <w:gridSpan w:val="2"/>
            <w:shd w:val="solid" w:color="FFFFFF" w:fill="auto"/>
          </w:tcPr>
          <w:p w14:paraId="1460C3CD" w14:textId="77777777" w:rsidR="00DC2D22" w:rsidRPr="000749E2" w:rsidRDefault="00DC2D22" w:rsidP="005076D8">
            <w:pPr>
              <w:pStyle w:val="TAL"/>
            </w:pPr>
            <w:r w:rsidRPr="000749E2">
              <w:t>RP#58</w:t>
            </w:r>
          </w:p>
        </w:tc>
        <w:tc>
          <w:tcPr>
            <w:tcW w:w="1134" w:type="dxa"/>
            <w:gridSpan w:val="2"/>
            <w:shd w:val="solid" w:color="FFFFFF" w:fill="auto"/>
          </w:tcPr>
          <w:p w14:paraId="5F4447AB" w14:textId="77777777" w:rsidR="00DC2D22" w:rsidRPr="000749E2" w:rsidRDefault="00DC2D22" w:rsidP="005076D8">
            <w:pPr>
              <w:pStyle w:val="TAL"/>
            </w:pPr>
            <w:r w:rsidRPr="000749E2">
              <w:t>RP-121656</w:t>
            </w:r>
          </w:p>
        </w:tc>
        <w:tc>
          <w:tcPr>
            <w:tcW w:w="567" w:type="dxa"/>
            <w:gridSpan w:val="2"/>
            <w:shd w:val="solid" w:color="FFFFFF" w:fill="auto"/>
          </w:tcPr>
          <w:p w14:paraId="597E4DCD" w14:textId="77777777" w:rsidR="00DC2D22" w:rsidRPr="000749E2" w:rsidRDefault="00DC2D22" w:rsidP="005076D8">
            <w:pPr>
              <w:pStyle w:val="TAL"/>
            </w:pPr>
            <w:r w:rsidRPr="000749E2">
              <w:t>0362</w:t>
            </w:r>
          </w:p>
        </w:tc>
        <w:tc>
          <w:tcPr>
            <w:tcW w:w="426" w:type="dxa"/>
            <w:gridSpan w:val="2"/>
            <w:shd w:val="solid" w:color="FFFFFF" w:fill="auto"/>
          </w:tcPr>
          <w:p w14:paraId="5D7B93C7" w14:textId="77777777" w:rsidR="00DC2D22" w:rsidRPr="000749E2" w:rsidRDefault="00DC2D22" w:rsidP="005076D8">
            <w:pPr>
              <w:pStyle w:val="TAL"/>
            </w:pPr>
            <w:r w:rsidRPr="000749E2">
              <w:t>-</w:t>
            </w:r>
          </w:p>
        </w:tc>
        <w:tc>
          <w:tcPr>
            <w:tcW w:w="4062" w:type="dxa"/>
            <w:gridSpan w:val="2"/>
            <w:shd w:val="solid" w:color="FFFFFF" w:fill="auto"/>
          </w:tcPr>
          <w:p w14:paraId="68E11F1E" w14:textId="77777777" w:rsidR="00DC2D22" w:rsidRPr="000749E2" w:rsidRDefault="00DC2D22" w:rsidP="005076D8">
            <w:pPr>
              <w:pStyle w:val="TAL"/>
            </w:pPr>
            <w:r w:rsidRPr="000749E2">
              <w:t>Addition of channel bandwidth tested for E-UTRA FDD band 19</w:t>
            </w:r>
          </w:p>
        </w:tc>
        <w:tc>
          <w:tcPr>
            <w:tcW w:w="415" w:type="dxa"/>
            <w:gridSpan w:val="2"/>
            <w:shd w:val="solid" w:color="FFFFFF" w:fill="auto"/>
          </w:tcPr>
          <w:p w14:paraId="1F73BC55" w14:textId="77777777" w:rsidR="00DC2D22" w:rsidRPr="000749E2" w:rsidRDefault="00DC2D22" w:rsidP="005076D8">
            <w:pPr>
              <w:pStyle w:val="TAL"/>
            </w:pPr>
            <w:r w:rsidRPr="000749E2">
              <w:t>F</w:t>
            </w:r>
          </w:p>
        </w:tc>
        <w:tc>
          <w:tcPr>
            <w:tcW w:w="708" w:type="dxa"/>
            <w:gridSpan w:val="2"/>
            <w:shd w:val="solid" w:color="FFFFFF" w:fill="auto"/>
          </w:tcPr>
          <w:p w14:paraId="360CDB14" w14:textId="77777777" w:rsidR="00DC2D22" w:rsidRPr="000749E2" w:rsidRDefault="00DC2D22" w:rsidP="005076D8">
            <w:pPr>
              <w:pStyle w:val="TAL"/>
            </w:pPr>
            <w:r w:rsidRPr="000749E2">
              <w:t>10.2.0</w:t>
            </w:r>
          </w:p>
        </w:tc>
        <w:tc>
          <w:tcPr>
            <w:tcW w:w="708" w:type="dxa"/>
            <w:gridSpan w:val="2"/>
            <w:shd w:val="solid" w:color="FFFFFF" w:fill="auto"/>
          </w:tcPr>
          <w:p w14:paraId="263D4BB5" w14:textId="77777777" w:rsidR="00DC2D22" w:rsidRPr="000749E2" w:rsidRDefault="00DC2D22" w:rsidP="005076D8">
            <w:pPr>
              <w:pStyle w:val="TAL"/>
            </w:pPr>
            <w:r w:rsidRPr="000749E2">
              <w:t>10.3.0</w:t>
            </w:r>
          </w:p>
        </w:tc>
        <w:tc>
          <w:tcPr>
            <w:tcW w:w="1033" w:type="dxa"/>
            <w:gridSpan w:val="2"/>
            <w:shd w:val="solid" w:color="FFFFFF" w:fill="auto"/>
          </w:tcPr>
          <w:p w14:paraId="188E367F" w14:textId="77777777" w:rsidR="00DC2D22" w:rsidRPr="000749E2" w:rsidRDefault="00DC2D22" w:rsidP="005076D8">
            <w:pPr>
              <w:pStyle w:val="TAL"/>
            </w:pPr>
            <w:r w:rsidRPr="000749E2">
              <w:t>R5-125303</w:t>
            </w:r>
          </w:p>
        </w:tc>
      </w:tr>
      <w:tr w:rsidR="00DC2D22" w:rsidRPr="000749E2" w14:paraId="7826E46F" w14:textId="77777777" w:rsidTr="001C22E1">
        <w:trPr>
          <w:gridAfter w:val="1"/>
          <w:wAfter w:w="21" w:type="dxa"/>
          <w:jc w:val="center"/>
        </w:trPr>
        <w:tc>
          <w:tcPr>
            <w:tcW w:w="638" w:type="dxa"/>
            <w:gridSpan w:val="2"/>
            <w:shd w:val="solid" w:color="FFFFFF" w:fill="auto"/>
          </w:tcPr>
          <w:p w14:paraId="3EFB9F48" w14:textId="77777777" w:rsidR="00DC2D22" w:rsidRPr="000749E2" w:rsidRDefault="00DC2D22" w:rsidP="005076D8">
            <w:pPr>
              <w:pStyle w:val="TAL"/>
            </w:pPr>
            <w:r w:rsidRPr="000749E2">
              <w:t>RP#58</w:t>
            </w:r>
          </w:p>
        </w:tc>
        <w:tc>
          <w:tcPr>
            <w:tcW w:w="1134" w:type="dxa"/>
            <w:gridSpan w:val="2"/>
            <w:shd w:val="solid" w:color="FFFFFF" w:fill="auto"/>
          </w:tcPr>
          <w:p w14:paraId="561A50E4" w14:textId="77777777" w:rsidR="00DC2D22" w:rsidRPr="000749E2" w:rsidRDefault="00DC2D22" w:rsidP="005076D8">
            <w:pPr>
              <w:pStyle w:val="TAL"/>
            </w:pPr>
            <w:r w:rsidRPr="000749E2">
              <w:t>RP-121656</w:t>
            </w:r>
          </w:p>
        </w:tc>
        <w:tc>
          <w:tcPr>
            <w:tcW w:w="567" w:type="dxa"/>
            <w:gridSpan w:val="2"/>
            <w:shd w:val="solid" w:color="FFFFFF" w:fill="auto"/>
          </w:tcPr>
          <w:p w14:paraId="4A9E1C76" w14:textId="77777777" w:rsidR="00DC2D22" w:rsidRPr="000749E2" w:rsidRDefault="00DC2D22" w:rsidP="005076D8">
            <w:pPr>
              <w:pStyle w:val="TAL"/>
            </w:pPr>
            <w:r w:rsidRPr="000749E2">
              <w:t>0363</w:t>
            </w:r>
          </w:p>
        </w:tc>
        <w:tc>
          <w:tcPr>
            <w:tcW w:w="426" w:type="dxa"/>
            <w:gridSpan w:val="2"/>
            <w:shd w:val="solid" w:color="FFFFFF" w:fill="auto"/>
          </w:tcPr>
          <w:p w14:paraId="2EB6A858" w14:textId="77777777" w:rsidR="00DC2D22" w:rsidRPr="000749E2" w:rsidRDefault="00DC2D22" w:rsidP="005076D8">
            <w:pPr>
              <w:pStyle w:val="TAL"/>
            </w:pPr>
            <w:r w:rsidRPr="000749E2">
              <w:t>-</w:t>
            </w:r>
          </w:p>
        </w:tc>
        <w:tc>
          <w:tcPr>
            <w:tcW w:w="4062" w:type="dxa"/>
            <w:gridSpan w:val="2"/>
            <w:shd w:val="solid" w:color="FFFFFF" w:fill="auto"/>
          </w:tcPr>
          <w:p w14:paraId="30650AC4" w14:textId="77777777" w:rsidR="00DC2D22" w:rsidRPr="000749E2" w:rsidRDefault="00DC2D22" w:rsidP="005076D8">
            <w:pPr>
              <w:pStyle w:val="TAL"/>
            </w:pPr>
            <w:r w:rsidRPr="000749E2">
              <w:t>Correction of circulator in connection diagrams</w:t>
            </w:r>
          </w:p>
        </w:tc>
        <w:tc>
          <w:tcPr>
            <w:tcW w:w="415" w:type="dxa"/>
            <w:gridSpan w:val="2"/>
            <w:shd w:val="solid" w:color="FFFFFF" w:fill="auto"/>
          </w:tcPr>
          <w:p w14:paraId="2F5AD007" w14:textId="77777777" w:rsidR="00DC2D22" w:rsidRPr="000749E2" w:rsidRDefault="00DC2D22" w:rsidP="005076D8">
            <w:pPr>
              <w:pStyle w:val="TAL"/>
            </w:pPr>
            <w:r w:rsidRPr="000749E2">
              <w:t>F</w:t>
            </w:r>
          </w:p>
        </w:tc>
        <w:tc>
          <w:tcPr>
            <w:tcW w:w="708" w:type="dxa"/>
            <w:gridSpan w:val="2"/>
            <w:shd w:val="solid" w:color="FFFFFF" w:fill="auto"/>
          </w:tcPr>
          <w:p w14:paraId="49EB79AE" w14:textId="77777777" w:rsidR="00DC2D22" w:rsidRPr="000749E2" w:rsidRDefault="00DC2D22" w:rsidP="005076D8">
            <w:pPr>
              <w:pStyle w:val="TAL"/>
            </w:pPr>
            <w:r w:rsidRPr="000749E2">
              <w:t>10.2.0</w:t>
            </w:r>
          </w:p>
        </w:tc>
        <w:tc>
          <w:tcPr>
            <w:tcW w:w="708" w:type="dxa"/>
            <w:gridSpan w:val="2"/>
            <w:shd w:val="solid" w:color="FFFFFF" w:fill="auto"/>
          </w:tcPr>
          <w:p w14:paraId="69A7D995" w14:textId="77777777" w:rsidR="00DC2D22" w:rsidRPr="000749E2" w:rsidRDefault="00DC2D22" w:rsidP="005076D8">
            <w:pPr>
              <w:pStyle w:val="TAL"/>
            </w:pPr>
            <w:r w:rsidRPr="000749E2">
              <w:t>10.3.0</w:t>
            </w:r>
          </w:p>
        </w:tc>
        <w:tc>
          <w:tcPr>
            <w:tcW w:w="1033" w:type="dxa"/>
            <w:gridSpan w:val="2"/>
            <w:shd w:val="solid" w:color="FFFFFF" w:fill="auto"/>
          </w:tcPr>
          <w:p w14:paraId="67530D02" w14:textId="77777777" w:rsidR="00DC2D22" w:rsidRPr="000749E2" w:rsidRDefault="00DC2D22" w:rsidP="005076D8">
            <w:pPr>
              <w:pStyle w:val="TAL"/>
            </w:pPr>
            <w:r w:rsidRPr="000749E2">
              <w:t>R5-125370</w:t>
            </w:r>
          </w:p>
        </w:tc>
      </w:tr>
      <w:tr w:rsidR="00DC2D22" w:rsidRPr="000749E2" w14:paraId="407B0BE5" w14:textId="77777777" w:rsidTr="001C22E1">
        <w:trPr>
          <w:gridAfter w:val="1"/>
          <w:wAfter w:w="21" w:type="dxa"/>
          <w:jc w:val="center"/>
        </w:trPr>
        <w:tc>
          <w:tcPr>
            <w:tcW w:w="638" w:type="dxa"/>
            <w:gridSpan w:val="2"/>
            <w:shd w:val="solid" w:color="FFFFFF" w:fill="auto"/>
          </w:tcPr>
          <w:p w14:paraId="071666F2" w14:textId="77777777" w:rsidR="00DC2D22" w:rsidRPr="000749E2" w:rsidRDefault="00DC2D22" w:rsidP="005076D8">
            <w:pPr>
              <w:pStyle w:val="TAL"/>
            </w:pPr>
            <w:r w:rsidRPr="000749E2">
              <w:t>RP#58</w:t>
            </w:r>
          </w:p>
        </w:tc>
        <w:tc>
          <w:tcPr>
            <w:tcW w:w="1134" w:type="dxa"/>
            <w:gridSpan w:val="2"/>
            <w:shd w:val="solid" w:color="FFFFFF" w:fill="auto"/>
          </w:tcPr>
          <w:p w14:paraId="017805B2" w14:textId="77777777" w:rsidR="00DC2D22" w:rsidRPr="000749E2" w:rsidRDefault="00DC2D22" w:rsidP="005076D8">
            <w:pPr>
              <w:pStyle w:val="TAL"/>
            </w:pPr>
            <w:r w:rsidRPr="000749E2">
              <w:t>RP-121656</w:t>
            </w:r>
          </w:p>
        </w:tc>
        <w:tc>
          <w:tcPr>
            <w:tcW w:w="567" w:type="dxa"/>
            <w:gridSpan w:val="2"/>
            <w:shd w:val="solid" w:color="FFFFFF" w:fill="auto"/>
          </w:tcPr>
          <w:p w14:paraId="747F1E7B" w14:textId="77777777" w:rsidR="00DC2D22" w:rsidRPr="000749E2" w:rsidRDefault="00DC2D22" w:rsidP="005076D8">
            <w:pPr>
              <w:pStyle w:val="TAL"/>
            </w:pPr>
            <w:r w:rsidRPr="000749E2">
              <w:t>0364</w:t>
            </w:r>
          </w:p>
        </w:tc>
        <w:tc>
          <w:tcPr>
            <w:tcW w:w="426" w:type="dxa"/>
            <w:gridSpan w:val="2"/>
            <w:shd w:val="solid" w:color="FFFFFF" w:fill="auto"/>
          </w:tcPr>
          <w:p w14:paraId="4BC143F4" w14:textId="77777777" w:rsidR="00DC2D22" w:rsidRPr="000749E2" w:rsidRDefault="00DC2D22" w:rsidP="005076D8">
            <w:pPr>
              <w:pStyle w:val="TAL"/>
            </w:pPr>
            <w:r w:rsidRPr="000749E2">
              <w:t>-</w:t>
            </w:r>
          </w:p>
        </w:tc>
        <w:tc>
          <w:tcPr>
            <w:tcW w:w="4062" w:type="dxa"/>
            <w:gridSpan w:val="2"/>
            <w:shd w:val="solid" w:color="FFFFFF" w:fill="auto"/>
          </w:tcPr>
          <w:p w14:paraId="5058C2FA" w14:textId="77777777" w:rsidR="00DC2D22" w:rsidRPr="000749E2" w:rsidRDefault="00DC2D22" w:rsidP="005076D8">
            <w:pPr>
              <w:pStyle w:val="TAL"/>
            </w:pPr>
            <w:r w:rsidRPr="000749E2">
              <w:t>Correction to test channel numbers for Band 26</w:t>
            </w:r>
          </w:p>
        </w:tc>
        <w:tc>
          <w:tcPr>
            <w:tcW w:w="415" w:type="dxa"/>
            <w:gridSpan w:val="2"/>
            <w:shd w:val="solid" w:color="FFFFFF" w:fill="auto"/>
          </w:tcPr>
          <w:p w14:paraId="783CDAC4" w14:textId="77777777" w:rsidR="00DC2D22" w:rsidRPr="000749E2" w:rsidRDefault="00DC2D22" w:rsidP="005076D8">
            <w:pPr>
              <w:pStyle w:val="TAL"/>
            </w:pPr>
            <w:r w:rsidRPr="000749E2">
              <w:t>F</w:t>
            </w:r>
          </w:p>
        </w:tc>
        <w:tc>
          <w:tcPr>
            <w:tcW w:w="708" w:type="dxa"/>
            <w:gridSpan w:val="2"/>
            <w:shd w:val="solid" w:color="FFFFFF" w:fill="auto"/>
          </w:tcPr>
          <w:p w14:paraId="51A18B43" w14:textId="77777777" w:rsidR="00DC2D22" w:rsidRPr="000749E2" w:rsidRDefault="00DC2D22" w:rsidP="005076D8">
            <w:pPr>
              <w:pStyle w:val="TAL"/>
            </w:pPr>
            <w:r w:rsidRPr="000749E2">
              <w:t>10.2.0</w:t>
            </w:r>
          </w:p>
        </w:tc>
        <w:tc>
          <w:tcPr>
            <w:tcW w:w="708" w:type="dxa"/>
            <w:gridSpan w:val="2"/>
            <w:shd w:val="solid" w:color="FFFFFF" w:fill="auto"/>
          </w:tcPr>
          <w:p w14:paraId="3D685F22" w14:textId="77777777" w:rsidR="00DC2D22" w:rsidRPr="000749E2" w:rsidRDefault="00DC2D22" w:rsidP="005076D8">
            <w:pPr>
              <w:pStyle w:val="TAL"/>
            </w:pPr>
            <w:r w:rsidRPr="000749E2">
              <w:t>10.3.0</w:t>
            </w:r>
          </w:p>
        </w:tc>
        <w:tc>
          <w:tcPr>
            <w:tcW w:w="1033" w:type="dxa"/>
            <w:gridSpan w:val="2"/>
            <w:shd w:val="solid" w:color="FFFFFF" w:fill="auto"/>
          </w:tcPr>
          <w:p w14:paraId="6816745D" w14:textId="77777777" w:rsidR="00DC2D22" w:rsidRPr="000749E2" w:rsidRDefault="00DC2D22" w:rsidP="005076D8">
            <w:pPr>
              <w:pStyle w:val="TAL"/>
            </w:pPr>
            <w:r w:rsidRPr="000749E2">
              <w:t>R5-125372</w:t>
            </w:r>
          </w:p>
        </w:tc>
      </w:tr>
      <w:tr w:rsidR="00DC2D22" w:rsidRPr="000749E2" w14:paraId="52A8F7D0" w14:textId="77777777" w:rsidTr="001C22E1">
        <w:trPr>
          <w:gridAfter w:val="1"/>
          <w:wAfter w:w="21" w:type="dxa"/>
          <w:jc w:val="center"/>
        </w:trPr>
        <w:tc>
          <w:tcPr>
            <w:tcW w:w="638" w:type="dxa"/>
            <w:gridSpan w:val="2"/>
            <w:shd w:val="solid" w:color="FFFFFF" w:fill="auto"/>
          </w:tcPr>
          <w:p w14:paraId="4B84308C" w14:textId="77777777" w:rsidR="00DC2D22" w:rsidRPr="000749E2" w:rsidRDefault="00DC2D22" w:rsidP="005076D8">
            <w:pPr>
              <w:pStyle w:val="TAL"/>
            </w:pPr>
            <w:r w:rsidRPr="000749E2">
              <w:t>RP#58</w:t>
            </w:r>
          </w:p>
        </w:tc>
        <w:tc>
          <w:tcPr>
            <w:tcW w:w="1134" w:type="dxa"/>
            <w:gridSpan w:val="2"/>
            <w:shd w:val="solid" w:color="FFFFFF" w:fill="auto"/>
          </w:tcPr>
          <w:p w14:paraId="29475B54" w14:textId="77777777" w:rsidR="00DC2D22" w:rsidRPr="000749E2" w:rsidRDefault="00DC2D22" w:rsidP="005076D8">
            <w:pPr>
              <w:pStyle w:val="TAL"/>
            </w:pPr>
            <w:r w:rsidRPr="000749E2">
              <w:t>RP-121656</w:t>
            </w:r>
          </w:p>
        </w:tc>
        <w:tc>
          <w:tcPr>
            <w:tcW w:w="567" w:type="dxa"/>
            <w:gridSpan w:val="2"/>
            <w:shd w:val="solid" w:color="FFFFFF" w:fill="auto"/>
          </w:tcPr>
          <w:p w14:paraId="318771A5" w14:textId="77777777" w:rsidR="00DC2D22" w:rsidRPr="000749E2" w:rsidRDefault="00DC2D22" w:rsidP="005076D8">
            <w:pPr>
              <w:pStyle w:val="TAL"/>
            </w:pPr>
            <w:r w:rsidRPr="000749E2">
              <w:t>0365</w:t>
            </w:r>
          </w:p>
        </w:tc>
        <w:tc>
          <w:tcPr>
            <w:tcW w:w="426" w:type="dxa"/>
            <w:gridSpan w:val="2"/>
            <w:shd w:val="solid" w:color="FFFFFF" w:fill="auto"/>
          </w:tcPr>
          <w:p w14:paraId="341F8F66" w14:textId="77777777" w:rsidR="00DC2D22" w:rsidRPr="000749E2" w:rsidRDefault="00DC2D22" w:rsidP="005076D8">
            <w:pPr>
              <w:pStyle w:val="TAL"/>
            </w:pPr>
            <w:r w:rsidRPr="000749E2">
              <w:t>-</w:t>
            </w:r>
          </w:p>
        </w:tc>
        <w:tc>
          <w:tcPr>
            <w:tcW w:w="4062" w:type="dxa"/>
            <w:gridSpan w:val="2"/>
            <w:shd w:val="solid" w:color="FFFFFF" w:fill="auto"/>
          </w:tcPr>
          <w:p w14:paraId="39CD0855" w14:textId="77777777" w:rsidR="00DC2D22" w:rsidRPr="000749E2" w:rsidRDefault="00DC2D22" w:rsidP="005076D8">
            <w:pPr>
              <w:pStyle w:val="TAL"/>
            </w:pPr>
            <w:r w:rsidRPr="000749E2">
              <w:t xml:space="preserve">Update of </w:t>
            </w:r>
            <w:proofErr w:type="spellStart"/>
            <w:r w:rsidRPr="000749E2">
              <w:t>Chw</w:t>
            </w:r>
            <w:proofErr w:type="spellEnd"/>
            <w:r w:rsidRPr="000749E2">
              <w:t xml:space="preserve"> </w:t>
            </w:r>
            <w:proofErr w:type="spellStart"/>
            <w:r w:rsidRPr="000749E2">
              <w:t>Bw</w:t>
            </w:r>
            <w:proofErr w:type="spellEnd"/>
            <w:r w:rsidRPr="000749E2">
              <w:t xml:space="preserve"> Parameters for 1.4MHz and 3MHz</w:t>
            </w:r>
          </w:p>
        </w:tc>
        <w:tc>
          <w:tcPr>
            <w:tcW w:w="415" w:type="dxa"/>
            <w:gridSpan w:val="2"/>
            <w:shd w:val="solid" w:color="FFFFFF" w:fill="auto"/>
          </w:tcPr>
          <w:p w14:paraId="09C57B46" w14:textId="77777777" w:rsidR="00DC2D22" w:rsidRPr="000749E2" w:rsidRDefault="00DC2D22" w:rsidP="005076D8">
            <w:pPr>
              <w:pStyle w:val="TAL"/>
            </w:pPr>
            <w:r w:rsidRPr="000749E2">
              <w:t>F</w:t>
            </w:r>
          </w:p>
        </w:tc>
        <w:tc>
          <w:tcPr>
            <w:tcW w:w="708" w:type="dxa"/>
            <w:gridSpan w:val="2"/>
            <w:shd w:val="solid" w:color="FFFFFF" w:fill="auto"/>
          </w:tcPr>
          <w:p w14:paraId="7816F076" w14:textId="77777777" w:rsidR="00DC2D22" w:rsidRPr="000749E2" w:rsidRDefault="00DC2D22" w:rsidP="005076D8">
            <w:pPr>
              <w:pStyle w:val="TAL"/>
            </w:pPr>
            <w:r w:rsidRPr="000749E2">
              <w:t>10.2.0</w:t>
            </w:r>
          </w:p>
        </w:tc>
        <w:tc>
          <w:tcPr>
            <w:tcW w:w="708" w:type="dxa"/>
            <w:gridSpan w:val="2"/>
            <w:shd w:val="solid" w:color="FFFFFF" w:fill="auto"/>
          </w:tcPr>
          <w:p w14:paraId="2313DC60" w14:textId="77777777" w:rsidR="00DC2D22" w:rsidRPr="000749E2" w:rsidRDefault="00DC2D22" w:rsidP="005076D8">
            <w:pPr>
              <w:pStyle w:val="TAL"/>
            </w:pPr>
            <w:r w:rsidRPr="000749E2">
              <w:t>10.3.0</w:t>
            </w:r>
          </w:p>
        </w:tc>
        <w:tc>
          <w:tcPr>
            <w:tcW w:w="1033" w:type="dxa"/>
            <w:gridSpan w:val="2"/>
            <w:shd w:val="solid" w:color="FFFFFF" w:fill="auto"/>
          </w:tcPr>
          <w:p w14:paraId="4BFA0BF1" w14:textId="77777777" w:rsidR="00DC2D22" w:rsidRPr="000749E2" w:rsidRDefault="00DC2D22" w:rsidP="005076D8">
            <w:pPr>
              <w:pStyle w:val="TAL"/>
            </w:pPr>
            <w:r w:rsidRPr="000749E2">
              <w:t>R5-125373</w:t>
            </w:r>
          </w:p>
        </w:tc>
      </w:tr>
      <w:tr w:rsidR="00DC2D22" w:rsidRPr="000749E2" w14:paraId="201F9B46" w14:textId="77777777" w:rsidTr="001C22E1">
        <w:trPr>
          <w:gridAfter w:val="1"/>
          <w:wAfter w:w="21" w:type="dxa"/>
          <w:jc w:val="center"/>
        </w:trPr>
        <w:tc>
          <w:tcPr>
            <w:tcW w:w="638" w:type="dxa"/>
            <w:gridSpan w:val="2"/>
            <w:shd w:val="solid" w:color="FFFFFF" w:fill="auto"/>
          </w:tcPr>
          <w:p w14:paraId="3737C98B" w14:textId="77777777" w:rsidR="00DC2D22" w:rsidRPr="000749E2" w:rsidRDefault="00DC2D22" w:rsidP="005076D8">
            <w:pPr>
              <w:pStyle w:val="TAL"/>
            </w:pPr>
            <w:r w:rsidRPr="000749E2">
              <w:t>RP#58</w:t>
            </w:r>
          </w:p>
        </w:tc>
        <w:tc>
          <w:tcPr>
            <w:tcW w:w="1134" w:type="dxa"/>
            <w:gridSpan w:val="2"/>
            <w:shd w:val="solid" w:color="FFFFFF" w:fill="auto"/>
          </w:tcPr>
          <w:p w14:paraId="723BB14F" w14:textId="77777777" w:rsidR="00DC2D22" w:rsidRPr="000749E2" w:rsidRDefault="00DC2D22" w:rsidP="005076D8">
            <w:pPr>
              <w:pStyle w:val="TAL"/>
            </w:pPr>
            <w:r w:rsidRPr="000749E2">
              <w:t>RP-121659</w:t>
            </w:r>
          </w:p>
        </w:tc>
        <w:tc>
          <w:tcPr>
            <w:tcW w:w="567" w:type="dxa"/>
            <w:gridSpan w:val="2"/>
            <w:shd w:val="solid" w:color="FFFFFF" w:fill="auto"/>
          </w:tcPr>
          <w:p w14:paraId="770E1F67" w14:textId="77777777" w:rsidR="00DC2D22" w:rsidRPr="000749E2" w:rsidRDefault="00DC2D22" w:rsidP="005076D8">
            <w:pPr>
              <w:pStyle w:val="TAL"/>
            </w:pPr>
            <w:r w:rsidRPr="000749E2">
              <w:t>0366</w:t>
            </w:r>
          </w:p>
        </w:tc>
        <w:tc>
          <w:tcPr>
            <w:tcW w:w="426" w:type="dxa"/>
            <w:gridSpan w:val="2"/>
            <w:shd w:val="solid" w:color="FFFFFF" w:fill="auto"/>
          </w:tcPr>
          <w:p w14:paraId="73D7AE6C" w14:textId="77777777" w:rsidR="00DC2D22" w:rsidRPr="000749E2" w:rsidRDefault="00DC2D22" w:rsidP="005076D8">
            <w:pPr>
              <w:pStyle w:val="TAL"/>
            </w:pPr>
            <w:r w:rsidRPr="000749E2">
              <w:t>-</w:t>
            </w:r>
          </w:p>
        </w:tc>
        <w:tc>
          <w:tcPr>
            <w:tcW w:w="4062" w:type="dxa"/>
            <w:gridSpan w:val="2"/>
            <w:shd w:val="solid" w:color="FFFFFF" w:fill="auto"/>
          </w:tcPr>
          <w:p w14:paraId="344B56C0" w14:textId="77777777" w:rsidR="00DC2D22" w:rsidRPr="000749E2" w:rsidRDefault="00DC2D22" w:rsidP="005076D8">
            <w:pPr>
              <w:pStyle w:val="TAL"/>
            </w:pPr>
            <w:r w:rsidRPr="000749E2">
              <w:t>Update generic procedure 4.5A.7</w:t>
            </w:r>
          </w:p>
        </w:tc>
        <w:tc>
          <w:tcPr>
            <w:tcW w:w="415" w:type="dxa"/>
            <w:gridSpan w:val="2"/>
            <w:shd w:val="solid" w:color="FFFFFF" w:fill="auto"/>
          </w:tcPr>
          <w:p w14:paraId="494BE4C8" w14:textId="77777777" w:rsidR="00DC2D22" w:rsidRPr="000749E2" w:rsidRDefault="00DC2D22" w:rsidP="005076D8">
            <w:pPr>
              <w:pStyle w:val="TAL"/>
            </w:pPr>
            <w:r w:rsidRPr="000749E2">
              <w:t>F</w:t>
            </w:r>
          </w:p>
        </w:tc>
        <w:tc>
          <w:tcPr>
            <w:tcW w:w="708" w:type="dxa"/>
            <w:gridSpan w:val="2"/>
            <w:shd w:val="solid" w:color="FFFFFF" w:fill="auto"/>
          </w:tcPr>
          <w:p w14:paraId="7F94AF1C" w14:textId="77777777" w:rsidR="00DC2D22" w:rsidRPr="000749E2" w:rsidRDefault="00DC2D22" w:rsidP="005076D8">
            <w:pPr>
              <w:pStyle w:val="TAL"/>
            </w:pPr>
            <w:r w:rsidRPr="000749E2">
              <w:t>10.2.0</w:t>
            </w:r>
          </w:p>
        </w:tc>
        <w:tc>
          <w:tcPr>
            <w:tcW w:w="708" w:type="dxa"/>
            <w:gridSpan w:val="2"/>
            <w:shd w:val="solid" w:color="FFFFFF" w:fill="auto"/>
          </w:tcPr>
          <w:p w14:paraId="060EB8F1" w14:textId="77777777" w:rsidR="00DC2D22" w:rsidRPr="000749E2" w:rsidRDefault="00DC2D22" w:rsidP="005076D8">
            <w:pPr>
              <w:pStyle w:val="TAL"/>
            </w:pPr>
            <w:r w:rsidRPr="000749E2">
              <w:t>10.3.0</w:t>
            </w:r>
          </w:p>
        </w:tc>
        <w:tc>
          <w:tcPr>
            <w:tcW w:w="1033" w:type="dxa"/>
            <w:gridSpan w:val="2"/>
            <w:shd w:val="solid" w:color="FFFFFF" w:fill="auto"/>
          </w:tcPr>
          <w:p w14:paraId="7DD99B16" w14:textId="77777777" w:rsidR="00DC2D22" w:rsidRPr="000749E2" w:rsidRDefault="00DC2D22" w:rsidP="005076D8">
            <w:pPr>
              <w:pStyle w:val="TAL"/>
            </w:pPr>
            <w:r w:rsidRPr="000749E2">
              <w:t>R5-125530</w:t>
            </w:r>
          </w:p>
        </w:tc>
      </w:tr>
      <w:tr w:rsidR="00DC2D22" w:rsidRPr="000749E2" w14:paraId="2A000AE7" w14:textId="77777777" w:rsidTr="001C22E1">
        <w:trPr>
          <w:gridAfter w:val="1"/>
          <w:wAfter w:w="21" w:type="dxa"/>
          <w:jc w:val="center"/>
        </w:trPr>
        <w:tc>
          <w:tcPr>
            <w:tcW w:w="638" w:type="dxa"/>
            <w:gridSpan w:val="2"/>
            <w:shd w:val="solid" w:color="FFFFFF" w:fill="auto"/>
          </w:tcPr>
          <w:p w14:paraId="77947EB4" w14:textId="77777777" w:rsidR="00DC2D22" w:rsidRPr="000749E2" w:rsidRDefault="00DC2D22" w:rsidP="005076D8">
            <w:pPr>
              <w:pStyle w:val="TAL"/>
            </w:pPr>
            <w:r w:rsidRPr="000749E2">
              <w:t>RP#58</w:t>
            </w:r>
          </w:p>
        </w:tc>
        <w:tc>
          <w:tcPr>
            <w:tcW w:w="1134" w:type="dxa"/>
            <w:gridSpan w:val="2"/>
            <w:shd w:val="solid" w:color="FFFFFF" w:fill="auto"/>
          </w:tcPr>
          <w:p w14:paraId="16CDBB06" w14:textId="77777777" w:rsidR="00DC2D22" w:rsidRPr="000749E2" w:rsidRDefault="00DC2D22" w:rsidP="005076D8">
            <w:pPr>
              <w:pStyle w:val="TAL"/>
            </w:pPr>
            <w:r w:rsidRPr="000749E2">
              <w:t>RP-121659</w:t>
            </w:r>
          </w:p>
        </w:tc>
        <w:tc>
          <w:tcPr>
            <w:tcW w:w="567" w:type="dxa"/>
            <w:gridSpan w:val="2"/>
            <w:shd w:val="solid" w:color="FFFFFF" w:fill="auto"/>
          </w:tcPr>
          <w:p w14:paraId="6D8CA3ED" w14:textId="77777777" w:rsidR="00DC2D22" w:rsidRPr="000749E2" w:rsidRDefault="00DC2D22" w:rsidP="005076D8">
            <w:pPr>
              <w:pStyle w:val="TAL"/>
            </w:pPr>
            <w:r w:rsidRPr="000749E2">
              <w:t>0367</w:t>
            </w:r>
          </w:p>
        </w:tc>
        <w:tc>
          <w:tcPr>
            <w:tcW w:w="426" w:type="dxa"/>
            <w:gridSpan w:val="2"/>
            <w:shd w:val="solid" w:color="FFFFFF" w:fill="auto"/>
          </w:tcPr>
          <w:p w14:paraId="4779B7A1" w14:textId="77777777" w:rsidR="00DC2D22" w:rsidRPr="000749E2" w:rsidRDefault="00DC2D22" w:rsidP="005076D8">
            <w:pPr>
              <w:pStyle w:val="TAL"/>
            </w:pPr>
            <w:r w:rsidRPr="000749E2">
              <w:t>-</w:t>
            </w:r>
          </w:p>
        </w:tc>
        <w:tc>
          <w:tcPr>
            <w:tcW w:w="4062" w:type="dxa"/>
            <w:gridSpan w:val="2"/>
            <w:shd w:val="solid" w:color="FFFFFF" w:fill="auto"/>
          </w:tcPr>
          <w:p w14:paraId="23867122" w14:textId="77777777" w:rsidR="00DC2D22" w:rsidRPr="000749E2" w:rsidRDefault="00DC2D22" w:rsidP="005076D8">
            <w:pPr>
              <w:pStyle w:val="TAL"/>
            </w:pPr>
            <w:r w:rsidRPr="000749E2">
              <w:t>Update of default ROUTING AREA UPDATE REQUEST message</w:t>
            </w:r>
          </w:p>
        </w:tc>
        <w:tc>
          <w:tcPr>
            <w:tcW w:w="415" w:type="dxa"/>
            <w:gridSpan w:val="2"/>
            <w:shd w:val="solid" w:color="FFFFFF" w:fill="auto"/>
          </w:tcPr>
          <w:p w14:paraId="77AEF06D" w14:textId="77777777" w:rsidR="00DC2D22" w:rsidRPr="000749E2" w:rsidRDefault="00DC2D22" w:rsidP="005076D8">
            <w:pPr>
              <w:pStyle w:val="TAL"/>
            </w:pPr>
            <w:r w:rsidRPr="000749E2">
              <w:t>F</w:t>
            </w:r>
          </w:p>
        </w:tc>
        <w:tc>
          <w:tcPr>
            <w:tcW w:w="708" w:type="dxa"/>
            <w:gridSpan w:val="2"/>
            <w:shd w:val="solid" w:color="FFFFFF" w:fill="auto"/>
          </w:tcPr>
          <w:p w14:paraId="0D4A85F4" w14:textId="77777777" w:rsidR="00DC2D22" w:rsidRPr="000749E2" w:rsidRDefault="00DC2D22" w:rsidP="005076D8">
            <w:pPr>
              <w:pStyle w:val="TAL"/>
            </w:pPr>
            <w:r w:rsidRPr="000749E2">
              <w:t>10.2.0</w:t>
            </w:r>
          </w:p>
        </w:tc>
        <w:tc>
          <w:tcPr>
            <w:tcW w:w="708" w:type="dxa"/>
            <w:gridSpan w:val="2"/>
            <w:shd w:val="solid" w:color="FFFFFF" w:fill="auto"/>
          </w:tcPr>
          <w:p w14:paraId="7F019AF5" w14:textId="77777777" w:rsidR="00DC2D22" w:rsidRPr="000749E2" w:rsidRDefault="00DC2D22" w:rsidP="005076D8">
            <w:pPr>
              <w:pStyle w:val="TAL"/>
            </w:pPr>
            <w:r w:rsidRPr="000749E2">
              <w:t>10.3.0</w:t>
            </w:r>
          </w:p>
        </w:tc>
        <w:tc>
          <w:tcPr>
            <w:tcW w:w="1033" w:type="dxa"/>
            <w:gridSpan w:val="2"/>
            <w:shd w:val="solid" w:color="FFFFFF" w:fill="auto"/>
          </w:tcPr>
          <w:p w14:paraId="7BA2A77B" w14:textId="77777777" w:rsidR="00DC2D22" w:rsidRPr="000749E2" w:rsidRDefault="00DC2D22" w:rsidP="005076D8">
            <w:pPr>
              <w:pStyle w:val="TAL"/>
            </w:pPr>
            <w:r w:rsidRPr="000749E2">
              <w:t>R5-125545</w:t>
            </w:r>
          </w:p>
        </w:tc>
      </w:tr>
      <w:tr w:rsidR="00DC2D22" w:rsidRPr="000749E2" w14:paraId="51DE4537" w14:textId="77777777" w:rsidTr="001C22E1">
        <w:trPr>
          <w:gridAfter w:val="1"/>
          <w:wAfter w:w="21" w:type="dxa"/>
          <w:jc w:val="center"/>
        </w:trPr>
        <w:tc>
          <w:tcPr>
            <w:tcW w:w="638" w:type="dxa"/>
            <w:gridSpan w:val="2"/>
            <w:shd w:val="solid" w:color="FFFFFF" w:fill="auto"/>
          </w:tcPr>
          <w:p w14:paraId="5EAF0513" w14:textId="77777777" w:rsidR="00DC2D22" w:rsidRPr="000749E2" w:rsidRDefault="00DC2D22" w:rsidP="005076D8">
            <w:pPr>
              <w:pStyle w:val="TAL"/>
            </w:pPr>
            <w:r w:rsidRPr="000749E2">
              <w:t>RP#58</w:t>
            </w:r>
          </w:p>
        </w:tc>
        <w:tc>
          <w:tcPr>
            <w:tcW w:w="1134" w:type="dxa"/>
            <w:gridSpan w:val="2"/>
            <w:shd w:val="solid" w:color="FFFFFF" w:fill="auto"/>
          </w:tcPr>
          <w:p w14:paraId="7B629CD7" w14:textId="77777777" w:rsidR="00DC2D22" w:rsidRPr="000749E2" w:rsidRDefault="00DC2D22" w:rsidP="005076D8">
            <w:pPr>
              <w:pStyle w:val="TAL"/>
            </w:pPr>
            <w:r w:rsidRPr="000749E2">
              <w:t>RP-121690</w:t>
            </w:r>
          </w:p>
        </w:tc>
        <w:tc>
          <w:tcPr>
            <w:tcW w:w="567" w:type="dxa"/>
            <w:gridSpan w:val="2"/>
            <w:shd w:val="solid" w:color="FFFFFF" w:fill="auto"/>
          </w:tcPr>
          <w:p w14:paraId="1127D660" w14:textId="77777777" w:rsidR="00DC2D22" w:rsidRPr="000749E2" w:rsidRDefault="00DC2D22" w:rsidP="005076D8">
            <w:pPr>
              <w:pStyle w:val="TAL"/>
            </w:pPr>
            <w:r w:rsidRPr="000749E2">
              <w:t>0368</w:t>
            </w:r>
          </w:p>
        </w:tc>
        <w:tc>
          <w:tcPr>
            <w:tcW w:w="426" w:type="dxa"/>
            <w:gridSpan w:val="2"/>
            <w:shd w:val="solid" w:color="FFFFFF" w:fill="auto"/>
          </w:tcPr>
          <w:p w14:paraId="4057D480" w14:textId="77777777" w:rsidR="00DC2D22" w:rsidRPr="000749E2" w:rsidRDefault="00DC2D22" w:rsidP="005076D8">
            <w:pPr>
              <w:pStyle w:val="TAL"/>
            </w:pPr>
            <w:r w:rsidRPr="000749E2">
              <w:t>-</w:t>
            </w:r>
          </w:p>
        </w:tc>
        <w:tc>
          <w:tcPr>
            <w:tcW w:w="4062" w:type="dxa"/>
            <w:gridSpan w:val="2"/>
            <w:shd w:val="solid" w:color="FFFFFF" w:fill="auto"/>
          </w:tcPr>
          <w:p w14:paraId="0480121D" w14:textId="77777777" w:rsidR="00DC2D22" w:rsidRPr="000749E2" w:rsidRDefault="00DC2D22" w:rsidP="005076D8">
            <w:pPr>
              <w:pStyle w:val="TAL"/>
            </w:pPr>
            <w:r w:rsidRPr="000749E2">
              <w:t>CA_38: Addition of new test frequency for CA band 38</w:t>
            </w:r>
          </w:p>
        </w:tc>
        <w:tc>
          <w:tcPr>
            <w:tcW w:w="415" w:type="dxa"/>
            <w:gridSpan w:val="2"/>
            <w:shd w:val="solid" w:color="FFFFFF" w:fill="auto"/>
          </w:tcPr>
          <w:p w14:paraId="40438D52" w14:textId="77777777" w:rsidR="00DC2D22" w:rsidRPr="000749E2" w:rsidRDefault="00DC2D22" w:rsidP="005076D8">
            <w:pPr>
              <w:pStyle w:val="TAL"/>
            </w:pPr>
            <w:r w:rsidRPr="000749E2">
              <w:t>F</w:t>
            </w:r>
          </w:p>
        </w:tc>
        <w:tc>
          <w:tcPr>
            <w:tcW w:w="708" w:type="dxa"/>
            <w:gridSpan w:val="2"/>
            <w:shd w:val="solid" w:color="FFFFFF" w:fill="auto"/>
          </w:tcPr>
          <w:p w14:paraId="7A9151C3" w14:textId="77777777" w:rsidR="00DC2D22" w:rsidRPr="000749E2" w:rsidRDefault="00DC2D22" w:rsidP="005076D8">
            <w:pPr>
              <w:pStyle w:val="TAL"/>
            </w:pPr>
            <w:r w:rsidRPr="000749E2">
              <w:t>10.2.0</w:t>
            </w:r>
          </w:p>
        </w:tc>
        <w:tc>
          <w:tcPr>
            <w:tcW w:w="708" w:type="dxa"/>
            <w:gridSpan w:val="2"/>
            <w:shd w:val="solid" w:color="FFFFFF" w:fill="auto"/>
          </w:tcPr>
          <w:p w14:paraId="33FA90EA" w14:textId="77777777" w:rsidR="00DC2D22" w:rsidRPr="000749E2" w:rsidRDefault="00DC2D22" w:rsidP="005076D8">
            <w:pPr>
              <w:pStyle w:val="TAL"/>
            </w:pPr>
            <w:r w:rsidRPr="000749E2">
              <w:t>10.3.0</w:t>
            </w:r>
          </w:p>
        </w:tc>
        <w:tc>
          <w:tcPr>
            <w:tcW w:w="1033" w:type="dxa"/>
            <w:gridSpan w:val="2"/>
            <w:shd w:val="solid" w:color="FFFFFF" w:fill="auto"/>
          </w:tcPr>
          <w:p w14:paraId="2E962A37" w14:textId="77777777" w:rsidR="00DC2D22" w:rsidRPr="000749E2" w:rsidRDefault="00DC2D22" w:rsidP="005076D8">
            <w:pPr>
              <w:pStyle w:val="TAL"/>
            </w:pPr>
            <w:r w:rsidRPr="000749E2">
              <w:t>R5-125573</w:t>
            </w:r>
          </w:p>
        </w:tc>
      </w:tr>
      <w:tr w:rsidR="00DC2D22" w:rsidRPr="000749E2" w14:paraId="1A1ADE58" w14:textId="77777777" w:rsidTr="001C22E1">
        <w:trPr>
          <w:gridAfter w:val="1"/>
          <w:wAfter w:w="21" w:type="dxa"/>
          <w:jc w:val="center"/>
        </w:trPr>
        <w:tc>
          <w:tcPr>
            <w:tcW w:w="638" w:type="dxa"/>
            <w:gridSpan w:val="2"/>
            <w:shd w:val="solid" w:color="FFFFFF" w:fill="auto"/>
          </w:tcPr>
          <w:p w14:paraId="57122286" w14:textId="77777777" w:rsidR="00DC2D22" w:rsidRPr="000749E2" w:rsidRDefault="00DC2D22" w:rsidP="005076D8">
            <w:pPr>
              <w:pStyle w:val="TAL"/>
            </w:pPr>
            <w:r w:rsidRPr="000749E2">
              <w:t>RP#58</w:t>
            </w:r>
          </w:p>
        </w:tc>
        <w:tc>
          <w:tcPr>
            <w:tcW w:w="1134" w:type="dxa"/>
            <w:gridSpan w:val="2"/>
            <w:shd w:val="solid" w:color="FFFFFF" w:fill="auto"/>
          </w:tcPr>
          <w:p w14:paraId="6DC35CD2" w14:textId="77777777" w:rsidR="00DC2D22" w:rsidRPr="000749E2" w:rsidRDefault="00DC2D22" w:rsidP="005076D8">
            <w:pPr>
              <w:pStyle w:val="TAL"/>
            </w:pPr>
            <w:r w:rsidRPr="000749E2">
              <w:t>RP-121689</w:t>
            </w:r>
          </w:p>
        </w:tc>
        <w:tc>
          <w:tcPr>
            <w:tcW w:w="567" w:type="dxa"/>
            <w:gridSpan w:val="2"/>
            <w:shd w:val="solid" w:color="FFFFFF" w:fill="auto"/>
          </w:tcPr>
          <w:p w14:paraId="7ACCE4F0" w14:textId="77777777" w:rsidR="00DC2D22" w:rsidRPr="000749E2" w:rsidRDefault="00DC2D22" w:rsidP="005076D8">
            <w:pPr>
              <w:pStyle w:val="TAL"/>
            </w:pPr>
            <w:r w:rsidRPr="000749E2">
              <w:t>0369</w:t>
            </w:r>
          </w:p>
        </w:tc>
        <w:tc>
          <w:tcPr>
            <w:tcW w:w="426" w:type="dxa"/>
            <w:gridSpan w:val="2"/>
            <w:shd w:val="solid" w:color="FFFFFF" w:fill="auto"/>
          </w:tcPr>
          <w:p w14:paraId="2177C6BF" w14:textId="77777777" w:rsidR="00DC2D22" w:rsidRPr="000749E2" w:rsidRDefault="00DC2D22" w:rsidP="005076D8">
            <w:pPr>
              <w:pStyle w:val="TAL"/>
            </w:pPr>
            <w:r w:rsidRPr="000749E2">
              <w:t>-</w:t>
            </w:r>
          </w:p>
        </w:tc>
        <w:tc>
          <w:tcPr>
            <w:tcW w:w="4062" w:type="dxa"/>
            <w:gridSpan w:val="2"/>
            <w:shd w:val="solid" w:color="FFFFFF" w:fill="auto"/>
          </w:tcPr>
          <w:p w14:paraId="0B105519" w14:textId="77777777" w:rsidR="00DC2D22" w:rsidRPr="000749E2" w:rsidRDefault="00DC2D22" w:rsidP="005076D8">
            <w:pPr>
              <w:pStyle w:val="TAL"/>
            </w:pPr>
            <w:r w:rsidRPr="000749E2">
              <w:t>Addition of Band 28 definition</w:t>
            </w:r>
          </w:p>
        </w:tc>
        <w:tc>
          <w:tcPr>
            <w:tcW w:w="415" w:type="dxa"/>
            <w:gridSpan w:val="2"/>
            <w:shd w:val="solid" w:color="FFFFFF" w:fill="auto"/>
          </w:tcPr>
          <w:p w14:paraId="0C9D4D0B" w14:textId="77777777" w:rsidR="00DC2D22" w:rsidRPr="000749E2" w:rsidRDefault="00DC2D22" w:rsidP="005076D8">
            <w:pPr>
              <w:pStyle w:val="TAL"/>
            </w:pPr>
            <w:r w:rsidRPr="000749E2">
              <w:t>F</w:t>
            </w:r>
          </w:p>
        </w:tc>
        <w:tc>
          <w:tcPr>
            <w:tcW w:w="708" w:type="dxa"/>
            <w:gridSpan w:val="2"/>
            <w:shd w:val="solid" w:color="FFFFFF" w:fill="auto"/>
          </w:tcPr>
          <w:p w14:paraId="09A151E0" w14:textId="77777777" w:rsidR="00DC2D22" w:rsidRPr="000749E2" w:rsidRDefault="00DC2D22" w:rsidP="005076D8">
            <w:pPr>
              <w:pStyle w:val="TAL"/>
            </w:pPr>
            <w:r w:rsidRPr="000749E2">
              <w:t>10.2.0</w:t>
            </w:r>
          </w:p>
        </w:tc>
        <w:tc>
          <w:tcPr>
            <w:tcW w:w="708" w:type="dxa"/>
            <w:gridSpan w:val="2"/>
            <w:shd w:val="solid" w:color="FFFFFF" w:fill="auto"/>
          </w:tcPr>
          <w:p w14:paraId="0CCEBEAB" w14:textId="77777777" w:rsidR="00DC2D22" w:rsidRPr="000749E2" w:rsidRDefault="00DC2D22" w:rsidP="005076D8">
            <w:pPr>
              <w:pStyle w:val="TAL"/>
            </w:pPr>
            <w:r w:rsidRPr="000749E2">
              <w:t>10.3.0</w:t>
            </w:r>
          </w:p>
        </w:tc>
        <w:tc>
          <w:tcPr>
            <w:tcW w:w="1033" w:type="dxa"/>
            <w:gridSpan w:val="2"/>
            <w:shd w:val="solid" w:color="FFFFFF" w:fill="auto"/>
          </w:tcPr>
          <w:p w14:paraId="727553C0" w14:textId="77777777" w:rsidR="00DC2D22" w:rsidRPr="000749E2" w:rsidRDefault="00DC2D22" w:rsidP="005076D8">
            <w:pPr>
              <w:pStyle w:val="TAL"/>
            </w:pPr>
            <w:r w:rsidRPr="000749E2">
              <w:t>R5-125778</w:t>
            </w:r>
          </w:p>
        </w:tc>
      </w:tr>
      <w:tr w:rsidR="00DC2D22" w:rsidRPr="000749E2" w14:paraId="615D4ACA" w14:textId="77777777" w:rsidTr="001C22E1">
        <w:trPr>
          <w:gridAfter w:val="1"/>
          <w:wAfter w:w="21" w:type="dxa"/>
          <w:jc w:val="center"/>
        </w:trPr>
        <w:tc>
          <w:tcPr>
            <w:tcW w:w="638" w:type="dxa"/>
            <w:gridSpan w:val="2"/>
            <w:shd w:val="solid" w:color="FFFFFF" w:fill="auto"/>
          </w:tcPr>
          <w:p w14:paraId="13D09789" w14:textId="77777777" w:rsidR="00DC2D22" w:rsidRPr="000749E2" w:rsidRDefault="00DC2D22" w:rsidP="005076D8">
            <w:pPr>
              <w:pStyle w:val="TAL"/>
            </w:pPr>
            <w:r w:rsidRPr="000749E2">
              <w:t>RP#58</w:t>
            </w:r>
          </w:p>
        </w:tc>
        <w:tc>
          <w:tcPr>
            <w:tcW w:w="1134" w:type="dxa"/>
            <w:gridSpan w:val="2"/>
            <w:shd w:val="solid" w:color="FFFFFF" w:fill="auto"/>
          </w:tcPr>
          <w:p w14:paraId="445213C6" w14:textId="77777777" w:rsidR="00DC2D22" w:rsidRPr="000749E2" w:rsidRDefault="00DC2D22" w:rsidP="005076D8">
            <w:pPr>
              <w:pStyle w:val="TAL"/>
            </w:pPr>
            <w:r w:rsidRPr="000749E2">
              <w:t>RP-121685</w:t>
            </w:r>
          </w:p>
        </w:tc>
        <w:tc>
          <w:tcPr>
            <w:tcW w:w="567" w:type="dxa"/>
            <w:gridSpan w:val="2"/>
            <w:shd w:val="solid" w:color="FFFFFF" w:fill="auto"/>
          </w:tcPr>
          <w:p w14:paraId="1BCD64D4" w14:textId="77777777" w:rsidR="00DC2D22" w:rsidRPr="000749E2" w:rsidRDefault="00DC2D22" w:rsidP="005076D8">
            <w:pPr>
              <w:pStyle w:val="TAL"/>
            </w:pPr>
            <w:r w:rsidRPr="000749E2">
              <w:t>0370</w:t>
            </w:r>
          </w:p>
        </w:tc>
        <w:tc>
          <w:tcPr>
            <w:tcW w:w="426" w:type="dxa"/>
            <w:gridSpan w:val="2"/>
            <w:shd w:val="solid" w:color="FFFFFF" w:fill="auto"/>
          </w:tcPr>
          <w:p w14:paraId="31A1E0F3" w14:textId="77777777" w:rsidR="00DC2D22" w:rsidRPr="000749E2" w:rsidRDefault="00DC2D22" w:rsidP="005076D8">
            <w:pPr>
              <w:pStyle w:val="TAL"/>
            </w:pPr>
            <w:r w:rsidRPr="000749E2">
              <w:t>-</w:t>
            </w:r>
          </w:p>
        </w:tc>
        <w:tc>
          <w:tcPr>
            <w:tcW w:w="4062" w:type="dxa"/>
            <w:gridSpan w:val="2"/>
            <w:shd w:val="solid" w:color="FFFFFF" w:fill="auto"/>
          </w:tcPr>
          <w:p w14:paraId="2A3F8C24" w14:textId="77777777" w:rsidR="00DC2D22" w:rsidRPr="000749E2" w:rsidRDefault="00DC2D22" w:rsidP="005076D8">
            <w:pPr>
              <w:pStyle w:val="TAL"/>
            </w:pPr>
            <w:r w:rsidRPr="000749E2">
              <w:t xml:space="preserve">Add generic procedure for IMS MO speech and </w:t>
            </w:r>
            <w:proofErr w:type="spellStart"/>
            <w:r w:rsidRPr="000749E2">
              <w:t>aSRVCC</w:t>
            </w:r>
            <w:proofErr w:type="spellEnd"/>
          </w:p>
        </w:tc>
        <w:tc>
          <w:tcPr>
            <w:tcW w:w="415" w:type="dxa"/>
            <w:gridSpan w:val="2"/>
            <w:shd w:val="solid" w:color="FFFFFF" w:fill="auto"/>
          </w:tcPr>
          <w:p w14:paraId="62F00DF4" w14:textId="77777777" w:rsidR="00DC2D22" w:rsidRPr="000749E2" w:rsidRDefault="00DC2D22" w:rsidP="005076D8">
            <w:pPr>
              <w:pStyle w:val="TAL"/>
            </w:pPr>
            <w:r w:rsidRPr="000749E2">
              <w:t>F</w:t>
            </w:r>
          </w:p>
        </w:tc>
        <w:tc>
          <w:tcPr>
            <w:tcW w:w="708" w:type="dxa"/>
            <w:gridSpan w:val="2"/>
            <w:shd w:val="solid" w:color="FFFFFF" w:fill="auto"/>
          </w:tcPr>
          <w:p w14:paraId="2E54316B" w14:textId="77777777" w:rsidR="00DC2D22" w:rsidRPr="000749E2" w:rsidRDefault="00DC2D22" w:rsidP="005076D8">
            <w:pPr>
              <w:pStyle w:val="TAL"/>
            </w:pPr>
            <w:r w:rsidRPr="000749E2">
              <w:t>10.2.0</w:t>
            </w:r>
          </w:p>
        </w:tc>
        <w:tc>
          <w:tcPr>
            <w:tcW w:w="708" w:type="dxa"/>
            <w:gridSpan w:val="2"/>
            <w:shd w:val="solid" w:color="FFFFFF" w:fill="auto"/>
          </w:tcPr>
          <w:p w14:paraId="6EF89F4C" w14:textId="77777777" w:rsidR="00DC2D22" w:rsidRPr="000749E2" w:rsidRDefault="00DC2D22" w:rsidP="005076D8">
            <w:pPr>
              <w:pStyle w:val="TAL"/>
            </w:pPr>
            <w:r w:rsidRPr="000749E2">
              <w:t>10.3.0</w:t>
            </w:r>
          </w:p>
        </w:tc>
        <w:tc>
          <w:tcPr>
            <w:tcW w:w="1033" w:type="dxa"/>
            <w:gridSpan w:val="2"/>
            <w:shd w:val="solid" w:color="FFFFFF" w:fill="auto"/>
          </w:tcPr>
          <w:p w14:paraId="5304271C" w14:textId="77777777" w:rsidR="00DC2D22" w:rsidRPr="000749E2" w:rsidRDefault="00DC2D22" w:rsidP="005076D8">
            <w:pPr>
              <w:pStyle w:val="TAL"/>
            </w:pPr>
            <w:r w:rsidRPr="000749E2">
              <w:t>R5-125792</w:t>
            </w:r>
          </w:p>
        </w:tc>
      </w:tr>
      <w:tr w:rsidR="00DC2D22" w:rsidRPr="000749E2" w14:paraId="4B38C0AB" w14:textId="77777777" w:rsidTr="001C22E1">
        <w:trPr>
          <w:gridAfter w:val="1"/>
          <w:wAfter w:w="21" w:type="dxa"/>
          <w:jc w:val="center"/>
        </w:trPr>
        <w:tc>
          <w:tcPr>
            <w:tcW w:w="638" w:type="dxa"/>
            <w:gridSpan w:val="2"/>
            <w:shd w:val="solid" w:color="FFFFFF" w:fill="auto"/>
          </w:tcPr>
          <w:p w14:paraId="530B1D9E" w14:textId="77777777" w:rsidR="00DC2D22" w:rsidRPr="000749E2" w:rsidRDefault="00DC2D22" w:rsidP="005076D8">
            <w:pPr>
              <w:pStyle w:val="TAL"/>
            </w:pPr>
            <w:r w:rsidRPr="000749E2">
              <w:t>RP#58</w:t>
            </w:r>
          </w:p>
        </w:tc>
        <w:tc>
          <w:tcPr>
            <w:tcW w:w="1134" w:type="dxa"/>
            <w:gridSpan w:val="2"/>
            <w:shd w:val="solid" w:color="FFFFFF" w:fill="auto"/>
          </w:tcPr>
          <w:p w14:paraId="6C7C285D" w14:textId="77777777" w:rsidR="00DC2D22" w:rsidRPr="000749E2" w:rsidRDefault="00DC2D22" w:rsidP="005076D8">
            <w:pPr>
              <w:pStyle w:val="TAL"/>
            </w:pPr>
            <w:r w:rsidRPr="000749E2">
              <w:t>RP-121677</w:t>
            </w:r>
          </w:p>
        </w:tc>
        <w:tc>
          <w:tcPr>
            <w:tcW w:w="567" w:type="dxa"/>
            <w:gridSpan w:val="2"/>
            <w:shd w:val="solid" w:color="FFFFFF" w:fill="auto"/>
          </w:tcPr>
          <w:p w14:paraId="72255C30" w14:textId="77777777" w:rsidR="00DC2D22" w:rsidRPr="000749E2" w:rsidRDefault="00DC2D22" w:rsidP="005076D8">
            <w:pPr>
              <w:pStyle w:val="TAL"/>
            </w:pPr>
            <w:r w:rsidRPr="000749E2">
              <w:t>0371</w:t>
            </w:r>
          </w:p>
        </w:tc>
        <w:tc>
          <w:tcPr>
            <w:tcW w:w="426" w:type="dxa"/>
            <w:gridSpan w:val="2"/>
            <w:shd w:val="solid" w:color="FFFFFF" w:fill="auto"/>
          </w:tcPr>
          <w:p w14:paraId="1E4E8690" w14:textId="77777777" w:rsidR="00DC2D22" w:rsidRPr="000749E2" w:rsidRDefault="00DC2D22" w:rsidP="005076D8">
            <w:pPr>
              <w:pStyle w:val="TAL"/>
            </w:pPr>
            <w:r w:rsidRPr="000749E2">
              <w:t>-</w:t>
            </w:r>
          </w:p>
        </w:tc>
        <w:tc>
          <w:tcPr>
            <w:tcW w:w="4062" w:type="dxa"/>
            <w:gridSpan w:val="2"/>
            <w:shd w:val="solid" w:color="FFFFFF" w:fill="auto"/>
          </w:tcPr>
          <w:p w14:paraId="458D1628" w14:textId="77777777" w:rsidR="00DC2D22" w:rsidRPr="000749E2" w:rsidRDefault="00DC2D22" w:rsidP="005076D8">
            <w:pPr>
              <w:pStyle w:val="TAL"/>
            </w:pPr>
            <w:r w:rsidRPr="000749E2">
              <w:t>Modification to state 3A-RF-CA initial conditions of clause 5.2A.4</w:t>
            </w:r>
          </w:p>
        </w:tc>
        <w:tc>
          <w:tcPr>
            <w:tcW w:w="415" w:type="dxa"/>
            <w:gridSpan w:val="2"/>
            <w:shd w:val="solid" w:color="FFFFFF" w:fill="auto"/>
          </w:tcPr>
          <w:p w14:paraId="5097E02F" w14:textId="77777777" w:rsidR="00DC2D22" w:rsidRPr="000749E2" w:rsidRDefault="00DC2D22" w:rsidP="005076D8">
            <w:pPr>
              <w:pStyle w:val="TAL"/>
            </w:pPr>
            <w:r w:rsidRPr="000749E2">
              <w:t>F</w:t>
            </w:r>
          </w:p>
        </w:tc>
        <w:tc>
          <w:tcPr>
            <w:tcW w:w="708" w:type="dxa"/>
            <w:gridSpan w:val="2"/>
            <w:shd w:val="solid" w:color="FFFFFF" w:fill="auto"/>
          </w:tcPr>
          <w:p w14:paraId="6D805B3D" w14:textId="77777777" w:rsidR="00DC2D22" w:rsidRPr="000749E2" w:rsidRDefault="00DC2D22" w:rsidP="005076D8">
            <w:pPr>
              <w:pStyle w:val="TAL"/>
            </w:pPr>
            <w:r w:rsidRPr="000749E2">
              <w:t>10.2.0</w:t>
            </w:r>
          </w:p>
        </w:tc>
        <w:tc>
          <w:tcPr>
            <w:tcW w:w="708" w:type="dxa"/>
            <w:gridSpan w:val="2"/>
            <w:shd w:val="solid" w:color="FFFFFF" w:fill="auto"/>
          </w:tcPr>
          <w:p w14:paraId="70393023" w14:textId="77777777" w:rsidR="00DC2D22" w:rsidRPr="000749E2" w:rsidRDefault="00DC2D22" w:rsidP="005076D8">
            <w:pPr>
              <w:pStyle w:val="TAL"/>
            </w:pPr>
            <w:r w:rsidRPr="000749E2">
              <w:t>10.3.0</w:t>
            </w:r>
          </w:p>
        </w:tc>
        <w:tc>
          <w:tcPr>
            <w:tcW w:w="1033" w:type="dxa"/>
            <w:gridSpan w:val="2"/>
            <w:shd w:val="solid" w:color="FFFFFF" w:fill="auto"/>
          </w:tcPr>
          <w:p w14:paraId="5CF8AE04" w14:textId="77777777" w:rsidR="00DC2D22" w:rsidRPr="000749E2" w:rsidRDefault="00DC2D22" w:rsidP="005076D8">
            <w:pPr>
              <w:pStyle w:val="TAL"/>
            </w:pPr>
            <w:r w:rsidRPr="000749E2">
              <w:t>R5-125800</w:t>
            </w:r>
          </w:p>
        </w:tc>
      </w:tr>
      <w:tr w:rsidR="00DC2D22" w:rsidRPr="000749E2" w14:paraId="6AFBB5B7" w14:textId="77777777" w:rsidTr="001C22E1">
        <w:trPr>
          <w:gridAfter w:val="1"/>
          <w:wAfter w:w="21" w:type="dxa"/>
          <w:jc w:val="center"/>
        </w:trPr>
        <w:tc>
          <w:tcPr>
            <w:tcW w:w="638" w:type="dxa"/>
            <w:gridSpan w:val="2"/>
            <w:shd w:val="solid" w:color="FFFFFF" w:fill="auto"/>
          </w:tcPr>
          <w:p w14:paraId="5B444B91" w14:textId="77777777" w:rsidR="00DC2D22" w:rsidRPr="000749E2" w:rsidRDefault="00DC2D22" w:rsidP="005076D8">
            <w:pPr>
              <w:pStyle w:val="TAL"/>
            </w:pPr>
            <w:r w:rsidRPr="000749E2">
              <w:t>RP#58</w:t>
            </w:r>
          </w:p>
        </w:tc>
        <w:tc>
          <w:tcPr>
            <w:tcW w:w="1134" w:type="dxa"/>
            <w:gridSpan w:val="2"/>
            <w:shd w:val="solid" w:color="FFFFFF" w:fill="auto"/>
          </w:tcPr>
          <w:p w14:paraId="6613E5A5" w14:textId="77777777" w:rsidR="00DC2D22" w:rsidRPr="000749E2" w:rsidRDefault="00DC2D22" w:rsidP="005076D8">
            <w:pPr>
              <w:pStyle w:val="TAL"/>
            </w:pPr>
            <w:r w:rsidRPr="000749E2">
              <w:t>RP-121688</w:t>
            </w:r>
          </w:p>
        </w:tc>
        <w:tc>
          <w:tcPr>
            <w:tcW w:w="567" w:type="dxa"/>
            <w:gridSpan w:val="2"/>
            <w:shd w:val="solid" w:color="FFFFFF" w:fill="auto"/>
          </w:tcPr>
          <w:p w14:paraId="245DE155" w14:textId="77777777" w:rsidR="00DC2D22" w:rsidRPr="000749E2" w:rsidRDefault="00DC2D22" w:rsidP="005076D8">
            <w:pPr>
              <w:pStyle w:val="TAL"/>
            </w:pPr>
            <w:r w:rsidRPr="000749E2">
              <w:t>0372</w:t>
            </w:r>
          </w:p>
        </w:tc>
        <w:tc>
          <w:tcPr>
            <w:tcW w:w="426" w:type="dxa"/>
            <w:gridSpan w:val="2"/>
            <w:shd w:val="solid" w:color="FFFFFF" w:fill="auto"/>
          </w:tcPr>
          <w:p w14:paraId="409A2D0E" w14:textId="77777777" w:rsidR="00DC2D22" w:rsidRPr="000749E2" w:rsidRDefault="00DC2D22" w:rsidP="005076D8">
            <w:pPr>
              <w:pStyle w:val="TAL"/>
            </w:pPr>
            <w:r w:rsidRPr="000749E2">
              <w:t>-</w:t>
            </w:r>
          </w:p>
        </w:tc>
        <w:tc>
          <w:tcPr>
            <w:tcW w:w="4062" w:type="dxa"/>
            <w:gridSpan w:val="2"/>
            <w:shd w:val="solid" w:color="FFFFFF" w:fill="auto"/>
          </w:tcPr>
          <w:p w14:paraId="75BF4E3F" w14:textId="77777777" w:rsidR="00DC2D22" w:rsidRPr="000749E2" w:rsidRDefault="00DC2D22" w:rsidP="005076D8">
            <w:pPr>
              <w:pStyle w:val="TAL"/>
            </w:pPr>
            <w:r w:rsidRPr="000749E2">
              <w:t>Introduction of Band 27 to TS 36.508</w:t>
            </w:r>
          </w:p>
        </w:tc>
        <w:tc>
          <w:tcPr>
            <w:tcW w:w="415" w:type="dxa"/>
            <w:gridSpan w:val="2"/>
            <w:shd w:val="solid" w:color="FFFFFF" w:fill="auto"/>
          </w:tcPr>
          <w:p w14:paraId="4729B0C3" w14:textId="77777777" w:rsidR="00DC2D22" w:rsidRPr="000749E2" w:rsidRDefault="00DC2D22" w:rsidP="005076D8">
            <w:pPr>
              <w:pStyle w:val="TAL"/>
            </w:pPr>
            <w:r w:rsidRPr="000749E2">
              <w:t>F</w:t>
            </w:r>
          </w:p>
        </w:tc>
        <w:tc>
          <w:tcPr>
            <w:tcW w:w="708" w:type="dxa"/>
            <w:gridSpan w:val="2"/>
            <w:shd w:val="solid" w:color="FFFFFF" w:fill="auto"/>
          </w:tcPr>
          <w:p w14:paraId="256EF5A5" w14:textId="77777777" w:rsidR="00DC2D22" w:rsidRPr="000749E2" w:rsidRDefault="00DC2D22" w:rsidP="005076D8">
            <w:pPr>
              <w:pStyle w:val="TAL"/>
            </w:pPr>
            <w:r w:rsidRPr="000749E2">
              <w:t>10.2.0</w:t>
            </w:r>
          </w:p>
        </w:tc>
        <w:tc>
          <w:tcPr>
            <w:tcW w:w="708" w:type="dxa"/>
            <w:gridSpan w:val="2"/>
            <w:shd w:val="solid" w:color="FFFFFF" w:fill="auto"/>
          </w:tcPr>
          <w:p w14:paraId="2CD27563" w14:textId="77777777" w:rsidR="00DC2D22" w:rsidRPr="000749E2" w:rsidRDefault="00DC2D22" w:rsidP="005076D8">
            <w:pPr>
              <w:pStyle w:val="TAL"/>
            </w:pPr>
            <w:r w:rsidRPr="000749E2">
              <w:t>10.3.0</w:t>
            </w:r>
          </w:p>
        </w:tc>
        <w:tc>
          <w:tcPr>
            <w:tcW w:w="1033" w:type="dxa"/>
            <w:gridSpan w:val="2"/>
            <w:shd w:val="solid" w:color="FFFFFF" w:fill="auto"/>
          </w:tcPr>
          <w:p w14:paraId="20EE2485" w14:textId="77777777" w:rsidR="00DC2D22" w:rsidRPr="000749E2" w:rsidRDefault="00DC2D22" w:rsidP="005076D8">
            <w:pPr>
              <w:pStyle w:val="TAL"/>
            </w:pPr>
            <w:r w:rsidRPr="000749E2">
              <w:t>R5-125832</w:t>
            </w:r>
          </w:p>
        </w:tc>
      </w:tr>
      <w:tr w:rsidR="00DC2D22" w:rsidRPr="000749E2" w14:paraId="2A2218E4" w14:textId="77777777" w:rsidTr="001C22E1">
        <w:trPr>
          <w:gridAfter w:val="1"/>
          <w:wAfter w:w="21" w:type="dxa"/>
          <w:jc w:val="center"/>
        </w:trPr>
        <w:tc>
          <w:tcPr>
            <w:tcW w:w="638" w:type="dxa"/>
            <w:gridSpan w:val="2"/>
            <w:shd w:val="solid" w:color="FFFFFF" w:fill="auto"/>
          </w:tcPr>
          <w:p w14:paraId="55771E8C" w14:textId="77777777" w:rsidR="00DC2D22" w:rsidRPr="000749E2" w:rsidRDefault="00DC2D22" w:rsidP="005076D8">
            <w:pPr>
              <w:pStyle w:val="TAL"/>
            </w:pPr>
            <w:r w:rsidRPr="000749E2">
              <w:t>RP#58</w:t>
            </w:r>
          </w:p>
        </w:tc>
        <w:tc>
          <w:tcPr>
            <w:tcW w:w="1134" w:type="dxa"/>
            <w:gridSpan w:val="2"/>
            <w:shd w:val="solid" w:color="FFFFFF" w:fill="auto"/>
          </w:tcPr>
          <w:p w14:paraId="55DBBE72" w14:textId="77777777" w:rsidR="00DC2D22" w:rsidRPr="000749E2" w:rsidRDefault="00DC2D22" w:rsidP="005076D8">
            <w:pPr>
              <w:pStyle w:val="TAL"/>
            </w:pPr>
            <w:r w:rsidRPr="000749E2">
              <w:t>RP-121677</w:t>
            </w:r>
          </w:p>
        </w:tc>
        <w:tc>
          <w:tcPr>
            <w:tcW w:w="567" w:type="dxa"/>
            <w:gridSpan w:val="2"/>
            <w:shd w:val="solid" w:color="FFFFFF" w:fill="auto"/>
          </w:tcPr>
          <w:p w14:paraId="6A25F03B" w14:textId="77777777" w:rsidR="00DC2D22" w:rsidRPr="000749E2" w:rsidRDefault="00DC2D22" w:rsidP="005076D8">
            <w:pPr>
              <w:pStyle w:val="TAL"/>
            </w:pPr>
            <w:r w:rsidRPr="000749E2">
              <w:t>0373</w:t>
            </w:r>
          </w:p>
        </w:tc>
        <w:tc>
          <w:tcPr>
            <w:tcW w:w="426" w:type="dxa"/>
            <w:gridSpan w:val="2"/>
            <w:shd w:val="solid" w:color="FFFFFF" w:fill="auto"/>
          </w:tcPr>
          <w:p w14:paraId="4C7DF8F3" w14:textId="77777777" w:rsidR="00DC2D22" w:rsidRPr="000749E2" w:rsidRDefault="00DC2D22" w:rsidP="005076D8">
            <w:pPr>
              <w:pStyle w:val="TAL"/>
            </w:pPr>
            <w:r w:rsidRPr="000749E2">
              <w:t>-</w:t>
            </w:r>
          </w:p>
        </w:tc>
        <w:tc>
          <w:tcPr>
            <w:tcW w:w="4062" w:type="dxa"/>
            <w:gridSpan w:val="2"/>
            <w:shd w:val="solid" w:color="FFFFFF" w:fill="auto"/>
          </w:tcPr>
          <w:p w14:paraId="17C4633D" w14:textId="77777777" w:rsidR="00DC2D22" w:rsidRPr="000749E2" w:rsidRDefault="00DC2D22" w:rsidP="005076D8">
            <w:pPr>
              <w:pStyle w:val="TAL"/>
            </w:pPr>
            <w:r w:rsidRPr="000749E2">
              <w:t>Update of RF Reference system configurations in 36.508</w:t>
            </w:r>
          </w:p>
        </w:tc>
        <w:tc>
          <w:tcPr>
            <w:tcW w:w="415" w:type="dxa"/>
            <w:gridSpan w:val="2"/>
            <w:shd w:val="solid" w:color="FFFFFF" w:fill="auto"/>
          </w:tcPr>
          <w:p w14:paraId="641FD048" w14:textId="77777777" w:rsidR="00DC2D22" w:rsidRPr="000749E2" w:rsidRDefault="00DC2D22" w:rsidP="005076D8">
            <w:pPr>
              <w:pStyle w:val="TAL"/>
            </w:pPr>
            <w:r w:rsidRPr="000749E2">
              <w:t>F</w:t>
            </w:r>
          </w:p>
        </w:tc>
        <w:tc>
          <w:tcPr>
            <w:tcW w:w="708" w:type="dxa"/>
            <w:gridSpan w:val="2"/>
            <w:shd w:val="solid" w:color="FFFFFF" w:fill="auto"/>
          </w:tcPr>
          <w:p w14:paraId="3386520B" w14:textId="77777777" w:rsidR="00DC2D22" w:rsidRPr="000749E2" w:rsidRDefault="00DC2D22" w:rsidP="005076D8">
            <w:pPr>
              <w:pStyle w:val="TAL"/>
            </w:pPr>
            <w:r w:rsidRPr="000749E2">
              <w:t>10.2.0</w:t>
            </w:r>
          </w:p>
        </w:tc>
        <w:tc>
          <w:tcPr>
            <w:tcW w:w="708" w:type="dxa"/>
            <w:gridSpan w:val="2"/>
            <w:shd w:val="solid" w:color="FFFFFF" w:fill="auto"/>
          </w:tcPr>
          <w:p w14:paraId="43063B73" w14:textId="77777777" w:rsidR="00DC2D22" w:rsidRPr="000749E2" w:rsidRDefault="00DC2D22" w:rsidP="005076D8">
            <w:pPr>
              <w:pStyle w:val="TAL"/>
            </w:pPr>
            <w:r w:rsidRPr="000749E2">
              <w:t>10.3.0</w:t>
            </w:r>
          </w:p>
        </w:tc>
        <w:tc>
          <w:tcPr>
            <w:tcW w:w="1033" w:type="dxa"/>
            <w:gridSpan w:val="2"/>
            <w:shd w:val="solid" w:color="FFFFFF" w:fill="auto"/>
          </w:tcPr>
          <w:p w14:paraId="6123813E" w14:textId="77777777" w:rsidR="00DC2D22" w:rsidRPr="000749E2" w:rsidRDefault="00DC2D22" w:rsidP="005076D8">
            <w:pPr>
              <w:pStyle w:val="TAL"/>
            </w:pPr>
            <w:r w:rsidRPr="000749E2">
              <w:t>R5-125933</w:t>
            </w:r>
          </w:p>
        </w:tc>
      </w:tr>
      <w:tr w:rsidR="00DC2D22" w:rsidRPr="000749E2" w14:paraId="1629B994" w14:textId="77777777" w:rsidTr="001C22E1">
        <w:trPr>
          <w:gridAfter w:val="1"/>
          <w:wAfter w:w="21" w:type="dxa"/>
          <w:jc w:val="center"/>
        </w:trPr>
        <w:tc>
          <w:tcPr>
            <w:tcW w:w="638" w:type="dxa"/>
            <w:gridSpan w:val="2"/>
            <w:shd w:val="solid" w:color="FFFFFF" w:fill="auto"/>
          </w:tcPr>
          <w:p w14:paraId="7921B5D8" w14:textId="77777777" w:rsidR="00DC2D22" w:rsidRPr="000749E2" w:rsidRDefault="00DC2D22" w:rsidP="005076D8">
            <w:pPr>
              <w:pStyle w:val="TAL"/>
            </w:pPr>
            <w:r w:rsidRPr="000749E2">
              <w:t>RP#58</w:t>
            </w:r>
          </w:p>
        </w:tc>
        <w:tc>
          <w:tcPr>
            <w:tcW w:w="1134" w:type="dxa"/>
            <w:gridSpan w:val="2"/>
            <w:shd w:val="solid" w:color="FFFFFF" w:fill="auto"/>
          </w:tcPr>
          <w:p w14:paraId="1D4A2990" w14:textId="77777777" w:rsidR="00DC2D22" w:rsidRPr="000749E2" w:rsidRDefault="00DC2D22" w:rsidP="005076D8">
            <w:pPr>
              <w:pStyle w:val="TAL"/>
            </w:pPr>
            <w:r w:rsidRPr="000749E2">
              <w:t>RP-121659</w:t>
            </w:r>
          </w:p>
        </w:tc>
        <w:tc>
          <w:tcPr>
            <w:tcW w:w="567" w:type="dxa"/>
            <w:gridSpan w:val="2"/>
            <w:shd w:val="solid" w:color="FFFFFF" w:fill="auto"/>
          </w:tcPr>
          <w:p w14:paraId="41294A29" w14:textId="77777777" w:rsidR="00DC2D22" w:rsidRPr="000749E2" w:rsidRDefault="00DC2D22" w:rsidP="005076D8">
            <w:pPr>
              <w:pStyle w:val="TAL"/>
            </w:pPr>
            <w:r w:rsidRPr="000749E2">
              <w:t>0374</w:t>
            </w:r>
          </w:p>
        </w:tc>
        <w:tc>
          <w:tcPr>
            <w:tcW w:w="426" w:type="dxa"/>
            <w:gridSpan w:val="2"/>
            <w:shd w:val="solid" w:color="FFFFFF" w:fill="auto"/>
          </w:tcPr>
          <w:p w14:paraId="680EE05B" w14:textId="77777777" w:rsidR="00DC2D22" w:rsidRPr="000749E2" w:rsidRDefault="00DC2D22" w:rsidP="005076D8">
            <w:pPr>
              <w:pStyle w:val="TAL"/>
            </w:pPr>
            <w:r w:rsidRPr="000749E2">
              <w:t>-</w:t>
            </w:r>
          </w:p>
        </w:tc>
        <w:tc>
          <w:tcPr>
            <w:tcW w:w="4062" w:type="dxa"/>
            <w:gridSpan w:val="2"/>
            <w:shd w:val="solid" w:color="FFFFFF" w:fill="auto"/>
          </w:tcPr>
          <w:p w14:paraId="1DC1FE9E" w14:textId="77777777" w:rsidR="00DC2D22" w:rsidRPr="000749E2" w:rsidRDefault="00DC2D22" w:rsidP="005076D8">
            <w:pPr>
              <w:pStyle w:val="TAL"/>
            </w:pPr>
            <w:r w:rsidRPr="000749E2">
              <w:t xml:space="preserve">Using not null integrity protection and ciphering algorithms by </w:t>
            </w:r>
            <w:r w:rsidR="00BF1D3D" w:rsidRPr="000749E2">
              <w:t>default</w:t>
            </w:r>
          </w:p>
        </w:tc>
        <w:tc>
          <w:tcPr>
            <w:tcW w:w="415" w:type="dxa"/>
            <w:gridSpan w:val="2"/>
            <w:shd w:val="solid" w:color="FFFFFF" w:fill="auto"/>
          </w:tcPr>
          <w:p w14:paraId="3651BB08" w14:textId="77777777" w:rsidR="00DC2D22" w:rsidRPr="000749E2" w:rsidRDefault="00DC2D22" w:rsidP="005076D8">
            <w:pPr>
              <w:pStyle w:val="TAL"/>
            </w:pPr>
            <w:r w:rsidRPr="000749E2">
              <w:t>F</w:t>
            </w:r>
          </w:p>
        </w:tc>
        <w:tc>
          <w:tcPr>
            <w:tcW w:w="708" w:type="dxa"/>
            <w:gridSpan w:val="2"/>
            <w:shd w:val="solid" w:color="FFFFFF" w:fill="auto"/>
          </w:tcPr>
          <w:p w14:paraId="7880EE41" w14:textId="77777777" w:rsidR="00DC2D22" w:rsidRPr="000749E2" w:rsidRDefault="00DC2D22" w:rsidP="005076D8">
            <w:pPr>
              <w:pStyle w:val="TAL"/>
            </w:pPr>
            <w:r w:rsidRPr="000749E2">
              <w:t>10.2.0</w:t>
            </w:r>
          </w:p>
        </w:tc>
        <w:tc>
          <w:tcPr>
            <w:tcW w:w="708" w:type="dxa"/>
            <w:gridSpan w:val="2"/>
            <w:shd w:val="solid" w:color="FFFFFF" w:fill="auto"/>
          </w:tcPr>
          <w:p w14:paraId="05413757" w14:textId="77777777" w:rsidR="00DC2D22" w:rsidRPr="000749E2" w:rsidRDefault="00DC2D22" w:rsidP="005076D8">
            <w:pPr>
              <w:pStyle w:val="TAL"/>
            </w:pPr>
            <w:r w:rsidRPr="000749E2">
              <w:t>10.3.0</w:t>
            </w:r>
          </w:p>
        </w:tc>
        <w:tc>
          <w:tcPr>
            <w:tcW w:w="1033" w:type="dxa"/>
            <w:gridSpan w:val="2"/>
            <w:shd w:val="solid" w:color="FFFFFF" w:fill="auto"/>
          </w:tcPr>
          <w:p w14:paraId="31F4C4AC" w14:textId="77777777" w:rsidR="00DC2D22" w:rsidRPr="000749E2" w:rsidRDefault="00DC2D22" w:rsidP="005076D8">
            <w:pPr>
              <w:pStyle w:val="TAL"/>
            </w:pPr>
            <w:r w:rsidRPr="000749E2">
              <w:t>R5-126020</w:t>
            </w:r>
          </w:p>
        </w:tc>
      </w:tr>
      <w:tr w:rsidR="00DC2D22" w:rsidRPr="000749E2" w14:paraId="64030AAF" w14:textId="77777777" w:rsidTr="001C22E1">
        <w:trPr>
          <w:gridAfter w:val="1"/>
          <w:wAfter w:w="21" w:type="dxa"/>
          <w:jc w:val="center"/>
        </w:trPr>
        <w:tc>
          <w:tcPr>
            <w:tcW w:w="638" w:type="dxa"/>
            <w:gridSpan w:val="2"/>
            <w:shd w:val="solid" w:color="FFFFFF" w:fill="auto"/>
          </w:tcPr>
          <w:p w14:paraId="59C113FE" w14:textId="77777777" w:rsidR="00DC2D22" w:rsidRPr="000749E2" w:rsidRDefault="00DC2D22" w:rsidP="005076D8">
            <w:pPr>
              <w:pStyle w:val="TAL"/>
            </w:pPr>
            <w:r w:rsidRPr="000749E2">
              <w:t>RP#58</w:t>
            </w:r>
          </w:p>
        </w:tc>
        <w:tc>
          <w:tcPr>
            <w:tcW w:w="1134" w:type="dxa"/>
            <w:gridSpan w:val="2"/>
            <w:shd w:val="solid" w:color="FFFFFF" w:fill="auto"/>
          </w:tcPr>
          <w:p w14:paraId="5F28DE13" w14:textId="77777777" w:rsidR="00DC2D22" w:rsidRPr="000749E2" w:rsidRDefault="00DC2D22" w:rsidP="005076D8">
            <w:pPr>
              <w:pStyle w:val="TAL"/>
            </w:pPr>
            <w:r w:rsidRPr="000749E2">
              <w:t>RP-121677</w:t>
            </w:r>
          </w:p>
        </w:tc>
        <w:tc>
          <w:tcPr>
            <w:tcW w:w="567" w:type="dxa"/>
            <w:gridSpan w:val="2"/>
            <w:shd w:val="solid" w:color="FFFFFF" w:fill="auto"/>
          </w:tcPr>
          <w:p w14:paraId="3DDC60D6" w14:textId="77777777" w:rsidR="00DC2D22" w:rsidRPr="000749E2" w:rsidRDefault="00DC2D22" w:rsidP="005076D8">
            <w:pPr>
              <w:pStyle w:val="TAL"/>
            </w:pPr>
            <w:r w:rsidRPr="000749E2">
              <w:t>0375</w:t>
            </w:r>
          </w:p>
        </w:tc>
        <w:tc>
          <w:tcPr>
            <w:tcW w:w="426" w:type="dxa"/>
            <w:gridSpan w:val="2"/>
            <w:shd w:val="solid" w:color="FFFFFF" w:fill="auto"/>
          </w:tcPr>
          <w:p w14:paraId="4A7BB4BA" w14:textId="77777777" w:rsidR="00DC2D22" w:rsidRPr="000749E2" w:rsidRDefault="00DC2D22" w:rsidP="005076D8">
            <w:pPr>
              <w:pStyle w:val="TAL"/>
            </w:pPr>
            <w:r w:rsidRPr="000749E2">
              <w:t>-</w:t>
            </w:r>
          </w:p>
        </w:tc>
        <w:tc>
          <w:tcPr>
            <w:tcW w:w="4062" w:type="dxa"/>
            <w:gridSpan w:val="2"/>
            <w:shd w:val="solid" w:color="FFFFFF" w:fill="auto"/>
          </w:tcPr>
          <w:p w14:paraId="06D12C40" w14:textId="77777777" w:rsidR="00DC2D22" w:rsidRPr="000749E2" w:rsidRDefault="00DC2D22" w:rsidP="005076D8">
            <w:pPr>
              <w:pStyle w:val="TAL"/>
            </w:pPr>
            <w:r w:rsidRPr="000749E2">
              <w:t>Introducing default channel bandwidth for CA signalling testing</w:t>
            </w:r>
          </w:p>
        </w:tc>
        <w:tc>
          <w:tcPr>
            <w:tcW w:w="415" w:type="dxa"/>
            <w:gridSpan w:val="2"/>
            <w:shd w:val="solid" w:color="FFFFFF" w:fill="auto"/>
          </w:tcPr>
          <w:p w14:paraId="219B3D36" w14:textId="77777777" w:rsidR="00DC2D22" w:rsidRPr="000749E2" w:rsidRDefault="00DC2D22" w:rsidP="005076D8">
            <w:pPr>
              <w:pStyle w:val="TAL"/>
            </w:pPr>
            <w:r w:rsidRPr="000749E2">
              <w:t>F</w:t>
            </w:r>
          </w:p>
        </w:tc>
        <w:tc>
          <w:tcPr>
            <w:tcW w:w="708" w:type="dxa"/>
            <w:gridSpan w:val="2"/>
            <w:shd w:val="solid" w:color="FFFFFF" w:fill="auto"/>
          </w:tcPr>
          <w:p w14:paraId="5B880FAA" w14:textId="77777777" w:rsidR="00DC2D22" w:rsidRPr="000749E2" w:rsidRDefault="00DC2D22" w:rsidP="005076D8">
            <w:pPr>
              <w:pStyle w:val="TAL"/>
            </w:pPr>
            <w:r w:rsidRPr="000749E2">
              <w:t>10.2.0</w:t>
            </w:r>
          </w:p>
        </w:tc>
        <w:tc>
          <w:tcPr>
            <w:tcW w:w="708" w:type="dxa"/>
            <w:gridSpan w:val="2"/>
            <w:shd w:val="solid" w:color="FFFFFF" w:fill="auto"/>
          </w:tcPr>
          <w:p w14:paraId="0DCDDECD" w14:textId="77777777" w:rsidR="00DC2D22" w:rsidRPr="000749E2" w:rsidRDefault="00DC2D22" w:rsidP="005076D8">
            <w:pPr>
              <w:pStyle w:val="TAL"/>
            </w:pPr>
            <w:r w:rsidRPr="000749E2">
              <w:t>10.3.0</w:t>
            </w:r>
          </w:p>
        </w:tc>
        <w:tc>
          <w:tcPr>
            <w:tcW w:w="1033" w:type="dxa"/>
            <w:gridSpan w:val="2"/>
            <w:shd w:val="solid" w:color="FFFFFF" w:fill="auto"/>
          </w:tcPr>
          <w:p w14:paraId="2DE9237C" w14:textId="77777777" w:rsidR="00DC2D22" w:rsidRPr="000749E2" w:rsidRDefault="00DC2D22" w:rsidP="005076D8">
            <w:pPr>
              <w:pStyle w:val="TAL"/>
            </w:pPr>
            <w:r w:rsidRPr="000749E2">
              <w:t>R5-126053</w:t>
            </w:r>
          </w:p>
        </w:tc>
      </w:tr>
      <w:tr w:rsidR="007F300B" w:rsidRPr="000749E2" w14:paraId="1375B91F" w14:textId="77777777" w:rsidTr="001C22E1">
        <w:trPr>
          <w:gridAfter w:val="1"/>
          <w:wAfter w:w="21" w:type="dxa"/>
          <w:jc w:val="center"/>
        </w:trPr>
        <w:tc>
          <w:tcPr>
            <w:tcW w:w="638" w:type="dxa"/>
            <w:gridSpan w:val="2"/>
            <w:shd w:val="solid" w:color="FFFFFF" w:fill="auto"/>
          </w:tcPr>
          <w:p w14:paraId="63BDD615" w14:textId="77777777" w:rsidR="007F300B" w:rsidRPr="000749E2" w:rsidRDefault="007F300B" w:rsidP="005076D8">
            <w:pPr>
              <w:pStyle w:val="TAL"/>
            </w:pPr>
            <w:r w:rsidRPr="000749E2">
              <w:t>RP#59</w:t>
            </w:r>
          </w:p>
        </w:tc>
        <w:tc>
          <w:tcPr>
            <w:tcW w:w="1134" w:type="dxa"/>
            <w:gridSpan w:val="2"/>
            <w:shd w:val="solid" w:color="FFFFFF" w:fill="auto"/>
          </w:tcPr>
          <w:p w14:paraId="04CABCCC" w14:textId="77777777" w:rsidR="007F300B" w:rsidRPr="000749E2" w:rsidRDefault="007F300B" w:rsidP="005076D8">
            <w:pPr>
              <w:pStyle w:val="TAL"/>
            </w:pPr>
            <w:r w:rsidRPr="000749E2">
              <w:t>RP-130156</w:t>
            </w:r>
          </w:p>
        </w:tc>
        <w:tc>
          <w:tcPr>
            <w:tcW w:w="567" w:type="dxa"/>
            <w:gridSpan w:val="2"/>
            <w:shd w:val="solid" w:color="FFFFFF" w:fill="auto"/>
          </w:tcPr>
          <w:p w14:paraId="70B9976D" w14:textId="77777777" w:rsidR="007F300B" w:rsidRPr="000749E2" w:rsidRDefault="007F300B" w:rsidP="005076D8">
            <w:pPr>
              <w:pStyle w:val="TAL"/>
            </w:pPr>
            <w:r w:rsidRPr="000749E2">
              <w:t>0377</w:t>
            </w:r>
          </w:p>
        </w:tc>
        <w:tc>
          <w:tcPr>
            <w:tcW w:w="426" w:type="dxa"/>
            <w:gridSpan w:val="2"/>
            <w:shd w:val="solid" w:color="FFFFFF" w:fill="auto"/>
          </w:tcPr>
          <w:p w14:paraId="1AF32F14" w14:textId="77777777" w:rsidR="007F300B" w:rsidRPr="000749E2" w:rsidRDefault="007F300B" w:rsidP="005076D8">
            <w:pPr>
              <w:pStyle w:val="TAL"/>
            </w:pPr>
            <w:r w:rsidRPr="000749E2">
              <w:t>-</w:t>
            </w:r>
          </w:p>
        </w:tc>
        <w:tc>
          <w:tcPr>
            <w:tcW w:w="4062" w:type="dxa"/>
            <w:gridSpan w:val="2"/>
            <w:shd w:val="solid" w:color="FFFFFF" w:fill="auto"/>
          </w:tcPr>
          <w:p w14:paraId="7E61DD1E" w14:textId="77777777" w:rsidR="007F300B" w:rsidRPr="000749E2" w:rsidRDefault="007F300B" w:rsidP="005076D8">
            <w:pPr>
              <w:pStyle w:val="TAL"/>
            </w:pPr>
            <w:r w:rsidRPr="000749E2">
              <w:t>Addition of new connection diagram for UL-MIMO testing</w:t>
            </w:r>
          </w:p>
        </w:tc>
        <w:tc>
          <w:tcPr>
            <w:tcW w:w="415" w:type="dxa"/>
            <w:gridSpan w:val="2"/>
            <w:shd w:val="solid" w:color="FFFFFF" w:fill="auto"/>
          </w:tcPr>
          <w:p w14:paraId="0B6CB359" w14:textId="77777777" w:rsidR="007F300B" w:rsidRPr="000749E2" w:rsidRDefault="007F300B" w:rsidP="005076D8">
            <w:pPr>
              <w:pStyle w:val="TAL"/>
            </w:pPr>
            <w:r w:rsidRPr="000749E2">
              <w:t>F</w:t>
            </w:r>
          </w:p>
        </w:tc>
        <w:tc>
          <w:tcPr>
            <w:tcW w:w="708" w:type="dxa"/>
            <w:gridSpan w:val="2"/>
            <w:shd w:val="solid" w:color="FFFFFF" w:fill="auto"/>
          </w:tcPr>
          <w:p w14:paraId="64292317" w14:textId="77777777" w:rsidR="007F300B" w:rsidRPr="000749E2" w:rsidRDefault="007F300B" w:rsidP="005076D8">
            <w:pPr>
              <w:pStyle w:val="TAL"/>
            </w:pPr>
            <w:r w:rsidRPr="000749E2">
              <w:t>10.3.0</w:t>
            </w:r>
          </w:p>
        </w:tc>
        <w:tc>
          <w:tcPr>
            <w:tcW w:w="708" w:type="dxa"/>
            <w:gridSpan w:val="2"/>
            <w:shd w:val="solid" w:color="FFFFFF" w:fill="auto"/>
          </w:tcPr>
          <w:p w14:paraId="19340751" w14:textId="77777777" w:rsidR="007F300B" w:rsidRPr="000749E2" w:rsidRDefault="007F300B" w:rsidP="005076D8">
            <w:pPr>
              <w:pStyle w:val="TAL"/>
            </w:pPr>
            <w:r w:rsidRPr="000749E2">
              <w:t>10.4.0</w:t>
            </w:r>
          </w:p>
        </w:tc>
        <w:tc>
          <w:tcPr>
            <w:tcW w:w="1033" w:type="dxa"/>
            <w:gridSpan w:val="2"/>
            <w:shd w:val="solid" w:color="FFFFFF" w:fill="auto"/>
          </w:tcPr>
          <w:p w14:paraId="7C097FB8" w14:textId="77777777" w:rsidR="007F300B" w:rsidRPr="000749E2" w:rsidRDefault="007F300B" w:rsidP="005076D8">
            <w:pPr>
              <w:pStyle w:val="TAL"/>
            </w:pPr>
            <w:r w:rsidRPr="000749E2">
              <w:t>R5-130136</w:t>
            </w:r>
          </w:p>
        </w:tc>
      </w:tr>
      <w:tr w:rsidR="007F300B" w:rsidRPr="000749E2" w14:paraId="06119B04" w14:textId="77777777" w:rsidTr="001C22E1">
        <w:trPr>
          <w:gridAfter w:val="1"/>
          <w:wAfter w:w="21" w:type="dxa"/>
          <w:jc w:val="center"/>
        </w:trPr>
        <w:tc>
          <w:tcPr>
            <w:tcW w:w="638" w:type="dxa"/>
            <w:gridSpan w:val="2"/>
            <w:shd w:val="solid" w:color="FFFFFF" w:fill="auto"/>
          </w:tcPr>
          <w:p w14:paraId="264B96BB" w14:textId="77777777" w:rsidR="007F300B" w:rsidRPr="000749E2" w:rsidRDefault="007F300B" w:rsidP="005076D8">
            <w:pPr>
              <w:pStyle w:val="TAL"/>
            </w:pPr>
            <w:r w:rsidRPr="000749E2">
              <w:t>RP#59</w:t>
            </w:r>
          </w:p>
        </w:tc>
        <w:tc>
          <w:tcPr>
            <w:tcW w:w="1134" w:type="dxa"/>
            <w:gridSpan w:val="2"/>
            <w:shd w:val="solid" w:color="FFFFFF" w:fill="auto"/>
          </w:tcPr>
          <w:p w14:paraId="3CE24DD0" w14:textId="77777777" w:rsidR="007F300B" w:rsidRPr="000749E2" w:rsidRDefault="007F300B" w:rsidP="005076D8">
            <w:pPr>
              <w:pStyle w:val="TAL"/>
            </w:pPr>
            <w:r w:rsidRPr="000749E2">
              <w:t>RP-130145</w:t>
            </w:r>
          </w:p>
        </w:tc>
        <w:tc>
          <w:tcPr>
            <w:tcW w:w="567" w:type="dxa"/>
            <w:gridSpan w:val="2"/>
            <w:shd w:val="solid" w:color="FFFFFF" w:fill="auto"/>
          </w:tcPr>
          <w:p w14:paraId="50D00226" w14:textId="77777777" w:rsidR="007F300B" w:rsidRPr="000749E2" w:rsidRDefault="007F300B" w:rsidP="005076D8">
            <w:pPr>
              <w:pStyle w:val="TAL"/>
            </w:pPr>
            <w:r w:rsidRPr="000749E2">
              <w:t>0378</w:t>
            </w:r>
          </w:p>
        </w:tc>
        <w:tc>
          <w:tcPr>
            <w:tcW w:w="426" w:type="dxa"/>
            <w:gridSpan w:val="2"/>
            <w:shd w:val="solid" w:color="FFFFFF" w:fill="auto"/>
          </w:tcPr>
          <w:p w14:paraId="56EF409F" w14:textId="77777777" w:rsidR="007F300B" w:rsidRPr="000749E2" w:rsidRDefault="007F300B" w:rsidP="005076D8">
            <w:pPr>
              <w:pStyle w:val="TAL"/>
            </w:pPr>
            <w:r w:rsidRPr="000749E2">
              <w:t>-</w:t>
            </w:r>
          </w:p>
        </w:tc>
        <w:tc>
          <w:tcPr>
            <w:tcW w:w="4062" w:type="dxa"/>
            <w:gridSpan w:val="2"/>
            <w:shd w:val="solid" w:color="FFFFFF" w:fill="auto"/>
          </w:tcPr>
          <w:p w14:paraId="338F0547" w14:textId="77777777" w:rsidR="007F300B" w:rsidRPr="000749E2" w:rsidRDefault="007F300B" w:rsidP="005076D8">
            <w:pPr>
              <w:pStyle w:val="TAL"/>
            </w:pPr>
            <w:r w:rsidRPr="000749E2">
              <w:t>AWGN Level uncertainty for Signalling test cases</w:t>
            </w:r>
          </w:p>
        </w:tc>
        <w:tc>
          <w:tcPr>
            <w:tcW w:w="415" w:type="dxa"/>
            <w:gridSpan w:val="2"/>
            <w:shd w:val="solid" w:color="FFFFFF" w:fill="auto"/>
          </w:tcPr>
          <w:p w14:paraId="10CA55C1" w14:textId="77777777" w:rsidR="007F300B" w:rsidRPr="000749E2" w:rsidRDefault="007F300B" w:rsidP="005076D8">
            <w:pPr>
              <w:pStyle w:val="TAL"/>
            </w:pPr>
            <w:r w:rsidRPr="000749E2">
              <w:t>F</w:t>
            </w:r>
          </w:p>
        </w:tc>
        <w:tc>
          <w:tcPr>
            <w:tcW w:w="708" w:type="dxa"/>
            <w:gridSpan w:val="2"/>
            <w:shd w:val="solid" w:color="FFFFFF" w:fill="auto"/>
          </w:tcPr>
          <w:p w14:paraId="3D48823D" w14:textId="77777777" w:rsidR="007F300B" w:rsidRPr="000749E2" w:rsidRDefault="007F300B" w:rsidP="005076D8">
            <w:pPr>
              <w:pStyle w:val="TAL"/>
            </w:pPr>
            <w:r w:rsidRPr="000749E2">
              <w:t>10.3.0</w:t>
            </w:r>
          </w:p>
        </w:tc>
        <w:tc>
          <w:tcPr>
            <w:tcW w:w="708" w:type="dxa"/>
            <w:gridSpan w:val="2"/>
            <w:shd w:val="solid" w:color="FFFFFF" w:fill="auto"/>
          </w:tcPr>
          <w:p w14:paraId="21B92FAF" w14:textId="77777777" w:rsidR="007F300B" w:rsidRPr="000749E2" w:rsidRDefault="007F300B" w:rsidP="005076D8">
            <w:pPr>
              <w:pStyle w:val="TAL"/>
            </w:pPr>
            <w:r w:rsidRPr="000749E2">
              <w:t>10.4.0</w:t>
            </w:r>
          </w:p>
        </w:tc>
        <w:tc>
          <w:tcPr>
            <w:tcW w:w="1033" w:type="dxa"/>
            <w:gridSpan w:val="2"/>
            <w:shd w:val="solid" w:color="FFFFFF" w:fill="auto"/>
          </w:tcPr>
          <w:p w14:paraId="58671807" w14:textId="77777777" w:rsidR="007F300B" w:rsidRPr="000749E2" w:rsidRDefault="007F300B" w:rsidP="005076D8">
            <w:pPr>
              <w:pStyle w:val="TAL"/>
            </w:pPr>
            <w:r w:rsidRPr="000749E2">
              <w:t>R5-130201</w:t>
            </w:r>
          </w:p>
        </w:tc>
      </w:tr>
      <w:tr w:rsidR="007F300B" w:rsidRPr="000749E2" w14:paraId="4763617F" w14:textId="77777777" w:rsidTr="001C22E1">
        <w:trPr>
          <w:gridAfter w:val="1"/>
          <w:wAfter w:w="21" w:type="dxa"/>
          <w:jc w:val="center"/>
        </w:trPr>
        <w:tc>
          <w:tcPr>
            <w:tcW w:w="638" w:type="dxa"/>
            <w:gridSpan w:val="2"/>
            <w:shd w:val="solid" w:color="FFFFFF" w:fill="auto"/>
          </w:tcPr>
          <w:p w14:paraId="6C748D17" w14:textId="77777777" w:rsidR="007F300B" w:rsidRPr="000749E2" w:rsidRDefault="007F300B" w:rsidP="005076D8">
            <w:pPr>
              <w:pStyle w:val="TAL"/>
            </w:pPr>
            <w:r w:rsidRPr="000749E2">
              <w:t>RP#59</w:t>
            </w:r>
          </w:p>
        </w:tc>
        <w:tc>
          <w:tcPr>
            <w:tcW w:w="1134" w:type="dxa"/>
            <w:gridSpan w:val="2"/>
            <w:shd w:val="solid" w:color="FFFFFF" w:fill="auto"/>
          </w:tcPr>
          <w:p w14:paraId="4E55A4BD" w14:textId="77777777" w:rsidR="007F300B" w:rsidRPr="000749E2" w:rsidRDefault="007F300B" w:rsidP="005076D8">
            <w:pPr>
              <w:pStyle w:val="TAL"/>
            </w:pPr>
            <w:r w:rsidRPr="000749E2">
              <w:t>RP-130144</w:t>
            </w:r>
          </w:p>
        </w:tc>
        <w:tc>
          <w:tcPr>
            <w:tcW w:w="567" w:type="dxa"/>
            <w:gridSpan w:val="2"/>
            <w:shd w:val="solid" w:color="FFFFFF" w:fill="auto"/>
          </w:tcPr>
          <w:p w14:paraId="469DCA64" w14:textId="77777777" w:rsidR="007F300B" w:rsidRPr="000749E2" w:rsidRDefault="007F300B" w:rsidP="005076D8">
            <w:pPr>
              <w:pStyle w:val="TAL"/>
            </w:pPr>
            <w:r w:rsidRPr="000749E2">
              <w:t>0379</w:t>
            </w:r>
          </w:p>
        </w:tc>
        <w:tc>
          <w:tcPr>
            <w:tcW w:w="426" w:type="dxa"/>
            <w:gridSpan w:val="2"/>
            <w:shd w:val="solid" w:color="FFFFFF" w:fill="auto"/>
          </w:tcPr>
          <w:p w14:paraId="2E6A2F1A" w14:textId="77777777" w:rsidR="007F300B" w:rsidRPr="000749E2" w:rsidRDefault="007F300B" w:rsidP="005076D8">
            <w:pPr>
              <w:pStyle w:val="TAL"/>
            </w:pPr>
            <w:r w:rsidRPr="000749E2">
              <w:t>-</w:t>
            </w:r>
          </w:p>
        </w:tc>
        <w:tc>
          <w:tcPr>
            <w:tcW w:w="4062" w:type="dxa"/>
            <w:gridSpan w:val="2"/>
            <w:shd w:val="solid" w:color="FFFFFF" w:fill="auto"/>
          </w:tcPr>
          <w:p w14:paraId="3A9DCAF1" w14:textId="77777777" w:rsidR="007F300B" w:rsidRPr="000749E2" w:rsidRDefault="007F300B" w:rsidP="005076D8">
            <w:pPr>
              <w:pStyle w:val="TAL"/>
            </w:pPr>
            <w:r w:rsidRPr="000749E2">
              <w:t>Correction to CDMA2000Parameters message contents</w:t>
            </w:r>
          </w:p>
        </w:tc>
        <w:tc>
          <w:tcPr>
            <w:tcW w:w="415" w:type="dxa"/>
            <w:gridSpan w:val="2"/>
            <w:shd w:val="solid" w:color="FFFFFF" w:fill="auto"/>
          </w:tcPr>
          <w:p w14:paraId="527F58DD" w14:textId="77777777" w:rsidR="007F300B" w:rsidRPr="000749E2" w:rsidRDefault="007F300B" w:rsidP="005076D8">
            <w:pPr>
              <w:pStyle w:val="TAL"/>
            </w:pPr>
            <w:r w:rsidRPr="000749E2">
              <w:t>F</w:t>
            </w:r>
          </w:p>
        </w:tc>
        <w:tc>
          <w:tcPr>
            <w:tcW w:w="708" w:type="dxa"/>
            <w:gridSpan w:val="2"/>
            <w:shd w:val="solid" w:color="FFFFFF" w:fill="auto"/>
          </w:tcPr>
          <w:p w14:paraId="7A8103E7" w14:textId="77777777" w:rsidR="007F300B" w:rsidRPr="000749E2" w:rsidRDefault="007F300B" w:rsidP="005076D8">
            <w:pPr>
              <w:pStyle w:val="TAL"/>
            </w:pPr>
            <w:r w:rsidRPr="000749E2">
              <w:t>10.3.0</w:t>
            </w:r>
          </w:p>
        </w:tc>
        <w:tc>
          <w:tcPr>
            <w:tcW w:w="708" w:type="dxa"/>
            <w:gridSpan w:val="2"/>
            <w:shd w:val="solid" w:color="FFFFFF" w:fill="auto"/>
          </w:tcPr>
          <w:p w14:paraId="427FAB28" w14:textId="77777777" w:rsidR="007F300B" w:rsidRPr="000749E2" w:rsidRDefault="007F300B" w:rsidP="005076D8">
            <w:pPr>
              <w:pStyle w:val="TAL"/>
            </w:pPr>
            <w:r w:rsidRPr="000749E2">
              <w:t>10.4.0</w:t>
            </w:r>
          </w:p>
        </w:tc>
        <w:tc>
          <w:tcPr>
            <w:tcW w:w="1033" w:type="dxa"/>
            <w:gridSpan w:val="2"/>
            <w:shd w:val="solid" w:color="FFFFFF" w:fill="auto"/>
          </w:tcPr>
          <w:p w14:paraId="36D5E949" w14:textId="77777777" w:rsidR="007F300B" w:rsidRPr="000749E2" w:rsidRDefault="007F300B" w:rsidP="005076D8">
            <w:pPr>
              <w:pStyle w:val="TAL"/>
            </w:pPr>
            <w:r w:rsidRPr="000749E2">
              <w:t>R5-130202</w:t>
            </w:r>
          </w:p>
        </w:tc>
      </w:tr>
      <w:tr w:rsidR="007F300B" w:rsidRPr="000749E2" w14:paraId="10B9B998" w14:textId="77777777" w:rsidTr="001C22E1">
        <w:trPr>
          <w:gridAfter w:val="1"/>
          <w:wAfter w:w="21" w:type="dxa"/>
          <w:jc w:val="center"/>
        </w:trPr>
        <w:tc>
          <w:tcPr>
            <w:tcW w:w="638" w:type="dxa"/>
            <w:gridSpan w:val="2"/>
            <w:shd w:val="solid" w:color="FFFFFF" w:fill="auto"/>
          </w:tcPr>
          <w:p w14:paraId="4AA02605" w14:textId="77777777" w:rsidR="007F300B" w:rsidRPr="000749E2" w:rsidRDefault="007F300B" w:rsidP="005076D8">
            <w:pPr>
              <w:pStyle w:val="TAL"/>
            </w:pPr>
            <w:r w:rsidRPr="000749E2">
              <w:t>RP#59</w:t>
            </w:r>
          </w:p>
        </w:tc>
        <w:tc>
          <w:tcPr>
            <w:tcW w:w="1134" w:type="dxa"/>
            <w:gridSpan w:val="2"/>
            <w:shd w:val="solid" w:color="FFFFFF" w:fill="auto"/>
          </w:tcPr>
          <w:p w14:paraId="7CDF6255" w14:textId="77777777" w:rsidR="007F300B" w:rsidRPr="000749E2" w:rsidRDefault="007F300B" w:rsidP="005076D8">
            <w:pPr>
              <w:pStyle w:val="TAL"/>
            </w:pPr>
            <w:r w:rsidRPr="000749E2">
              <w:t>RP-130167</w:t>
            </w:r>
          </w:p>
        </w:tc>
        <w:tc>
          <w:tcPr>
            <w:tcW w:w="567" w:type="dxa"/>
            <w:gridSpan w:val="2"/>
            <w:shd w:val="solid" w:color="FFFFFF" w:fill="auto"/>
          </w:tcPr>
          <w:p w14:paraId="20CC52E3" w14:textId="77777777" w:rsidR="007F300B" w:rsidRPr="000749E2" w:rsidRDefault="007F300B" w:rsidP="005076D8">
            <w:pPr>
              <w:pStyle w:val="TAL"/>
            </w:pPr>
            <w:r w:rsidRPr="000749E2">
              <w:t>0380</w:t>
            </w:r>
          </w:p>
        </w:tc>
        <w:tc>
          <w:tcPr>
            <w:tcW w:w="426" w:type="dxa"/>
            <w:gridSpan w:val="2"/>
            <w:shd w:val="solid" w:color="FFFFFF" w:fill="auto"/>
          </w:tcPr>
          <w:p w14:paraId="5994999E" w14:textId="77777777" w:rsidR="007F300B" w:rsidRPr="000749E2" w:rsidRDefault="007F300B" w:rsidP="005076D8">
            <w:pPr>
              <w:pStyle w:val="TAL"/>
            </w:pPr>
            <w:r w:rsidRPr="000749E2">
              <w:t>-</w:t>
            </w:r>
          </w:p>
        </w:tc>
        <w:tc>
          <w:tcPr>
            <w:tcW w:w="4062" w:type="dxa"/>
            <w:gridSpan w:val="2"/>
            <w:shd w:val="solid" w:color="FFFFFF" w:fill="auto"/>
          </w:tcPr>
          <w:p w14:paraId="34D6235B" w14:textId="77777777" w:rsidR="007F300B" w:rsidRPr="000749E2" w:rsidRDefault="007F300B" w:rsidP="005076D8">
            <w:pPr>
              <w:pStyle w:val="TAL"/>
            </w:pPr>
            <w:r w:rsidRPr="000749E2">
              <w:t xml:space="preserve">Addition of </w:t>
            </w:r>
            <w:proofErr w:type="spellStart"/>
            <w:r w:rsidRPr="000749E2">
              <w:t>SCell</w:t>
            </w:r>
            <w:proofErr w:type="spellEnd"/>
            <w:r w:rsidRPr="000749E2">
              <w:t xml:space="preserve"> configuration type</w:t>
            </w:r>
          </w:p>
        </w:tc>
        <w:tc>
          <w:tcPr>
            <w:tcW w:w="415" w:type="dxa"/>
            <w:gridSpan w:val="2"/>
            <w:shd w:val="solid" w:color="FFFFFF" w:fill="auto"/>
          </w:tcPr>
          <w:p w14:paraId="1617358D" w14:textId="77777777" w:rsidR="007F300B" w:rsidRPr="000749E2" w:rsidRDefault="007F300B" w:rsidP="005076D8">
            <w:pPr>
              <w:pStyle w:val="TAL"/>
            </w:pPr>
            <w:r w:rsidRPr="000749E2">
              <w:t>F</w:t>
            </w:r>
          </w:p>
        </w:tc>
        <w:tc>
          <w:tcPr>
            <w:tcW w:w="708" w:type="dxa"/>
            <w:gridSpan w:val="2"/>
            <w:shd w:val="solid" w:color="FFFFFF" w:fill="auto"/>
          </w:tcPr>
          <w:p w14:paraId="136E0D62" w14:textId="77777777" w:rsidR="007F300B" w:rsidRPr="000749E2" w:rsidRDefault="007F300B" w:rsidP="005076D8">
            <w:pPr>
              <w:pStyle w:val="TAL"/>
            </w:pPr>
            <w:r w:rsidRPr="000749E2">
              <w:t>10.3.0</w:t>
            </w:r>
          </w:p>
        </w:tc>
        <w:tc>
          <w:tcPr>
            <w:tcW w:w="708" w:type="dxa"/>
            <w:gridSpan w:val="2"/>
            <w:shd w:val="solid" w:color="FFFFFF" w:fill="auto"/>
          </w:tcPr>
          <w:p w14:paraId="0004340F" w14:textId="77777777" w:rsidR="007F300B" w:rsidRPr="000749E2" w:rsidRDefault="007F300B" w:rsidP="005076D8">
            <w:pPr>
              <w:pStyle w:val="TAL"/>
            </w:pPr>
            <w:r w:rsidRPr="000749E2">
              <w:t>10.4.0</w:t>
            </w:r>
          </w:p>
        </w:tc>
        <w:tc>
          <w:tcPr>
            <w:tcW w:w="1033" w:type="dxa"/>
            <w:gridSpan w:val="2"/>
            <w:shd w:val="solid" w:color="FFFFFF" w:fill="auto"/>
          </w:tcPr>
          <w:p w14:paraId="3C4DD38E" w14:textId="77777777" w:rsidR="007F300B" w:rsidRPr="000749E2" w:rsidRDefault="007F300B" w:rsidP="005076D8">
            <w:pPr>
              <w:pStyle w:val="TAL"/>
            </w:pPr>
            <w:r w:rsidRPr="000749E2">
              <w:t>R5-130311</w:t>
            </w:r>
          </w:p>
        </w:tc>
      </w:tr>
      <w:tr w:rsidR="007F300B" w:rsidRPr="000749E2" w14:paraId="6BDC6FD5" w14:textId="77777777" w:rsidTr="001C22E1">
        <w:trPr>
          <w:gridAfter w:val="1"/>
          <w:wAfter w:w="21" w:type="dxa"/>
          <w:jc w:val="center"/>
        </w:trPr>
        <w:tc>
          <w:tcPr>
            <w:tcW w:w="638" w:type="dxa"/>
            <w:gridSpan w:val="2"/>
            <w:shd w:val="solid" w:color="FFFFFF" w:fill="auto"/>
          </w:tcPr>
          <w:p w14:paraId="4011B6BD" w14:textId="77777777" w:rsidR="007F300B" w:rsidRPr="000749E2" w:rsidRDefault="007F300B" w:rsidP="005076D8">
            <w:pPr>
              <w:pStyle w:val="TAL"/>
            </w:pPr>
            <w:r w:rsidRPr="000749E2">
              <w:t>RP#59</w:t>
            </w:r>
          </w:p>
        </w:tc>
        <w:tc>
          <w:tcPr>
            <w:tcW w:w="1134" w:type="dxa"/>
            <w:gridSpan w:val="2"/>
            <w:shd w:val="solid" w:color="FFFFFF" w:fill="auto"/>
          </w:tcPr>
          <w:p w14:paraId="029C452F" w14:textId="77777777" w:rsidR="007F300B" w:rsidRPr="000749E2" w:rsidRDefault="007F300B" w:rsidP="005076D8">
            <w:pPr>
              <w:pStyle w:val="TAL"/>
            </w:pPr>
            <w:r w:rsidRPr="000749E2">
              <w:t>RP-130145</w:t>
            </w:r>
          </w:p>
        </w:tc>
        <w:tc>
          <w:tcPr>
            <w:tcW w:w="567" w:type="dxa"/>
            <w:gridSpan w:val="2"/>
            <w:shd w:val="solid" w:color="FFFFFF" w:fill="auto"/>
          </w:tcPr>
          <w:p w14:paraId="4016CB5B" w14:textId="77777777" w:rsidR="007F300B" w:rsidRPr="000749E2" w:rsidRDefault="007F300B" w:rsidP="005076D8">
            <w:pPr>
              <w:pStyle w:val="TAL"/>
            </w:pPr>
            <w:r w:rsidRPr="000749E2">
              <w:t>0382</w:t>
            </w:r>
          </w:p>
        </w:tc>
        <w:tc>
          <w:tcPr>
            <w:tcW w:w="426" w:type="dxa"/>
            <w:gridSpan w:val="2"/>
            <w:shd w:val="solid" w:color="FFFFFF" w:fill="auto"/>
          </w:tcPr>
          <w:p w14:paraId="45842D24" w14:textId="77777777" w:rsidR="007F300B" w:rsidRPr="000749E2" w:rsidRDefault="007F300B" w:rsidP="005076D8">
            <w:pPr>
              <w:pStyle w:val="TAL"/>
            </w:pPr>
            <w:r w:rsidRPr="000749E2">
              <w:t>-</w:t>
            </w:r>
          </w:p>
        </w:tc>
        <w:tc>
          <w:tcPr>
            <w:tcW w:w="4062" w:type="dxa"/>
            <w:gridSpan w:val="2"/>
            <w:shd w:val="solid" w:color="FFFFFF" w:fill="auto"/>
          </w:tcPr>
          <w:p w14:paraId="7AC488B4" w14:textId="77777777" w:rsidR="007F300B" w:rsidRPr="000749E2" w:rsidRDefault="007F300B" w:rsidP="005076D8">
            <w:pPr>
              <w:pStyle w:val="TAL"/>
            </w:pPr>
            <w:r w:rsidRPr="000749E2">
              <w:t>Addition of default message contents of measurement information elements for event A4 and A5 measurement test cases</w:t>
            </w:r>
          </w:p>
        </w:tc>
        <w:tc>
          <w:tcPr>
            <w:tcW w:w="415" w:type="dxa"/>
            <w:gridSpan w:val="2"/>
            <w:shd w:val="solid" w:color="FFFFFF" w:fill="auto"/>
          </w:tcPr>
          <w:p w14:paraId="60BD5E4B" w14:textId="77777777" w:rsidR="007F300B" w:rsidRPr="000749E2" w:rsidRDefault="007F300B" w:rsidP="005076D8">
            <w:pPr>
              <w:pStyle w:val="TAL"/>
            </w:pPr>
            <w:r w:rsidRPr="000749E2">
              <w:t>F</w:t>
            </w:r>
          </w:p>
        </w:tc>
        <w:tc>
          <w:tcPr>
            <w:tcW w:w="708" w:type="dxa"/>
            <w:gridSpan w:val="2"/>
            <w:shd w:val="solid" w:color="FFFFFF" w:fill="auto"/>
          </w:tcPr>
          <w:p w14:paraId="5BD75BA8" w14:textId="77777777" w:rsidR="007F300B" w:rsidRPr="000749E2" w:rsidRDefault="007F300B" w:rsidP="005076D8">
            <w:pPr>
              <w:pStyle w:val="TAL"/>
            </w:pPr>
            <w:r w:rsidRPr="000749E2">
              <w:t>10.3.0</w:t>
            </w:r>
          </w:p>
        </w:tc>
        <w:tc>
          <w:tcPr>
            <w:tcW w:w="708" w:type="dxa"/>
            <w:gridSpan w:val="2"/>
            <w:shd w:val="solid" w:color="FFFFFF" w:fill="auto"/>
          </w:tcPr>
          <w:p w14:paraId="6FE411E5" w14:textId="77777777" w:rsidR="007F300B" w:rsidRPr="000749E2" w:rsidRDefault="007F300B" w:rsidP="005076D8">
            <w:pPr>
              <w:pStyle w:val="TAL"/>
            </w:pPr>
            <w:r w:rsidRPr="000749E2">
              <w:t>10.4.0</w:t>
            </w:r>
          </w:p>
        </w:tc>
        <w:tc>
          <w:tcPr>
            <w:tcW w:w="1033" w:type="dxa"/>
            <w:gridSpan w:val="2"/>
            <w:shd w:val="solid" w:color="FFFFFF" w:fill="auto"/>
          </w:tcPr>
          <w:p w14:paraId="1B8F848A" w14:textId="77777777" w:rsidR="007F300B" w:rsidRPr="000749E2" w:rsidRDefault="007F300B" w:rsidP="005076D8">
            <w:pPr>
              <w:pStyle w:val="TAL"/>
            </w:pPr>
            <w:r w:rsidRPr="000749E2">
              <w:t>R5-130363</w:t>
            </w:r>
          </w:p>
        </w:tc>
      </w:tr>
      <w:tr w:rsidR="007F300B" w:rsidRPr="000749E2" w14:paraId="49FB9B63" w14:textId="77777777" w:rsidTr="001C22E1">
        <w:trPr>
          <w:gridAfter w:val="1"/>
          <w:wAfter w:w="21" w:type="dxa"/>
          <w:jc w:val="center"/>
        </w:trPr>
        <w:tc>
          <w:tcPr>
            <w:tcW w:w="638" w:type="dxa"/>
            <w:gridSpan w:val="2"/>
            <w:shd w:val="solid" w:color="FFFFFF" w:fill="auto"/>
          </w:tcPr>
          <w:p w14:paraId="02BB2615" w14:textId="77777777" w:rsidR="007F300B" w:rsidRPr="000749E2" w:rsidRDefault="007F300B" w:rsidP="005076D8">
            <w:pPr>
              <w:pStyle w:val="TAL"/>
            </w:pPr>
            <w:r w:rsidRPr="000749E2">
              <w:t>RP#59</w:t>
            </w:r>
          </w:p>
        </w:tc>
        <w:tc>
          <w:tcPr>
            <w:tcW w:w="1134" w:type="dxa"/>
            <w:gridSpan w:val="2"/>
            <w:shd w:val="solid" w:color="FFFFFF" w:fill="auto"/>
          </w:tcPr>
          <w:p w14:paraId="60B0B617" w14:textId="77777777" w:rsidR="007F300B" w:rsidRPr="000749E2" w:rsidRDefault="007F300B" w:rsidP="005076D8">
            <w:pPr>
              <w:pStyle w:val="TAL"/>
            </w:pPr>
            <w:r w:rsidRPr="000749E2">
              <w:t>RP-130144</w:t>
            </w:r>
          </w:p>
        </w:tc>
        <w:tc>
          <w:tcPr>
            <w:tcW w:w="567" w:type="dxa"/>
            <w:gridSpan w:val="2"/>
            <w:shd w:val="solid" w:color="FFFFFF" w:fill="auto"/>
          </w:tcPr>
          <w:p w14:paraId="76466E9D" w14:textId="77777777" w:rsidR="007F300B" w:rsidRPr="000749E2" w:rsidRDefault="007F300B" w:rsidP="005076D8">
            <w:pPr>
              <w:pStyle w:val="TAL"/>
            </w:pPr>
            <w:r w:rsidRPr="000749E2">
              <w:t>0383</w:t>
            </w:r>
          </w:p>
        </w:tc>
        <w:tc>
          <w:tcPr>
            <w:tcW w:w="426" w:type="dxa"/>
            <w:gridSpan w:val="2"/>
            <w:shd w:val="solid" w:color="FFFFFF" w:fill="auto"/>
          </w:tcPr>
          <w:p w14:paraId="070E8136" w14:textId="77777777" w:rsidR="007F300B" w:rsidRPr="000749E2" w:rsidRDefault="007F300B" w:rsidP="005076D8">
            <w:pPr>
              <w:pStyle w:val="TAL"/>
            </w:pPr>
            <w:r w:rsidRPr="000749E2">
              <w:t>-</w:t>
            </w:r>
          </w:p>
        </w:tc>
        <w:tc>
          <w:tcPr>
            <w:tcW w:w="4062" w:type="dxa"/>
            <w:gridSpan w:val="2"/>
            <w:shd w:val="solid" w:color="FFFFFF" w:fill="auto"/>
          </w:tcPr>
          <w:p w14:paraId="527FB7FA" w14:textId="77777777" w:rsidR="007F300B" w:rsidRPr="000749E2" w:rsidRDefault="007F300B" w:rsidP="005076D8">
            <w:pPr>
              <w:pStyle w:val="TAL"/>
            </w:pPr>
            <w:r w:rsidRPr="000749E2">
              <w:t xml:space="preserve">Correction to </w:t>
            </w:r>
            <w:proofErr w:type="spellStart"/>
            <w:r w:rsidRPr="000749E2">
              <w:t>ncc</w:t>
            </w:r>
            <w:proofErr w:type="spellEnd"/>
            <w:r w:rsidRPr="000749E2">
              <w:t>-Permitted value to TS 36.508</w:t>
            </w:r>
          </w:p>
        </w:tc>
        <w:tc>
          <w:tcPr>
            <w:tcW w:w="415" w:type="dxa"/>
            <w:gridSpan w:val="2"/>
            <w:shd w:val="solid" w:color="FFFFFF" w:fill="auto"/>
          </w:tcPr>
          <w:p w14:paraId="08C1D6FA" w14:textId="77777777" w:rsidR="007F300B" w:rsidRPr="000749E2" w:rsidRDefault="007F300B" w:rsidP="005076D8">
            <w:pPr>
              <w:pStyle w:val="TAL"/>
            </w:pPr>
            <w:r w:rsidRPr="000749E2">
              <w:t>F</w:t>
            </w:r>
          </w:p>
        </w:tc>
        <w:tc>
          <w:tcPr>
            <w:tcW w:w="708" w:type="dxa"/>
            <w:gridSpan w:val="2"/>
            <w:shd w:val="solid" w:color="FFFFFF" w:fill="auto"/>
          </w:tcPr>
          <w:p w14:paraId="0F60F08B" w14:textId="77777777" w:rsidR="007F300B" w:rsidRPr="000749E2" w:rsidRDefault="007F300B" w:rsidP="005076D8">
            <w:pPr>
              <w:pStyle w:val="TAL"/>
            </w:pPr>
            <w:r w:rsidRPr="000749E2">
              <w:t>10.3.0</w:t>
            </w:r>
          </w:p>
        </w:tc>
        <w:tc>
          <w:tcPr>
            <w:tcW w:w="708" w:type="dxa"/>
            <w:gridSpan w:val="2"/>
            <w:shd w:val="solid" w:color="FFFFFF" w:fill="auto"/>
          </w:tcPr>
          <w:p w14:paraId="14F8AF0F" w14:textId="77777777" w:rsidR="007F300B" w:rsidRPr="000749E2" w:rsidRDefault="007F300B" w:rsidP="005076D8">
            <w:pPr>
              <w:pStyle w:val="TAL"/>
            </w:pPr>
            <w:r w:rsidRPr="000749E2">
              <w:t>10.4.0</w:t>
            </w:r>
          </w:p>
        </w:tc>
        <w:tc>
          <w:tcPr>
            <w:tcW w:w="1033" w:type="dxa"/>
            <w:gridSpan w:val="2"/>
            <w:shd w:val="solid" w:color="FFFFFF" w:fill="auto"/>
          </w:tcPr>
          <w:p w14:paraId="23608C85" w14:textId="77777777" w:rsidR="007F300B" w:rsidRPr="000749E2" w:rsidRDefault="007F300B" w:rsidP="005076D8">
            <w:pPr>
              <w:pStyle w:val="TAL"/>
            </w:pPr>
            <w:r w:rsidRPr="000749E2">
              <w:t>R5-130453</w:t>
            </w:r>
          </w:p>
        </w:tc>
      </w:tr>
      <w:tr w:rsidR="007F300B" w:rsidRPr="000749E2" w14:paraId="36F3E986" w14:textId="77777777" w:rsidTr="001C22E1">
        <w:trPr>
          <w:gridAfter w:val="1"/>
          <w:wAfter w:w="21" w:type="dxa"/>
          <w:jc w:val="center"/>
        </w:trPr>
        <w:tc>
          <w:tcPr>
            <w:tcW w:w="638" w:type="dxa"/>
            <w:gridSpan w:val="2"/>
            <w:shd w:val="solid" w:color="FFFFFF" w:fill="auto"/>
          </w:tcPr>
          <w:p w14:paraId="54851355" w14:textId="77777777" w:rsidR="007F300B" w:rsidRPr="000749E2" w:rsidRDefault="007F300B" w:rsidP="005076D8">
            <w:pPr>
              <w:pStyle w:val="TAL"/>
            </w:pPr>
            <w:r w:rsidRPr="000749E2">
              <w:t>RP#59</w:t>
            </w:r>
          </w:p>
        </w:tc>
        <w:tc>
          <w:tcPr>
            <w:tcW w:w="1134" w:type="dxa"/>
            <w:gridSpan w:val="2"/>
            <w:shd w:val="solid" w:color="FFFFFF" w:fill="auto"/>
          </w:tcPr>
          <w:p w14:paraId="10439313" w14:textId="77777777" w:rsidR="007F300B" w:rsidRPr="000749E2" w:rsidRDefault="007F300B" w:rsidP="005076D8">
            <w:pPr>
              <w:pStyle w:val="TAL"/>
            </w:pPr>
            <w:r w:rsidRPr="000749E2">
              <w:t>RP-130167</w:t>
            </w:r>
          </w:p>
        </w:tc>
        <w:tc>
          <w:tcPr>
            <w:tcW w:w="567" w:type="dxa"/>
            <w:gridSpan w:val="2"/>
            <w:shd w:val="solid" w:color="FFFFFF" w:fill="auto"/>
          </w:tcPr>
          <w:p w14:paraId="0B6E08A9" w14:textId="77777777" w:rsidR="007F300B" w:rsidRPr="000749E2" w:rsidRDefault="007F300B" w:rsidP="005076D8">
            <w:pPr>
              <w:pStyle w:val="TAL"/>
            </w:pPr>
            <w:r w:rsidRPr="000749E2">
              <w:t>0384</w:t>
            </w:r>
          </w:p>
        </w:tc>
        <w:tc>
          <w:tcPr>
            <w:tcW w:w="426" w:type="dxa"/>
            <w:gridSpan w:val="2"/>
            <w:shd w:val="solid" w:color="FFFFFF" w:fill="auto"/>
          </w:tcPr>
          <w:p w14:paraId="174EFD2F" w14:textId="77777777" w:rsidR="007F300B" w:rsidRPr="000749E2" w:rsidRDefault="007F300B" w:rsidP="005076D8">
            <w:pPr>
              <w:pStyle w:val="TAL"/>
            </w:pPr>
            <w:r w:rsidRPr="000749E2">
              <w:t>-</w:t>
            </w:r>
          </w:p>
        </w:tc>
        <w:tc>
          <w:tcPr>
            <w:tcW w:w="4062" w:type="dxa"/>
            <w:gridSpan w:val="2"/>
            <w:shd w:val="solid" w:color="FFFFFF" w:fill="auto"/>
          </w:tcPr>
          <w:p w14:paraId="4C53B9FB" w14:textId="77777777" w:rsidR="007F300B" w:rsidRPr="000749E2" w:rsidRDefault="007F300B" w:rsidP="005076D8">
            <w:pPr>
              <w:pStyle w:val="TAL"/>
            </w:pPr>
            <w:r w:rsidRPr="000749E2">
              <w:t>Correction to EARFCN definition for CA_40C</w:t>
            </w:r>
          </w:p>
        </w:tc>
        <w:tc>
          <w:tcPr>
            <w:tcW w:w="415" w:type="dxa"/>
            <w:gridSpan w:val="2"/>
            <w:shd w:val="solid" w:color="FFFFFF" w:fill="auto"/>
          </w:tcPr>
          <w:p w14:paraId="4312BE15" w14:textId="77777777" w:rsidR="007F300B" w:rsidRPr="000749E2" w:rsidRDefault="007F300B" w:rsidP="005076D8">
            <w:pPr>
              <w:pStyle w:val="TAL"/>
            </w:pPr>
            <w:r w:rsidRPr="000749E2">
              <w:t>F</w:t>
            </w:r>
          </w:p>
        </w:tc>
        <w:tc>
          <w:tcPr>
            <w:tcW w:w="708" w:type="dxa"/>
            <w:gridSpan w:val="2"/>
            <w:shd w:val="solid" w:color="FFFFFF" w:fill="auto"/>
          </w:tcPr>
          <w:p w14:paraId="4112F4AF" w14:textId="77777777" w:rsidR="007F300B" w:rsidRPr="000749E2" w:rsidRDefault="007F300B" w:rsidP="005076D8">
            <w:pPr>
              <w:pStyle w:val="TAL"/>
            </w:pPr>
            <w:r w:rsidRPr="000749E2">
              <w:t>10.3.0</w:t>
            </w:r>
          </w:p>
        </w:tc>
        <w:tc>
          <w:tcPr>
            <w:tcW w:w="708" w:type="dxa"/>
            <w:gridSpan w:val="2"/>
            <w:shd w:val="solid" w:color="FFFFFF" w:fill="auto"/>
          </w:tcPr>
          <w:p w14:paraId="0F41BB3D" w14:textId="77777777" w:rsidR="007F300B" w:rsidRPr="000749E2" w:rsidRDefault="007F300B" w:rsidP="005076D8">
            <w:pPr>
              <w:pStyle w:val="TAL"/>
            </w:pPr>
            <w:r w:rsidRPr="000749E2">
              <w:t>10.4.0</w:t>
            </w:r>
          </w:p>
        </w:tc>
        <w:tc>
          <w:tcPr>
            <w:tcW w:w="1033" w:type="dxa"/>
            <w:gridSpan w:val="2"/>
            <w:shd w:val="solid" w:color="FFFFFF" w:fill="auto"/>
          </w:tcPr>
          <w:p w14:paraId="67B8C895" w14:textId="77777777" w:rsidR="007F300B" w:rsidRPr="000749E2" w:rsidRDefault="007F300B" w:rsidP="005076D8">
            <w:pPr>
              <w:pStyle w:val="TAL"/>
            </w:pPr>
            <w:r w:rsidRPr="000749E2">
              <w:t>R5-130477</w:t>
            </w:r>
          </w:p>
        </w:tc>
      </w:tr>
      <w:tr w:rsidR="007F300B" w:rsidRPr="000749E2" w14:paraId="13A09E0D" w14:textId="77777777" w:rsidTr="001C22E1">
        <w:trPr>
          <w:gridAfter w:val="1"/>
          <w:wAfter w:w="21" w:type="dxa"/>
          <w:jc w:val="center"/>
        </w:trPr>
        <w:tc>
          <w:tcPr>
            <w:tcW w:w="638" w:type="dxa"/>
            <w:gridSpan w:val="2"/>
            <w:shd w:val="solid" w:color="FFFFFF" w:fill="auto"/>
          </w:tcPr>
          <w:p w14:paraId="46529B03" w14:textId="77777777" w:rsidR="007F300B" w:rsidRPr="000749E2" w:rsidRDefault="007F300B" w:rsidP="005076D8">
            <w:pPr>
              <w:pStyle w:val="TAL"/>
            </w:pPr>
            <w:r w:rsidRPr="000749E2">
              <w:t>RP#59</w:t>
            </w:r>
          </w:p>
        </w:tc>
        <w:tc>
          <w:tcPr>
            <w:tcW w:w="1134" w:type="dxa"/>
            <w:gridSpan w:val="2"/>
            <w:shd w:val="solid" w:color="FFFFFF" w:fill="auto"/>
          </w:tcPr>
          <w:p w14:paraId="6A119A0E" w14:textId="77777777" w:rsidR="007F300B" w:rsidRPr="000749E2" w:rsidRDefault="007F300B" w:rsidP="005076D8">
            <w:pPr>
              <w:pStyle w:val="TAL"/>
            </w:pPr>
            <w:r w:rsidRPr="000749E2">
              <w:t>RP-130144</w:t>
            </w:r>
          </w:p>
        </w:tc>
        <w:tc>
          <w:tcPr>
            <w:tcW w:w="567" w:type="dxa"/>
            <w:gridSpan w:val="2"/>
            <w:shd w:val="solid" w:color="FFFFFF" w:fill="auto"/>
          </w:tcPr>
          <w:p w14:paraId="404FEE5E" w14:textId="77777777" w:rsidR="007F300B" w:rsidRPr="000749E2" w:rsidRDefault="007F300B" w:rsidP="005076D8">
            <w:pPr>
              <w:pStyle w:val="TAL"/>
            </w:pPr>
            <w:r w:rsidRPr="000749E2">
              <w:t>0385</w:t>
            </w:r>
          </w:p>
        </w:tc>
        <w:tc>
          <w:tcPr>
            <w:tcW w:w="426" w:type="dxa"/>
            <w:gridSpan w:val="2"/>
            <w:shd w:val="solid" w:color="FFFFFF" w:fill="auto"/>
          </w:tcPr>
          <w:p w14:paraId="55785979" w14:textId="77777777" w:rsidR="007F300B" w:rsidRPr="000749E2" w:rsidRDefault="007F300B" w:rsidP="005076D8">
            <w:pPr>
              <w:pStyle w:val="TAL"/>
            </w:pPr>
            <w:r w:rsidRPr="000749E2">
              <w:t>-</w:t>
            </w:r>
          </w:p>
        </w:tc>
        <w:tc>
          <w:tcPr>
            <w:tcW w:w="4062" w:type="dxa"/>
            <w:gridSpan w:val="2"/>
            <w:shd w:val="solid" w:color="FFFFFF" w:fill="auto"/>
          </w:tcPr>
          <w:p w14:paraId="050D622F" w14:textId="77777777" w:rsidR="007F300B" w:rsidRPr="000749E2" w:rsidRDefault="007F300B" w:rsidP="005076D8">
            <w:pPr>
              <w:pStyle w:val="TAL"/>
            </w:pPr>
            <w:r w:rsidRPr="000749E2">
              <w:t>Addition of combination A2+A11 and condition "UTRA Speech + Packet RAB Setup after Speech RAB Setup in CELL_DCH in Table 4.7B.1-1: HANDOVER TO UTRAN COMMAND</w:t>
            </w:r>
          </w:p>
        </w:tc>
        <w:tc>
          <w:tcPr>
            <w:tcW w:w="415" w:type="dxa"/>
            <w:gridSpan w:val="2"/>
            <w:shd w:val="solid" w:color="FFFFFF" w:fill="auto"/>
          </w:tcPr>
          <w:p w14:paraId="6D7C55C6" w14:textId="77777777" w:rsidR="007F300B" w:rsidRPr="000749E2" w:rsidRDefault="007F300B" w:rsidP="005076D8">
            <w:pPr>
              <w:pStyle w:val="TAL"/>
            </w:pPr>
            <w:r w:rsidRPr="000749E2">
              <w:t>F</w:t>
            </w:r>
          </w:p>
        </w:tc>
        <w:tc>
          <w:tcPr>
            <w:tcW w:w="708" w:type="dxa"/>
            <w:gridSpan w:val="2"/>
            <w:shd w:val="solid" w:color="FFFFFF" w:fill="auto"/>
          </w:tcPr>
          <w:p w14:paraId="55F38FAE" w14:textId="77777777" w:rsidR="007F300B" w:rsidRPr="000749E2" w:rsidRDefault="007F300B" w:rsidP="005076D8">
            <w:pPr>
              <w:pStyle w:val="TAL"/>
            </w:pPr>
            <w:r w:rsidRPr="000749E2">
              <w:t>10.3.0</w:t>
            </w:r>
          </w:p>
        </w:tc>
        <w:tc>
          <w:tcPr>
            <w:tcW w:w="708" w:type="dxa"/>
            <w:gridSpan w:val="2"/>
            <w:shd w:val="solid" w:color="FFFFFF" w:fill="auto"/>
          </w:tcPr>
          <w:p w14:paraId="7BDBDEB3" w14:textId="77777777" w:rsidR="007F300B" w:rsidRPr="000749E2" w:rsidRDefault="007F300B" w:rsidP="005076D8">
            <w:pPr>
              <w:pStyle w:val="TAL"/>
            </w:pPr>
            <w:r w:rsidRPr="000749E2">
              <w:t>10.4.0</w:t>
            </w:r>
          </w:p>
        </w:tc>
        <w:tc>
          <w:tcPr>
            <w:tcW w:w="1033" w:type="dxa"/>
            <w:gridSpan w:val="2"/>
            <w:shd w:val="solid" w:color="FFFFFF" w:fill="auto"/>
          </w:tcPr>
          <w:p w14:paraId="3CFB66B9" w14:textId="77777777" w:rsidR="007F300B" w:rsidRPr="000749E2" w:rsidRDefault="007F300B" w:rsidP="005076D8">
            <w:pPr>
              <w:pStyle w:val="TAL"/>
            </w:pPr>
            <w:r w:rsidRPr="000749E2">
              <w:t>R5-130561</w:t>
            </w:r>
          </w:p>
        </w:tc>
      </w:tr>
      <w:tr w:rsidR="007F300B" w:rsidRPr="000749E2" w14:paraId="3DE4177F" w14:textId="77777777" w:rsidTr="001C22E1">
        <w:trPr>
          <w:gridAfter w:val="1"/>
          <w:wAfter w:w="21" w:type="dxa"/>
          <w:jc w:val="center"/>
        </w:trPr>
        <w:tc>
          <w:tcPr>
            <w:tcW w:w="638" w:type="dxa"/>
            <w:gridSpan w:val="2"/>
            <w:shd w:val="solid" w:color="FFFFFF" w:fill="auto"/>
          </w:tcPr>
          <w:p w14:paraId="13DC2035" w14:textId="77777777" w:rsidR="007F300B" w:rsidRPr="000749E2" w:rsidRDefault="007F300B" w:rsidP="005076D8">
            <w:pPr>
              <w:pStyle w:val="TAL"/>
            </w:pPr>
            <w:r w:rsidRPr="000749E2">
              <w:t>RP#59</w:t>
            </w:r>
          </w:p>
        </w:tc>
        <w:tc>
          <w:tcPr>
            <w:tcW w:w="1134" w:type="dxa"/>
            <w:gridSpan w:val="2"/>
            <w:shd w:val="solid" w:color="FFFFFF" w:fill="auto"/>
          </w:tcPr>
          <w:p w14:paraId="7ECC4FAA" w14:textId="77777777" w:rsidR="007F300B" w:rsidRPr="000749E2" w:rsidRDefault="007F300B" w:rsidP="005076D8">
            <w:pPr>
              <w:pStyle w:val="TAL"/>
            </w:pPr>
            <w:r w:rsidRPr="000749E2">
              <w:t>RP-130144</w:t>
            </w:r>
          </w:p>
        </w:tc>
        <w:tc>
          <w:tcPr>
            <w:tcW w:w="567" w:type="dxa"/>
            <w:gridSpan w:val="2"/>
            <w:shd w:val="solid" w:color="FFFFFF" w:fill="auto"/>
          </w:tcPr>
          <w:p w14:paraId="7F1938B8" w14:textId="77777777" w:rsidR="007F300B" w:rsidRPr="000749E2" w:rsidRDefault="007F300B" w:rsidP="005076D8">
            <w:pPr>
              <w:pStyle w:val="TAL"/>
            </w:pPr>
            <w:r w:rsidRPr="000749E2">
              <w:t>0386</w:t>
            </w:r>
          </w:p>
        </w:tc>
        <w:tc>
          <w:tcPr>
            <w:tcW w:w="426" w:type="dxa"/>
            <w:gridSpan w:val="2"/>
            <w:shd w:val="solid" w:color="FFFFFF" w:fill="auto"/>
          </w:tcPr>
          <w:p w14:paraId="05A1F6BD" w14:textId="77777777" w:rsidR="007F300B" w:rsidRPr="000749E2" w:rsidRDefault="007F300B" w:rsidP="005076D8">
            <w:pPr>
              <w:pStyle w:val="TAL"/>
            </w:pPr>
            <w:r w:rsidRPr="000749E2">
              <w:t>-</w:t>
            </w:r>
          </w:p>
        </w:tc>
        <w:tc>
          <w:tcPr>
            <w:tcW w:w="4062" w:type="dxa"/>
            <w:gridSpan w:val="2"/>
            <w:shd w:val="solid" w:color="FFFFFF" w:fill="auto"/>
          </w:tcPr>
          <w:p w14:paraId="318368EF" w14:textId="77777777" w:rsidR="007F300B" w:rsidRPr="000749E2" w:rsidRDefault="007F300B" w:rsidP="005076D8">
            <w:pPr>
              <w:pStyle w:val="TAL"/>
            </w:pPr>
            <w:r w:rsidRPr="000749E2">
              <w:t>Update of Band 18 configuration</w:t>
            </w:r>
          </w:p>
        </w:tc>
        <w:tc>
          <w:tcPr>
            <w:tcW w:w="415" w:type="dxa"/>
            <w:gridSpan w:val="2"/>
            <w:shd w:val="solid" w:color="FFFFFF" w:fill="auto"/>
          </w:tcPr>
          <w:p w14:paraId="195D5C1D" w14:textId="77777777" w:rsidR="007F300B" w:rsidRPr="000749E2" w:rsidRDefault="007F300B" w:rsidP="005076D8">
            <w:pPr>
              <w:pStyle w:val="TAL"/>
            </w:pPr>
            <w:r w:rsidRPr="000749E2">
              <w:t>F</w:t>
            </w:r>
          </w:p>
        </w:tc>
        <w:tc>
          <w:tcPr>
            <w:tcW w:w="708" w:type="dxa"/>
            <w:gridSpan w:val="2"/>
            <w:shd w:val="solid" w:color="FFFFFF" w:fill="auto"/>
          </w:tcPr>
          <w:p w14:paraId="2DA37C5C" w14:textId="77777777" w:rsidR="007F300B" w:rsidRPr="000749E2" w:rsidRDefault="007F300B" w:rsidP="005076D8">
            <w:pPr>
              <w:pStyle w:val="TAL"/>
            </w:pPr>
            <w:r w:rsidRPr="000749E2">
              <w:t>10.3.0</w:t>
            </w:r>
          </w:p>
        </w:tc>
        <w:tc>
          <w:tcPr>
            <w:tcW w:w="708" w:type="dxa"/>
            <w:gridSpan w:val="2"/>
            <w:shd w:val="solid" w:color="FFFFFF" w:fill="auto"/>
          </w:tcPr>
          <w:p w14:paraId="73E69542" w14:textId="77777777" w:rsidR="007F300B" w:rsidRPr="000749E2" w:rsidRDefault="007F300B" w:rsidP="005076D8">
            <w:pPr>
              <w:pStyle w:val="TAL"/>
            </w:pPr>
            <w:r w:rsidRPr="000749E2">
              <w:t>10.4.0</w:t>
            </w:r>
          </w:p>
        </w:tc>
        <w:tc>
          <w:tcPr>
            <w:tcW w:w="1033" w:type="dxa"/>
            <w:gridSpan w:val="2"/>
            <w:shd w:val="solid" w:color="FFFFFF" w:fill="auto"/>
          </w:tcPr>
          <w:p w14:paraId="6FF8FBE3" w14:textId="77777777" w:rsidR="007F300B" w:rsidRPr="000749E2" w:rsidRDefault="007F300B" w:rsidP="005076D8">
            <w:pPr>
              <w:pStyle w:val="TAL"/>
            </w:pPr>
            <w:r w:rsidRPr="000749E2">
              <w:t>R5-130619</w:t>
            </w:r>
          </w:p>
        </w:tc>
      </w:tr>
      <w:tr w:rsidR="007F300B" w:rsidRPr="000749E2" w14:paraId="6D6038FC" w14:textId="77777777" w:rsidTr="001C22E1">
        <w:trPr>
          <w:gridAfter w:val="1"/>
          <w:wAfter w:w="21" w:type="dxa"/>
          <w:jc w:val="center"/>
        </w:trPr>
        <w:tc>
          <w:tcPr>
            <w:tcW w:w="638" w:type="dxa"/>
            <w:gridSpan w:val="2"/>
            <w:shd w:val="solid" w:color="FFFFFF" w:fill="auto"/>
          </w:tcPr>
          <w:p w14:paraId="7266297E" w14:textId="77777777" w:rsidR="007F300B" w:rsidRPr="000749E2" w:rsidRDefault="007F300B" w:rsidP="005076D8">
            <w:pPr>
              <w:pStyle w:val="TAL"/>
            </w:pPr>
            <w:r w:rsidRPr="000749E2">
              <w:t>RP#59</w:t>
            </w:r>
          </w:p>
        </w:tc>
        <w:tc>
          <w:tcPr>
            <w:tcW w:w="1134" w:type="dxa"/>
            <w:gridSpan w:val="2"/>
            <w:shd w:val="solid" w:color="FFFFFF" w:fill="auto"/>
          </w:tcPr>
          <w:p w14:paraId="5452B61E" w14:textId="77777777" w:rsidR="007F300B" w:rsidRPr="000749E2" w:rsidRDefault="007F300B" w:rsidP="005076D8">
            <w:pPr>
              <w:pStyle w:val="TAL"/>
            </w:pPr>
            <w:r w:rsidRPr="000749E2">
              <w:t>RP-130144</w:t>
            </w:r>
          </w:p>
        </w:tc>
        <w:tc>
          <w:tcPr>
            <w:tcW w:w="567" w:type="dxa"/>
            <w:gridSpan w:val="2"/>
            <w:shd w:val="solid" w:color="FFFFFF" w:fill="auto"/>
          </w:tcPr>
          <w:p w14:paraId="042173BF" w14:textId="77777777" w:rsidR="007F300B" w:rsidRPr="000749E2" w:rsidRDefault="007F300B" w:rsidP="005076D8">
            <w:pPr>
              <w:pStyle w:val="TAL"/>
            </w:pPr>
            <w:r w:rsidRPr="000749E2">
              <w:t>0387</w:t>
            </w:r>
          </w:p>
        </w:tc>
        <w:tc>
          <w:tcPr>
            <w:tcW w:w="426" w:type="dxa"/>
            <w:gridSpan w:val="2"/>
            <w:shd w:val="solid" w:color="FFFFFF" w:fill="auto"/>
          </w:tcPr>
          <w:p w14:paraId="12620782" w14:textId="77777777" w:rsidR="007F300B" w:rsidRPr="000749E2" w:rsidRDefault="007F300B" w:rsidP="005076D8">
            <w:pPr>
              <w:pStyle w:val="TAL"/>
            </w:pPr>
            <w:r w:rsidRPr="000749E2">
              <w:t>-</w:t>
            </w:r>
          </w:p>
        </w:tc>
        <w:tc>
          <w:tcPr>
            <w:tcW w:w="4062" w:type="dxa"/>
            <w:gridSpan w:val="2"/>
            <w:shd w:val="solid" w:color="FFFFFF" w:fill="auto"/>
          </w:tcPr>
          <w:p w14:paraId="55C6C4A4" w14:textId="77777777" w:rsidR="007F300B" w:rsidRPr="000749E2" w:rsidRDefault="007F300B" w:rsidP="005076D8">
            <w:pPr>
              <w:pStyle w:val="TAL"/>
            </w:pPr>
            <w:r w:rsidRPr="000749E2">
              <w:t>Update generic procedure 4.5.2</w:t>
            </w:r>
          </w:p>
        </w:tc>
        <w:tc>
          <w:tcPr>
            <w:tcW w:w="415" w:type="dxa"/>
            <w:gridSpan w:val="2"/>
            <w:shd w:val="solid" w:color="FFFFFF" w:fill="auto"/>
          </w:tcPr>
          <w:p w14:paraId="4572AD2E" w14:textId="77777777" w:rsidR="007F300B" w:rsidRPr="000749E2" w:rsidRDefault="007F300B" w:rsidP="005076D8">
            <w:pPr>
              <w:pStyle w:val="TAL"/>
            </w:pPr>
            <w:r w:rsidRPr="000749E2">
              <w:t>F</w:t>
            </w:r>
          </w:p>
        </w:tc>
        <w:tc>
          <w:tcPr>
            <w:tcW w:w="708" w:type="dxa"/>
            <w:gridSpan w:val="2"/>
            <w:shd w:val="solid" w:color="FFFFFF" w:fill="auto"/>
          </w:tcPr>
          <w:p w14:paraId="5B6AA33D" w14:textId="77777777" w:rsidR="007F300B" w:rsidRPr="000749E2" w:rsidRDefault="007F300B" w:rsidP="005076D8">
            <w:pPr>
              <w:pStyle w:val="TAL"/>
            </w:pPr>
            <w:r w:rsidRPr="000749E2">
              <w:t>10.3.0</w:t>
            </w:r>
          </w:p>
        </w:tc>
        <w:tc>
          <w:tcPr>
            <w:tcW w:w="708" w:type="dxa"/>
            <w:gridSpan w:val="2"/>
            <w:shd w:val="solid" w:color="FFFFFF" w:fill="auto"/>
          </w:tcPr>
          <w:p w14:paraId="250539B9" w14:textId="77777777" w:rsidR="007F300B" w:rsidRPr="000749E2" w:rsidRDefault="007F300B" w:rsidP="005076D8">
            <w:pPr>
              <w:pStyle w:val="TAL"/>
            </w:pPr>
            <w:r w:rsidRPr="000749E2">
              <w:t>10.4.0</w:t>
            </w:r>
          </w:p>
        </w:tc>
        <w:tc>
          <w:tcPr>
            <w:tcW w:w="1033" w:type="dxa"/>
            <w:gridSpan w:val="2"/>
            <w:shd w:val="solid" w:color="FFFFFF" w:fill="auto"/>
          </w:tcPr>
          <w:p w14:paraId="54842A86" w14:textId="77777777" w:rsidR="007F300B" w:rsidRPr="000749E2" w:rsidRDefault="007F300B" w:rsidP="005076D8">
            <w:pPr>
              <w:pStyle w:val="TAL"/>
            </w:pPr>
            <w:r w:rsidRPr="000749E2">
              <w:t>R5-130620</w:t>
            </w:r>
          </w:p>
        </w:tc>
      </w:tr>
      <w:tr w:rsidR="007F300B" w:rsidRPr="000749E2" w14:paraId="5276AFD3" w14:textId="77777777" w:rsidTr="001C22E1">
        <w:trPr>
          <w:gridAfter w:val="1"/>
          <w:wAfter w:w="21" w:type="dxa"/>
          <w:jc w:val="center"/>
        </w:trPr>
        <w:tc>
          <w:tcPr>
            <w:tcW w:w="638" w:type="dxa"/>
            <w:gridSpan w:val="2"/>
            <w:shd w:val="solid" w:color="FFFFFF" w:fill="auto"/>
          </w:tcPr>
          <w:p w14:paraId="1F770160" w14:textId="77777777" w:rsidR="007F300B" w:rsidRPr="000749E2" w:rsidRDefault="007F300B" w:rsidP="005076D8">
            <w:pPr>
              <w:pStyle w:val="TAL"/>
            </w:pPr>
            <w:r w:rsidRPr="000749E2">
              <w:t>RP#59</w:t>
            </w:r>
          </w:p>
        </w:tc>
        <w:tc>
          <w:tcPr>
            <w:tcW w:w="1134" w:type="dxa"/>
            <w:gridSpan w:val="2"/>
            <w:shd w:val="solid" w:color="FFFFFF" w:fill="auto"/>
          </w:tcPr>
          <w:p w14:paraId="337C9405" w14:textId="77777777" w:rsidR="007F300B" w:rsidRPr="000749E2" w:rsidRDefault="007F300B" w:rsidP="005076D8">
            <w:pPr>
              <w:pStyle w:val="TAL"/>
            </w:pPr>
            <w:r w:rsidRPr="000749E2">
              <w:t>RP-130144</w:t>
            </w:r>
          </w:p>
        </w:tc>
        <w:tc>
          <w:tcPr>
            <w:tcW w:w="567" w:type="dxa"/>
            <w:gridSpan w:val="2"/>
            <w:shd w:val="solid" w:color="FFFFFF" w:fill="auto"/>
          </w:tcPr>
          <w:p w14:paraId="4D475CFB" w14:textId="77777777" w:rsidR="007F300B" w:rsidRPr="000749E2" w:rsidRDefault="007F300B" w:rsidP="005076D8">
            <w:pPr>
              <w:pStyle w:val="TAL"/>
            </w:pPr>
            <w:r w:rsidRPr="000749E2">
              <w:t>0388</w:t>
            </w:r>
          </w:p>
        </w:tc>
        <w:tc>
          <w:tcPr>
            <w:tcW w:w="426" w:type="dxa"/>
            <w:gridSpan w:val="2"/>
            <w:shd w:val="solid" w:color="FFFFFF" w:fill="auto"/>
          </w:tcPr>
          <w:p w14:paraId="45C6E8DE" w14:textId="77777777" w:rsidR="007F300B" w:rsidRPr="000749E2" w:rsidRDefault="007F300B" w:rsidP="005076D8">
            <w:pPr>
              <w:pStyle w:val="TAL"/>
            </w:pPr>
            <w:r w:rsidRPr="000749E2">
              <w:t>-</w:t>
            </w:r>
          </w:p>
        </w:tc>
        <w:tc>
          <w:tcPr>
            <w:tcW w:w="4062" w:type="dxa"/>
            <w:gridSpan w:val="2"/>
            <w:shd w:val="solid" w:color="FFFFFF" w:fill="auto"/>
          </w:tcPr>
          <w:p w14:paraId="7AE064C3" w14:textId="77777777" w:rsidR="007F300B" w:rsidRPr="000749E2" w:rsidRDefault="007F300B" w:rsidP="005076D8">
            <w:pPr>
              <w:pStyle w:val="TAL"/>
            </w:pPr>
            <w:r w:rsidRPr="000749E2">
              <w:t>Update generic procedure 4.5.2A</w:t>
            </w:r>
          </w:p>
        </w:tc>
        <w:tc>
          <w:tcPr>
            <w:tcW w:w="415" w:type="dxa"/>
            <w:gridSpan w:val="2"/>
            <w:shd w:val="solid" w:color="FFFFFF" w:fill="auto"/>
          </w:tcPr>
          <w:p w14:paraId="0D867E0F" w14:textId="77777777" w:rsidR="007F300B" w:rsidRPr="000749E2" w:rsidRDefault="007F300B" w:rsidP="005076D8">
            <w:pPr>
              <w:pStyle w:val="TAL"/>
            </w:pPr>
            <w:r w:rsidRPr="000749E2">
              <w:t>F</w:t>
            </w:r>
          </w:p>
        </w:tc>
        <w:tc>
          <w:tcPr>
            <w:tcW w:w="708" w:type="dxa"/>
            <w:gridSpan w:val="2"/>
            <w:shd w:val="solid" w:color="FFFFFF" w:fill="auto"/>
          </w:tcPr>
          <w:p w14:paraId="7B9ECA9B" w14:textId="77777777" w:rsidR="007F300B" w:rsidRPr="000749E2" w:rsidRDefault="007F300B" w:rsidP="005076D8">
            <w:pPr>
              <w:pStyle w:val="TAL"/>
            </w:pPr>
            <w:r w:rsidRPr="000749E2">
              <w:t>10.3.0</w:t>
            </w:r>
          </w:p>
        </w:tc>
        <w:tc>
          <w:tcPr>
            <w:tcW w:w="708" w:type="dxa"/>
            <w:gridSpan w:val="2"/>
            <w:shd w:val="solid" w:color="FFFFFF" w:fill="auto"/>
          </w:tcPr>
          <w:p w14:paraId="15CF8F40" w14:textId="77777777" w:rsidR="007F300B" w:rsidRPr="000749E2" w:rsidRDefault="007F300B" w:rsidP="005076D8">
            <w:pPr>
              <w:pStyle w:val="TAL"/>
            </w:pPr>
            <w:r w:rsidRPr="000749E2">
              <w:t>10.4.0</w:t>
            </w:r>
          </w:p>
        </w:tc>
        <w:tc>
          <w:tcPr>
            <w:tcW w:w="1033" w:type="dxa"/>
            <w:gridSpan w:val="2"/>
            <w:shd w:val="solid" w:color="FFFFFF" w:fill="auto"/>
          </w:tcPr>
          <w:p w14:paraId="56B7564D" w14:textId="77777777" w:rsidR="007F300B" w:rsidRPr="000749E2" w:rsidRDefault="007F300B" w:rsidP="005076D8">
            <w:pPr>
              <w:pStyle w:val="TAL"/>
            </w:pPr>
            <w:r w:rsidRPr="000749E2">
              <w:t>R5-130621</w:t>
            </w:r>
          </w:p>
        </w:tc>
      </w:tr>
      <w:tr w:rsidR="007F300B" w:rsidRPr="000749E2" w14:paraId="41F95602" w14:textId="77777777" w:rsidTr="001C22E1">
        <w:trPr>
          <w:gridAfter w:val="1"/>
          <w:wAfter w:w="21" w:type="dxa"/>
          <w:jc w:val="center"/>
        </w:trPr>
        <w:tc>
          <w:tcPr>
            <w:tcW w:w="638" w:type="dxa"/>
            <w:gridSpan w:val="2"/>
            <w:shd w:val="solid" w:color="FFFFFF" w:fill="auto"/>
          </w:tcPr>
          <w:p w14:paraId="2E44020D" w14:textId="77777777" w:rsidR="007F300B" w:rsidRPr="000749E2" w:rsidRDefault="007F300B" w:rsidP="005076D8">
            <w:pPr>
              <w:pStyle w:val="TAL"/>
            </w:pPr>
            <w:r w:rsidRPr="000749E2">
              <w:t>RP#59</w:t>
            </w:r>
          </w:p>
        </w:tc>
        <w:tc>
          <w:tcPr>
            <w:tcW w:w="1134" w:type="dxa"/>
            <w:gridSpan w:val="2"/>
            <w:shd w:val="solid" w:color="FFFFFF" w:fill="auto"/>
          </w:tcPr>
          <w:p w14:paraId="020F82BF" w14:textId="77777777" w:rsidR="007F300B" w:rsidRPr="000749E2" w:rsidRDefault="007F300B" w:rsidP="005076D8">
            <w:pPr>
              <w:pStyle w:val="TAL"/>
            </w:pPr>
            <w:r w:rsidRPr="000749E2">
              <w:t>RP-130144</w:t>
            </w:r>
          </w:p>
        </w:tc>
        <w:tc>
          <w:tcPr>
            <w:tcW w:w="567" w:type="dxa"/>
            <w:gridSpan w:val="2"/>
            <w:shd w:val="solid" w:color="FFFFFF" w:fill="auto"/>
          </w:tcPr>
          <w:p w14:paraId="28177A95" w14:textId="77777777" w:rsidR="007F300B" w:rsidRPr="000749E2" w:rsidRDefault="007F300B" w:rsidP="005076D8">
            <w:pPr>
              <w:pStyle w:val="TAL"/>
            </w:pPr>
            <w:r w:rsidRPr="000749E2">
              <w:t>0389</w:t>
            </w:r>
          </w:p>
        </w:tc>
        <w:tc>
          <w:tcPr>
            <w:tcW w:w="426" w:type="dxa"/>
            <w:gridSpan w:val="2"/>
            <w:shd w:val="solid" w:color="FFFFFF" w:fill="auto"/>
          </w:tcPr>
          <w:p w14:paraId="27C66B84" w14:textId="77777777" w:rsidR="007F300B" w:rsidRPr="000749E2" w:rsidRDefault="007F300B" w:rsidP="005076D8">
            <w:pPr>
              <w:pStyle w:val="TAL"/>
            </w:pPr>
            <w:r w:rsidRPr="000749E2">
              <w:t>-</w:t>
            </w:r>
          </w:p>
        </w:tc>
        <w:tc>
          <w:tcPr>
            <w:tcW w:w="4062" w:type="dxa"/>
            <w:gridSpan w:val="2"/>
            <w:shd w:val="solid" w:color="FFFFFF" w:fill="auto"/>
          </w:tcPr>
          <w:p w14:paraId="02177914" w14:textId="77777777" w:rsidR="007F300B" w:rsidRPr="000749E2" w:rsidRDefault="007F300B" w:rsidP="005076D8">
            <w:pPr>
              <w:pStyle w:val="TAL"/>
            </w:pPr>
            <w:r w:rsidRPr="000749E2">
              <w:t>Add generic procedure MO add video</w:t>
            </w:r>
          </w:p>
        </w:tc>
        <w:tc>
          <w:tcPr>
            <w:tcW w:w="415" w:type="dxa"/>
            <w:gridSpan w:val="2"/>
            <w:shd w:val="solid" w:color="FFFFFF" w:fill="auto"/>
          </w:tcPr>
          <w:p w14:paraId="598CAABD" w14:textId="77777777" w:rsidR="007F300B" w:rsidRPr="000749E2" w:rsidRDefault="007F300B" w:rsidP="005076D8">
            <w:pPr>
              <w:pStyle w:val="TAL"/>
            </w:pPr>
            <w:r w:rsidRPr="000749E2">
              <w:t>F</w:t>
            </w:r>
          </w:p>
        </w:tc>
        <w:tc>
          <w:tcPr>
            <w:tcW w:w="708" w:type="dxa"/>
            <w:gridSpan w:val="2"/>
            <w:shd w:val="solid" w:color="FFFFFF" w:fill="auto"/>
          </w:tcPr>
          <w:p w14:paraId="047EF087" w14:textId="77777777" w:rsidR="007F300B" w:rsidRPr="000749E2" w:rsidRDefault="007F300B" w:rsidP="005076D8">
            <w:pPr>
              <w:pStyle w:val="TAL"/>
            </w:pPr>
            <w:r w:rsidRPr="000749E2">
              <w:t>10.3.0</w:t>
            </w:r>
          </w:p>
        </w:tc>
        <w:tc>
          <w:tcPr>
            <w:tcW w:w="708" w:type="dxa"/>
            <w:gridSpan w:val="2"/>
            <w:shd w:val="solid" w:color="FFFFFF" w:fill="auto"/>
          </w:tcPr>
          <w:p w14:paraId="14DE29B0" w14:textId="77777777" w:rsidR="007F300B" w:rsidRPr="000749E2" w:rsidRDefault="007F300B" w:rsidP="005076D8">
            <w:pPr>
              <w:pStyle w:val="TAL"/>
            </w:pPr>
            <w:r w:rsidRPr="000749E2">
              <w:t>10.4.0</w:t>
            </w:r>
          </w:p>
        </w:tc>
        <w:tc>
          <w:tcPr>
            <w:tcW w:w="1033" w:type="dxa"/>
            <w:gridSpan w:val="2"/>
            <w:shd w:val="solid" w:color="FFFFFF" w:fill="auto"/>
          </w:tcPr>
          <w:p w14:paraId="29F1F2B8" w14:textId="77777777" w:rsidR="007F300B" w:rsidRPr="000749E2" w:rsidRDefault="007F300B" w:rsidP="005076D8">
            <w:pPr>
              <w:pStyle w:val="TAL"/>
            </w:pPr>
            <w:r w:rsidRPr="000749E2">
              <w:t>R5-130622</w:t>
            </w:r>
          </w:p>
        </w:tc>
      </w:tr>
      <w:tr w:rsidR="007F300B" w:rsidRPr="000749E2" w14:paraId="0CC4D79F" w14:textId="77777777" w:rsidTr="001C22E1">
        <w:trPr>
          <w:gridAfter w:val="1"/>
          <w:wAfter w:w="21" w:type="dxa"/>
          <w:jc w:val="center"/>
        </w:trPr>
        <w:tc>
          <w:tcPr>
            <w:tcW w:w="638" w:type="dxa"/>
            <w:gridSpan w:val="2"/>
            <w:shd w:val="solid" w:color="FFFFFF" w:fill="auto"/>
          </w:tcPr>
          <w:p w14:paraId="15656A6A" w14:textId="77777777" w:rsidR="007F300B" w:rsidRPr="000749E2" w:rsidRDefault="007F300B" w:rsidP="005076D8">
            <w:pPr>
              <w:pStyle w:val="TAL"/>
            </w:pPr>
            <w:r w:rsidRPr="000749E2">
              <w:t>RP#59</w:t>
            </w:r>
          </w:p>
        </w:tc>
        <w:tc>
          <w:tcPr>
            <w:tcW w:w="1134" w:type="dxa"/>
            <w:gridSpan w:val="2"/>
            <w:shd w:val="solid" w:color="FFFFFF" w:fill="auto"/>
          </w:tcPr>
          <w:p w14:paraId="6EB01642" w14:textId="77777777" w:rsidR="007F300B" w:rsidRPr="000749E2" w:rsidRDefault="007F300B" w:rsidP="005076D8">
            <w:pPr>
              <w:pStyle w:val="TAL"/>
            </w:pPr>
            <w:r w:rsidRPr="000749E2">
              <w:t>RP-130144</w:t>
            </w:r>
          </w:p>
        </w:tc>
        <w:tc>
          <w:tcPr>
            <w:tcW w:w="567" w:type="dxa"/>
            <w:gridSpan w:val="2"/>
            <w:shd w:val="solid" w:color="FFFFFF" w:fill="auto"/>
          </w:tcPr>
          <w:p w14:paraId="7452D331" w14:textId="77777777" w:rsidR="007F300B" w:rsidRPr="000749E2" w:rsidRDefault="007F300B" w:rsidP="005076D8">
            <w:pPr>
              <w:pStyle w:val="TAL"/>
            </w:pPr>
            <w:r w:rsidRPr="000749E2">
              <w:t>0390</w:t>
            </w:r>
          </w:p>
        </w:tc>
        <w:tc>
          <w:tcPr>
            <w:tcW w:w="426" w:type="dxa"/>
            <w:gridSpan w:val="2"/>
            <w:shd w:val="solid" w:color="FFFFFF" w:fill="auto"/>
          </w:tcPr>
          <w:p w14:paraId="287CEA53" w14:textId="77777777" w:rsidR="007F300B" w:rsidRPr="000749E2" w:rsidRDefault="007F300B" w:rsidP="005076D8">
            <w:pPr>
              <w:pStyle w:val="TAL"/>
            </w:pPr>
            <w:r w:rsidRPr="000749E2">
              <w:t>-</w:t>
            </w:r>
          </w:p>
        </w:tc>
        <w:tc>
          <w:tcPr>
            <w:tcW w:w="4062" w:type="dxa"/>
            <w:gridSpan w:val="2"/>
            <w:shd w:val="solid" w:color="FFFFFF" w:fill="auto"/>
          </w:tcPr>
          <w:p w14:paraId="5B363ECD" w14:textId="77777777" w:rsidR="007F300B" w:rsidRPr="000749E2" w:rsidRDefault="007F300B" w:rsidP="005076D8">
            <w:pPr>
              <w:pStyle w:val="TAL"/>
            </w:pPr>
            <w:r w:rsidRPr="000749E2">
              <w:t>Add generic procedure MT add video</w:t>
            </w:r>
          </w:p>
        </w:tc>
        <w:tc>
          <w:tcPr>
            <w:tcW w:w="415" w:type="dxa"/>
            <w:gridSpan w:val="2"/>
            <w:shd w:val="solid" w:color="FFFFFF" w:fill="auto"/>
          </w:tcPr>
          <w:p w14:paraId="4B1437B5" w14:textId="77777777" w:rsidR="007F300B" w:rsidRPr="000749E2" w:rsidRDefault="007F300B" w:rsidP="005076D8">
            <w:pPr>
              <w:pStyle w:val="TAL"/>
            </w:pPr>
            <w:r w:rsidRPr="000749E2">
              <w:t>F</w:t>
            </w:r>
          </w:p>
        </w:tc>
        <w:tc>
          <w:tcPr>
            <w:tcW w:w="708" w:type="dxa"/>
            <w:gridSpan w:val="2"/>
            <w:shd w:val="solid" w:color="FFFFFF" w:fill="auto"/>
          </w:tcPr>
          <w:p w14:paraId="61A9F08C" w14:textId="77777777" w:rsidR="007F300B" w:rsidRPr="000749E2" w:rsidRDefault="007F300B" w:rsidP="005076D8">
            <w:pPr>
              <w:pStyle w:val="TAL"/>
            </w:pPr>
            <w:r w:rsidRPr="000749E2">
              <w:t>10.3.0</w:t>
            </w:r>
          </w:p>
        </w:tc>
        <w:tc>
          <w:tcPr>
            <w:tcW w:w="708" w:type="dxa"/>
            <w:gridSpan w:val="2"/>
            <w:shd w:val="solid" w:color="FFFFFF" w:fill="auto"/>
          </w:tcPr>
          <w:p w14:paraId="4F7E03E0" w14:textId="77777777" w:rsidR="007F300B" w:rsidRPr="000749E2" w:rsidRDefault="007F300B" w:rsidP="005076D8">
            <w:pPr>
              <w:pStyle w:val="TAL"/>
            </w:pPr>
            <w:r w:rsidRPr="000749E2">
              <w:t>10.4.0</w:t>
            </w:r>
          </w:p>
        </w:tc>
        <w:tc>
          <w:tcPr>
            <w:tcW w:w="1033" w:type="dxa"/>
            <w:gridSpan w:val="2"/>
            <w:shd w:val="solid" w:color="FFFFFF" w:fill="auto"/>
          </w:tcPr>
          <w:p w14:paraId="30677A1F" w14:textId="77777777" w:rsidR="007F300B" w:rsidRPr="000749E2" w:rsidRDefault="007F300B" w:rsidP="005076D8">
            <w:pPr>
              <w:pStyle w:val="TAL"/>
            </w:pPr>
            <w:r w:rsidRPr="000749E2">
              <w:t>R5-130623</w:t>
            </w:r>
          </w:p>
        </w:tc>
      </w:tr>
      <w:tr w:rsidR="007F300B" w:rsidRPr="000749E2" w14:paraId="7BBBFC08" w14:textId="77777777" w:rsidTr="001C22E1">
        <w:trPr>
          <w:gridAfter w:val="1"/>
          <w:wAfter w:w="21" w:type="dxa"/>
          <w:jc w:val="center"/>
        </w:trPr>
        <w:tc>
          <w:tcPr>
            <w:tcW w:w="638" w:type="dxa"/>
            <w:gridSpan w:val="2"/>
            <w:shd w:val="solid" w:color="FFFFFF" w:fill="auto"/>
          </w:tcPr>
          <w:p w14:paraId="7690B8DD" w14:textId="77777777" w:rsidR="007F300B" w:rsidRPr="000749E2" w:rsidRDefault="007F300B" w:rsidP="005076D8">
            <w:pPr>
              <w:pStyle w:val="TAL"/>
            </w:pPr>
            <w:r w:rsidRPr="000749E2">
              <w:t>RP#59</w:t>
            </w:r>
          </w:p>
        </w:tc>
        <w:tc>
          <w:tcPr>
            <w:tcW w:w="1134" w:type="dxa"/>
            <w:gridSpan w:val="2"/>
            <w:shd w:val="solid" w:color="FFFFFF" w:fill="auto"/>
          </w:tcPr>
          <w:p w14:paraId="2910E8C7" w14:textId="77777777" w:rsidR="007F300B" w:rsidRPr="000749E2" w:rsidRDefault="007F300B" w:rsidP="005076D8">
            <w:pPr>
              <w:pStyle w:val="TAL"/>
            </w:pPr>
            <w:r w:rsidRPr="000749E2">
              <w:t>RP-130167</w:t>
            </w:r>
          </w:p>
        </w:tc>
        <w:tc>
          <w:tcPr>
            <w:tcW w:w="567" w:type="dxa"/>
            <w:gridSpan w:val="2"/>
            <w:shd w:val="solid" w:color="FFFFFF" w:fill="auto"/>
          </w:tcPr>
          <w:p w14:paraId="08BEE2C1" w14:textId="77777777" w:rsidR="007F300B" w:rsidRPr="000749E2" w:rsidRDefault="007F300B" w:rsidP="005076D8">
            <w:pPr>
              <w:pStyle w:val="TAL"/>
            </w:pPr>
            <w:r w:rsidRPr="000749E2">
              <w:t>0391</w:t>
            </w:r>
          </w:p>
        </w:tc>
        <w:tc>
          <w:tcPr>
            <w:tcW w:w="426" w:type="dxa"/>
            <w:gridSpan w:val="2"/>
            <w:shd w:val="solid" w:color="FFFFFF" w:fill="auto"/>
          </w:tcPr>
          <w:p w14:paraId="1E0DAC08" w14:textId="77777777" w:rsidR="007F300B" w:rsidRPr="000749E2" w:rsidRDefault="007F300B" w:rsidP="005076D8">
            <w:pPr>
              <w:pStyle w:val="TAL"/>
            </w:pPr>
            <w:r w:rsidRPr="000749E2">
              <w:t>-</w:t>
            </w:r>
          </w:p>
        </w:tc>
        <w:tc>
          <w:tcPr>
            <w:tcW w:w="4062" w:type="dxa"/>
            <w:gridSpan w:val="2"/>
            <w:shd w:val="solid" w:color="FFFFFF" w:fill="auto"/>
          </w:tcPr>
          <w:p w14:paraId="0D8D5EF0" w14:textId="77777777" w:rsidR="007F300B" w:rsidRPr="000749E2" w:rsidRDefault="007F300B" w:rsidP="005076D8">
            <w:pPr>
              <w:pStyle w:val="TAL"/>
            </w:pPr>
            <w:r w:rsidRPr="000749E2">
              <w:t xml:space="preserve">Correction of test frequencies for CA signalling </w:t>
            </w:r>
            <w:r w:rsidRPr="000749E2">
              <w:lastRenderedPageBreak/>
              <w:t>tests</w:t>
            </w:r>
          </w:p>
        </w:tc>
        <w:tc>
          <w:tcPr>
            <w:tcW w:w="415" w:type="dxa"/>
            <w:gridSpan w:val="2"/>
            <w:shd w:val="solid" w:color="FFFFFF" w:fill="auto"/>
          </w:tcPr>
          <w:p w14:paraId="037FE13A" w14:textId="77777777" w:rsidR="007F300B" w:rsidRPr="000749E2" w:rsidRDefault="007F300B" w:rsidP="005076D8">
            <w:pPr>
              <w:pStyle w:val="TAL"/>
            </w:pPr>
            <w:r w:rsidRPr="000749E2">
              <w:lastRenderedPageBreak/>
              <w:t>F</w:t>
            </w:r>
          </w:p>
        </w:tc>
        <w:tc>
          <w:tcPr>
            <w:tcW w:w="708" w:type="dxa"/>
            <w:gridSpan w:val="2"/>
            <w:shd w:val="solid" w:color="FFFFFF" w:fill="auto"/>
          </w:tcPr>
          <w:p w14:paraId="5BF01ED9" w14:textId="77777777" w:rsidR="007F300B" w:rsidRPr="000749E2" w:rsidRDefault="007F300B" w:rsidP="005076D8">
            <w:pPr>
              <w:pStyle w:val="TAL"/>
            </w:pPr>
            <w:r w:rsidRPr="000749E2">
              <w:t>10.3.0</w:t>
            </w:r>
          </w:p>
        </w:tc>
        <w:tc>
          <w:tcPr>
            <w:tcW w:w="708" w:type="dxa"/>
            <w:gridSpan w:val="2"/>
            <w:shd w:val="solid" w:color="FFFFFF" w:fill="auto"/>
          </w:tcPr>
          <w:p w14:paraId="25DC4E30" w14:textId="77777777" w:rsidR="007F300B" w:rsidRPr="000749E2" w:rsidRDefault="007F300B" w:rsidP="005076D8">
            <w:pPr>
              <w:pStyle w:val="TAL"/>
            </w:pPr>
            <w:r w:rsidRPr="000749E2">
              <w:t>10.4.0</w:t>
            </w:r>
          </w:p>
        </w:tc>
        <w:tc>
          <w:tcPr>
            <w:tcW w:w="1033" w:type="dxa"/>
            <w:gridSpan w:val="2"/>
            <w:shd w:val="solid" w:color="FFFFFF" w:fill="auto"/>
          </w:tcPr>
          <w:p w14:paraId="0FB05BBC" w14:textId="77777777" w:rsidR="007F300B" w:rsidRPr="000749E2" w:rsidRDefault="007F300B" w:rsidP="005076D8">
            <w:pPr>
              <w:pStyle w:val="TAL"/>
            </w:pPr>
            <w:r w:rsidRPr="000749E2">
              <w:t>R5-130692</w:t>
            </w:r>
          </w:p>
        </w:tc>
      </w:tr>
      <w:tr w:rsidR="007F300B" w:rsidRPr="000749E2" w14:paraId="17EEEC66" w14:textId="77777777" w:rsidTr="001C22E1">
        <w:trPr>
          <w:gridAfter w:val="1"/>
          <w:wAfter w:w="21" w:type="dxa"/>
          <w:jc w:val="center"/>
        </w:trPr>
        <w:tc>
          <w:tcPr>
            <w:tcW w:w="638" w:type="dxa"/>
            <w:gridSpan w:val="2"/>
            <w:shd w:val="solid" w:color="FFFFFF" w:fill="auto"/>
          </w:tcPr>
          <w:p w14:paraId="75C0BCB5" w14:textId="77777777" w:rsidR="007F300B" w:rsidRPr="000749E2" w:rsidRDefault="007F300B" w:rsidP="005076D8">
            <w:pPr>
              <w:pStyle w:val="TAL"/>
            </w:pPr>
            <w:r w:rsidRPr="000749E2">
              <w:t>RP#59</w:t>
            </w:r>
          </w:p>
        </w:tc>
        <w:tc>
          <w:tcPr>
            <w:tcW w:w="1134" w:type="dxa"/>
            <w:gridSpan w:val="2"/>
            <w:shd w:val="solid" w:color="FFFFFF" w:fill="auto"/>
          </w:tcPr>
          <w:p w14:paraId="7E146B0E" w14:textId="77777777" w:rsidR="007F300B" w:rsidRPr="000749E2" w:rsidRDefault="007F300B" w:rsidP="005076D8">
            <w:pPr>
              <w:pStyle w:val="TAL"/>
            </w:pPr>
            <w:r w:rsidRPr="000749E2">
              <w:t>RP-130146</w:t>
            </w:r>
          </w:p>
        </w:tc>
        <w:tc>
          <w:tcPr>
            <w:tcW w:w="567" w:type="dxa"/>
            <w:gridSpan w:val="2"/>
            <w:shd w:val="solid" w:color="FFFFFF" w:fill="auto"/>
          </w:tcPr>
          <w:p w14:paraId="705BE94D" w14:textId="77777777" w:rsidR="007F300B" w:rsidRPr="000749E2" w:rsidRDefault="007F300B" w:rsidP="005076D8">
            <w:pPr>
              <w:pStyle w:val="TAL"/>
            </w:pPr>
            <w:r w:rsidRPr="000749E2">
              <w:t>0395</w:t>
            </w:r>
          </w:p>
        </w:tc>
        <w:tc>
          <w:tcPr>
            <w:tcW w:w="426" w:type="dxa"/>
            <w:gridSpan w:val="2"/>
            <w:shd w:val="solid" w:color="FFFFFF" w:fill="auto"/>
          </w:tcPr>
          <w:p w14:paraId="11121A7F" w14:textId="77777777" w:rsidR="007F300B" w:rsidRPr="000749E2" w:rsidRDefault="007F300B" w:rsidP="005076D8">
            <w:pPr>
              <w:pStyle w:val="TAL"/>
            </w:pPr>
            <w:r w:rsidRPr="000749E2">
              <w:t>-</w:t>
            </w:r>
          </w:p>
        </w:tc>
        <w:tc>
          <w:tcPr>
            <w:tcW w:w="4062" w:type="dxa"/>
            <w:gridSpan w:val="2"/>
            <w:shd w:val="solid" w:color="FFFFFF" w:fill="auto"/>
          </w:tcPr>
          <w:p w14:paraId="7E8F46C9" w14:textId="77777777" w:rsidR="007F300B" w:rsidRPr="000749E2" w:rsidRDefault="007F300B" w:rsidP="005076D8">
            <w:pPr>
              <w:pStyle w:val="TAL"/>
            </w:pPr>
            <w:r w:rsidRPr="000749E2">
              <w:t>Addition of simulated cell for E-UTRA dual mode multi cell network scenarios</w:t>
            </w:r>
          </w:p>
        </w:tc>
        <w:tc>
          <w:tcPr>
            <w:tcW w:w="415" w:type="dxa"/>
            <w:gridSpan w:val="2"/>
            <w:shd w:val="solid" w:color="FFFFFF" w:fill="auto"/>
          </w:tcPr>
          <w:p w14:paraId="599B8641" w14:textId="77777777" w:rsidR="007F300B" w:rsidRPr="000749E2" w:rsidRDefault="007F300B" w:rsidP="005076D8">
            <w:pPr>
              <w:pStyle w:val="TAL"/>
            </w:pPr>
            <w:r w:rsidRPr="000749E2">
              <w:t>F</w:t>
            </w:r>
          </w:p>
        </w:tc>
        <w:tc>
          <w:tcPr>
            <w:tcW w:w="708" w:type="dxa"/>
            <w:gridSpan w:val="2"/>
            <w:shd w:val="solid" w:color="FFFFFF" w:fill="auto"/>
          </w:tcPr>
          <w:p w14:paraId="3E7A418E" w14:textId="77777777" w:rsidR="007F300B" w:rsidRPr="000749E2" w:rsidRDefault="007F300B" w:rsidP="005076D8">
            <w:pPr>
              <w:pStyle w:val="TAL"/>
            </w:pPr>
            <w:r w:rsidRPr="000749E2">
              <w:t>10.3.0</w:t>
            </w:r>
          </w:p>
        </w:tc>
        <w:tc>
          <w:tcPr>
            <w:tcW w:w="708" w:type="dxa"/>
            <w:gridSpan w:val="2"/>
            <w:shd w:val="solid" w:color="FFFFFF" w:fill="auto"/>
          </w:tcPr>
          <w:p w14:paraId="7331CB89" w14:textId="77777777" w:rsidR="007F300B" w:rsidRPr="000749E2" w:rsidRDefault="007F300B" w:rsidP="005076D8">
            <w:pPr>
              <w:pStyle w:val="TAL"/>
            </w:pPr>
            <w:r w:rsidRPr="000749E2">
              <w:t>10.4.0</w:t>
            </w:r>
          </w:p>
        </w:tc>
        <w:tc>
          <w:tcPr>
            <w:tcW w:w="1033" w:type="dxa"/>
            <w:gridSpan w:val="2"/>
            <w:shd w:val="solid" w:color="FFFFFF" w:fill="auto"/>
          </w:tcPr>
          <w:p w14:paraId="585A36A3" w14:textId="77777777" w:rsidR="007F300B" w:rsidRPr="000749E2" w:rsidRDefault="007F300B" w:rsidP="005076D8">
            <w:pPr>
              <w:pStyle w:val="TAL"/>
            </w:pPr>
            <w:r w:rsidRPr="000749E2">
              <w:t>R5-130709</w:t>
            </w:r>
          </w:p>
        </w:tc>
      </w:tr>
      <w:tr w:rsidR="007F300B" w:rsidRPr="000749E2" w14:paraId="75039A2D" w14:textId="77777777" w:rsidTr="001C22E1">
        <w:trPr>
          <w:gridAfter w:val="1"/>
          <w:wAfter w:w="21" w:type="dxa"/>
          <w:jc w:val="center"/>
        </w:trPr>
        <w:tc>
          <w:tcPr>
            <w:tcW w:w="638" w:type="dxa"/>
            <w:gridSpan w:val="2"/>
            <w:shd w:val="solid" w:color="FFFFFF" w:fill="auto"/>
          </w:tcPr>
          <w:p w14:paraId="43EFCF15" w14:textId="77777777" w:rsidR="007F300B" w:rsidRPr="000749E2" w:rsidRDefault="007F300B" w:rsidP="005076D8">
            <w:pPr>
              <w:pStyle w:val="TAL"/>
            </w:pPr>
            <w:r w:rsidRPr="000749E2">
              <w:t>RP#59</w:t>
            </w:r>
          </w:p>
        </w:tc>
        <w:tc>
          <w:tcPr>
            <w:tcW w:w="1134" w:type="dxa"/>
            <w:gridSpan w:val="2"/>
            <w:shd w:val="solid" w:color="FFFFFF" w:fill="auto"/>
          </w:tcPr>
          <w:p w14:paraId="61E84426" w14:textId="77777777" w:rsidR="007F300B" w:rsidRPr="000749E2" w:rsidRDefault="007F300B" w:rsidP="005076D8">
            <w:pPr>
              <w:pStyle w:val="TAL"/>
            </w:pPr>
            <w:r w:rsidRPr="000749E2">
              <w:t>RP-130167</w:t>
            </w:r>
          </w:p>
        </w:tc>
        <w:tc>
          <w:tcPr>
            <w:tcW w:w="567" w:type="dxa"/>
            <w:gridSpan w:val="2"/>
            <w:shd w:val="solid" w:color="FFFFFF" w:fill="auto"/>
          </w:tcPr>
          <w:p w14:paraId="268B58BF" w14:textId="77777777" w:rsidR="007F300B" w:rsidRPr="000749E2" w:rsidRDefault="007F300B" w:rsidP="005076D8">
            <w:pPr>
              <w:pStyle w:val="TAL"/>
            </w:pPr>
            <w:r w:rsidRPr="000749E2">
              <w:t>0397</w:t>
            </w:r>
          </w:p>
        </w:tc>
        <w:tc>
          <w:tcPr>
            <w:tcW w:w="426" w:type="dxa"/>
            <w:gridSpan w:val="2"/>
            <w:shd w:val="solid" w:color="FFFFFF" w:fill="auto"/>
          </w:tcPr>
          <w:p w14:paraId="4AD8634A" w14:textId="77777777" w:rsidR="007F300B" w:rsidRPr="000749E2" w:rsidRDefault="007F300B" w:rsidP="005076D8">
            <w:pPr>
              <w:pStyle w:val="TAL"/>
            </w:pPr>
            <w:r w:rsidRPr="000749E2">
              <w:t>-</w:t>
            </w:r>
          </w:p>
        </w:tc>
        <w:tc>
          <w:tcPr>
            <w:tcW w:w="4062" w:type="dxa"/>
            <w:gridSpan w:val="2"/>
            <w:shd w:val="solid" w:color="FFFFFF" w:fill="auto"/>
          </w:tcPr>
          <w:p w14:paraId="6A65E7CB" w14:textId="77777777" w:rsidR="007F300B" w:rsidRPr="000749E2" w:rsidRDefault="007F300B" w:rsidP="005076D8">
            <w:pPr>
              <w:pStyle w:val="TAL"/>
            </w:pPr>
            <w:r w:rsidRPr="000749E2">
              <w:t>Corrections to Annex A general considerations on connections for CA testing</w:t>
            </w:r>
          </w:p>
        </w:tc>
        <w:tc>
          <w:tcPr>
            <w:tcW w:w="415" w:type="dxa"/>
            <w:gridSpan w:val="2"/>
            <w:shd w:val="solid" w:color="FFFFFF" w:fill="auto"/>
          </w:tcPr>
          <w:p w14:paraId="627A55BF" w14:textId="77777777" w:rsidR="007F300B" w:rsidRPr="000749E2" w:rsidRDefault="007F300B" w:rsidP="005076D8">
            <w:pPr>
              <w:pStyle w:val="TAL"/>
            </w:pPr>
            <w:r w:rsidRPr="000749E2">
              <w:t>F</w:t>
            </w:r>
          </w:p>
        </w:tc>
        <w:tc>
          <w:tcPr>
            <w:tcW w:w="708" w:type="dxa"/>
            <w:gridSpan w:val="2"/>
            <w:shd w:val="solid" w:color="FFFFFF" w:fill="auto"/>
          </w:tcPr>
          <w:p w14:paraId="0A387C06" w14:textId="77777777" w:rsidR="007F300B" w:rsidRPr="000749E2" w:rsidRDefault="007F300B" w:rsidP="005076D8">
            <w:pPr>
              <w:pStyle w:val="TAL"/>
            </w:pPr>
            <w:r w:rsidRPr="000749E2">
              <w:t>10.3.0</w:t>
            </w:r>
          </w:p>
        </w:tc>
        <w:tc>
          <w:tcPr>
            <w:tcW w:w="708" w:type="dxa"/>
            <w:gridSpan w:val="2"/>
            <w:shd w:val="solid" w:color="FFFFFF" w:fill="auto"/>
          </w:tcPr>
          <w:p w14:paraId="33FA9A6B" w14:textId="77777777" w:rsidR="007F300B" w:rsidRPr="000749E2" w:rsidRDefault="007F300B" w:rsidP="005076D8">
            <w:pPr>
              <w:pStyle w:val="TAL"/>
            </w:pPr>
            <w:r w:rsidRPr="000749E2">
              <w:t>10.4.0</w:t>
            </w:r>
          </w:p>
        </w:tc>
        <w:tc>
          <w:tcPr>
            <w:tcW w:w="1033" w:type="dxa"/>
            <w:gridSpan w:val="2"/>
            <w:shd w:val="solid" w:color="FFFFFF" w:fill="auto"/>
          </w:tcPr>
          <w:p w14:paraId="3002C31A" w14:textId="77777777" w:rsidR="007F300B" w:rsidRPr="000749E2" w:rsidRDefault="007F300B" w:rsidP="005076D8">
            <w:pPr>
              <w:pStyle w:val="TAL"/>
            </w:pPr>
            <w:r w:rsidRPr="000749E2">
              <w:t>R5-130900</w:t>
            </w:r>
          </w:p>
        </w:tc>
      </w:tr>
      <w:tr w:rsidR="00051E7A" w:rsidRPr="000749E2" w14:paraId="544319B1"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63EB978" w14:textId="77777777" w:rsidR="00051E7A" w:rsidRPr="000749E2" w:rsidRDefault="00051E7A" w:rsidP="005076D8">
            <w:pPr>
              <w:pStyle w:val="TAL"/>
            </w:pPr>
            <w:r w:rsidRPr="000749E2">
              <w:t>RP#59</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F5DF3A7" w14:textId="77777777" w:rsidR="00051E7A" w:rsidRPr="000749E2" w:rsidRDefault="00051E7A" w:rsidP="005076D8">
            <w:pPr>
              <w:pStyle w:val="TAL"/>
            </w:pPr>
            <w:r w:rsidRPr="000749E2">
              <w:t>RP-130165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2593D4F" w14:textId="77777777" w:rsidR="00051E7A" w:rsidRPr="000749E2" w:rsidRDefault="00051E7A" w:rsidP="005076D8">
            <w:pPr>
              <w:pStyle w:val="TAL"/>
            </w:pPr>
            <w:r w:rsidRPr="000749E2">
              <w:t>0376</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491F244" w14:textId="77777777" w:rsidR="00051E7A" w:rsidRPr="000749E2" w:rsidRDefault="00051E7A"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E07EA21" w14:textId="77777777" w:rsidR="00051E7A" w:rsidRPr="000749E2" w:rsidRDefault="00051E7A" w:rsidP="005076D8">
            <w:pPr>
              <w:pStyle w:val="TAL"/>
            </w:pPr>
            <w:r w:rsidRPr="000749E2">
              <w:t>Addition of test frequencies of CA_1A-19A and CA_1A-21A for CA signalling testing</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0ADBC25" w14:textId="77777777" w:rsidR="00051E7A" w:rsidRPr="000749E2" w:rsidRDefault="00051E7A"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417AE36" w14:textId="77777777" w:rsidR="00051E7A" w:rsidRPr="000749E2" w:rsidRDefault="00051E7A" w:rsidP="005076D8">
            <w:pPr>
              <w:pStyle w:val="TAL"/>
            </w:pPr>
            <w:r w:rsidRPr="000749E2">
              <w:t>10.4.0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B830E22" w14:textId="77777777" w:rsidR="00051E7A" w:rsidRPr="000749E2" w:rsidRDefault="00051E7A" w:rsidP="005076D8">
            <w:pPr>
              <w:pStyle w:val="TAL"/>
            </w:pPr>
            <w:r w:rsidRPr="000749E2">
              <w:t>11.0.0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DC1F0E3" w14:textId="77777777" w:rsidR="00051E7A" w:rsidRPr="000749E2" w:rsidRDefault="00051E7A" w:rsidP="005076D8">
            <w:pPr>
              <w:pStyle w:val="TAL"/>
            </w:pPr>
            <w:r w:rsidRPr="000749E2">
              <w:t>R5-130087</w:t>
            </w:r>
          </w:p>
        </w:tc>
      </w:tr>
      <w:tr w:rsidR="00051E7A" w:rsidRPr="000749E2" w14:paraId="19850BC4"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D3D845A" w14:textId="77777777" w:rsidR="00051E7A" w:rsidRPr="000749E2" w:rsidRDefault="00051E7A" w:rsidP="005076D8">
            <w:pPr>
              <w:pStyle w:val="TAL"/>
            </w:pPr>
            <w:r w:rsidRPr="000749E2">
              <w:t>RP#59</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C0B3D80" w14:textId="77777777" w:rsidR="00051E7A" w:rsidRPr="000749E2" w:rsidRDefault="00051E7A" w:rsidP="005076D8">
            <w:pPr>
              <w:pStyle w:val="TAL"/>
            </w:pPr>
            <w:r w:rsidRPr="000749E2">
              <w:t>RP-130165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64311F2" w14:textId="77777777" w:rsidR="00051E7A" w:rsidRPr="000749E2" w:rsidRDefault="00051E7A" w:rsidP="005076D8">
            <w:pPr>
              <w:pStyle w:val="TAL"/>
            </w:pPr>
            <w:r w:rsidRPr="000749E2">
              <w:t>0381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6143E78" w14:textId="77777777" w:rsidR="00051E7A" w:rsidRPr="000749E2" w:rsidRDefault="00051E7A"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1AD34FF" w14:textId="77777777" w:rsidR="00051E7A" w:rsidRPr="000749E2" w:rsidRDefault="00051E7A" w:rsidP="005076D8">
            <w:pPr>
              <w:pStyle w:val="TAL"/>
            </w:pPr>
            <w:r w:rsidRPr="000749E2">
              <w:t>Addition of test frequencies for CA_7C and CA_41C signalling test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CD6E558" w14:textId="77777777" w:rsidR="00051E7A" w:rsidRPr="000749E2" w:rsidRDefault="00051E7A"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B29181E" w14:textId="77777777" w:rsidR="00051E7A" w:rsidRPr="000749E2" w:rsidRDefault="00051E7A" w:rsidP="005076D8">
            <w:pPr>
              <w:pStyle w:val="TAL"/>
            </w:pPr>
            <w:r w:rsidRPr="000749E2">
              <w:t>10.4.0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28F04BF" w14:textId="77777777" w:rsidR="00051E7A" w:rsidRPr="000749E2" w:rsidRDefault="00051E7A" w:rsidP="005076D8">
            <w:pPr>
              <w:pStyle w:val="TAL"/>
            </w:pPr>
            <w:r w:rsidRPr="000749E2">
              <w:t>11.0.0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3B60907" w14:textId="77777777" w:rsidR="00051E7A" w:rsidRPr="000749E2" w:rsidRDefault="00051E7A" w:rsidP="005076D8">
            <w:pPr>
              <w:pStyle w:val="TAL"/>
            </w:pPr>
            <w:r w:rsidRPr="000749E2">
              <w:t>R5-130343</w:t>
            </w:r>
          </w:p>
        </w:tc>
      </w:tr>
      <w:tr w:rsidR="003051DE" w:rsidRPr="000749E2" w14:paraId="6DFB6370"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02116DA" w14:textId="77777777" w:rsidR="003051DE" w:rsidRPr="000749E2" w:rsidRDefault="003051DE" w:rsidP="005076D8">
            <w:pPr>
              <w:pStyle w:val="TAL"/>
            </w:pPr>
            <w:r w:rsidRPr="000749E2">
              <w:t>RP#59</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07668F6" w14:textId="77777777" w:rsidR="003051DE" w:rsidRPr="000749E2" w:rsidRDefault="003051DE" w:rsidP="005076D8">
            <w:pPr>
              <w:pStyle w:val="TAL"/>
            </w:pPr>
            <w:r w:rsidRPr="000749E2">
              <w:t>RP-130165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9A56EF2" w14:textId="77777777" w:rsidR="003051DE" w:rsidRPr="000749E2" w:rsidRDefault="003051DE" w:rsidP="005076D8">
            <w:pPr>
              <w:pStyle w:val="TAL"/>
            </w:pPr>
            <w:r w:rsidRPr="000749E2">
              <w:t>0392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A9E21FD" w14:textId="77777777" w:rsidR="003051DE" w:rsidRPr="000749E2" w:rsidRDefault="003051DE"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4F8ACC36" w14:textId="77777777" w:rsidR="003051DE" w:rsidRPr="000749E2" w:rsidRDefault="003051DE" w:rsidP="005076D8">
            <w:pPr>
              <w:pStyle w:val="TAL"/>
            </w:pPr>
            <w:r w:rsidRPr="000749E2">
              <w:t>Addition of test frequencies of CA_38, CA_3-7 and CA_7-20 for CA signalling test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AC923A3" w14:textId="77777777" w:rsidR="003051DE" w:rsidRPr="000749E2" w:rsidRDefault="003051DE"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168ECE6" w14:textId="77777777" w:rsidR="003051DE" w:rsidRPr="000749E2" w:rsidRDefault="003051DE" w:rsidP="005076D8">
            <w:pPr>
              <w:pStyle w:val="TAL"/>
            </w:pPr>
            <w:r w:rsidRPr="000749E2">
              <w:t>10.4.0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154EE60" w14:textId="77777777" w:rsidR="003051DE" w:rsidRPr="000749E2" w:rsidRDefault="003051DE" w:rsidP="005076D8">
            <w:pPr>
              <w:pStyle w:val="TAL"/>
            </w:pPr>
            <w:r w:rsidRPr="000749E2">
              <w:t>11.0.0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249A2E7" w14:textId="77777777" w:rsidR="003051DE" w:rsidRPr="000749E2" w:rsidRDefault="003051DE" w:rsidP="005076D8">
            <w:pPr>
              <w:pStyle w:val="TAL"/>
            </w:pPr>
            <w:r w:rsidRPr="000749E2">
              <w:t>R5-130694</w:t>
            </w:r>
          </w:p>
        </w:tc>
      </w:tr>
      <w:tr w:rsidR="003051DE" w:rsidRPr="000749E2" w14:paraId="1492D274" w14:textId="77777777" w:rsidTr="001C22E1">
        <w:trPr>
          <w:gridAfter w:val="1"/>
          <w:wAfter w:w="21" w:type="dxa"/>
          <w:jc w:val="center"/>
        </w:trPr>
        <w:tc>
          <w:tcPr>
            <w:tcW w:w="638" w:type="dxa"/>
            <w:gridSpan w:val="2"/>
            <w:shd w:val="solid" w:color="FFFFFF" w:fill="auto"/>
          </w:tcPr>
          <w:p w14:paraId="6022B2A0" w14:textId="77777777" w:rsidR="003051DE" w:rsidRPr="000749E2" w:rsidRDefault="003051DE" w:rsidP="005076D8">
            <w:pPr>
              <w:pStyle w:val="TAL"/>
            </w:pPr>
            <w:r w:rsidRPr="000749E2">
              <w:t>RP#59</w:t>
            </w:r>
          </w:p>
        </w:tc>
        <w:tc>
          <w:tcPr>
            <w:tcW w:w="1134" w:type="dxa"/>
            <w:gridSpan w:val="2"/>
            <w:shd w:val="solid" w:color="FFFFFF" w:fill="auto"/>
          </w:tcPr>
          <w:p w14:paraId="2E2B968B" w14:textId="77777777" w:rsidR="003051DE" w:rsidRPr="000749E2" w:rsidRDefault="003051DE" w:rsidP="005076D8">
            <w:pPr>
              <w:pStyle w:val="TAL"/>
            </w:pPr>
            <w:r w:rsidRPr="000749E2">
              <w:t>RP-130165</w:t>
            </w:r>
          </w:p>
        </w:tc>
        <w:tc>
          <w:tcPr>
            <w:tcW w:w="567" w:type="dxa"/>
            <w:gridSpan w:val="2"/>
            <w:shd w:val="solid" w:color="FFFFFF" w:fill="auto"/>
          </w:tcPr>
          <w:p w14:paraId="593B13FB" w14:textId="77777777" w:rsidR="003051DE" w:rsidRPr="000749E2" w:rsidRDefault="003051DE" w:rsidP="005076D8">
            <w:pPr>
              <w:pStyle w:val="TAL"/>
            </w:pPr>
            <w:r w:rsidRPr="000749E2">
              <w:t>0393</w:t>
            </w:r>
          </w:p>
        </w:tc>
        <w:tc>
          <w:tcPr>
            <w:tcW w:w="426" w:type="dxa"/>
            <w:gridSpan w:val="2"/>
            <w:shd w:val="solid" w:color="FFFFFF" w:fill="auto"/>
          </w:tcPr>
          <w:p w14:paraId="4A7A7AF2" w14:textId="77777777" w:rsidR="003051DE" w:rsidRPr="000749E2" w:rsidRDefault="003051DE" w:rsidP="005076D8">
            <w:pPr>
              <w:pStyle w:val="TAL"/>
            </w:pPr>
            <w:r w:rsidRPr="000749E2">
              <w:t>-</w:t>
            </w:r>
          </w:p>
        </w:tc>
        <w:tc>
          <w:tcPr>
            <w:tcW w:w="4062" w:type="dxa"/>
            <w:gridSpan w:val="2"/>
            <w:shd w:val="solid" w:color="FFFFFF" w:fill="auto"/>
          </w:tcPr>
          <w:p w14:paraId="57CB6BEE" w14:textId="77777777" w:rsidR="003051DE" w:rsidRPr="000749E2" w:rsidRDefault="003051DE" w:rsidP="005076D8">
            <w:pPr>
              <w:pStyle w:val="TAL"/>
            </w:pPr>
            <w:r w:rsidRPr="000749E2">
              <w:t>Addition of test frequencies of CA_4A-5A and CA_4A-13A for CA signalling testing</w:t>
            </w:r>
          </w:p>
        </w:tc>
        <w:tc>
          <w:tcPr>
            <w:tcW w:w="415" w:type="dxa"/>
            <w:gridSpan w:val="2"/>
            <w:shd w:val="solid" w:color="FFFFFF" w:fill="auto"/>
          </w:tcPr>
          <w:p w14:paraId="31F87762" w14:textId="77777777" w:rsidR="003051DE" w:rsidRPr="000749E2" w:rsidRDefault="003051DE" w:rsidP="005076D8">
            <w:pPr>
              <w:pStyle w:val="TAL"/>
            </w:pPr>
            <w:r w:rsidRPr="000749E2">
              <w:t>F</w:t>
            </w:r>
          </w:p>
        </w:tc>
        <w:tc>
          <w:tcPr>
            <w:tcW w:w="708" w:type="dxa"/>
            <w:gridSpan w:val="2"/>
            <w:shd w:val="solid" w:color="FFFFFF" w:fill="auto"/>
          </w:tcPr>
          <w:p w14:paraId="2408AFFD" w14:textId="77777777" w:rsidR="003051DE" w:rsidRPr="000749E2" w:rsidRDefault="003051DE" w:rsidP="005076D8">
            <w:pPr>
              <w:pStyle w:val="TAL"/>
            </w:pPr>
            <w:r w:rsidRPr="000749E2">
              <w:t>10.4.0</w:t>
            </w:r>
          </w:p>
        </w:tc>
        <w:tc>
          <w:tcPr>
            <w:tcW w:w="708" w:type="dxa"/>
            <w:gridSpan w:val="2"/>
            <w:shd w:val="solid" w:color="FFFFFF" w:fill="auto"/>
          </w:tcPr>
          <w:p w14:paraId="7C543806" w14:textId="77777777" w:rsidR="003051DE" w:rsidRPr="000749E2" w:rsidRDefault="003051DE" w:rsidP="005076D8">
            <w:pPr>
              <w:pStyle w:val="TAL"/>
            </w:pPr>
            <w:r w:rsidRPr="000749E2">
              <w:t>11.0.0</w:t>
            </w:r>
          </w:p>
        </w:tc>
        <w:tc>
          <w:tcPr>
            <w:tcW w:w="1033" w:type="dxa"/>
            <w:gridSpan w:val="2"/>
            <w:shd w:val="solid" w:color="FFFFFF" w:fill="auto"/>
          </w:tcPr>
          <w:p w14:paraId="45F64A72" w14:textId="77777777" w:rsidR="003051DE" w:rsidRPr="000749E2" w:rsidRDefault="003051DE" w:rsidP="005076D8">
            <w:pPr>
              <w:pStyle w:val="TAL"/>
            </w:pPr>
            <w:r w:rsidRPr="000749E2">
              <w:t>R5-130695</w:t>
            </w:r>
          </w:p>
        </w:tc>
      </w:tr>
      <w:tr w:rsidR="003051DE" w:rsidRPr="000749E2" w14:paraId="5595B1CC"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FA07A37" w14:textId="77777777" w:rsidR="003051DE" w:rsidRPr="000749E2" w:rsidRDefault="003051DE" w:rsidP="005076D8">
            <w:pPr>
              <w:pStyle w:val="TAL"/>
            </w:pPr>
            <w:r w:rsidRPr="000749E2">
              <w:t>RP#59</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A7D7429" w14:textId="77777777" w:rsidR="003051DE" w:rsidRPr="000749E2" w:rsidRDefault="003051DE" w:rsidP="005076D8">
            <w:pPr>
              <w:pStyle w:val="TAL"/>
            </w:pPr>
            <w:r w:rsidRPr="000749E2">
              <w:t>RP-130165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9DE1D1E" w14:textId="77777777" w:rsidR="003051DE" w:rsidRPr="000749E2" w:rsidRDefault="003051DE" w:rsidP="005076D8">
            <w:pPr>
              <w:pStyle w:val="TAL"/>
            </w:pPr>
            <w:r w:rsidRPr="000749E2">
              <w:t>0394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90FC1AB" w14:textId="77777777" w:rsidR="003051DE" w:rsidRPr="000749E2" w:rsidRDefault="003051DE"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C8598AE" w14:textId="77777777" w:rsidR="003051DE" w:rsidRPr="000749E2" w:rsidRDefault="003051DE" w:rsidP="005076D8">
            <w:pPr>
              <w:pStyle w:val="TAL"/>
            </w:pPr>
            <w:r w:rsidRPr="000749E2">
              <w:t>Updates of 6.2.3.2 Test frequency for CA_1A-18A and 11A-18A</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C3F4A11" w14:textId="77777777" w:rsidR="003051DE" w:rsidRPr="000749E2" w:rsidRDefault="003051DE"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3093596" w14:textId="77777777" w:rsidR="003051DE" w:rsidRPr="000749E2" w:rsidRDefault="003051DE" w:rsidP="005076D8">
            <w:pPr>
              <w:pStyle w:val="TAL"/>
            </w:pPr>
            <w:r w:rsidRPr="000749E2">
              <w:t>10.4.0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35972F0" w14:textId="77777777" w:rsidR="003051DE" w:rsidRPr="000749E2" w:rsidRDefault="003051DE" w:rsidP="005076D8">
            <w:pPr>
              <w:pStyle w:val="TAL"/>
            </w:pPr>
            <w:r w:rsidRPr="000749E2">
              <w:t>11.0.0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99B4AE8" w14:textId="77777777" w:rsidR="003051DE" w:rsidRPr="000749E2" w:rsidRDefault="003051DE" w:rsidP="005076D8">
            <w:pPr>
              <w:pStyle w:val="TAL"/>
            </w:pPr>
            <w:r w:rsidRPr="000749E2">
              <w:t>R5-130696</w:t>
            </w:r>
          </w:p>
        </w:tc>
      </w:tr>
      <w:tr w:rsidR="003051DE" w:rsidRPr="000749E2" w14:paraId="7ED27A3C"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AD2C157" w14:textId="77777777" w:rsidR="003051DE" w:rsidRPr="000749E2" w:rsidRDefault="003051DE" w:rsidP="005076D8">
            <w:pPr>
              <w:pStyle w:val="TAL"/>
            </w:pPr>
            <w:r w:rsidRPr="000749E2">
              <w:t>RP#59</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2500577" w14:textId="77777777" w:rsidR="003051DE" w:rsidRPr="000749E2" w:rsidRDefault="003051DE" w:rsidP="005076D8">
            <w:pPr>
              <w:pStyle w:val="TAL"/>
            </w:pPr>
            <w:r w:rsidRPr="000749E2">
              <w:t>RP-130164</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2EE7E92" w14:textId="77777777" w:rsidR="003051DE" w:rsidRPr="000749E2" w:rsidRDefault="003051DE" w:rsidP="005076D8">
            <w:pPr>
              <w:pStyle w:val="TAL"/>
            </w:pPr>
            <w:r w:rsidRPr="000749E2">
              <w:t>0396</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27A86CC" w14:textId="77777777" w:rsidR="003051DE" w:rsidRPr="000749E2" w:rsidRDefault="003051DE"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41921F32" w14:textId="77777777" w:rsidR="003051DE" w:rsidRPr="000749E2" w:rsidRDefault="003051DE" w:rsidP="005076D8">
            <w:pPr>
              <w:pStyle w:val="TAL"/>
            </w:pPr>
            <w:r w:rsidRPr="000749E2">
              <w:t>Adding operating band 44 to TS36.508</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DC387E6" w14:textId="77777777" w:rsidR="003051DE" w:rsidRPr="000749E2" w:rsidRDefault="003051DE"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1414803" w14:textId="77777777" w:rsidR="003051DE" w:rsidRPr="000749E2" w:rsidRDefault="003051DE" w:rsidP="005076D8">
            <w:pPr>
              <w:pStyle w:val="TAL"/>
            </w:pPr>
            <w:r w:rsidRPr="000749E2">
              <w:t>10.4.0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074838A" w14:textId="77777777" w:rsidR="003051DE" w:rsidRPr="000749E2" w:rsidRDefault="003051DE" w:rsidP="005076D8">
            <w:pPr>
              <w:pStyle w:val="TAL"/>
            </w:pPr>
            <w:r w:rsidRPr="000749E2">
              <w:t>11.0.0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0E72710" w14:textId="77777777" w:rsidR="003051DE" w:rsidRPr="000749E2" w:rsidRDefault="003051DE" w:rsidP="005076D8">
            <w:pPr>
              <w:pStyle w:val="TAL"/>
            </w:pPr>
            <w:r w:rsidRPr="000749E2">
              <w:t>R5-130710</w:t>
            </w:r>
          </w:p>
        </w:tc>
      </w:tr>
      <w:tr w:rsidR="003051DE" w:rsidRPr="000749E2" w14:paraId="25D75821"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BA83F70" w14:textId="77777777" w:rsidR="003051DE" w:rsidRPr="000749E2" w:rsidRDefault="003051DE" w:rsidP="005076D8">
            <w:pPr>
              <w:pStyle w:val="TAL"/>
            </w:pPr>
            <w:r w:rsidRPr="000749E2">
              <w:t>RP#59</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0969E67" w14:textId="77777777" w:rsidR="003051DE" w:rsidRPr="000749E2" w:rsidRDefault="003051DE" w:rsidP="005076D8">
            <w:pPr>
              <w:pStyle w:val="TAL"/>
            </w:pPr>
            <w:r w:rsidRPr="000749E2">
              <w:t>RP-130165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D47B2DB" w14:textId="77777777" w:rsidR="003051DE" w:rsidRPr="000749E2" w:rsidRDefault="003051DE" w:rsidP="005076D8">
            <w:pPr>
              <w:pStyle w:val="TAL"/>
            </w:pPr>
            <w:r w:rsidRPr="000749E2">
              <w:t>0398</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2A54270" w14:textId="77777777" w:rsidR="003051DE" w:rsidRPr="000749E2" w:rsidRDefault="003051DE"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8F2BC71" w14:textId="77777777" w:rsidR="003051DE" w:rsidRPr="000749E2" w:rsidRDefault="003051DE" w:rsidP="005076D8">
            <w:pPr>
              <w:pStyle w:val="TAL"/>
            </w:pPr>
            <w:r w:rsidRPr="000749E2">
              <w:t>Addition of new test frequencies for CA band 7 and band 41</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33441A0" w14:textId="77777777" w:rsidR="003051DE" w:rsidRPr="000749E2" w:rsidRDefault="003051DE"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6C6534B" w14:textId="77777777" w:rsidR="003051DE" w:rsidRPr="000749E2" w:rsidRDefault="003051DE" w:rsidP="005076D8">
            <w:pPr>
              <w:pStyle w:val="TAL"/>
            </w:pPr>
            <w:r w:rsidRPr="000749E2">
              <w:t>10.4.0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176389E" w14:textId="77777777" w:rsidR="003051DE" w:rsidRPr="000749E2" w:rsidRDefault="003051DE" w:rsidP="005076D8">
            <w:pPr>
              <w:pStyle w:val="TAL"/>
            </w:pPr>
            <w:r w:rsidRPr="000749E2">
              <w:t>11.0.0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F66CD1A" w14:textId="77777777" w:rsidR="003051DE" w:rsidRPr="000749E2" w:rsidRDefault="003051DE" w:rsidP="005076D8">
            <w:pPr>
              <w:pStyle w:val="TAL"/>
            </w:pPr>
            <w:r w:rsidRPr="000749E2">
              <w:t>R5-130955</w:t>
            </w:r>
          </w:p>
        </w:tc>
      </w:tr>
      <w:tr w:rsidR="00F65164" w:rsidRPr="000749E2" w14:paraId="1465CAFE"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15CC33A" w14:textId="77777777" w:rsidR="00F65164" w:rsidRPr="000749E2" w:rsidRDefault="00F65164" w:rsidP="005076D8">
            <w:pPr>
              <w:pStyle w:val="TAL"/>
            </w:pPr>
            <w:r w:rsidRPr="000749E2">
              <w:t>RP#60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EBA6EB8" w14:textId="77777777" w:rsidR="00F65164" w:rsidRPr="000749E2" w:rsidRDefault="00F65164" w:rsidP="005076D8">
            <w:pPr>
              <w:pStyle w:val="TAL"/>
            </w:pPr>
            <w:r w:rsidRPr="000749E2">
              <w:t>RP-130609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1368335" w14:textId="77777777" w:rsidR="00F65164" w:rsidRPr="000749E2" w:rsidRDefault="00F65164" w:rsidP="005076D8">
            <w:pPr>
              <w:pStyle w:val="TAL"/>
            </w:pPr>
            <w:r w:rsidRPr="000749E2">
              <w:t>0399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3542D32" w14:textId="77777777" w:rsidR="00F65164" w:rsidRPr="000749E2" w:rsidRDefault="00F65164"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F569FB1" w14:textId="77777777" w:rsidR="00F65164" w:rsidRPr="000749E2" w:rsidRDefault="00F65164" w:rsidP="005076D8">
            <w:pPr>
              <w:pStyle w:val="TAL"/>
            </w:pPr>
            <w:r w:rsidRPr="000749E2">
              <w:t>Update of CDMA2000 specification references: TS 36.508</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9394E69" w14:textId="77777777" w:rsidR="00F65164" w:rsidRPr="000749E2" w:rsidRDefault="00F65164"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681F32D" w14:textId="77777777" w:rsidR="00F65164" w:rsidRPr="000749E2" w:rsidRDefault="00F65164" w:rsidP="005076D8">
            <w:pPr>
              <w:pStyle w:val="TAL"/>
            </w:pPr>
            <w:r w:rsidRPr="000749E2">
              <w:t>10.4.0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25AE7CD" w14:textId="77777777" w:rsidR="00F65164" w:rsidRPr="000749E2" w:rsidRDefault="00F65164" w:rsidP="005076D8">
            <w:pPr>
              <w:pStyle w:val="TAL"/>
            </w:pPr>
            <w:r w:rsidRPr="000749E2">
              <w:t>11.</w:t>
            </w:r>
            <w:r w:rsidR="00C831DF" w:rsidRPr="000749E2">
              <w:t>1</w:t>
            </w:r>
            <w:r w:rsidRPr="000749E2">
              <w:t>.0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47B973E" w14:textId="77777777" w:rsidR="00F65164" w:rsidRPr="000749E2" w:rsidRDefault="00F65164" w:rsidP="005076D8">
            <w:pPr>
              <w:pStyle w:val="TAL"/>
            </w:pPr>
            <w:r w:rsidRPr="000749E2">
              <w:t>R5-131067</w:t>
            </w:r>
          </w:p>
        </w:tc>
      </w:tr>
      <w:tr w:rsidR="00C831DF" w:rsidRPr="000749E2" w14:paraId="1CE247B1"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0291EDC" w14:textId="77777777" w:rsidR="00C831DF" w:rsidRPr="000749E2" w:rsidRDefault="00C831DF" w:rsidP="005076D8">
            <w:pPr>
              <w:pStyle w:val="TAL"/>
            </w:pPr>
            <w:r w:rsidRPr="000749E2">
              <w:t>RP#60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4919451" w14:textId="77777777" w:rsidR="00C831DF" w:rsidRPr="000749E2" w:rsidRDefault="00C831DF" w:rsidP="005076D8">
            <w:pPr>
              <w:pStyle w:val="TAL"/>
            </w:pPr>
            <w:r w:rsidRPr="000749E2">
              <w:t>RP-130609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FF3E2AF" w14:textId="77777777" w:rsidR="00C831DF" w:rsidRPr="000749E2" w:rsidRDefault="00C831DF" w:rsidP="005076D8">
            <w:pPr>
              <w:pStyle w:val="TAL"/>
            </w:pPr>
            <w:r w:rsidRPr="000749E2">
              <w:t>0401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A4C25B3" w14:textId="77777777" w:rsidR="00C831DF" w:rsidRPr="000749E2" w:rsidRDefault="00C831DF"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64EFA81" w14:textId="77777777" w:rsidR="00C831DF" w:rsidRPr="000749E2" w:rsidRDefault="00C831DF" w:rsidP="005076D8">
            <w:pPr>
              <w:pStyle w:val="TAL"/>
            </w:pPr>
            <w:r w:rsidRPr="000749E2">
              <w:t xml:space="preserve">Editorial Fix </w:t>
            </w:r>
            <w:proofErr w:type="spellStart"/>
            <w:r w:rsidRPr="000749E2">
              <w:t>Hysteris</w:t>
            </w:r>
            <w:proofErr w:type="spellEnd"/>
            <w:r w:rsidRPr="000749E2">
              <w:t xml:space="preserve"> values for event B1&amp;B2 </w:t>
            </w:r>
            <w:proofErr w:type="spellStart"/>
            <w:r w:rsidRPr="000749E2">
              <w:t>ReportConfigInterRAT</w:t>
            </w:r>
            <w:proofErr w:type="spellEnd"/>
            <w:r w:rsidRPr="000749E2">
              <w:t xml:space="preserve"> for GERAN</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EECDC5D" w14:textId="77777777" w:rsidR="00C831DF" w:rsidRPr="000749E2" w:rsidRDefault="00C831DF"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FCEA9CA" w14:textId="77777777" w:rsidR="00C831DF" w:rsidRPr="000749E2" w:rsidRDefault="00C831DF" w:rsidP="005076D8">
            <w:pPr>
              <w:pStyle w:val="TAL"/>
            </w:pPr>
            <w:r w:rsidRPr="000749E2">
              <w:t>10.4.0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654613B" w14:textId="77777777" w:rsidR="00C831DF" w:rsidRPr="000749E2" w:rsidRDefault="00C831DF" w:rsidP="005076D8">
            <w:pPr>
              <w:pStyle w:val="TAL"/>
            </w:pPr>
            <w:r w:rsidRPr="000749E2">
              <w:t>11.1.0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E22ECC5" w14:textId="77777777" w:rsidR="00C831DF" w:rsidRPr="000749E2" w:rsidRDefault="00C831DF" w:rsidP="005076D8">
            <w:pPr>
              <w:pStyle w:val="TAL"/>
            </w:pPr>
            <w:r w:rsidRPr="000749E2">
              <w:t>R5-131090</w:t>
            </w:r>
          </w:p>
        </w:tc>
      </w:tr>
      <w:tr w:rsidR="00C831DF" w:rsidRPr="000749E2" w14:paraId="47F05368"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FE50A2C" w14:textId="77777777" w:rsidR="00C831DF" w:rsidRPr="000749E2" w:rsidRDefault="00C831DF" w:rsidP="005076D8">
            <w:pPr>
              <w:pStyle w:val="TAL"/>
            </w:pPr>
            <w:r w:rsidRPr="000749E2">
              <w:t>RP#60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0C40EA8" w14:textId="77777777" w:rsidR="00C831DF" w:rsidRPr="000749E2" w:rsidRDefault="00C831DF" w:rsidP="005076D8">
            <w:pPr>
              <w:pStyle w:val="TAL"/>
            </w:pPr>
            <w:r w:rsidRPr="000749E2">
              <w:t>RP-130622</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C73003F" w14:textId="77777777" w:rsidR="00C831DF" w:rsidRPr="000749E2" w:rsidRDefault="00C831DF" w:rsidP="005076D8">
            <w:pPr>
              <w:pStyle w:val="TAL"/>
            </w:pPr>
            <w:r w:rsidRPr="000749E2">
              <w:t>0402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2DD5A16" w14:textId="77777777" w:rsidR="00C831DF" w:rsidRPr="000749E2" w:rsidRDefault="00C831DF"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0D5E445" w14:textId="77777777" w:rsidR="00C831DF" w:rsidRPr="000749E2" w:rsidRDefault="00C831DF" w:rsidP="005076D8">
            <w:pPr>
              <w:pStyle w:val="TAL"/>
            </w:pPr>
            <w:proofErr w:type="spellStart"/>
            <w:r w:rsidRPr="000749E2">
              <w:t>eICIC</w:t>
            </w:r>
            <w:proofErr w:type="spellEnd"/>
            <w:r w:rsidRPr="000749E2">
              <w:t>: Connection diagram for 2x2 antenna configuration scenarios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8A30296" w14:textId="77777777" w:rsidR="00C831DF" w:rsidRPr="000749E2" w:rsidRDefault="00C831DF"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0A6EDF6" w14:textId="77777777" w:rsidR="00C831DF" w:rsidRPr="000749E2" w:rsidRDefault="00C831DF" w:rsidP="005076D8">
            <w:pPr>
              <w:pStyle w:val="TAL"/>
            </w:pPr>
            <w:r w:rsidRPr="000749E2">
              <w:t>10.4.0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F03DC6B" w14:textId="77777777" w:rsidR="00C831DF" w:rsidRPr="000749E2" w:rsidRDefault="00C831DF" w:rsidP="005076D8">
            <w:pPr>
              <w:pStyle w:val="TAL"/>
            </w:pPr>
            <w:r w:rsidRPr="000749E2">
              <w:t>11.1.0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622BDDFE" w14:textId="77777777" w:rsidR="00C831DF" w:rsidRPr="000749E2" w:rsidRDefault="00C831DF" w:rsidP="005076D8">
            <w:pPr>
              <w:pStyle w:val="TAL"/>
            </w:pPr>
            <w:r w:rsidRPr="000749E2">
              <w:t>R5-131116</w:t>
            </w:r>
          </w:p>
        </w:tc>
      </w:tr>
      <w:tr w:rsidR="00C831DF" w:rsidRPr="000749E2" w14:paraId="03242832"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9BC9977" w14:textId="77777777" w:rsidR="00C831DF" w:rsidRPr="000749E2" w:rsidRDefault="00C831DF" w:rsidP="005076D8">
            <w:pPr>
              <w:pStyle w:val="TAL"/>
            </w:pPr>
            <w:r w:rsidRPr="000749E2">
              <w:t>RP#60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3585E86" w14:textId="77777777" w:rsidR="00C831DF" w:rsidRPr="000749E2" w:rsidRDefault="00C831DF" w:rsidP="005076D8">
            <w:pPr>
              <w:pStyle w:val="TAL"/>
            </w:pPr>
            <w:r w:rsidRPr="000749E2">
              <w:t>RP-130636</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02EEA8E" w14:textId="77777777" w:rsidR="00C831DF" w:rsidRPr="000749E2" w:rsidRDefault="00C831DF" w:rsidP="005076D8">
            <w:pPr>
              <w:pStyle w:val="TAL"/>
            </w:pPr>
            <w:r w:rsidRPr="000749E2">
              <w:t>0403</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2E94C69" w14:textId="77777777" w:rsidR="00C831DF" w:rsidRPr="000749E2" w:rsidRDefault="00C831DF"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B2537AD" w14:textId="77777777" w:rsidR="00C831DF" w:rsidRPr="000749E2" w:rsidRDefault="00C831DF" w:rsidP="005076D8">
            <w:pPr>
              <w:pStyle w:val="TAL"/>
            </w:pPr>
            <w:r w:rsidRPr="000749E2">
              <w:t>CA: Connection diagrams for RRM tests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DD5D864" w14:textId="77777777" w:rsidR="00C831DF" w:rsidRPr="000749E2" w:rsidRDefault="00C831DF"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FDB476C" w14:textId="77777777" w:rsidR="00C831DF" w:rsidRPr="000749E2" w:rsidRDefault="00C831DF" w:rsidP="005076D8">
            <w:pPr>
              <w:pStyle w:val="TAL"/>
            </w:pPr>
            <w:r w:rsidRPr="000749E2">
              <w:t>10.4.0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A4FE4EF" w14:textId="77777777" w:rsidR="00C831DF" w:rsidRPr="000749E2" w:rsidRDefault="00C831DF" w:rsidP="005076D8">
            <w:pPr>
              <w:pStyle w:val="TAL"/>
            </w:pPr>
            <w:r w:rsidRPr="000749E2">
              <w:t>11.1.0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60E717A" w14:textId="77777777" w:rsidR="00C831DF" w:rsidRPr="000749E2" w:rsidRDefault="00C831DF" w:rsidP="005076D8">
            <w:pPr>
              <w:pStyle w:val="TAL"/>
            </w:pPr>
            <w:r w:rsidRPr="000749E2">
              <w:t>R5-131117</w:t>
            </w:r>
          </w:p>
        </w:tc>
      </w:tr>
      <w:tr w:rsidR="00C831DF" w:rsidRPr="000749E2" w14:paraId="0AE517C9"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D26B599" w14:textId="77777777" w:rsidR="00C831DF" w:rsidRPr="000749E2" w:rsidRDefault="00C831DF" w:rsidP="005076D8">
            <w:pPr>
              <w:pStyle w:val="TAL"/>
            </w:pPr>
            <w:r w:rsidRPr="000749E2">
              <w:t>RP#60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111613C" w14:textId="77777777" w:rsidR="00C831DF" w:rsidRPr="000749E2" w:rsidRDefault="00C831DF" w:rsidP="005076D8">
            <w:pPr>
              <w:pStyle w:val="TAL"/>
            </w:pPr>
            <w:r w:rsidRPr="000749E2">
              <w:t>RP-130609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2CC238C" w14:textId="77777777" w:rsidR="00C831DF" w:rsidRPr="000749E2" w:rsidRDefault="00C831DF" w:rsidP="005076D8">
            <w:pPr>
              <w:pStyle w:val="TAL"/>
            </w:pPr>
            <w:r w:rsidRPr="000749E2">
              <w:t>0404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C7C894D" w14:textId="77777777" w:rsidR="00C831DF" w:rsidRPr="000749E2" w:rsidRDefault="00C831DF"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40AC27D7" w14:textId="77777777" w:rsidR="00C831DF" w:rsidRPr="000749E2" w:rsidRDefault="00C831DF" w:rsidP="005076D8">
            <w:pPr>
              <w:pStyle w:val="TAL"/>
            </w:pPr>
            <w:r w:rsidRPr="000749E2">
              <w:t xml:space="preserve">Clarification to </w:t>
            </w:r>
            <w:proofErr w:type="spellStart"/>
            <w:r w:rsidRPr="000749E2">
              <w:t>ncc</w:t>
            </w:r>
            <w:proofErr w:type="spellEnd"/>
            <w:r w:rsidRPr="000749E2">
              <w:t>-Permitted value interpretation in TS 36.508</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78126EB" w14:textId="77777777" w:rsidR="00C831DF" w:rsidRPr="000749E2" w:rsidRDefault="00C831DF"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0BEC79C" w14:textId="77777777" w:rsidR="00C831DF" w:rsidRPr="000749E2" w:rsidRDefault="00C831DF" w:rsidP="005076D8">
            <w:pPr>
              <w:pStyle w:val="TAL"/>
            </w:pPr>
            <w:r w:rsidRPr="000749E2">
              <w:t>10.4.0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1FC7507" w14:textId="77777777" w:rsidR="00C831DF" w:rsidRPr="000749E2" w:rsidRDefault="00C831DF" w:rsidP="005076D8">
            <w:pPr>
              <w:pStyle w:val="TAL"/>
            </w:pPr>
            <w:r w:rsidRPr="000749E2">
              <w:t>11.1.0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D2260B6" w14:textId="77777777" w:rsidR="00C831DF" w:rsidRPr="000749E2" w:rsidRDefault="00C831DF" w:rsidP="005076D8">
            <w:pPr>
              <w:pStyle w:val="TAL"/>
            </w:pPr>
            <w:r w:rsidRPr="000749E2">
              <w:t>R5-131322</w:t>
            </w:r>
          </w:p>
        </w:tc>
      </w:tr>
      <w:tr w:rsidR="00C831DF" w:rsidRPr="000749E2" w14:paraId="7A67EC1F"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1CE428E" w14:textId="77777777" w:rsidR="00C831DF" w:rsidRPr="000749E2" w:rsidRDefault="00C831DF" w:rsidP="005076D8">
            <w:pPr>
              <w:pStyle w:val="TAL"/>
            </w:pPr>
            <w:r w:rsidRPr="000749E2">
              <w:t>RP#60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0DBEE78" w14:textId="77777777" w:rsidR="00C831DF" w:rsidRPr="000749E2" w:rsidRDefault="00C831DF" w:rsidP="005076D8">
            <w:pPr>
              <w:pStyle w:val="TAL"/>
            </w:pPr>
            <w:r w:rsidRPr="000749E2">
              <w:t>RP-130626</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05843DF" w14:textId="77777777" w:rsidR="00C831DF" w:rsidRPr="000749E2" w:rsidRDefault="00C831DF" w:rsidP="005076D8">
            <w:pPr>
              <w:pStyle w:val="TAL"/>
            </w:pPr>
            <w:r w:rsidRPr="000749E2">
              <w:t>0405</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530600F" w14:textId="77777777" w:rsidR="00C831DF" w:rsidRPr="000749E2" w:rsidRDefault="00C831DF"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BE1F312" w14:textId="77777777" w:rsidR="00C831DF" w:rsidRPr="000749E2" w:rsidRDefault="00C831DF" w:rsidP="005076D8">
            <w:pPr>
              <w:pStyle w:val="TAL"/>
            </w:pPr>
            <w:r w:rsidRPr="000749E2">
              <w:t>Maintenance of Band 23 Requirements in TS 36.508</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636D6AC" w14:textId="77777777" w:rsidR="00C831DF" w:rsidRPr="000749E2" w:rsidRDefault="00C831DF"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0D67C38" w14:textId="77777777" w:rsidR="00C831DF" w:rsidRPr="000749E2" w:rsidRDefault="00C831DF" w:rsidP="005076D8">
            <w:pPr>
              <w:pStyle w:val="TAL"/>
            </w:pPr>
            <w:r w:rsidRPr="000749E2">
              <w:t>10.4.0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F68543A" w14:textId="77777777" w:rsidR="00C831DF" w:rsidRPr="000749E2" w:rsidRDefault="00C831DF" w:rsidP="005076D8">
            <w:pPr>
              <w:pStyle w:val="TAL"/>
            </w:pPr>
            <w:r w:rsidRPr="000749E2">
              <w:t>11.1.0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073ED6C" w14:textId="77777777" w:rsidR="00C831DF" w:rsidRPr="000749E2" w:rsidRDefault="00C831DF" w:rsidP="005076D8">
            <w:pPr>
              <w:pStyle w:val="TAL"/>
            </w:pPr>
            <w:r w:rsidRPr="000749E2">
              <w:t>R5-131462</w:t>
            </w:r>
          </w:p>
        </w:tc>
      </w:tr>
      <w:tr w:rsidR="00C831DF" w:rsidRPr="000749E2" w14:paraId="6AE1F35A"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FDA61B0" w14:textId="77777777" w:rsidR="00C831DF" w:rsidRPr="000749E2" w:rsidRDefault="00C831DF" w:rsidP="005076D8">
            <w:pPr>
              <w:pStyle w:val="TAL"/>
            </w:pPr>
            <w:r w:rsidRPr="000749E2">
              <w:t>RP#60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7E28F0D" w14:textId="77777777" w:rsidR="00C831DF" w:rsidRPr="000749E2" w:rsidRDefault="00C831DF" w:rsidP="005076D8">
            <w:pPr>
              <w:pStyle w:val="TAL"/>
            </w:pPr>
            <w:r w:rsidRPr="000749E2">
              <w:t>RP-130626</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996D823" w14:textId="77777777" w:rsidR="00C831DF" w:rsidRPr="000749E2" w:rsidRDefault="00C831DF" w:rsidP="005076D8">
            <w:pPr>
              <w:pStyle w:val="TAL"/>
            </w:pPr>
            <w:r w:rsidRPr="000749E2">
              <w:t>0406</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AEE9EA4" w14:textId="77777777" w:rsidR="00C831DF" w:rsidRPr="000749E2" w:rsidRDefault="00C831DF"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F48D0F1" w14:textId="77777777" w:rsidR="00C831DF" w:rsidRPr="000749E2" w:rsidRDefault="00C831DF" w:rsidP="005076D8">
            <w:pPr>
              <w:pStyle w:val="TAL"/>
            </w:pPr>
            <w:r w:rsidRPr="000749E2">
              <w:t>Adding IE T3412 extended value</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784A5CF" w14:textId="77777777" w:rsidR="00C831DF" w:rsidRPr="000749E2" w:rsidRDefault="00C831DF"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6D9E492" w14:textId="77777777" w:rsidR="00C831DF" w:rsidRPr="000749E2" w:rsidRDefault="00C831DF" w:rsidP="005076D8">
            <w:pPr>
              <w:pStyle w:val="TAL"/>
            </w:pPr>
            <w:r w:rsidRPr="000749E2">
              <w:t>10.4.0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0227DDF" w14:textId="77777777" w:rsidR="00C831DF" w:rsidRPr="000749E2" w:rsidRDefault="00C831DF" w:rsidP="005076D8">
            <w:pPr>
              <w:pStyle w:val="TAL"/>
            </w:pPr>
            <w:r w:rsidRPr="000749E2">
              <w:t>11.1.0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6439CC5" w14:textId="77777777" w:rsidR="00C831DF" w:rsidRPr="000749E2" w:rsidRDefault="00C831DF" w:rsidP="005076D8">
            <w:pPr>
              <w:pStyle w:val="TAL"/>
            </w:pPr>
            <w:r w:rsidRPr="000749E2">
              <w:t>R5-131474</w:t>
            </w:r>
          </w:p>
        </w:tc>
      </w:tr>
      <w:tr w:rsidR="00C831DF" w:rsidRPr="000749E2" w14:paraId="1DF7A83F"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941AFF7" w14:textId="77777777" w:rsidR="00C831DF" w:rsidRPr="000749E2" w:rsidRDefault="00C831DF" w:rsidP="005076D8">
            <w:pPr>
              <w:pStyle w:val="TAL"/>
            </w:pPr>
            <w:r w:rsidRPr="000749E2">
              <w:t>RP#60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80882B3" w14:textId="77777777" w:rsidR="00C831DF" w:rsidRPr="000749E2" w:rsidRDefault="00C831DF" w:rsidP="005076D8">
            <w:pPr>
              <w:pStyle w:val="TAL"/>
            </w:pPr>
            <w:r w:rsidRPr="000749E2">
              <w:t>RP-130611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98B037E" w14:textId="77777777" w:rsidR="00C831DF" w:rsidRPr="000749E2" w:rsidRDefault="00C831DF" w:rsidP="005076D8">
            <w:pPr>
              <w:pStyle w:val="TAL"/>
            </w:pPr>
            <w:r w:rsidRPr="000749E2">
              <w:t>0408</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511B2EB" w14:textId="77777777" w:rsidR="00C831DF" w:rsidRPr="000749E2" w:rsidRDefault="00C831DF"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309B96A" w14:textId="77777777" w:rsidR="00C831DF" w:rsidRPr="000749E2" w:rsidRDefault="00C831DF" w:rsidP="005076D8">
            <w:pPr>
              <w:pStyle w:val="TAL"/>
            </w:pPr>
            <w:r w:rsidRPr="000749E2">
              <w:t>Addition of exception for p-</w:t>
            </w:r>
            <w:proofErr w:type="spellStart"/>
            <w:r w:rsidRPr="000749E2">
              <w:t>MaxGERAN</w:t>
            </w:r>
            <w:proofErr w:type="spellEnd"/>
            <w:r w:rsidRPr="000749E2">
              <w:t xml:space="preserve"> of SIB7</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471ADB65" w14:textId="77777777" w:rsidR="00C831DF" w:rsidRPr="000749E2" w:rsidRDefault="00C831DF"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C5F7AE5" w14:textId="77777777" w:rsidR="00C831DF" w:rsidRPr="000749E2" w:rsidRDefault="00C831DF" w:rsidP="005076D8">
            <w:pPr>
              <w:pStyle w:val="TAL"/>
            </w:pPr>
            <w:r w:rsidRPr="000749E2">
              <w:t>10.4.0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5FA8ECA" w14:textId="77777777" w:rsidR="00C831DF" w:rsidRPr="000749E2" w:rsidRDefault="00C831DF" w:rsidP="005076D8">
            <w:pPr>
              <w:pStyle w:val="TAL"/>
            </w:pPr>
            <w:r w:rsidRPr="000749E2">
              <w:t>11.1.0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844AEEE" w14:textId="77777777" w:rsidR="00C831DF" w:rsidRPr="000749E2" w:rsidRDefault="00C831DF" w:rsidP="005076D8">
            <w:pPr>
              <w:pStyle w:val="TAL"/>
            </w:pPr>
            <w:r w:rsidRPr="000749E2">
              <w:t>R5-131583</w:t>
            </w:r>
          </w:p>
        </w:tc>
      </w:tr>
      <w:tr w:rsidR="00C831DF" w:rsidRPr="000749E2" w14:paraId="098BC13F"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0FE2CD0" w14:textId="77777777" w:rsidR="00C831DF" w:rsidRPr="000749E2" w:rsidRDefault="00C831DF" w:rsidP="005076D8">
            <w:pPr>
              <w:pStyle w:val="TAL"/>
            </w:pPr>
            <w:r w:rsidRPr="000749E2">
              <w:t>RP#60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209FCAE" w14:textId="77777777" w:rsidR="00C831DF" w:rsidRPr="000749E2" w:rsidRDefault="00C831DF" w:rsidP="005076D8">
            <w:pPr>
              <w:pStyle w:val="TAL"/>
            </w:pPr>
            <w:r w:rsidRPr="000749E2">
              <w:t>RP-130627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42F863E" w14:textId="77777777" w:rsidR="00C831DF" w:rsidRPr="000749E2" w:rsidRDefault="00C831DF" w:rsidP="005076D8">
            <w:pPr>
              <w:pStyle w:val="TAL"/>
            </w:pPr>
            <w:r w:rsidRPr="000749E2">
              <w:t>0409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E3DA2B6" w14:textId="77777777" w:rsidR="00C831DF" w:rsidRPr="000749E2" w:rsidRDefault="00C831DF"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D97DDB6" w14:textId="77777777" w:rsidR="00C831DF" w:rsidRPr="000749E2" w:rsidRDefault="00C831DF" w:rsidP="005076D8">
            <w:pPr>
              <w:pStyle w:val="TAL"/>
            </w:pPr>
            <w:r w:rsidRPr="000749E2">
              <w:t>Correction of test bandwidth for band 44</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6214E6F" w14:textId="77777777" w:rsidR="00C831DF" w:rsidRPr="000749E2" w:rsidRDefault="00C831DF"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6CABE76" w14:textId="77777777" w:rsidR="00C831DF" w:rsidRPr="000749E2" w:rsidRDefault="00C831DF" w:rsidP="005076D8">
            <w:pPr>
              <w:pStyle w:val="TAL"/>
            </w:pPr>
            <w:r w:rsidRPr="000749E2">
              <w:t>10.4.0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AF968F0" w14:textId="77777777" w:rsidR="00C831DF" w:rsidRPr="000749E2" w:rsidRDefault="00C831DF" w:rsidP="005076D8">
            <w:pPr>
              <w:pStyle w:val="TAL"/>
            </w:pPr>
            <w:r w:rsidRPr="000749E2">
              <w:t>11.1.0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D3BC89B" w14:textId="77777777" w:rsidR="00C831DF" w:rsidRPr="000749E2" w:rsidRDefault="00C831DF" w:rsidP="005076D8">
            <w:pPr>
              <w:pStyle w:val="TAL"/>
            </w:pPr>
            <w:r w:rsidRPr="000749E2">
              <w:t>R5-131611</w:t>
            </w:r>
          </w:p>
        </w:tc>
      </w:tr>
      <w:tr w:rsidR="00C831DF" w:rsidRPr="000749E2" w14:paraId="7D256FBE"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18146AE" w14:textId="77777777" w:rsidR="00C831DF" w:rsidRPr="000749E2" w:rsidRDefault="00C831DF" w:rsidP="005076D8">
            <w:pPr>
              <w:pStyle w:val="TAL"/>
            </w:pPr>
            <w:r w:rsidRPr="000749E2">
              <w:t>RP#60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7817546" w14:textId="77777777" w:rsidR="00C831DF" w:rsidRPr="000749E2" w:rsidRDefault="00C831DF" w:rsidP="005076D8">
            <w:pPr>
              <w:pStyle w:val="TAL"/>
            </w:pPr>
            <w:r w:rsidRPr="000749E2">
              <w:t>RP-130631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C7CE621" w14:textId="77777777" w:rsidR="00C831DF" w:rsidRPr="000749E2" w:rsidRDefault="00C831DF" w:rsidP="005076D8">
            <w:pPr>
              <w:pStyle w:val="TAL"/>
            </w:pPr>
            <w:r w:rsidRPr="000749E2">
              <w:t>0410</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E9568D1" w14:textId="77777777" w:rsidR="00C831DF" w:rsidRPr="000749E2" w:rsidRDefault="00C831DF"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4E2D1E6" w14:textId="77777777" w:rsidR="00C831DF" w:rsidRPr="000749E2" w:rsidRDefault="00C831DF" w:rsidP="005076D8">
            <w:pPr>
              <w:pStyle w:val="TAL"/>
            </w:pPr>
            <w:r w:rsidRPr="000749E2">
              <w:t xml:space="preserve">Addition of default parameters for </w:t>
            </w:r>
            <w:proofErr w:type="spellStart"/>
            <w:r w:rsidRPr="000749E2">
              <w:t>ePDCCH</w:t>
            </w:r>
            <w:proofErr w:type="spellEnd"/>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C9B3254" w14:textId="77777777" w:rsidR="00C831DF" w:rsidRPr="000749E2" w:rsidRDefault="00C831DF"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8E6AF2F" w14:textId="77777777" w:rsidR="00C831DF" w:rsidRPr="000749E2" w:rsidRDefault="00C831DF" w:rsidP="005076D8">
            <w:pPr>
              <w:pStyle w:val="TAL"/>
            </w:pPr>
            <w:r w:rsidRPr="000749E2">
              <w:t>10.4.0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4DB82C7" w14:textId="77777777" w:rsidR="00C831DF" w:rsidRPr="000749E2" w:rsidRDefault="00C831DF" w:rsidP="005076D8">
            <w:pPr>
              <w:pStyle w:val="TAL"/>
            </w:pPr>
            <w:r w:rsidRPr="000749E2">
              <w:t>11.1.0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434EAEE" w14:textId="77777777" w:rsidR="00C831DF" w:rsidRPr="000749E2" w:rsidRDefault="00C831DF" w:rsidP="005076D8">
            <w:pPr>
              <w:pStyle w:val="TAL"/>
            </w:pPr>
            <w:r w:rsidRPr="000749E2">
              <w:t>R5-131638</w:t>
            </w:r>
          </w:p>
        </w:tc>
      </w:tr>
      <w:tr w:rsidR="00C831DF" w:rsidRPr="000749E2" w14:paraId="4E072160"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03CD093" w14:textId="77777777" w:rsidR="00C831DF" w:rsidRPr="000749E2" w:rsidRDefault="00C831DF" w:rsidP="005076D8">
            <w:pPr>
              <w:pStyle w:val="TAL"/>
            </w:pPr>
            <w:r w:rsidRPr="000749E2">
              <w:t>RP#60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81A5751" w14:textId="77777777" w:rsidR="00C831DF" w:rsidRPr="000749E2" w:rsidRDefault="00C831DF" w:rsidP="005076D8">
            <w:pPr>
              <w:pStyle w:val="TAL"/>
            </w:pPr>
            <w:r w:rsidRPr="000749E2">
              <w:t>RP-130630</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59495F2" w14:textId="77777777" w:rsidR="00C831DF" w:rsidRPr="000749E2" w:rsidRDefault="00C831DF" w:rsidP="005076D8">
            <w:pPr>
              <w:pStyle w:val="TAL"/>
            </w:pPr>
            <w:r w:rsidRPr="000749E2">
              <w:t>0411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0491E63" w14:textId="77777777" w:rsidR="00C831DF" w:rsidRPr="000749E2" w:rsidRDefault="00C831DF"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01F7BA8" w14:textId="77777777" w:rsidR="00C831DF" w:rsidRPr="000749E2" w:rsidRDefault="00C831DF" w:rsidP="005076D8">
            <w:pPr>
              <w:pStyle w:val="TAL"/>
            </w:pPr>
            <w:r w:rsidRPr="000749E2">
              <w:t xml:space="preserve">Addition of default parameters for </w:t>
            </w:r>
            <w:proofErr w:type="spellStart"/>
            <w:r w:rsidRPr="000749E2">
              <w:t>CoMP</w:t>
            </w:r>
            <w:proofErr w:type="spellEnd"/>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2D79EA4" w14:textId="77777777" w:rsidR="00C831DF" w:rsidRPr="000749E2" w:rsidRDefault="00C831DF"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4EDE5C7" w14:textId="77777777" w:rsidR="00C831DF" w:rsidRPr="000749E2" w:rsidRDefault="00C831DF" w:rsidP="005076D8">
            <w:pPr>
              <w:pStyle w:val="TAL"/>
            </w:pPr>
            <w:r w:rsidRPr="000749E2">
              <w:t>10.4.0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594D03F" w14:textId="77777777" w:rsidR="00C831DF" w:rsidRPr="000749E2" w:rsidRDefault="00C831DF" w:rsidP="005076D8">
            <w:pPr>
              <w:pStyle w:val="TAL"/>
            </w:pPr>
            <w:r w:rsidRPr="000749E2">
              <w:t>11.1.0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905C944" w14:textId="77777777" w:rsidR="00C831DF" w:rsidRPr="000749E2" w:rsidRDefault="00C831DF" w:rsidP="005076D8">
            <w:pPr>
              <w:pStyle w:val="TAL"/>
            </w:pPr>
            <w:r w:rsidRPr="000749E2">
              <w:t>R5-131667</w:t>
            </w:r>
          </w:p>
        </w:tc>
      </w:tr>
      <w:tr w:rsidR="00C831DF" w:rsidRPr="000749E2" w14:paraId="3B096B22"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2983A64" w14:textId="77777777" w:rsidR="00C831DF" w:rsidRPr="000749E2" w:rsidRDefault="00C831DF" w:rsidP="005076D8">
            <w:pPr>
              <w:pStyle w:val="TAL"/>
            </w:pPr>
            <w:r w:rsidRPr="000749E2">
              <w:t>RP#60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504D1FE" w14:textId="77777777" w:rsidR="00C831DF" w:rsidRPr="000749E2" w:rsidRDefault="00C831DF" w:rsidP="005076D8">
            <w:pPr>
              <w:pStyle w:val="TAL"/>
            </w:pPr>
            <w:r w:rsidRPr="000749E2">
              <w:t>RP-130628</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4F8B193" w14:textId="77777777" w:rsidR="00C831DF" w:rsidRPr="000749E2" w:rsidRDefault="00C831DF" w:rsidP="005076D8">
            <w:pPr>
              <w:pStyle w:val="TAL"/>
            </w:pPr>
            <w:r w:rsidRPr="000749E2">
              <w:t>0412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3C13D01" w14:textId="77777777" w:rsidR="00C831DF" w:rsidRPr="000749E2" w:rsidRDefault="00C831DF"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74E18B7" w14:textId="77777777" w:rsidR="00C831DF" w:rsidRPr="000749E2" w:rsidRDefault="00C831DF" w:rsidP="005076D8">
            <w:pPr>
              <w:pStyle w:val="TAL"/>
            </w:pPr>
            <w:r w:rsidRPr="000749E2">
              <w:t>Addition of test frequencies for CA_2A-17A and CA_4A-17A for signalling testing</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A171E05" w14:textId="77777777" w:rsidR="00C831DF" w:rsidRPr="000749E2" w:rsidRDefault="00C831DF"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3E74AE8" w14:textId="77777777" w:rsidR="00C831DF" w:rsidRPr="000749E2" w:rsidRDefault="00C831DF" w:rsidP="005076D8">
            <w:pPr>
              <w:pStyle w:val="TAL"/>
            </w:pPr>
            <w:r w:rsidRPr="000749E2">
              <w:t>10.4.0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B317CC0" w14:textId="77777777" w:rsidR="00C831DF" w:rsidRPr="000749E2" w:rsidRDefault="00C831DF" w:rsidP="005076D8">
            <w:pPr>
              <w:pStyle w:val="TAL"/>
            </w:pPr>
            <w:r w:rsidRPr="000749E2">
              <w:t>11.1.0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48B9CC1" w14:textId="77777777" w:rsidR="00C831DF" w:rsidRPr="000749E2" w:rsidRDefault="00C831DF" w:rsidP="005076D8">
            <w:pPr>
              <w:pStyle w:val="TAL"/>
            </w:pPr>
            <w:r w:rsidRPr="000749E2">
              <w:t>R5-131704</w:t>
            </w:r>
          </w:p>
        </w:tc>
      </w:tr>
      <w:tr w:rsidR="00C831DF" w:rsidRPr="000749E2" w14:paraId="466C5A34"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35FDB14" w14:textId="77777777" w:rsidR="00C831DF" w:rsidRPr="000749E2" w:rsidRDefault="00C831DF" w:rsidP="005076D8">
            <w:pPr>
              <w:pStyle w:val="TAL"/>
            </w:pPr>
            <w:r w:rsidRPr="000749E2">
              <w:t>RP#60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F648567" w14:textId="77777777" w:rsidR="00C831DF" w:rsidRPr="000749E2" w:rsidRDefault="00C831DF" w:rsidP="005076D8">
            <w:pPr>
              <w:pStyle w:val="TAL"/>
            </w:pPr>
            <w:r w:rsidRPr="000749E2">
              <w:t>RP-130611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E5E9311" w14:textId="77777777" w:rsidR="00C831DF" w:rsidRPr="000749E2" w:rsidRDefault="00C831DF" w:rsidP="005076D8">
            <w:pPr>
              <w:pStyle w:val="TAL"/>
            </w:pPr>
            <w:r w:rsidRPr="000749E2">
              <w:t>0413</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D3CB410" w14:textId="77777777" w:rsidR="00C831DF" w:rsidRPr="000749E2" w:rsidRDefault="00C831DF"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CD4AF30" w14:textId="77777777" w:rsidR="00C831DF" w:rsidRPr="000749E2" w:rsidRDefault="00C831DF" w:rsidP="005076D8">
            <w:pPr>
              <w:pStyle w:val="TAL"/>
            </w:pPr>
            <w:r w:rsidRPr="000749E2">
              <w:t>Editorial update of generic procedure 4.5.2</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651BB6D" w14:textId="77777777" w:rsidR="00C831DF" w:rsidRPr="000749E2" w:rsidRDefault="00C831DF"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8900929" w14:textId="77777777" w:rsidR="00C831DF" w:rsidRPr="000749E2" w:rsidRDefault="00C831DF" w:rsidP="005076D8">
            <w:pPr>
              <w:pStyle w:val="TAL"/>
            </w:pPr>
            <w:r w:rsidRPr="000749E2">
              <w:t>10.4.0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8BC2517" w14:textId="77777777" w:rsidR="00C831DF" w:rsidRPr="000749E2" w:rsidRDefault="00C831DF" w:rsidP="005076D8">
            <w:pPr>
              <w:pStyle w:val="TAL"/>
            </w:pPr>
            <w:r w:rsidRPr="000749E2">
              <w:t>11.1.0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4E7A9DE" w14:textId="77777777" w:rsidR="00C831DF" w:rsidRPr="000749E2" w:rsidRDefault="00C831DF" w:rsidP="005076D8">
            <w:pPr>
              <w:pStyle w:val="TAL"/>
            </w:pPr>
            <w:r w:rsidRPr="000749E2">
              <w:t>R5-131804</w:t>
            </w:r>
          </w:p>
        </w:tc>
      </w:tr>
      <w:tr w:rsidR="00C831DF" w:rsidRPr="000749E2" w14:paraId="48BD0DE0"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5CD4B57" w14:textId="77777777" w:rsidR="00C831DF" w:rsidRPr="000749E2" w:rsidRDefault="00C831DF" w:rsidP="005076D8">
            <w:pPr>
              <w:pStyle w:val="TAL"/>
            </w:pPr>
            <w:r w:rsidRPr="000749E2">
              <w:t>RP#60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FD02943" w14:textId="77777777" w:rsidR="00C831DF" w:rsidRPr="000749E2" w:rsidRDefault="00C831DF" w:rsidP="005076D8">
            <w:pPr>
              <w:pStyle w:val="TAL"/>
            </w:pPr>
            <w:r w:rsidRPr="000749E2">
              <w:t>RP-130611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FCBD552" w14:textId="77777777" w:rsidR="00C831DF" w:rsidRPr="000749E2" w:rsidRDefault="00C831DF" w:rsidP="005076D8">
            <w:pPr>
              <w:pStyle w:val="TAL"/>
            </w:pPr>
            <w:r w:rsidRPr="000749E2">
              <w:t>0414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9C36681" w14:textId="77777777" w:rsidR="00C831DF" w:rsidRPr="000749E2" w:rsidRDefault="00C831DF"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8405A27" w14:textId="77777777" w:rsidR="00C831DF" w:rsidRPr="000749E2" w:rsidRDefault="00C831DF" w:rsidP="005076D8">
            <w:pPr>
              <w:pStyle w:val="TAL"/>
            </w:pPr>
            <w:r w:rsidRPr="000749E2">
              <w:t>Editorial update of generic procedure 4.5.2A</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7CF443D" w14:textId="77777777" w:rsidR="00C831DF" w:rsidRPr="000749E2" w:rsidRDefault="00C831DF"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579A93B" w14:textId="77777777" w:rsidR="00C831DF" w:rsidRPr="000749E2" w:rsidRDefault="00C831DF" w:rsidP="005076D8">
            <w:pPr>
              <w:pStyle w:val="TAL"/>
            </w:pPr>
            <w:r w:rsidRPr="000749E2">
              <w:t>10.4.0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75E2ACE" w14:textId="77777777" w:rsidR="00C831DF" w:rsidRPr="000749E2" w:rsidRDefault="00C831DF" w:rsidP="005076D8">
            <w:pPr>
              <w:pStyle w:val="TAL"/>
            </w:pPr>
            <w:r w:rsidRPr="000749E2">
              <w:t>11.1.0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29CE9AB" w14:textId="77777777" w:rsidR="00C831DF" w:rsidRPr="000749E2" w:rsidRDefault="00C831DF" w:rsidP="005076D8">
            <w:pPr>
              <w:pStyle w:val="TAL"/>
            </w:pPr>
            <w:r w:rsidRPr="000749E2">
              <w:t>R5-131805</w:t>
            </w:r>
          </w:p>
        </w:tc>
      </w:tr>
      <w:tr w:rsidR="00C831DF" w:rsidRPr="000749E2" w14:paraId="08ED3A57"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7CA3287" w14:textId="77777777" w:rsidR="00C831DF" w:rsidRPr="000749E2" w:rsidRDefault="00C831DF" w:rsidP="005076D8">
            <w:pPr>
              <w:pStyle w:val="TAL"/>
            </w:pPr>
            <w:r w:rsidRPr="000749E2">
              <w:t>RP#60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3012AF4" w14:textId="77777777" w:rsidR="00C831DF" w:rsidRPr="000749E2" w:rsidRDefault="00C831DF" w:rsidP="005076D8">
            <w:pPr>
              <w:pStyle w:val="TAL"/>
            </w:pPr>
            <w:r w:rsidRPr="000749E2">
              <w:t>RP-130609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ED9982D" w14:textId="77777777" w:rsidR="00C831DF" w:rsidRPr="000749E2" w:rsidRDefault="00C831DF" w:rsidP="005076D8">
            <w:pPr>
              <w:pStyle w:val="TAL"/>
            </w:pPr>
            <w:r w:rsidRPr="000749E2">
              <w:t>0415</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CAFBF68" w14:textId="77777777" w:rsidR="00C831DF" w:rsidRPr="000749E2" w:rsidRDefault="00C831DF"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D4EB015" w14:textId="77777777" w:rsidR="00C831DF" w:rsidRPr="000749E2" w:rsidRDefault="00C831DF" w:rsidP="005076D8">
            <w:pPr>
              <w:pStyle w:val="TAL"/>
            </w:pPr>
            <w:r w:rsidRPr="000749E2">
              <w:t>Correction of DRB Logical Channel configuration</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EC5CB0D" w14:textId="77777777" w:rsidR="00C831DF" w:rsidRPr="000749E2" w:rsidRDefault="00C831DF"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50B9F1E" w14:textId="77777777" w:rsidR="00C831DF" w:rsidRPr="000749E2" w:rsidRDefault="00C831DF" w:rsidP="005076D8">
            <w:pPr>
              <w:pStyle w:val="TAL"/>
            </w:pPr>
            <w:r w:rsidRPr="000749E2">
              <w:t>10.4.0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9E4233C" w14:textId="77777777" w:rsidR="00C831DF" w:rsidRPr="000749E2" w:rsidRDefault="00C831DF" w:rsidP="005076D8">
            <w:pPr>
              <w:pStyle w:val="TAL"/>
            </w:pPr>
            <w:r w:rsidRPr="000749E2">
              <w:t>11.1.0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60286666" w14:textId="77777777" w:rsidR="00C831DF" w:rsidRPr="000749E2" w:rsidRDefault="00C831DF" w:rsidP="005076D8">
            <w:pPr>
              <w:pStyle w:val="TAL"/>
            </w:pPr>
            <w:r w:rsidRPr="000749E2">
              <w:t>R5-131806</w:t>
            </w:r>
          </w:p>
        </w:tc>
      </w:tr>
      <w:tr w:rsidR="00C831DF" w:rsidRPr="000749E2" w14:paraId="79F9C970"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FE3C292" w14:textId="77777777" w:rsidR="00C831DF" w:rsidRPr="000749E2" w:rsidRDefault="00C831DF" w:rsidP="005076D8">
            <w:pPr>
              <w:pStyle w:val="TAL"/>
            </w:pPr>
            <w:r w:rsidRPr="000749E2">
              <w:t>RP#60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FAC1FE6" w14:textId="77777777" w:rsidR="00C831DF" w:rsidRPr="000749E2" w:rsidRDefault="00C831DF" w:rsidP="005076D8">
            <w:pPr>
              <w:pStyle w:val="TAL"/>
            </w:pPr>
            <w:r w:rsidRPr="000749E2">
              <w:t>RP-130611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950919E" w14:textId="77777777" w:rsidR="00C831DF" w:rsidRPr="000749E2" w:rsidRDefault="00C831DF" w:rsidP="005076D8">
            <w:pPr>
              <w:pStyle w:val="TAL"/>
            </w:pPr>
            <w:r w:rsidRPr="000749E2">
              <w:t>0416</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2EF5D27" w14:textId="77777777" w:rsidR="00C831DF" w:rsidRPr="000749E2" w:rsidRDefault="00C831DF"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3D5534B" w14:textId="77777777" w:rsidR="00C831DF" w:rsidRPr="000749E2" w:rsidRDefault="00C831DF" w:rsidP="005076D8">
            <w:pPr>
              <w:pStyle w:val="TAL"/>
            </w:pPr>
            <w:r w:rsidRPr="000749E2">
              <w:t>Add generic procedure for XCAP establishment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9E951F1" w14:textId="77777777" w:rsidR="00C831DF" w:rsidRPr="000749E2" w:rsidRDefault="00C831DF"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6F96164" w14:textId="77777777" w:rsidR="00C831DF" w:rsidRPr="000749E2" w:rsidRDefault="00C831DF" w:rsidP="005076D8">
            <w:pPr>
              <w:pStyle w:val="TAL"/>
            </w:pPr>
            <w:r w:rsidRPr="000749E2">
              <w:t>10.4.0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81A272C" w14:textId="77777777" w:rsidR="00C831DF" w:rsidRPr="000749E2" w:rsidRDefault="00C831DF" w:rsidP="005076D8">
            <w:pPr>
              <w:pStyle w:val="TAL"/>
            </w:pPr>
            <w:r w:rsidRPr="000749E2">
              <w:t>11.1.0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E5DA7C3" w14:textId="77777777" w:rsidR="00C831DF" w:rsidRPr="000749E2" w:rsidRDefault="00C831DF" w:rsidP="005076D8">
            <w:pPr>
              <w:pStyle w:val="TAL"/>
            </w:pPr>
            <w:r w:rsidRPr="000749E2">
              <w:t>R5-131807</w:t>
            </w:r>
          </w:p>
        </w:tc>
      </w:tr>
      <w:tr w:rsidR="00C831DF" w:rsidRPr="000749E2" w14:paraId="625E29A1"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EB1D993" w14:textId="77777777" w:rsidR="00C831DF" w:rsidRPr="000749E2" w:rsidRDefault="00C831DF" w:rsidP="005076D8">
            <w:pPr>
              <w:pStyle w:val="TAL"/>
            </w:pPr>
            <w:r w:rsidRPr="000749E2">
              <w:t>RP#60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7F4E167" w14:textId="77777777" w:rsidR="00C831DF" w:rsidRPr="000749E2" w:rsidRDefault="00C831DF" w:rsidP="005076D8">
            <w:pPr>
              <w:pStyle w:val="TAL"/>
            </w:pPr>
            <w:r w:rsidRPr="000749E2">
              <w:t>RP-130611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877EFC7" w14:textId="77777777" w:rsidR="00C831DF" w:rsidRPr="000749E2" w:rsidRDefault="00C831DF" w:rsidP="005076D8">
            <w:pPr>
              <w:pStyle w:val="TAL"/>
            </w:pPr>
            <w:r w:rsidRPr="000749E2">
              <w:t>0417</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C368A73" w14:textId="77777777" w:rsidR="00C831DF" w:rsidRPr="000749E2" w:rsidRDefault="00C831DF"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36A197F" w14:textId="77777777" w:rsidR="00C831DF" w:rsidRPr="000749E2" w:rsidRDefault="00C831DF" w:rsidP="005076D8">
            <w:pPr>
              <w:pStyle w:val="TAL"/>
            </w:pPr>
            <w:r w:rsidRPr="000749E2">
              <w:t xml:space="preserve">Corrections to default messages for </w:t>
            </w:r>
            <w:proofErr w:type="spellStart"/>
            <w:r w:rsidRPr="000749E2">
              <w:t>eMBMS</w:t>
            </w:r>
            <w:proofErr w:type="spellEnd"/>
            <w:r w:rsidRPr="000749E2">
              <w:t xml:space="preserve"> testing</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860EE0F" w14:textId="77777777" w:rsidR="00C831DF" w:rsidRPr="000749E2" w:rsidRDefault="00C831DF"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99995E1" w14:textId="77777777" w:rsidR="00C831DF" w:rsidRPr="000749E2" w:rsidRDefault="00C831DF" w:rsidP="005076D8">
            <w:pPr>
              <w:pStyle w:val="TAL"/>
            </w:pPr>
            <w:r w:rsidRPr="000749E2">
              <w:t>10.4.0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417D02D" w14:textId="77777777" w:rsidR="00C831DF" w:rsidRPr="000749E2" w:rsidRDefault="00C831DF" w:rsidP="005076D8">
            <w:pPr>
              <w:pStyle w:val="TAL"/>
            </w:pPr>
            <w:r w:rsidRPr="000749E2">
              <w:t>11.1.0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09A1680" w14:textId="77777777" w:rsidR="00C831DF" w:rsidRPr="000749E2" w:rsidRDefault="00C831DF" w:rsidP="005076D8">
            <w:pPr>
              <w:pStyle w:val="TAL"/>
            </w:pPr>
            <w:r w:rsidRPr="000749E2">
              <w:t>R5-131809</w:t>
            </w:r>
          </w:p>
        </w:tc>
      </w:tr>
      <w:tr w:rsidR="00C831DF" w:rsidRPr="000749E2" w14:paraId="5110D45D"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16FEC84" w14:textId="77777777" w:rsidR="00C831DF" w:rsidRPr="000749E2" w:rsidRDefault="00C831DF" w:rsidP="005076D8">
            <w:pPr>
              <w:pStyle w:val="TAL"/>
            </w:pPr>
            <w:r w:rsidRPr="000749E2">
              <w:t>RP#60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DD1546D" w14:textId="77777777" w:rsidR="00C831DF" w:rsidRPr="000749E2" w:rsidRDefault="00C831DF" w:rsidP="005076D8">
            <w:pPr>
              <w:pStyle w:val="TAL"/>
            </w:pPr>
            <w:r w:rsidRPr="000749E2">
              <w:t>RP-130611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2A0B695" w14:textId="77777777" w:rsidR="00C831DF" w:rsidRPr="000749E2" w:rsidRDefault="00C831DF" w:rsidP="005076D8">
            <w:pPr>
              <w:pStyle w:val="TAL"/>
            </w:pPr>
            <w:r w:rsidRPr="000749E2">
              <w:t>0418</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A895BEE" w14:textId="77777777" w:rsidR="00C831DF" w:rsidRPr="000749E2" w:rsidRDefault="00C831DF"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2987F39" w14:textId="77777777" w:rsidR="00C831DF" w:rsidRPr="000749E2" w:rsidRDefault="00C831DF" w:rsidP="005076D8">
            <w:pPr>
              <w:pStyle w:val="TAL"/>
            </w:pPr>
            <w:r w:rsidRPr="000749E2">
              <w:t>Complete the default MEASUREMENT CONTROL MESSAGE for LCR_TDD_UTRAN</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4F55654E" w14:textId="77777777" w:rsidR="00C831DF" w:rsidRPr="000749E2" w:rsidRDefault="00C831DF"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A1C32A3" w14:textId="77777777" w:rsidR="00C831DF" w:rsidRPr="000749E2" w:rsidRDefault="00C831DF" w:rsidP="005076D8">
            <w:pPr>
              <w:pStyle w:val="TAL"/>
            </w:pPr>
            <w:r w:rsidRPr="000749E2">
              <w:t>10.4.0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6CF4DC3" w14:textId="77777777" w:rsidR="00C831DF" w:rsidRPr="000749E2" w:rsidRDefault="00C831DF" w:rsidP="005076D8">
            <w:pPr>
              <w:pStyle w:val="TAL"/>
            </w:pPr>
            <w:r w:rsidRPr="000749E2">
              <w:t>11.1.0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9E714AC" w14:textId="77777777" w:rsidR="00C831DF" w:rsidRPr="000749E2" w:rsidRDefault="00C831DF" w:rsidP="005076D8">
            <w:pPr>
              <w:pStyle w:val="TAL"/>
            </w:pPr>
            <w:r w:rsidRPr="000749E2">
              <w:t>R5-131872</w:t>
            </w:r>
          </w:p>
        </w:tc>
      </w:tr>
      <w:tr w:rsidR="00C831DF" w:rsidRPr="000749E2" w14:paraId="7EA73161"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DAFD160" w14:textId="77777777" w:rsidR="00C831DF" w:rsidRPr="000749E2" w:rsidRDefault="00C831DF" w:rsidP="005076D8">
            <w:pPr>
              <w:pStyle w:val="TAL"/>
            </w:pPr>
            <w:r w:rsidRPr="000749E2">
              <w:t>RP#60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CFFFE55" w14:textId="77777777" w:rsidR="00C831DF" w:rsidRPr="000749E2" w:rsidRDefault="00C831DF" w:rsidP="005076D8">
            <w:pPr>
              <w:pStyle w:val="TAL"/>
            </w:pPr>
            <w:r w:rsidRPr="000749E2">
              <w:t>RP-130636</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3CCCE07" w14:textId="77777777" w:rsidR="00C831DF" w:rsidRPr="000749E2" w:rsidRDefault="00C831DF" w:rsidP="005076D8">
            <w:pPr>
              <w:pStyle w:val="TAL"/>
            </w:pPr>
            <w:r w:rsidRPr="000749E2">
              <w:t>0419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308E9DE" w14:textId="77777777" w:rsidR="00C831DF" w:rsidRPr="000749E2" w:rsidRDefault="00C831DF"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8009EEC" w14:textId="77777777" w:rsidR="00C831DF" w:rsidRPr="000749E2" w:rsidRDefault="00C831DF" w:rsidP="005076D8">
            <w:pPr>
              <w:pStyle w:val="TAL"/>
            </w:pPr>
            <w:r w:rsidRPr="000749E2">
              <w:t>Carrier Aggregation: PCC and SCC Configuration Update</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ADDA332" w14:textId="77777777" w:rsidR="00C831DF" w:rsidRPr="000749E2" w:rsidRDefault="00C831DF"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3CA7861" w14:textId="77777777" w:rsidR="00C831DF" w:rsidRPr="000749E2" w:rsidRDefault="00C831DF" w:rsidP="005076D8">
            <w:pPr>
              <w:pStyle w:val="TAL"/>
            </w:pPr>
            <w:r w:rsidRPr="000749E2">
              <w:t>10.4.0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978D217" w14:textId="77777777" w:rsidR="00C831DF" w:rsidRPr="000749E2" w:rsidRDefault="00C831DF" w:rsidP="005076D8">
            <w:pPr>
              <w:pStyle w:val="TAL"/>
            </w:pPr>
            <w:r w:rsidRPr="000749E2">
              <w:t>11.1.0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B20A6AF" w14:textId="77777777" w:rsidR="00C831DF" w:rsidRPr="000749E2" w:rsidRDefault="00C831DF" w:rsidP="005076D8">
            <w:pPr>
              <w:pStyle w:val="TAL"/>
            </w:pPr>
            <w:r w:rsidRPr="000749E2">
              <w:t>R5-131885</w:t>
            </w:r>
          </w:p>
        </w:tc>
      </w:tr>
      <w:tr w:rsidR="00C831DF" w:rsidRPr="000749E2" w14:paraId="04A43320"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F1E6413" w14:textId="77777777" w:rsidR="00C831DF" w:rsidRPr="000749E2" w:rsidRDefault="00C831DF" w:rsidP="005076D8">
            <w:pPr>
              <w:pStyle w:val="TAL"/>
            </w:pPr>
            <w:r w:rsidRPr="000749E2">
              <w:t>RP#60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BF22742" w14:textId="77777777" w:rsidR="00C831DF" w:rsidRPr="000749E2" w:rsidRDefault="00C831DF" w:rsidP="005076D8">
            <w:pPr>
              <w:pStyle w:val="TAL"/>
            </w:pPr>
            <w:r w:rsidRPr="000749E2">
              <w:t>RP-130609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3D900A5" w14:textId="77777777" w:rsidR="00C831DF" w:rsidRPr="000749E2" w:rsidRDefault="00C831DF" w:rsidP="005076D8">
            <w:pPr>
              <w:pStyle w:val="TAL"/>
            </w:pPr>
            <w:r w:rsidRPr="000749E2">
              <w:t>0420</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6FA828D" w14:textId="77777777" w:rsidR="00C831DF" w:rsidRPr="000749E2" w:rsidRDefault="00C831DF"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36F0F12" w14:textId="77777777" w:rsidR="00C831DF" w:rsidRPr="000749E2" w:rsidRDefault="00C831DF" w:rsidP="005076D8">
            <w:pPr>
              <w:pStyle w:val="TAL"/>
            </w:pPr>
            <w:r w:rsidRPr="000749E2">
              <w:t xml:space="preserve">Update of </w:t>
            </w:r>
            <w:proofErr w:type="spellStart"/>
            <w:r w:rsidRPr="000749E2">
              <w:t>UECapabilityInformation</w:t>
            </w:r>
            <w:proofErr w:type="spellEnd"/>
            <w:r w:rsidRPr="000749E2">
              <w:t xml:space="preserve"> for Rel-11 UEs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6A21A0D" w14:textId="77777777" w:rsidR="00C831DF" w:rsidRPr="000749E2" w:rsidRDefault="00C831DF"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3CE4FDE" w14:textId="77777777" w:rsidR="00C831DF" w:rsidRPr="000749E2" w:rsidRDefault="00C831DF" w:rsidP="005076D8">
            <w:pPr>
              <w:pStyle w:val="TAL"/>
            </w:pPr>
            <w:r w:rsidRPr="000749E2">
              <w:t>10.4.0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CDAEE1C" w14:textId="77777777" w:rsidR="00C831DF" w:rsidRPr="000749E2" w:rsidRDefault="00C831DF" w:rsidP="005076D8">
            <w:pPr>
              <w:pStyle w:val="TAL"/>
            </w:pPr>
            <w:r w:rsidRPr="000749E2">
              <w:t>11.1.0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5ED88C2" w14:textId="77777777" w:rsidR="00C831DF" w:rsidRPr="000749E2" w:rsidRDefault="00C831DF" w:rsidP="005076D8">
            <w:pPr>
              <w:pStyle w:val="TAL"/>
            </w:pPr>
            <w:r w:rsidRPr="000749E2">
              <w:t>R5-131888</w:t>
            </w:r>
          </w:p>
        </w:tc>
      </w:tr>
      <w:tr w:rsidR="00C831DF" w:rsidRPr="000749E2" w14:paraId="4DF737BC"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A4A1264" w14:textId="77777777" w:rsidR="00C831DF" w:rsidRPr="000749E2" w:rsidRDefault="00C831DF" w:rsidP="005076D8">
            <w:pPr>
              <w:pStyle w:val="TAL"/>
            </w:pPr>
            <w:r w:rsidRPr="000749E2">
              <w:t>RP#60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6B04FE8" w14:textId="77777777" w:rsidR="00C831DF" w:rsidRPr="000749E2" w:rsidRDefault="00C831DF" w:rsidP="005076D8">
            <w:pPr>
              <w:pStyle w:val="TAL"/>
            </w:pPr>
            <w:r w:rsidRPr="000749E2">
              <w:t>RP-130636</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4F65F5B" w14:textId="77777777" w:rsidR="00C831DF" w:rsidRPr="000749E2" w:rsidRDefault="00C831DF" w:rsidP="005076D8">
            <w:pPr>
              <w:pStyle w:val="TAL"/>
            </w:pPr>
            <w:r w:rsidRPr="000749E2">
              <w:t>0421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AB50B6F" w14:textId="77777777" w:rsidR="00C831DF" w:rsidRPr="000749E2" w:rsidRDefault="00C831DF"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E84984F" w14:textId="77777777" w:rsidR="00C831DF" w:rsidRPr="000749E2" w:rsidRDefault="00C831DF" w:rsidP="005076D8">
            <w:pPr>
              <w:pStyle w:val="TAL"/>
            </w:pPr>
            <w:r w:rsidRPr="000749E2">
              <w:t>Modifications to Common Section CA settings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FD3F99F" w14:textId="77777777" w:rsidR="00C831DF" w:rsidRPr="000749E2" w:rsidRDefault="00C831DF"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21C2A65" w14:textId="77777777" w:rsidR="00C831DF" w:rsidRPr="000749E2" w:rsidRDefault="00C831DF" w:rsidP="005076D8">
            <w:pPr>
              <w:pStyle w:val="TAL"/>
            </w:pPr>
            <w:r w:rsidRPr="000749E2">
              <w:t>10.4.0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D93323D" w14:textId="77777777" w:rsidR="00C831DF" w:rsidRPr="000749E2" w:rsidRDefault="00C831DF" w:rsidP="005076D8">
            <w:pPr>
              <w:pStyle w:val="TAL"/>
            </w:pPr>
            <w:r w:rsidRPr="000749E2">
              <w:t>11.1.0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2FB4E4A" w14:textId="77777777" w:rsidR="00C831DF" w:rsidRPr="000749E2" w:rsidRDefault="00C831DF" w:rsidP="005076D8">
            <w:pPr>
              <w:pStyle w:val="TAL"/>
            </w:pPr>
            <w:r w:rsidRPr="000749E2">
              <w:t>R5-132002</w:t>
            </w:r>
          </w:p>
        </w:tc>
      </w:tr>
      <w:tr w:rsidR="00C831DF" w:rsidRPr="000749E2" w14:paraId="7451A164"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02212BF" w14:textId="77777777" w:rsidR="00C831DF" w:rsidRPr="000749E2" w:rsidRDefault="00C831DF" w:rsidP="005076D8">
            <w:pPr>
              <w:pStyle w:val="TAL"/>
            </w:pPr>
            <w:r w:rsidRPr="000749E2">
              <w:t>RP#60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635EEFE" w14:textId="77777777" w:rsidR="00C831DF" w:rsidRPr="000749E2" w:rsidRDefault="00C831DF" w:rsidP="005076D8">
            <w:pPr>
              <w:pStyle w:val="TAL"/>
            </w:pPr>
            <w:r w:rsidRPr="000749E2">
              <w:t>RP-130636</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E1E7CA8" w14:textId="77777777" w:rsidR="00C831DF" w:rsidRPr="000749E2" w:rsidRDefault="00C831DF" w:rsidP="005076D8">
            <w:pPr>
              <w:pStyle w:val="TAL"/>
            </w:pPr>
            <w:r w:rsidRPr="000749E2">
              <w:t>0422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2A138F0" w14:textId="77777777" w:rsidR="00C831DF" w:rsidRPr="000749E2" w:rsidRDefault="00C831DF"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E120510" w14:textId="77777777" w:rsidR="00C831DF" w:rsidRPr="000749E2" w:rsidRDefault="00C831DF" w:rsidP="005076D8">
            <w:pPr>
              <w:pStyle w:val="TAL"/>
            </w:pPr>
            <w:r w:rsidRPr="000749E2">
              <w:t>Correction to test frequencies for CA signalling test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459014B" w14:textId="77777777" w:rsidR="00C831DF" w:rsidRPr="000749E2" w:rsidRDefault="00C831DF"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59362DA" w14:textId="77777777" w:rsidR="00C831DF" w:rsidRPr="000749E2" w:rsidRDefault="00C831DF" w:rsidP="005076D8">
            <w:pPr>
              <w:pStyle w:val="TAL"/>
            </w:pPr>
            <w:r w:rsidRPr="000749E2">
              <w:t>10.4.0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2441F69" w14:textId="77777777" w:rsidR="00C831DF" w:rsidRPr="000749E2" w:rsidRDefault="00C831DF" w:rsidP="005076D8">
            <w:pPr>
              <w:pStyle w:val="TAL"/>
            </w:pPr>
            <w:r w:rsidRPr="000749E2">
              <w:t>11.1.0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A75CD4B" w14:textId="77777777" w:rsidR="00C831DF" w:rsidRPr="000749E2" w:rsidRDefault="00C831DF" w:rsidP="005076D8">
            <w:pPr>
              <w:pStyle w:val="TAL"/>
            </w:pPr>
            <w:r w:rsidRPr="000749E2">
              <w:t>R5-132027</w:t>
            </w:r>
          </w:p>
        </w:tc>
      </w:tr>
      <w:tr w:rsidR="00C831DF" w:rsidRPr="000749E2" w14:paraId="0E4F005F"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AA96FC9" w14:textId="77777777" w:rsidR="00C831DF" w:rsidRPr="000749E2" w:rsidRDefault="00C831DF" w:rsidP="005076D8">
            <w:pPr>
              <w:pStyle w:val="TAL"/>
            </w:pPr>
            <w:r w:rsidRPr="000749E2">
              <w:t>RP#60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13278F7" w14:textId="77777777" w:rsidR="00C831DF" w:rsidRPr="000749E2" w:rsidRDefault="00C831DF" w:rsidP="005076D8">
            <w:pPr>
              <w:pStyle w:val="TAL"/>
            </w:pPr>
            <w:r w:rsidRPr="000749E2">
              <w:t>RP-130629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8577AD1" w14:textId="77777777" w:rsidR="00C831DF" w:rsidRPr="000749E2" w:rsidRDefault="00C831DF" w:rsidP="005076D8">
            <w:pPr>
              <w:pStyle w:val="TAL"/>
            </w:pPr>
            <w:r w:rsidRPr="000749E2">
              <w:t>0423</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F0F6AA8" w14:textId="77777777" w:rsidR="00C831DF" w:rsidRPr="000749E2" w:rsidRDefault="00C831DF"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D7B9ADB" w14:textId="77777777" w:rsidR="00C831DF" w:rsidRPr="000749E2" w:rsidRDefault="00C831DF" w:rsidP="005076D8">
            <w:pPr>
              <w:pStyle w:val="TAL"/>
            </w:pPr>
            <w:r w:rsidRPr="000749E2">
              <w:t xml:space="preserve">Modification of default contents for </w:t>
            </w:r>
            <w:proofErr w:type="spellStart"/>
            <w:r w:rsidRPr="000749E2">
              <w:t>UEInformationRequest</w:t>
            </w:r>
            <w:proofErr w:type="spellEnd"/>
            <w:r w:rsidRPr="000749E2">
              <w:t xml:space="preserve"> message</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49F085B8" w14:textId="77777777" w:rsidR="00C831DF" w:rsidRPr="000749E2" w:rsidRDefault="00C831DF"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B46CC98" w14:textId="77777777" w:rsidR="00C831DF" w:rsidRPr="000749E2" w:rsidRDefault="00C831DF" w:rsidP="005076D8">
            <w:pPr>
              <w:pStyle w:val="TAL"/>
            </w:pPr>
            <w:r w:rsidRPr="000749E2">
              <w:t>10.4.0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623BA82" w14:textId="77777777" w:rsidR="00C831DF" w:rsidRPr="000749E2" w:rsidRDefault="00C831DF" w:rsidP="005076D8">
            <w:pPr>
              <w:pStyle w:val="TAL"/>
            </w:pPr>
            <w:r w:rsidRPr="000749E2">
              <w:t>11.1.0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3B6FE85" w14:textId="77777777" w:rsidR="00C831DF" w:rsidRPr="000749E2" w:rsidRDefault="00C831DF" w:rsidP="005076D8">
            <w:pPr>
              <w:pStyle w:val="TAL"/>
            </w:pPr>
            <w:r w:rsidRPr="000749E2">
              <w:t>R5-132029</w:t>
            </w:r>
          </w:p>
        </w:tc>
      </w:tr>
      <w:tr w:rsidR="00C831DF" w:rsidRPr="000749E2" w14:paraId="259CA6B9"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7CDFE01" w14:textId="77777777" w:rsidR="00C831DF" w:rsidRPr="000749E2" w:rsidRDefault="00C831DF" w:rsidP="005076D8">
            <w:pPr>
              <w:pStyle w:val="TAL"/>
            </w:pPr>
            <w:r w:rsidRPr="000749E2">
              <w:t>RP#60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4961667" w14:textId="77777777" w:rsidR="00C831DF" w:rsidRPr="000749E2" w:rsidRDefault="00C831DF" w:rsidP="005076D8">
            <w:pPr>
              <w:pStyle w:val="TAL"/>
            </w:pPr>
            <w:r w:rsidRPr="000749E2">
              <w:t>RP-130628</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CE61D13" w14:textId="77777777" w:rsidR="00C831DF" w:rsidRPr="000749E2" w:rsidRDefault="00C831DF" w:rsidP="005076D8">
            <w:pPr>
              <w:pStyle w:val="TAL"/>
            </w:pPr>
            <w:r w:rsidRPr="000749E2">
              <w:t>0424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72F62975" w14:textId="77777777" w:rsidR="00C831DF" w:rsidRPr="000749E2" w:rsidRDefault="00C831DF"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8A15940" w14:textId="77777777" w:rsidR="00C831DF" w:rsidRPr="000749E2" w:rsidRDefault="00C831DF" w:rsidP="005076D8">
            <w:pPr>
              <w:pStyle w:val="TAL"/>
            </w:pPr>
            <w:r w:rsidRPr="000749E2">
              <w:t>Addition of test frequencies of CA_4-12, CA_5-12 for CA signalling test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0E9CDE2" w14:textId="77777777" w:rsidR="00C831DF" w:rsidRPr="000749E2" w:rsidRDefault="00C831DF"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48C2493" w14:textId="77777777" w:rsidR="00C831DF" w:rsidRPr="000749E2" w:rsidRDefault="00C831DF" w:rsidP="005076D8">
            <w:pPr>
              <w:pStyle w:val="TAL"/>
            </w:pPr>
            <w:r w:rsidRPr="000749E2">
              <w:t>10.4.0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F641490" w14:textId="77777777" w:rsidR="00C831DF" w:rsidRPr="000749E2" w:rsidRDefault="00C831DF" w:rsidP="005076D8">
            <w:pPr>
              <w:pStyle w:val="TAL"/>
            </w:pPr>
            <w:r w:rsidRPr="000749E2">
              <w:t>11.1.0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D75A735" w14:textId="77777777" w:rsidR="00C831DF" w:rsidRPr="000749E2" w:rsidRDefault="00C831DF" w:rsidP="005076D8">
            <w:pPr>
              <w:pStyle w:val="TAL"/>
            </w:pPr>
            <w:r w:rsidRPr="000749E2">
              <w:t>R5-132041</w:t>
            </w:r>
          </w:p>
        </w:tc>
      </w:tr>
      <w:tr w:rsidR="00C831DF" w:rsidRPr="000749E2" w14:paraId="6A3431F6"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5B4D476" w14:textId="77777777" w:rsidR="00C831DF" w:rsidRPr="000749E2" w:rsidRDefault="00C831DF" w:rsidP="005076D8">
            <w:pPr>
              <w:pStyle w:val="TAL"/>
            </w:pPr>
            <w:r w:rsidRPr="000749E2">
              <w:t>RP#60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54770C3" w14:textId="77777777" w:rsidR="00C831DF" w:rsidRPr="000749E2" w:rsidRDefault="00C831DF" w:rsidP="005076D8">
            <w:pPr>
              <w:pStyle w:val="TAL"/>
            </w:pPr>
            <w:r w:rsidRPr="000749E2">
              <w:t>RP-130611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0BD9DAB" w14:textId="77777777" w:rsidR="00C831DF" w:rsidRPr="000749E2" w:rsidRDefault="00C831DF" w:rsidP="005076D8">
            <w:pPr>
              <w:pStyle w:val="TAL"/>
            </w:pPr>
            <w:r w:rsidRPr="000749E2">
              <w:t>0426</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5565EC6" w14:textId="77777777" w:rsidR="00C831DF" w:rsidRPr="000749E2" w:rsidRDefault="00C831DF"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D7E8780" w14:textId="77777777" w:rsidR="00C831DF" w:rsidRPr="000749E2" w:rsidRDefault="00C831DF" w:rsidP="005076D8">
            <w:pPr>
              <w:pStyle w:val="TAL"/>
            </w:pPr>
            <w:r w:rsidRPr="000749E2">
              <w:t>Addition of generic procedure for IMS call release</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A2134D4" w14:textId="77777777" w:rsidR="00C831DF" w:rsidRPr="000749E2" w:rsidRDefault="00C831DF"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6F4A89E" w14:textId="77777777" w:rsidR="00C831DF" w:rsidRPr="000749E2" w:rsidRDefault="00C831DF" w:rsidP="005076D8">
            <w:pPr>
              <w:pStyle w:val="TAL"/>
            </w:pPr>
            <w:r w:rsidRPr="000749E2">
              <w:t>10.4.0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2F59C20" w14:textId="77777777" w:rsidR="00C831DF" w:rsidRPr="000749E2" w:rsidRDefault="00C831DF" w:rsidP="005076D8">
            <w:pPr>
              <w:pStyle w:val="TAL"/>
            </w:pPr>
            <w:r w:rsidRPr="000749E2">
              <w:t>11.1.0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3735297" w14:textId="77777777" w:rsidR="00C831DF" w:rsidRPr="000749E2" w:rsidRDefault="00C831DF" w:rsidP="005076D8">
            <w:pPr>
              <w:pStyle w:val="TAL"/>
            </w:pPr>
            <w:r w:rsidRPr="000749E2">
              <w:t>R5-132066</w:t>
            </w:r>
          </w:p>
        </w:tc>
      </w:tr>
      <w:tr w:rsidR="00C831DF" w:rsidRPr="000749E2" w14:paraId="1933E34C"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F6D92AA" w14:textId="77777777" w:rsidR="00C831DF" w:rsidRPr="000749E2" w:rsidRDefault="00C831DF" w:rsidP="005076D8">
            <w:pPr>
              <w:pStyle w:val="TAL"/>
            </w:pPr>
            <w:r w:rsidRPr="000749E2">
              <w:t>RP#60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9A07DF7" w14:textId="77777777" w:rsidR="00C831DF" w:rsidRPr="000749E2" w:rsidRDefault="00C831DF" w:rsidP="005076D8">
            <w:pPr>
              <w:pStyle w:val="TAL"/>
            </w:pPr>
            <w:r w:rsidRPr="000749E2">
              <w:t>RP-130609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D0D5075" w14:textId="77777777" w:rsidR="00C831DF" w:rsidRPr="000749E2" w:rsidRDefault="00C831DF" w:rsidP="005076D8">
            <w:pPr>
              <w:pStyle w:val="TAL"/>
            </w:pPr>
            <w:r w:rsidRPr="000749E2">
              <w:t>0425</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2D48FA5" w14:textId="77777777" w:rsidR="00C831DF" w:rsidRPr="000749E2" w:rsidRDefault="00C831DF"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F97593A" w14:textId="77777777" w:rsidR="00C831DF" w:rsidRPr="000749E2" w:rsidRDefault="00C831DF" w:rsidP="005076D8">
            <w:pPr>
              <w:pStyle w:val="TAL"/>
            </w:pPr>
            <w:r w:rsidRPr="000749E2">
              <w:t>Update of CSIM and USIM EFs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C46C6F6" w14:textId="77777777" w:rsidR="00C831DF" w:rsidRPr="000749E2" w:rsidRDefault="00C831DF"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24BA163" w14:textId="77777777" w:rsidR="00C831DF" w:rsidRPr="000749E2" w:rsidRDefault="00C831DF" w:rsidP="005076D8">
            <w:pPr>
              <w:pStyle w:val="TAL"/>
            </w:pPr>
            <w:r w:rsidRPr="000749E2">
              <w:t>10.4.0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A7B1A85" w14:textId="77777777" w:rsidR="00C831DF" w:rsidRPr="000749E2" w:rsidRDefault="00C831DF" w:rsidP="005076D8">
            <w:pPr>
              <w:pStyle w:val="TAL"/>
            </w:pPr>
            <w:r w:rsidRPr="000749E2">
              <w:t>11.1.0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6FB54C10" w14:textId="77777777" w:rsidR="00C831DF" w:rsidRPr="000749E2" w:rsidRDefault="00C831DF" w:rsidP="005076D8">
            <w:pPr>
              <w:pStyle w:val="TAL"/>
            </w:pPr>
            <w:r w:rsidRPr="000749E2">
              <w:t>R5-132082</w:t>
            </w:r>
          </w:p>
        </w:tc>
      </w:tr>
      <w:tr w:rsidR="00C831DF" w:rsidRPr="000749E2" w14:paraId="3E5C2D7F"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6A39A38" w14:textId="77777777" w:rsidR="00C831DF" w:rsidRPr="000749E2" w:rsidRDefault="00C831DF" w:rsidP="005076D8">
            <w:pPr>
              <w:pStyle w:val="TAL"/>
            </w:pPr>
            <w:r w:rsidRPr="000749E2">
              <w:t>RP#60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D605EB6" w14:textId="77777777" w:rsidR="00C831DF" w:rsidRPr="000749E2" w:rsidRDefault="00C831DF" w:rsidP="005076D8">
            <w:pPr>
              <w:pStyle w:val="TAL"/>
            </w:pPr>
            <w:r w:rsidRPr="000749E2">
              <w:t>RP-130609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51E5C6F" w14:textId="77777777" w:rsidR="00C831DF" w:rsidRPr="000749E2" w:rsidRDefault="00C831DF" w:rsidP="005076D8">
            <w:pPr>
              <w:pStyle w:val="TAL"/>
            </w:pPr>
            <w:r w:rsidRPr="000749E2">
              <w:t>0427</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8CCF2F4" w14:textId="77777777" w:rsidR="00C831DF" w:rsidRPr="000749E2" w:rsidRDefault="00C831DF"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9915261" w14:textId="77777777" w:rsidR="00C831DF" w:rsidRPr="000749E2" w:rsidRDefault="00C831DF" w:rsidP="005076D8">
            <w:pPr>
              <w:pStyle w:val="TAL"/>
            </w:pPr>
            <w:r w:rsidRPr="000749E2">
              <w:t>Corrections to setup of dedicated EPS bearer contexts in IMS generic procedures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71247FA" w14:textId="77777777" w:rsidR="00C831DF" w:rsidRPr="000749E2" w:rsidRDefault="00C831DF"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3601B82" w14:textId="77777777" w:rsidR="00C831DF" w:rsidRPr="000749E2" w:rsidRDefault="00C831DF" w:rsidP="005076D8">
            <w:pPr>
              <w:pStyle w:val="TAL"/>
            </w:pPr>
            <w:r w:rsidRPr="000749E2">
              <w:t>10.4.0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90C3454" w14:textId="77777777" w:rsidR="00C831DF" w:rsidRPr="000749E2" w:rsidRDefault="00C831DF" w:rsidP="005076D8">
            <w:pPr>
              <w:pStyle w:val="TAL"/>
            </w:pPr>
            <w:r w:rsidRPr="000749E2">
              <w:t>11.1.0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44035C8" w14:textId="77777777" w:rsidR="00C831DF" w:rsidRPr="000749E2" w:rsidRDefault="00C831DF" w:rsidP="005076D8">
            <w:pPr>
              <w:pStyle w:val="TAL"/>
            </w:pPr>
            <w:r w:rsidRPr="000749E2">
              <w:t>R5-132085</w:t>
            </w:r>
          </w:p>
        </w:tc>
      </w:tr>
      <w:tr w:rsidR="00C831DF" w:rsidRPr="000749E2" w14:paraId="66B701DE"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14A33EE" w14:textId="77777777" w:rsidR="00C831DF" w:rsidRPr="000749E2" w:rsidRDefault="00C831DF" w:rsidP="005076D8">
            <w:pPr>
              <w:pStyle w:val="TAL"/>
            </w:pPr>
            <w:r w:rsidRPr="000749E2">
              <w:t>RP#60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6B726A6" w14:textId="77777777" w:rsidR="00C831DF" w:rsidRPr="000749E2" w:rsidRDefault="00C831DF" w:rsidP="005076D8">
            <w:pPr>
              <w:pStyle w:val="TAL"/>
            </w:pPr>
            <w:r w:rsidRPr="000749E2">
              <w:t>RP-130636</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B528B70" w14:textId="77777777" w:rsidR="00C831DF" w:rsidRPr="000749E2" w:rsidRDefault="00C831DF" w:rsidP="005076D8">
            <w:pPr>
              <w:pStyle w:val="TAL"/>
            </w:pPr>
            <w:r w:rsidRPr="000749E2">
              <w:t>0428</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8BC3F6D" w14:textId="77777777" w:rsidR="00C831DF" w:rsidRPr="000749E2" w:rsidRDefault="00C831DF"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8D9F643" w14:textId="77777777" w:rsidR="00C831DF" w:rsidRPr="000749E2" w:rsidRDefault="00C831DF" w:rsidP="005076D8">
            <w:pPr>
              <w:pStyle w:val="TAL"/>
            </w:pPr>
            <w:r w:rsidRPr="000749E2">
              <w:t>Modifications to RF Section CA settings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CC954FD" w14:textId="77777777" w:rsidR="00C831DF" w:rsidRPr="000749E2" w:rsidRDefault="00C831DF"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2CE2FED" w14:textId="77777777" w:rsidR="00C831DF" w:rsidRPr="000749E2" w:rsidRDefault="00C831DF" w:rsidP="005076D8">
            <w:pPr>
              <w:pStyle w:val="TAL"/>
            </w:pPr>
            <w:r w:rsidRPr="000749E2">
              <w:t>10.4.0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B114B8D" w14:textId="77777777" w:rsidR="00C831DF" w:rsidRPr="000749E2" w:rsidRDefault="00C831DF" w:rsidP="005076D8">
            <w:pPr>
              <w:pStyle w:val="TAL"/>
            </w:pPr>
            <w:r w:rsidRPr="000749E2">
              <w:t>11.1.0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18C1965" w14:textId="77777777" w:rsidR="00C831DF" w:rsidRPr="000749E2" w:rsidRDefault="00C831DF" w:rsidP="005076D8">
            <w:pPr>
              <w:pStyle w:val="TAL"/>
            </w:pPr>
            <w:r w:rsidRPr="000749E2">
              <w:t>R5-132106</w:t>
            </w:r>
          </w:p>
        </w:tc>
      </w:tr>
      <w:tr w:rsidR="00C831DF" w:rsidRPr="000749E2" w14:paraId="572C1A4C"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5CF9B1C" w14:textId="77777777" w:rsidR="00C831DF" w:rsidRPr="000749E2" w:rsidRDefault="00C831DF" w:rsidP="005076D8">
            <w:pPr>
              <w:pStyle w:val="TAL"/>
            </w:pPr>
            <w:r w:rsidRPr="000749E2">
              <w:t>RP#60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87E4581" w14:textId="77777777" w:rsidR="00C831DF" w:rsidRPr="000749E2" w:rsidRDefault="00C831DF" w:rsidP="005076D8">
            <w:pPr>
              <w:pStyle w:val="TAL"/>
            </w:pPr>
            <w:r w:rsidRPr="000749E2">
              <w:t>RP-130610</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F3D58E0" w14:textId="77777777" w:rsidR="00C831DF" w:rsidRPr="000749E2" w:rsidRDefault="00C831DF" w:rsidP="005076D8">
            <w:pPr>
              <w:pStyle w:val="TAL"/>
            </w:pPr>
            <w:r w:rsidRPr="000749E2">
              <w:t>0429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F87829B" w14:textId="77777777" w:rsidR="00C831DF" w:rsidRPr="000749E2" w:rsidRDefault="00C831DF"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CAA709D" w14:textId="77777777" w:rsidR="00C831DF" w:rsidRPr="000749E2" w:rsidRDefault="00C831DF" w:rsidP="005076D8">
            <w:pPr>
              <w:pStyle w:val="TAL"/>
            </w:pPr>
            <w:r w:rsidRPr="000749E2">
              <w:t>Correction to generic MO CSFB procedures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1AF1E0F" w14:textId="77777777" w:rsidR="00C831DF" w:rsidRPr="000749E2" w:rsidRDefault="00C831DF"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6211C49" w14:textId="77777777" w:rsidR="00C831DF" w:rsidRPr="000749E2" w:rsidRDefault="00C831DF" w:rsidP="005076D8">
            <w:pPr>
              <w:pStyle w:val="TAL"/>
            </w:pPr>
            <w:r w:rsidRPr="000749E2">
              <w:t>10.4.0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F46F9A8" w14:textId="77777777" w:rsidR="00C831DF" w:rsidRPr="000749E2" w:rsidRDefault="00C831DF" w:rsidP="005076D8">
            <w:pPr>
              <w:pStyle w:val="TAL"/>
            </w:pPr>
            <w:r w:rsidRPr="000749E2">
              <w:t>11.1.0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0E47368" w14:textId="77777777" w:rsidR="00C831DF" w:rsidRPr="000749E2" w:rsidRDefault="00C831DF" w:rsidP="005076D8">
            <w:pPr>
              <w:pStyle w:val="TAL"/>
            </w:pPr>
            <w:r w:rsidRPr="000749E2">
              <w:t>R5-131496</w:t>
            </w:r>
          </w:p>
        </w:tc>
      </w:tr>
      <w:tr w:rsidR="008E4D57" w:rsidRPr="000749E2" w14:paraId="55CF49F3"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1F9B452" w14:textId="77777777" w:rsidR="008E4D57" w:rsidRPr="000749E2" w:rsidRDefault="008E4D57" w:rsidP="005076D8">
            <w:pPr>
              <w:pStyle w:val="TAL"/>
            </w:pPr>
            <w:r w:rsidRPr="000749E2">
              <w:t>RP#60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3878381" w14:textId="77777777" w:rsidR="008E4D57" w:rsidRPr="000749E2" w:rsidRDefault="008E4D57" w:rsidP="005076D8">
            <w:pPr>
              <w:pStyle w:val="TAL"/>
            </w:pPr>
            <w:r w:rsidRPr="000749E2">
              <w:t>-</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0CCE446" w14:textId="77777777" w:rsidR="008E4D57" w:rsidRPr="000749E2" w:rsidRDefault="008E4D57" w:rsidP="005076D8">
            <w:pPr>
              <w:pStyle w:val="TAL"/>
            </w:pPr>
            <w:r w:rsidRPr="000749E2">
              <w:t>-</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F5E275F" w14:textId="77777777" w:rsidR="008E4D57" w:rsidRPr="000749E2" w:rsidRDefault="008E4D57"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A194E77" w14:textId="77777777" w:rsidR="008E4D57" w:rsidRPr="000749E2" w:rsidRDefault="008E4D57" w:rsidP="005076D8">
            <w:pPr>
              <w:pStyle w:val="TAL"/>
            </w:pPr>
            <w:r w:rsidRPr="000749E2">
              <w:t>Correction in history table from v11.0.0 to v11.1.0</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7E3F4BC" w14:textId="77777777" w:rsidR="008E4D57" w:rsidRPr="000749E2" w:rsidRDefault="008E4D57"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F30B167" w14:textId="77777777" w:rsidR="008E4D57" w:rsidRPr="000749E2" w:rsidRDefault="008E4D57" w:rsidP="005076D8">
            <w:pPr>
              <w:pStyle w:val="TAL"/>
            </w:pPr>
            <w:r w:rsidRPr="000749E2">
              <w:t>11.0.0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A12A5D7" w14:textId="77777777" w:rsidR="008E4D57" w:rsidRPr="000749E2" w:rsidRDefault="008E4D57" w:rsidP="005076D8">
            <w:pPr>
              <w:pStyle w:val="TAL"/>
            </w:pPr>
            <w:r w:rsidRPr="000749E2">
              <w:t>11.1.1</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687118BF" w14:textId="77777777" w:rsidR="008E4D57" w:rsidRPr="000749E2" w:rsidRDefault="008E4D57" w:rsidP="005076D8">
            <w:pPr>
              <w:pStyle w:val="TAL"/>
            </w:pPr>
          </w:p>
        </w:tc>
      </w:tr>
      <w:tr w:rsidR="008E4D57" w:rsidRPr="000749E2" w14:paraId="3B65484D"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C54E511" w14:textId="77777777" w:rsidR="008E4D57" w:rsidRPr="000749E2" w:rsidRDefault="008E4D57" w:rsidP="005076D8">
            <w:pPr>
              <w:pStyle w:val="TAL"/>
            </w:pPr>
            <w:r w:rsidRPr="000749E2">
              <w:lastRenderedPageBreak/>
              <w:t>RP#61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FE48555" w14:textId="77777777" w:rsidR="008E4D57" w:rsidRPr="000749E2" w:rsidRDefault="008E4D57" w:rsidP="005076D8">
            <w:pPr>
              <w:pStyle w:val="TAL"/>
            </w:pPr>
            <w:r w:rsidRPr="000749E2">
              <w:t>RP-131115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CDBE4A5" w14:textId="77777777" w:rsidR="008E4D57" w:rsidRPr="000749E2" w:rsidRDefault="008E4D57" w:rsidP="005076D8">
            <w:pPr>
              <w:pStyle w:val="TAL"/>
            </w:pPr>
            <w:r w:rsidRPr="000749E2">
              <w:t>0460</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ADF74D1" w14:textId="77777777" w:rsidR="008E4D57" w:rsidRPr="000749E2" w:rsidRDefault="008E4D57"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9915EE6" w14:textId="77777777" w:rsidR="008E4D57" w:rsidRPr="000749E2" w:rsidRDefault="008E4D57" w:rsidP="005076D8">
            <w:pPr>
              <w:pStyle w:val="TAL"/>
            </w:pPr>
            <w:r w:rsidRPr="000749E2">
              <w:t>Addition of frequency f2 to band combinations CA_2A-17A and CA_4A-17A</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8F289C0" w14:textId="77777777" w:rsidR="008E4D57" w:rsidRPr="000749E2" w:rsidRDefault="008E4D57"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B9B6FAD" w14:textId="77777777" w:rsidR="008E4D57" w:rsidRPr="000749E2" w:rsidRDefault="008E4D57" w:rsidP="005076D8">
            <w:pPr>
              <w:pStyle w:val="TAL"/>
            </w:pPr>
            <w:r w:rsidRPr="000749E2">
              <w:t>11.1.1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5183363" w14:textId="77777777" w:rsidR="008E4D57" w:rsidRPr="000749E2" w:rsidRDefault="008E4D57" w:rsidP="005076D8">
            <w:pPr>
              <w:pStyle w:val="TAL"/>
            </w:pPr>
            <w:r w:rsidRPr="000749E2">
              <w:t>11.2.0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C783A66" w14:textId="77777777" w:rsidR="008E4D57" w:rsidRPr="000749E2" w:rsidRDefault="008E4D57" w:rsidP="005076D8">
            <w:pPr>
              <w:pStyle w:val="TAL"/>
            </w:pPr>
            <w:r w:rsidRPr="000749E2">
              <w:t>R5-133094</w:t>
            </w:r>
          </w:p>
        </w:tc>
      </w:tr>
      <w:tr w:rsidR="008E4D57" w:rsidRPr="000749E2" w14:paraId="0E46686E"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793855E" w14:textId="77777777" w:rsidR="008E4D57" w:rsidRPr="000749E2" w:rsidRDefault="008E4D57" w:rsidP="005076D8">
            <w:pPr>
              <w:pStyle w:val="TAL"/>
            </w:pPr>
            <w:r w:rsidRPr="000749E2">
              <w:t>RP#61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170475C" w14:textId="77777777" w:rsidR="008E4D57" w:rsidRPr="000749E2" w:rsidRDefault="008E4D57" w:rsidP="005076D8">
            <w:pPr>
              <w:pStyle w:val="TAL"/>
            </w:pPr>
            <w:r w:rsidRPr="000749E2">
              <w:t>RP-131115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B6E5097" w14:textId="77777777" w:rsidR="008E4D57" w:rsidRPr="000749E2" w:rsidRDefault="008E4D57" w:rsidP="005076D8">
            <w:pPr>
              <w:pStyle w:val="TAL"/>
            </w:pPr>
            <w:r w:rsidRPr="000749E2">
              <w:t>0430</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216853A" w14:textId="77777777" w:rsidR="008E4D57" w:rsidRPr="000749E2" w:rsidRDefault="008E4D57"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501C9C8" w14:textId="77777777" w:rsidR="008E4D57" w:rsidRPr="000749E2" w:rsidRDefault="008E4D57" w:rsidP="005076D8">
            <w:pPr>
              <w:pStyle w:val="TAL"/>
            </w:pPr>
            <w:r w:rsidRPr="000749E2">
              <w:t xml:space="preserve">Addition of test frequencies of CA_3-8 for CA </w:t>
            </w:r>
            <w:proofErr w:type="spellStart"/>
            <w:r w:rsidRPr="000749E2">
              <w:t>signaling</w:t>
            </w:r>
            <w:proofErr w:type="spellEnd"/>
            <w:r w:rsidRPr="000749E2">
              <w:t xml:space="preserve"> test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0A6AA9D" w14:textId="77777777" w:rsidR="008E4D57" w:rsidRPr="000749E2" w:rsidRDefault="008E4D57"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4EC2247" w14:textId="77777777" w:rsidR="008E4D57" w:rsidRPr="000749E2" w:rsidRDefault="008E4D57" w:rsidP="005076D8">
            <w:pPr>
              <w:pStyle w:val="TAL"/>
            </w:pPr>
            <w:r w:rsidRPr="000749E2">
              <w:t>11.1.1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1EBBE14" w14:textId="77777777" w:rsidR="008E4D57" w:rsidRPr="000749E2" w:rsidRDefault="008E4D57" w:rsidP="005076D8">
            <w:pPr>
              <w:pStyle w:val="TAL"/>
            </w:pPr>
            <w:r w:rsidRPr="000749E2">
              <w:t>11.2.0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BE7FF9F" w14:textId="77777777" w:rsidR="008E4D57" w:rsidRPr="000749E2" w:rsidRDefault="008E4D57" w:rsidP="005076D8">
            <w:pPr>
              <w:pStyle w:val="TAL"/>
            </w:pPr>
            <w:r w:rsidRPr="000749E2">
              <w:t>R5-133113</w:t>
            </w:r>
          </w:p>
        </w:tc>
      </w:tr>
      <w:tr w:rsidR="008E4D57" w:rsidRPr="000749E2" w14:paraId="2B574E79"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E210C91" w14:textId="77777777" w:rsidR="008E4D57" w:rsidRPr="000749E2" w:rsidRDefault="008E4D57" w:rsidP="005076D8">
            <w:pPr>
              <w:pStyle w:val="TAL"/>
            </w:pPr>
            <w:r w:rsidRPr="000749E2">
              <w:t>RP#61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4EBF0E4" w14:textId="77777777" w:rsidR="008E4D57" w:rsidRPr="000749E2" w:rsidRDefault="008E4D57" w:rsidP="005076D8">
            <w:pPr>
              <w:pStyle w:val="TAL"/>
            </w:pPr>
            <w:r w:rsidRPr="000749E2">
              <w:t>RP-131103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A8528FB" w14:textId="77777777" w:rsidR="008E4D57" w:rsidRPr="000749E2" w:rsidRDefault="008E4D57" w:rsidP="005076D8">
            <w:pPr>
              <w:pStyle w:val="TAL"/>
            </w:pPr>
            <w:r w:rsidRPr="000749E2">
              <w:t>0431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181E9F8" w14:textId="77777777" w:rsidR="008E4D57" w:rsidRPr="000749E2" w:rsidRDefault="008E4D57"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FF99F32" w14:textId="77777777" w:rsidR="008E4D57" w:rsidRPr="000749E2" w:rsidRDefault="008E4D57" w:rsidP="005076D8">
            <w:pPr>
              <w:pStyle w:val="TAL"/>
            </w:pPr>
            <w:r w:rsidRPr="000749E2">
              <w:t>Addition of option to use IP addresses from PCO IE in ESM INFORMATION RESPONSE</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65CFB4E" w14:textId="77777777" w:rsidR="008E4D57" w:rsidRPr="000749E2" w:rsidRDefault="008E4D57"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821DDBD" w14:textId="77777777" w:rsidR="008E4D57" w:rsidRPr="000749E2" w:rsidRDefault="008E4D57" w:rsidP="005076D8">
            <w:pPr>
              <w:pStyle w:val="TAL"/>
            </w:pPr>
            <w:r w:rsidRPr="000749E2">
              <w:t>11.1.1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64485FB" w14:textId="77777777" w:rsidR="008E4D57" w:rsidRPr="000749E2" w:rsidRDefault="008E4D57" w:rsidP="005076D8">
            <w:pPr>
              <w:pStyle w:val="TAL"/>
            </w:pPr>
            <w:r w:rsidRPr="000749E2">
              <w:t>11.2.0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DD4E4B8" w14:textId="77777777" w:rsidR="008E4D57" w:rsidRPr="000749E2" w:rsidRDefault="008E4D57" w:rsidP="005076D8">
            <w:pPr>
              <w:pStyle w:val="TAL"/>
            </w:pPr>
            <w:r w:rsidRPr="000749E2">
              <w:t>R5-133116</w:t>
            </w:r>
          </w:p>
        </w:tc>
      </w:tr>
      <w:tr w:rsidR="008E4D57" w:rsidRPr="000749E2" w14:paraId="09B230D9"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F6A3373" w14:textId="77777777" w:rsidR="008E4D57" w:rsidRPr="000749E2" w:rsidRDefault="008E4D57" w:rsidP="005076D8">
            <w:pPr>
              <w:pStyle w:val="TAL"/>
            </w:pPr>
            <w:r w:rsidRPr="000749E2">
              <w:t>RP#61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844A529" w14:textId="77777777" w:rsidR="008E4D57" w:rsidRPr="000749E2" w:rsidRDefault="008E4D57" w:rsidP="005076D8">
            <w:pPr>
              <w:pStyle w:val="TAL"/>
            </w:pPr>
            <w:r w:rsidRPr="000749E2">
              <w:t>RP-131101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C80DC54" w14:textId="77777777" w:rsidR="008E4D57" w:rsidRPr="000749E2" w:rsidRDefault="008E4D57" w:rsidP="005076D8">
            <w:pPr>
              <w:pStyle w:val="TAL"/>
            </w:pPr>
            <w:r w:rsidRPr="000749E2">
              <w:t>0432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6915277" w14:textId="77777777" w:rsidR="008E4D57" w:rsidRPr="000749E2" w:rsidRDefault="008E4D57"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01571CE" w14:textId="77777777" w:rsidR="008E4D57" w:rsidRPr="000749E2" w:rsidRDefault="008E4D57" w:rsidP="005076D8">
            <w:pPr>
              <w:pStyle w:val="TAL"/>
            </w:pPr>
            <w:r w:rsidRPr="000749E2">
              <w:t>Update of CSIM Elementary File for EPRL</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1BBA5C1" w14:textId="77777777" w:rsidR="008E4D57" w:rsidRPr="000749E2" w:rsidRDefault="008E4D57"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6D2C69E" w14:textId="77777777" w:rsidR="008E4D57" w:rsidRPr="000749E2" w:rsidRDefault="008E4D57" w:rsidP="005076D8">
            <w:pPr>
              <w:pStyle w:val="TAL"/>
            </w:pPr>
            <w:r w:rsidRPr="000749E2">
              <w:t>11.1.1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F1A52EB" w14:textId="77777777" w:rsidR="008E4D57" w:rsidRPr="000749E2" w:rsidRDefault="008E4D57" w:rsidP="005076D8">
            <w:pPr>
              <w:pStyle w:val="TAL"/>
            </w:pPr>
            <w:r w:rsidRPr="000749E2">
              <w:t>11.2.0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FEBF211" w14:textId="77777777" w:rsidR="008E4D57" w:rsidRPr="000749E2" w:rsidRDefault="008E4D57" w:rsidP="005076D8">
            <w:pPr>
              <w:pStyle w:val="TAL"/>
            </w:pPr>
            <w:r w:rsidRPr="000749E2">
              <w:t>R5-133118</w:t>
            </w:r>
          </w:p>
        </w:tc>
      </w:tr>
      <w:tr w:rsidR="008E4D57" w:rsidRPr="000749E2" w14:paraId="43A945EC"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408B0ED" w14:textId="77777777" w:rsidR="008E4D57" w:rsidRPr="000749E2" w:rsidRDefault="008E4D57" w:rsidP="005076D8">
            <w:pPr>
              <w:pStyle w:val="TAL"/>
            </w:pPr>
            <w:r w:rsidRPr="000749E2">
              <w:t>RP#61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C784180" w14:textId="77777777" w:rsidR="008E4D57" w:rsidRPr="000749E2" w:rsidRDefault="008E4D57" w:rsidP="005076D8">
            <w:pPr>
              <w:pStyle w:val="TAL"/>
            </w:pPr>
            <w:r w:rsidRPr="000749E2">
              <w:t>RP-131103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C759754" w14:textId="77777777" w:rsidR="008E4D57" w:rsidRPr="000749E2" w:rsidRDefault="008E4D57" w:rsidP="005076D8">
            <w:pPr>
              <w:pStyle w:val="TAL"/>
            </w:pPr>
            <w:r w:rsidRPr="000749E2">
              <w:t>0433</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63B4476" w14:textId="77777777" w:rsidR="008E4D57" w:rsidRPr="000749E2" w:rsidRDefault="008E4D57"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ABE3FA2" w14:textId="77777777" w:rsidR="008E4D57" w:rsidRPr="000749E2" w:rsidRDefault="008E4D57" w:rsidP="005076D8">
            <w:pPr>
              <w:pStyle w:val="TAL"/>
            </w:pPr>
            <w:r w:rsidRPr="000749E2">
              <w:t>Correction to SystemInformationBlockType13 message (</w:t>
            </w:r>
            <w:proofErr w:type="spellStart"/>
            <w:r w:rsidRPr="000749E2">
              <w:t>eMBMS</w:t>
            </w:r>
            <w:proofErr w:type="spellEnd"/>
            <w:r w:rsidRPr="000749E2">
              <w:t xml:space="preserve"> testing)</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F9BD862" w14:textId="77777777" w:rsidR="008E4D57" w:rsidRPr="000749E2" w:rsidRDefault="008E4D57"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8C8F9B9" w14:textId="77777777" w:rsidR="008E4D57" w:rsidRPr="000749E2" w:rsidRDefault="008E4D57" w:rsidP="005076D8">
            <w:pPr>
              <w:pStyle w:val="TAL"/>
            </w:pPr>
            <w:r w:rsidRPr="000749E2">
              <w:t>11.1.1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1210B0B" w14:textId="77777777" w:rsidR="008E4D57" w:rsidRPr="000749E2" w:rsidRDefault="008E4D57" w:rsidP="005076D8">
            <w:pPr>
              <w:pStyle w:val="TAL"/>
            </w:pPr>
            <w:r w:rsidRPr="000749E2">
              <w:t>11.2.0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BB180DB" w14:textId="77777777" w:rsidR="008E4D57" w:rsidRPr="000749E2" w:rsidRDefault="008E4D57" w:rsidP="005076D8">
            <w:pPr>
              <w:pStyle w:val="TAL"/>
            </w:pPr>
            <w:r w:rsidRPr="000749E2">
              <w:t>R5-133159</w:t>
            </w:r>
          </w:p>
        </w:tc>
      </w:tr>
      <w:tr w:rsidR="008E4D57" w:rsidRPr="000749E2" w14:paraId="5D2F40C0"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FEC4BF2" w14:textId="77777777" w:rsidR="008E4D57" w:rsidRPr="000749E2" w:rsidRDefault="008E4D57" w:rsidP="005076D8">
            <w:pPr>
              <w:pStyle w:val="TAL"/>
            </w:pPr>
            <w:r w:rsidRPr="000749E2">
              <w:t>RP#61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72A5B41" w14:textId="77777777" w:rsidR="008E4D57" w:rsidRPr="000749E2" w:rsidRDefault="008E4D57" w:rsidP="005076D8">
            <w:pPr>
              <w:pStyle w:val="TAL"/>
            </w:pPr>
            <w:r w:rsidRPr="000749E2">
              <w:t>RP-131114</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EFBAC5E" w14:textId="77777777" w:rsidR="008E4D57" w:rsidRPr="000749E2" w:rsidRDefault="008E4D57" w:rsidP="005076D8">
            <w:pPr>
              <w:pStyle w:val="TAL"/>
            </w:pPr>
            <w:r w:rsidRPr="000749E2">
              <w:t>0434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8109798" w14:textId="77777777" w:rsidR="008E4D57" w:rsidRPr="000749E2" w:rsidRDefault="008E4D57"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F948F64" w14:textId="77777777" w:rsidR="008E4D57" w:rsidRPr="000749E2" w:rsidRDefault="008E4D57" w:rsidP="005076D8">
            <w:pPr>
              <w:pStyle w:val="TAL"/>
            </w:pPr>
            <w:r w:rsidRPr="000749E2">
              <w:t>Correction to default MBMS Counting messages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414DBBC1" w14:textId="77777777" w:rsidR="008E4D57" w:rsidRPr="000749E2" w:rsidRDefault="008E4D57"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E28BF71" w14:textId="77777777" w:rsidR="008E4D57" w:rsidRPr="000749E2" w:rsidRDefault="008E4D57" w:rsidP="005076D8">
            <w:pPr>
              <w:pStyle w:val="TAL"/>
            </w:pPr>
            <w:r w:rsidRPr="000749E2">
              <w:t>11.1.1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C453435" w14:textId="77777777" w:rsidR="008E4D57" w:rsidRPr="000749E2" w:rsidRDefault="008E4D57" w:rsidP="005076D8">
            <w:pPr>
              <w:pStyle w:val="TAL"/>
            </w:pPr>
            <w:r w:rsidRPr="000749E2">
              <w:t>11.2.0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65F0AD25" w14:textId="77777777" w:rsidR="008E4D57" w:rsidRPr="000749E2" w:rsidRDefault="008E4D57" w:rsidP="005076D8">
            <w:pPr>
              <w:pStyle w:val="TAL"/>
            </w:pPr>
            <w:r w:rsidRPr="000749E2">
              <w:t>R5-133160</w:t>
            </w:r>
          </w:p>
        </w:tc>
      </w:tr>
      <w:tr w:rsidR="008E4D57" w:rsidRPr="000749E2" w14:paraId="7EB7A183"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8D3FD8F" w14:textId="77777777" w:rsidR="008E4D57" w:rsidRPr="000749E2" w:rsidRDefault="008E4D57" w:rsidP="005076D8">
            <w:pPr>
              <w:pStyle w:val="TAL"/>
            </w:pPr>
            <w:r w:rsidRPr="000749E2">
              <w:t>RP#61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7B341CB" w14:textId="77777777" w:rsidR="008E4D57" w:rsidRPr="000749E2" w:rsidRDefault="008E4D57" w:rsidP="005076D8">
            <w:pPr>
              <w:pStyle w:val="TAL"/>
            </w:pPr>
            <w:r w:rsidRPr="000749E2">
              <w:t>RP-131111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2F009D9" w14:textId="77777777" w:rsidR="008E4D57" w:rsidRPr="000749E2" w:rsidRDefault="008E4D57" w:rsidP="005076D8">
            <w:pPr>
              <w:pStyle w:val="TAL"/>
            </w:pPr>
            <w:r w:rsidRPr="000749E2">
              <w:t>0435</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DB6A279" w14:textId="77777777" w:rsidR="008E4D57" w:rsidRPr="000749E2" w:rsidRDefault="008E4D57"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283D13A" w14:textId="77777777" w:rsidR="008E4D57" w:rsidRPr="000749E2" w:rsidRDefault="008E4D57" w:rsidP="005076D8">
            <w:pPr>
              <w:pStyle w:val="TAL"/>
            </w:pPr>
            <w:r w:rsidRPr="000749E2">
              <w:t>CA RRM: Phase rotator for intra-frequency static scenarios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5FE6CAC" w14:textId="77777777" w:rsidR="008E4D57" w:rsidRPr="000749E2" w:rsidRDefault="008E4D57"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C9BCAB6" w14:textId="77777777" w:rsidR="008E4D57" w:rsidRPr="000749E2" w:rsidRDefault="008E4D57" w:rsidP="005076D8">
            <w:pPr>
              <w:pStyle w:val="TAL"/>
            </w:pPr>
            <w:r w:rsidRPr="000749E2">
              <w:t>11.1.1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FBCAC36" w14:textId="77777777" w:rsidR="008E4D57" w:rsidRPr="000749E2" w:rsidRDefault="008E4D57" w:rsidP="005076D8">
            <w:pPr>
              <w:pStyle w:val="TAL"/>
            </w:pPr>
            <w:r w:rsidRPr="000749E2">
              <w:t>11.2.0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4279CD1" w14:textId="77777777" w:rsidR="008E4D57" w:rsidRPr="000749E2" w:rsidRDefault="008E4D57" w:rsidP="005076D8">
            <w:pPr>
              <w:pStyle w:val="TAL"/>
            </w:pPr>
            <w:r w:rsidRPr="000749E2">
              <w:t>R5-133224</w:t>
            </w:r>
          </w:p>
        </w:tc>
      </w:tr>
      <w:tr w:rsidR="008E4D57" w:rsidRPr="000749E2" w14:paraId="59E569AF"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5BC2981" w14:textId="77777777" w:rsidR="008E4D57" w:rsidRPr="000749E2" w:rsidRDefault="008E4D57" w:rsidP="005076D8">
            <w:pPr>
              <w:pStyle w:val="TAL"/>
            </w:pPr>
            <w:r w:rsidRPr="000749E2">
              <w:t>RP#61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E913112" w14:textId="77777777" w:rsidR="008E4D57" w:rsidRPr="000749E2" w:rsidRDefault="008E4D57" w:rsidP="005076D8">
            <w:pPr>
              <w:pStyle w:val="TAL"/>
            </w:pPr>
            <w:r w:rsidRPr="000749E2">
              <w:t>RP-131125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3147F5E" w14:textId="77777777" w:rsidR="008E4D57" w:rsidRPr="000749E2" w:rsidRDefault="008E4D57" w:rsidP="005076D8">
            <w:pPr>
              <w:pStyle w:val="TAL"/>
            </w:pPr>
            <w:r w:rsidRPr="000749E2">
              <w:t>0436</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4670E7D" w14:textId="77777777" w:rsidR="008E4D57" w:rsidRPr="000749E2" w:rsidRDefault="008E4D57"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0A3CD57" w14:textId="77777777" w:rsidR="008E4D57" w:rsidRPr="000749E2" w:rsidRDefault="008E4D57" w:rsidP="005076D8">
            <w:pPr>
              <w:pStyle w:val="TAL"/>
            </w:pPr>
            <w:r w:rsidRPr="000749E2">
              <w:t>Addition of Band 31 to 36.508</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7096D15" w14:textId="77777777" w:rsidR="008E4D57" w:rsidRPr="000749E2" w:rsidRDefault="008E4D57"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FAA7661" w14:textId="77777777" w:rsidR="008E4D57" w:rsidRPr="000749E2" w:rsidRDefault="008E4D57" w:rsidP="005076D8">
            <w:pPr>
              <w:pStyle w:val="TAL"/>
            </w:pPr>
            <w:r w:rsidRPr="000749E2">
              <w:t>11.1.1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98C201D" w14:textId="77777777" w:rsidR="008E4D57" w:rsidRPr="000749E2" w:rsidRDefault="008E4D57" w:rsidP="005076D8">
            <w:pPr>
              <w:pStyle w:val="TAL"/>
            </w:pPr>
            <w:r w:rsidRPr="000749E2">
              <w:t>11.2.0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FB8A6D8" w14:textId="77777777" w:rsidR="008E4D57" w:rsidRPr="000749E2" w:rsidRDefault="008E4D57" w:rsidP="005076D8">
            <w:pPr>
              <w:pStyle w:val="TAL"/>
            </w:pPr>
            <w:r w:rsidRPr="000749E2">
              <w:t>R5-133246</w:t>
            </w:r>
          </w:p>
        </w:tc>
      </w:tr>
      <w:tr w:rsidR="008E4D57" w:rsidRPr="000749E2" w14:paraId="5A4C5664"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11447C6" w14:textId="77777777" w:rsidR="008E4D57" w:rsidRPr="000749E2" w:rsidRDefault="008E4D57" w:rsidP="005076D8">
            <w:pPr>
              <w:pStyle w:val="TAL"/>
            </w:pPr>
            <w:r w:rsidRPr="000749E2">
              <w:t>RP#61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21251AC" w14:textId="77777777" w:rsidR="008E4D57" w:rsidRPr="000749E2" w:rsidRDefault="008E4D57" w:rsidP="005076D8">
            <w:pPr>
              <w:pStyle w:val="TAL"/>
            </w:pPr>
            <w:r w:rsidRPr="000749E2">
              <w:t>RP-131111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3D3E5AF" w14:textId="77777777" w:rsidR="008E4D57" w:rsidRPr="000749E2" w:rsidRDefault="008E4D57" w:rsidP="005076D8">
            <w:pPr>
              <w:pStyle w:val="TAL"/>
            </w:pPr>
            <w:r w:rsidRPr="000749E2">
              <w:t>0437</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31F5F3D" w14:textId="77777777" w:rsidR="008E4D57" w:rsidRPr="000749E2" w:rsidRDefault="008E4D57"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59579E1" w14:textId="77777777" w:rsidR="008E4D57" w:rsidRPr="000749E2" w:rsidRDefault="008E4D57" w:rsidP="005076D8">
            <w:pPr>
              <w:pStyle w:val="TAL"/>
            </w:pPr>
            <w:r w:rsidRPr="000749E2">
              <w:t>Test frequencies for RF intra-band contiguous CA tests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2719AF6" w14:textId="77777777" w:rsidR="008E4D57" w:rsidRPr="000749E2" w:rsidRDefault="008E4D57"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B528A56" w14:textId="77777777" w:rsidR="008E4D57" w:rsidRPr="000749E2" w:rsidRDefault="008E4D57" w:rsidP="005076D8">
            <w:pPr>
              <w:pStyle w:val="TAL"/>
            </w:pPr>
            <w:r w:rsidRPr="000749E2">
              <w:t>11.1.1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891DD37" w14:textId="77777777" w:rsidR="008E4D57" w:rsidRPr="000749E2" w:rsidRDefault="008E4D57" w:rsidP="005076D8">
            <w:pPr>
              <w:pStyle w:val="TAL"/>
            </w:pPr>
            <w:r w:rsidRPr="000749E2">
              <w:t>11.2.0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EE03489" w14:textId="77777777" w:rsidR="008E4D57" w:rsidRPr="000749E2" w:rsidRDefault="008E4D57" w:rsidP="005076D8">
            <w:pPr>
              <w:pStyle w:val="TAL"/>
            </w:pPr>
            <w:r w:rsidRPr="000749E2">
              <w:t>R5-133270</w:t>
            </w:r>
          </w:p>
        </w:tc>
      </w:tr>
      <w:tr w:rsidR="008E4D57" w:rsidRPr="000749E2" w14:paraId="7ECE7BEE"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D9B2660" w14:textId="77777777" w:rsidR="008E4D57" w:rsidRPr="000749E2" w:rsidRDefault="008E4D57" w:rsidP="005076D8">
            <w:pPr>
              <w:pStyle w:val="TAL"/>
            </w:pPr>
            <w:r w:rsidRPr="000749E2">
              <w:t>RP#61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41C07DF" w14:textId="77777777" w:rsidR="008E4D57" w:rsidRPr="000749E2" w:rsidRDefault="008E4D57" w:rsidP="005076D8">
            <w:pPr>
              <w:pStyle w:val="TAL"/>
            </w:pPr>
            <w:r w:rsidRPr="000749E2">
              <w:t>RP-131115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266A511" w14:textId="77777777" w:rsidR="008E4D57" w:rsidRPr="000749E2" w:rsidRDefault="008E4D57" w:rsidP="005076D8">
            <w:pPr>
              <w:pStyle w:val="TAL"/>
            </w:pPr>
            <w:r w:rsidRPr="000749E2">
              <w:t>0438</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76D759B6" w14:textId="77777777" w:rsidR="008E4D57" w:rsidRPr="000749E2" w:rsidRDefault="008E4D57"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E998178" w14:textId="77777777" w:rsidR="008E4D57" w:rsidRPr="000749E2" w:rsidRDefault="008E4D57" w:rsidP="005076D8">
            <w:pPr>
              <w:pStyle w:val="TAL"/>
            </w:pPr>
            <w:r w:rsidRPr="000749E2">
              <w:t>Update of PUCCH-ConfigDedicated-v1020-DEFAULT for TDD</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208B73B" w14:textId="77777777" w:rsidR="008E4D57" w:rsidRPr="000749E2" w:rsidRDefault="008E4D57"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36A15B8" w14:textId="77777777" w:rsidR="008E4D57" w:rsidRPr="000749E2" w:rsidRDefault="008E4D57" w:rsidP="005076D8">
            <w:pPr>
              <w:pStyle w:val="TAL"/>
            </w:pPr>
            <w:r w:rsidRPr="000749E2">
              <w:t>11.1.1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7D01207" w14:textId="77777777" w:rsidR="008E4D57" w:rsidRPr="000749E2" w:rsidRDefault="008E4D57" w:rsidP="005076D8">
            <w:pPr>
              <w:pStyle w:val="TAL"/>
            </w:pPr>
            <w:r w:rsidRPr="000749E2">
              <w:t>11.2.0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64507CBE" w14:textId="77777777" w:rsidR="008E4D57" w:rsidRPr="000749E2" w:rsidRDefault="008E4D57" w:rsidP="005076D8">
            <w:pPr>
              <w:pStyle w:val="TAL"/>
            </w:pPr>
            <w:r w:rsidRPr="000749E2">
              <w:t>R5-133275</w:t>
            </w:r>
          </w:p>
        </w:tc>
      </w:tr>
      <w:tr w:rsidR="008E4D57" w:rsidRPr="000749E2" w14:paraId="22422CEC"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27563C7" w14:textId="77777777" w:rsidR="008E4D57" w:rsidRPr="000749E2" w:rsidRDefault="008E4D57" w:rsidP="005076D8">
            <w:pPr>
              <w:pStyle w:val="TAL"/>
            </w:pPr>
            <w:r w:rsidRPr="000749E2">
              <w:t>RP#61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C81AF1E" w14:textId="77777777" w:rsidR="008E4D57" w:rsidRPr="000749E2" w:rsidRDefault="008E4D57" w:rsidP="005076D8">
            <w:pPr>
              <w:pStyle w:val="TAL"/>
            </w:pPr>
            <w:r w:rsidRPr="000749E2">
              <w:t>RP-131101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6280C56" w14:textId="77777777" w:rsidR="008E4D57" w:rsidRPr="000749E2" w:rsidRDefault="008E4D57" w:rsidP="005076D8">
            <w:pPr>
              <w:pStyle w:val="TAL"/>
            </w:pPr>
            <w:r w:rsidRPr="000749E2">
              <w:t>0439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96DEB3A" w14:textId="77777777" w:rsidR="008E4D57" w:rsidRPr="000749E2" w:rsidRDefault="008E4D57"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8E5DB73" w14:textId="77777777" w:rsidR="008E4D57" w:rsidRPr="000749E2" w:rsidRDefault="008E4D57" w:rsidP="005076D8">
            <w:pPr>
              <w:pStyle w:val="TAL"/>
            </w:pPr>
            <w:r w:rsidRPr="000749E2">
              <w:t>Default Bandwidth Configuration for E-UTRA Band 2 RF Testing</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5209A47" w14:textId="77777777" w:rsidR="008E4D57" w:rsidRPr="000749E2" w:rsidRDefault="008E4D57"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ECB64EB" w14:textId="77777777" w:rsidR="008E4D57" w:rsidRPr="000749E2" w:rsidRDefault="008E4D57" w:rsidP="005076D8">
            <w:pPr>
              <w:pStyle w:val="TAL"/>
            </w:pPr>
            <w:r w:rsidRPr="000749E2">
              <w:t>11.1.1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BEB5E03" w14:textId="77777777" w:rsidR="008E4D57" w:rsidRPr="000749E2" w:rsidRDefault="008E4D57" w:rsidP="005076D8">
            <w:pPr>
              <w:pStyle w:val="TAL"/>
            </w:pPr>
            <w:r w:rsidRPr="000749E2">
              <w:t>11.2.0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F82A6B5" w14:textId="77777777" w:rsidR="008E4D57" w:rsidRPr="000749E2" w:rsidRDefault="008E4D57" w:rsidP="005076D8">
            <w:pPr>
              <w:pStyle w:val="TAL"/>
            </w:pPr>
            <w:r w:rsidRPr="000749E2">
              <w:t>R5-133306</w:t>
            </w:r>
          </w:p>
        </w:tc>
      </w:tr>
      <w:tr w:rsidR="008E4D57" w:rsidRPr="000749E2" w14:paraId="7AA029FE"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FC211EE" w14:textId="77777777" w:rsidR="008E4D57" w:rsidRPr="000749E2" w:rsidRDefault="008E4D57" w:rsidP="005076D8">
            <w:pPr>
              <w:pStyle w:val="TAL"/>
            </w:pPr>
            <w:r w:rsidRPr="000749E2">
              <w:t>RP#61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336BA25" w14:textId="77777777" w:rsidR="008E4D57" w:rsidRPr="000749E2" w:rsidRDefault="008E4D57" w:rsidP="005076D8">
            <w:pPr>
              <w:pStyle w:val="TAL"/>
            </w:pPr>
            <w:r w:rsidRPr="000749E2">
              <w:t>RP-131116</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58FD962" w14:textId="77777777" w:rsidR="008E4D57" w:rsidRPr="000749E2" w:rsidRDefault="008E4D57" w:rsidP="005076D8">
            <w:pPr>
              <w:pStyle w:val="TAL"/>
            </w:pPr>
            <w:r w:rsidRPr="000749E2">
              <w:t>0440</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A936A6F" w14:textId="77777777" w:rsidR="008E4D57" w:rsidRPr="000749E2" w:rsidRDefault="008E4D57"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466D208" w14:textId="77777777" w:rsidR="008E4D57" w:rsidRPr="000749E2" w:rsidRDefault="008E4D57" w:rsidP="005076D8">
            <w:pPr>
              <w:pStyle w:val="TAL"/>
            </w:pPr>
            <w:r w:rsidRPr="000749E2">
              <w:t xml:space="preserve">Modification of default contents for </w:t>
            </w:r>
            <w:proofErr w:type="spellStart"/>
            <w:r w:rsidRPr="000749E2">
              <w:t>UEInformationRequest</w:t>
            </w:r>
            <w:proofErr w:type="spellEnd"/>
            <w:r w:rsidRPr="000749E2">
              <w:t xml:space="preserve"> message</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7944F1B" w14:textId="77777777" w:rsidR="008E4D57" w:rsidRPr="000749E2" w:rsidRDefault="008E4D57"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FAB7C40" w14:textId="77777777" w:rsidR="008E4D57" w:rsidRPr="000749E2" w:rsidRDefault="008E4D57" w:rsidP="005076D8">
            <w:pPr>
              <w:pStyle w:val="TAL"/>
            </w:pPr>
            <w:r w:rsidRPr="000749E2">
              <w:t>11.1.1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0CA7AFE" w14:textId="77777777" w:rsidR="008E4D57" w:rsidRPr="000749E2" w:rsidRDefault="008E4D57" w:rsidP="005076D8">
            <w:pPr>
              <w:pStyle w:val="TAL"/>
            </w:pPr>
            <w:r w:rsidRPr="000749E2">
              <w:t>11.2.0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2DD30A7" w14:textId="77777777" w:rsidR="008E4D57" w:rsidRPr="000749E2" w:rsidRDefault="008E4D57" w:rsidP="005076D8">
            <w:pPr>
              <w:pStyle w:val="TAL"/>
            </w:pPr>
            <w:r w:rsidRPr="000749E2">
              <w:t>R5-133321</w:t>
            </w:r>
          </w:p>
        </w:tc>
      </w:tr>
      <w:tr w:rsidR="008E4D57" w:rsidRPr="000749E2" w14:paraId="75BB27BA"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D77DF5F" w14:textId="77777777" w:rsidR="008E4D57" w:rsidRPr="000749E2" w:rsidRDefault="008E4D57" w:rsidP="005076D8">
            <w:pPr>
              <w:pStyle w:val="TAL"/>
            </w:pPr>
            <w:r w:rsidRPr="000749E2">
              <w:t>RP#61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AC13839" w14:textId="77777777" w:rsidR="008E4D57" w:rsidRPr="000749E2" w:rsidRDefault="008E4D57" w:rsidP="005076D8">
            <w:pPr>
              <w:pStyle w:val="TAL"/>
            </w:pPr>
            <w:r w:rsidRPr="000749E2">
              <w:t>RP-131115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196AE29" w14:textId="77777777" w:rsidR="008E4D57" w:rsidRPr="000749E2" w:rsidRDefault="008E4D57" w:rsidP="005076D8">
            <w:pPr>
              <w:pStyle w:val="TAL"/>
            </w:pPr>
            <w:r w:rsidRPr="000749E2">
              <w:t>0441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CA4315D" w14:textId="77777777" w:rsidR="008E4D57" w:rsidRPr="000749E2" w:rsidRDefault="008E4D57"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20687C9" w14:textId="77777777" w:rsidR="008E4D57" w:rsidRPr="000749E2" w:rsidRDefault="008E4D57" w:rsidP="005076D8">
            <w:pPr>
              <w:pStyle w:val="TAL"/>
            </w:pPr>
            <w:r w:rsidRPr="000749E2">
              <w:t>Correction of reference to cell frequencies for CA signalling test cases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F942368" w14:textId="77777777" w:rsidR="008E4D57" w:rsidRPr="000749E2" w:rsidRDefault="008E4D57"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11F0A25" w14:textId="77777777" w:rsidR="008E4D57" w:rsidRPr="000749E2" w:rsidRDefault="008E4D57" w:rsidP="005076D8">
            <w:pPr>
              <w:pStyle w:val="TAL"/>
            </w:pPr>
            <w:r w:rsidRPr="000749E2">
              <w:t>11.1.1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ED52493" w14:textId="77777777" w:rsidR="008E4D57" w:rsidRPr="000749E2" w:rsidRDefault="008E4D57" w:rsidP="005076D8">
            <w:pPr>
              <w:pStyle w:val="TAL"/>
            </w:pPr>
            <w:r w:rsidRPr="000749E2">
              <w:t>11.2.0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1E91443" w14:textId="77777777" w:rsidR="008E4D57" w:rsidRPr="000749E2" w:rsidRDefault="008E4D57" w:rsidP="005076D8">
            <w:pPr>
              <w:pStyle w:val="TAL"/>
            </w:pPr>
            <w:r w:rsidRPr="000749E2">
              <w:t>R5-133348</w:t>
            </w:r>
          </w:p>
        </w:tc>
      </w:tr>
      <w:tr w:rsidR="008E4D57" w:rsidRPr="000749E2" w14:paraId="1FA9398A"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7EFFF29" w14:textId="77777777" w:rsidR="008E4D57" w:rsidRPr="000749E2" w:rsidRDefault="008E4D57" w:rsidP="005076D8">
            <w:pPr>
              <w:pStyle w:val="TAL"/>
            </w:pPr>
            <w:r w:rsidRPr="000749E2">
              <w:t>RP#61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D1C93A6" w14:textId="77777777" w:rsidR="008E4D57" w:rsidRPr="000749E2" w:rsidRDefault="008E4D57" w:rsidP="005076D8">
            <w:pPr>
              <w:pStyle w:val="TAL"/>
            </w:pPr>
            <w:r w:rsidRPr="000749E2">
              <w:t>RP-131101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C591349" w14:textId="77777777" w:rsidR="008E4D57" w:rsidRPr="000749E2" w:rsidRDefault="008E4D57" w:rsidP="005076D8">
            <w:pPr>
              <w:pStyle w:val="TAL"/>
            </w:pPr>
            <w:r w:rsidRPr="000749E2">
              <w:t>0442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045920A" w14:textId="77777777" w:rsidR="008E4D57" w:rsidRPr="000749E2" w:rsidRDefault="008E4D57"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8005E28" w14:textId="77777777" w:rsidR="008E4D57" w:rsidRPr="000749E2" w:rsidRDefault="008E4D57" w:rsidP="005076D8">
            <w:pPr>
              <w:pStyle w:val="TAL"/>
            </w:pPr>
            <w:r w:rsidRPr="000749E2">
              <w:t>Correction to SID value</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128D3CF" w14:textId="77777777" w:rsidR="008E4D57" w:rsidRPr="000749E2" w:rsidRDefault="008E4D57"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6529DA3" w14:textId="77777777" w:rsidR="008E4D57" w:rsidRPr="000749E2" w:rsidRDefault="008E4D57" w:rsidP="005076D8">
            <w:pPr>
              <w:pStyle w:val="TAL"/>
            </w:pPr>
            <w:r w:rsidRPr="000749E2">
              <w:t>11.1.1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A767691" w14:textId="77777777" w:rsidR="008E4D57" w:rsidRPr="000749E2" w:rsidRDefault="008E4D57" w:rsidP="005076D8">
            <w:pPr>
              <w:pStyle w:val="TAL"/>
            </w:pPr>
            <w:r w:rsidRPr="000749E2">
              <w:t>11.2.0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DAF785D" w14:textId="77777777" w:rsidR="008E4D57" w:rsidRPr="000749E2" w:rsidRDefault="008E4D57" w:rsidP="005076D8">
            <w:pPr>
              <w:pStyle w:val="TAL"/>
            </w:pPr>
            <w:r w:rsidRPr="000749E2">
              <w:t>R5-133365</w:t>
            </w:r>
          </w:p>
        </w:tc>
      </w:tr>
      <w:tr w:rsidR="008E4D57" w:rsidRPr="000749E2" w14:paraId="0B78332E"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A112DFD" w14:textId="77777777" w:rsidR="008E4D57" w:rsidRPr="000749E2" w:rsidRDefault="008E4D57" w:rsidP="005076D8">
            <w:pPr>
              <w:pStyle w:val="TAL"/>
            </w:pPr>
            <w:r w:rsidRPr="000749E2">
              <w:t>RP#61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01E07FF" w14:textId="77777777" w:rsidR="008E4D57" w:rsidRPr="000749E2" w:rsidRDefault="008E4D57" w:rsidP="005076D8">
            <w:pPr>
              <w:pStyle w:val="TAL"/>
            </w:pPr>
            <w:r w:rsidRPr="000749E2">
              <w:t>RP-131101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B25873E" w14:textId="77777777" w:rsidR="008E4D57" w:rsidRPr="000749E2" w:rsidRDefault="008E4D57" w:rsidP="005076D8">
            <w:pPr>
              <w:pStyle w:val="TAL"/>
            </w:pPr>
            <w:r w:rsidRPr="000749E2">
              <w:t>0443</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9C24BE9" w14:textId="77777777" w:rsidR="008E4D57" w:rsidRPr="000749E2" w:rsidRDefault="008E4D57"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DE7032F" w14:textId="77777777" w:rsidR="008E4D57" w:rsidRPr="000749E2" w:rsidRDefault="008E4D57" w:rsidP="005076D8">
            <w:pPr>
              <w:pStyle w:val="TAL"/>
            </w:pPr>
            <w:r w:rsidRPr="000749E2">
              <w:t>Update of generic procedure 4.5A.7</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271FE3C" w14:textId="77777777" w:rsidR="008E4D57" w:rsidRPr="000749E2" w:rsidRDefault="008E4D57"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A332DAC" w14:textId="77777777" w:rsidR="008E4D57" w:rsidRPr="000749E2" w:rsidRDefault="008E4D57" w:rsidP="005076D8">
            <w:pPr>
              <w:pStyle w:val="TAL"/>
            </w:pPr>
            <w:r w:rsidRPr="000749E2">
              <w:t>11.1.1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86BEC36" w14:textId="77777777" w:rsidR="008E4D57" w:rsidRPr="000749E2" w:rsidRDefault="008E4D57" w:rsidP="005076D8">
            <w:pPr>
              <w:pStyle w:val="TAL"/>
            </w:pPr>
            <w:r w:rsidRPr="000749E2">
              <w:t>11.2.0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F51AD75" w14:textId="77777777" w:rsidR="008E4D57" w:rsidRPr="000749E2" w:rsidRDefault="008E4D57" w:rsidP="005076D8">
            <w:pPr>
              <w:pStyle w:val="TAL"/>
            </w:pPr>
            <w:r w:rsidRPr="000749E2">
              <w:t>R5-133366</w:t>
            </w:r>
          </w:p>
        </w:tc>
      </w:tr>
      <w:tr w:rsidR="008E4D57" w:rsidRPr="000749E2" w14:paraId="24AB4444"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D501EBD" w14:textId="77777777" w:rsidR="008E4D57" w:rsidRPr="000749E2" w:rsidRDefault="008E4D57" w:rsidP="005076D8">
            <w:pPr>
              <w:pStyle w:val="TAL"/>
            </w:pPr>
            <w:r w:rsidRPr="000749E2">
              <w:t>RP#61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5B806E3" w14:textId="77777777" w:rsidR="008E4D57" w:rsidRPr="000749E2" w:rsidRDefault="008E4D57" w:rsidP="005076D8">
            <w:pPr>
              <w:pStyle w:val="TAL"/>
            </w:pPr>
            <w:r w:rsidRPr="000749E2">
              <w:t>RP-131101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FECFE38" w14:textId="77777777" w:rsidR="008E4D57" w:rsidRPr="000749E2" w:rsidRDefault="008E4D57" w:rsidP="005076D8">
            <w:pPr>
              <w:pStyle w:val="TAL"/>
            </w:pPr>
            <w:r w:rsidRPr="000749E2">
              <w:t>0444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1E17652" w14:textId="77777777" w:rsidR="008E4D57" w:rsidRPr="000749E2" w:rsidRDefault="008E4D57"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18508AC" w14:textId="77777777" w:rsidR="008E4D57" w:rsidRPr="000749E2" w:rsidRDefault="008E4D57" w:rsidP="005076D8">
            <w:pPr>
              <w:pStyle w:val="TAL"/>
            </w:pPr>
            <w:r w:rsidRPr="000749E2">
              <w:t>Update of generic procedure 4.5A.14</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7AA8302" w14:textId="77777777" w:rsidR="008E4D57" w:rsidRPr="000749E2" w:rsidRDefault="008E4D57"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3709302" w14:textId="77777777" w:rsidR="008E4D57" w:rsidRPr="000749E2" w:rsidRDefault="008E4D57" w:rsidP="005076D8">
            <w:pPr>
              <w:pStyle w:val="TAL"/>
            </w:pPr>
            <w:r w:rsidRPr="000749E2">
              <w:t>11.1.1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0C47ECF" w14:textId="77777777" w:rsidR="008E4D57" w:rsidRPr="000749E2" w:rsidRDefault="008E4D57" w:rsidP="005076D8">
            <w:pPr>
              <w:pStyle w:val="TAL"/>
            </w:pPr>
            <w:r w:rsidRPr="000749E2">
              <w:t>11.2.0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D417ED4" w14:textId="77777777" w:rsidR="008E4D57" w:rsidRPr="000749E2" w:rsidRDefault="008E4D57" w:rsidP="005076D8">
            <w:pPr>
              <w:pStyle w:val="TAL"/>
            </w:pPr>
            <w:r w:rsidRPr="000749E2">
              <w:t>R5-133367</w:t>
            </w:r>
          </w:p>
        </w:tc>
      </w:tr>
      <w:tr w:rsidR="008E4D57" w:rsidRPr="000749E2" w14:paraId="21C64428"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9669AFD" w14:textId="77777777" w:rsidR="008E4D57" w:rsidRPr="000749E2" w:rsidRDefault="008E4D57" w:rsidP="005076D8">
            <w:pPr>
              <w:pStyle w:val="TAL"/>
            </w:pPr>
            <w:r w:rsidRPr="000749E2">
              <w:t>RP#61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054B988" w14:textId="77777777" w:rsidR="008E4D57" w:rsidRPr="000749E2" w:rsidRDefault="008E4D57" w:rsidP="005076D8">
            <w:pPr>
              <w:pStyle w:val="TAL"/>
            </w:pPr>
            <w:r w:rsidRPr="000749E2">
              <w:t>RP-131111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D5E81DA" w14:textId="77777777" w:rsidR="008E4D57" w:rsidRPr="000749E2" w:rsidRDefault="008E4D57" w:rsidP="005076D8">
            <w:pPr>
              <w:pStyle w:val="TAL"/>
            </w:pPr>
            <w:r w:rsidRPr="000749E2">
              <w:t>0445</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DA8742C" w14:textId="77777777" w:rsidR="008E4D57" w:rsidRPr="000749E2" w:rsidRDefault="008E4D57"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27D65A6" w14:textId="77777777" w:rsidR="008E4D57" w:rsidRPr="000749E2" w:rsidRDefault="008E4D57" w:rsidP="005076D8">
            <w:pPr>
              <w:pStyle w:val="TAL"/>
            </w:pPr>
            <w:r w:rsidRPr="000749E2">
              <w:t>Update of Generic RRM procedures for CA</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FB1447A" w14:textId="77777777" w:rsidR="008E4D57" w:rsidRPr="000749E2" w:rsidRDefault="008E4D57"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E9CFED8" w14:textId="77777777" w:rsidR="008E4D57" w:rsidRPr="000749E2" w:rsidRDefault="008E4D57" w:rsidP="005076D8">
            <w:pPr>
              <w:pStyle w:val="TAL"/>
            </w:pPr>
            <w:r w:rsidRPr="000749E2">
              <w:t>11.1.1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7E98E7D" w14:textId="77777777" w:rsidR="008E4D57" w:rsidRPr="000749E2" w:rsidRDefault="008E4D57" w:rsidP="005076D8">
            <w:pPr>
              <w:pStyle w:val="TAL"/>
            </w:pPr>
            <w:r w:rsidRPr="000749E2">
              <w:t>11.2.0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60C5284" w14:textId="77777777" w:rsidR="008E4D57" w:rsidRPr="000749E2" w:rsidRDefault="008E4D57" w:rsidP="005076D8">
            <w:pPr>
              <w:pStyle w:val="TAL"/>
            </w:pPr>
            <w:r w:rsidRPr="000749E2">
              <w:t>R5-133451</w:t>
            </w:r>
          </w:p>
        </w:tc>
      </w:tr>
      <w:tr w:rsidR="008E4D57" w:rsidRPr="000749E2" w14:paraId="2BC445DA"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E3180D5" w14:textId="77777777" w:rsidR="008E4D57" w:rsidRPr="000749E2" w:rsidRDefault="008E4D57" w:rsidP="005076D8">
            <w:pPr>
              <w:pStyle w:val="TAL"/>
            </w:pPr>
            <w:r w:rsidRPr="000749E2">
              <w:t>RP#61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C283E19" w14:textId="77777777" w:rsidR="008E4D57" w:rsidRPr="000749E2" w:rsidRDefault="008E4D57" w:rsidP="005076D8">
            <w:pPr>
              <w:pStyle w:val="TAL"/>
            </w:pPr>
            <w:r w:rsidRPr="000749E2">
              <w:t>RP-131113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EE3334E" w14:textId="77777777" w:rsidR="008E4D57" w:rsidRPr="000749E2" w:rsidRDefault="008E4D57" w:rsidP="005076D8">
            <w:pPr>
              <w:pStyle w:val="TAL"/>
            </w:pPr>
            <w:r w:rsidRPr="000749E2">
              <w:t>0446</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D33F23B" w14:textId="77777777" w:rsidR="008E4D57" w:rsidRPr="000749E2" w:rsidRDefault="008E4D57"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CE0926F" w14:textId="77777777" w:rsidR="008E4D57" w:rsidRPr="000749E2" w:rsidRDefault="008E4D57" w:rsidP="005076D8">
            <w:pPr>
              <w:pStyle w:val="TAL"/>
            </w:pPr>
            <w:r w:rsidRPr="000749E2">
              <w:t xml:space="preserve">Default Message Contents for </w:t>
            </w:r>
            <w:proofErr w:type="spellStart"/>
            <w:r w:rsidRPr="000749E2">
              <w:t>eICIC</w:t>
            </w:r>
            <w:proofErr w:type="spellEnd"/>
            <w:r w:rsidRPr="000749E2">
              <w:t xml:space="preserve"> </w:t>
            </w:r>
            <w:proofErr w:type="spellStart"/>
            <w:r w:rsidRPr="000749E2">
              <w:t>PCell</w:t>
            </w:r>
            <w:proofErr w:type="spellEnd"/>
            <w:r w:rsidRPr="000749E2">
              <w:t xml:space="preserve"> Pattern</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E5E6D5D" w14:textId="77777777" w:rsidR="008E4D57" w:rsidRPr="000749E2" w:rsidRDefault="008E4D57"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79655BD" w14:textId="77777777" w:rsidR="008E4D57" w:rsidRPr="000749E2" w:rsidRDefault="008E4D57" w:rsidP="005076D8">
            <w:pPr>
              <w:pStyle w:val="TAL"/>
            </w:pPr>
            <w:r w:rsidRPr="000749E2">
              <w:t>11.1.1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D63FC0A" w14:textId="77777777" w:rsidR="008E4D57" w:rsidRPr="000749E2" w:rsidRDefault="008E4D57" w:rsidP="005076D8">
            <w:pPr>
              <w:pStyle w:val="TAL"/>
            </w:pPr>
            <w:r w:rsidRPr="000749E2">
              <w:t>11.2.0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FC8F74F" w14:textId="77777777" w:rsidR="008E4D57" w:rsidRPr="000749E2" w:rsidRDefault="008E4D57" w:rsidP="005076D8">
            <w:pPr>
              <w:pStyle w:val="TAL"/>
            </w:pPr>
            <w:r w:rsidRPr="000749E2">
              <w:t>R5-133453</w:t>
            </w:r>
          </w:p>
        </w:tc>
      </w:tr>
      <w:tr w:rsidR="008E4D57" w:rsidRPr="000749E2" w14:paraId="1D53C1B9"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3B87FDC" w14:textId="77777777" w:rsidR="008E4D57" w:rsidRPr="000749E2" w:rsidRDefault="008E4D57" w:rsidP="005076D8">
            <w:pPr>
              <w:pStyle w:val="TAL"/>
            </w:pPr>
            <w:r w:rsidRPr="000749E2">
              <w:t>RP#61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80DCF38" w14:textId="77777777" w:rsidR="008E4D57" w:rsidRPr="000749E2" w:rsidRDefault="008E4D57" w:rsidP="005076D8">
            <w:pPr>
              <w:pStyle w:val="TAL"/>
            </w:pPr>
            <w:r w:rsidRPr="000749E2">
              <w:t>RP-131103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4D38F4E" w14:textId="77777777" w:rsidR="008E4D57" w:rsidRPr="000749E2" w:rsidRDefault="008E4D57" w:rsidP="005076D8">
            <w:pPr>
              <w:pStyle w:val="TAL"/>
            </w:pPr>
            <w:r w:rsidRPr="000749E2">
              <w:t>0447</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32D75D6" w14:textId="77777777" w:rsidR="008E4D57" w:rsidRPr="000749E2" w:rsidRDefault="008E4D57"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20E45B3" w14:textId="77777777" w:rsidR="008E4D57" w:rsidRPr="000749E2" w:rsidRDefault="008E4D57" w:rsidP="005076D8">
            <w:pPr>
              <w:pStyle w:val="TAL"/>
            </w:pPr>
            <w:r w:rsidRPr="000749E2">
              <w:t>Corrections to the reference dedicated EPS bearer contexts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89484EC" w14:textId="77777777" w:rsidR="008E4D57" w:rsidRPr="000749E2" w:rsidRDefault="008E4D57"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4BC389A" w14:textId="77777777" w:rsidR="008E4D57" w:rsidRPr="000749E2" w:rsidRDefault="008E4D57" w:rsidP="005076D8">
            <w:pPr>
              <w:pStyle w:val="TAL"/>
            </w:pPr>
            <w:r w:rsidRPr="000749E2">
              <w:t>11.1.1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3D473A3" w14:textId="77777777" w:rsidR="008E4D57" w:rsidRPr="000749E2" w:rsidRDefault="008E4D57" w:rsidP="005076D8">
            <w:pPr>
              <w:pStyle w:val="TAL"/>
            </w:pPr>
            <w:r w:rsidRPr="000749E2">
              <w:t>11.2.0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865329F" w14:textId="77777777" w:rsidR="008E4D57" w:rsidRPr="000749E2" w:rsidRDefault="008E4D57" w:rsidP="005076D8">
            <w:pPr>
              <w:pStyle w:val="TAL"/>
            </w:pPr>
            <w:r w:rsidRPr="000749E2">
              <w:t>R5-133509</w:t>
            </w:r>
          </w:p>
        </w:tc>
      </w:tr>
      <w:tr w:rsidR="008E4D57" w:rsidRPr="000749E2" w14:paraId="465DC399"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13BA662" w14:textId="77777777" w:rsidR="008E4D57" w:rsidRPr="000749E2" w:rsidRDefault="008E4D57" w:rsidP="005076D8">
            <w:pPr>
              <w:pStyle w:val="TAL"/>
            </w:pPr>
            <w:r w:rsidRPr="000749E2">
              <w:t>RP#61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86ABEB7" w14:textId="77777777" w:rsidR="008E4D57" w:rsidRPr="000749E2" w:rsidRDefault="008E4D57" w:rsidP="005076D8">
            <w:pPr>
              <w:pStyle w:val="TAL"/>
            </w:pPr>
            <w:r w:rsidRPr="000749E2">
              <w:t>RP-131101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2234667" w14:textId="77777777" w:rsidR="008E4D57" w:rsidRPr="000749E2" w:rsidRDefault="008E4D57" w:rsidP="005076D8">
            <w:pPr>
              <w:pStyle w:val="TAL"/>
            </w:pPr>
            <w:r w:rsidRPr="000749E2">
              <w:t>0448</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E50A1AD" w14:textId="77777777" w:rsidR="008E4D57" w:rsidRPr="000749E2" w:rsidRDefault="008E4D57"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65755E5" w14:textId="77777777" w:rsidR="008E4D57" w:rsidRPr="000749E2" w:rsidRDefault="008E4D57" w:rsidP="005076D8">
            <w:pPr>
              <w:pStyle w:val="TAL"/>
            </w:pPr>
            <w:r w:rsidRPr="000749E2">
              <w:t>Extension of default contents of ACTIVATE DEFAULT EPS BEARER CONTEXT REQUESTS message</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F870954" w14:textId="77777777" w:rsidR="008E4D57" w:rsidRPr="000749E2" w:rsidRDefault="008E4D57"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A7DE53B" w14:textId="77777777" w:rsidR="008E4D57" w:rsidRPr="000749E2" w:rsidRDefault="008E4D57" w:rsidP="005076D8">
            <w:pPr>
              <w:pStyle w:val="TAL"/>
            </w:pPr>
            <w:r w:rsidRPr="000749E2">
              <w:t>11.1.1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AD0033E" w14:textId="77777777" w:rsidR="008E4D57" w:rsidRPr="000749E2" w:rsidRDefault="008E4D57" w:rsidP="005076D8">
            <w:pPr>
              <w:pStyle w:val="TAL"/>
            </w:pPr>
            <w:r w:rsidRPr="000749E2">
              <w:t>11.2.0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9193046" w14:textId="77777777" w:rsidR="008E4D57" w:rsidRPr="000749E2" w:rsidRDefault="008E4D57" w:rsidP="005076D8">
            <w:pPr>
              <w:pStyle w:val="TAL"/>
            </w:pPr>
            <w:r w:rsidRPr="000749E2">
              <w:t>R5-133554</w:t>
            </w:r>
          </w:p>
        </w:tc>
      </w:tr>
      <w:tr w:rsidR="008E4D57" w:rsidRPr="000749E2" w14:paraId="60647BD6"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6259A14" w14:textId="77777777" w:rsidR="008E4D57" w:rsidRPr="000749E2" w:rsidRDefault="008E4D57" w:rsidP="005076D8">
            <w:pPr>
              <w:pStyle w:val="TAL"/>
            </w:pPr>
            <w:r w:rsidRPr="000749E2">
              <w:t>RP#61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B94AE68" w14:textId="77777777" w:rsidR="008E4D57" w:rsidRPr="000749E2" w:rsidRDefault="008E4D57" w:rsidP="005076D8">
            <w:pPr>
              <w:pStyle w:val="TAL"/>
            </w:pPr>
            <w:r w:rsidRPr="000749E2">
              <w:t>RP-131101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1F3AE03" w14:textId="77777777" w:rsidR="008E4D57" w:rsidRPr="000749E2" w:rsidRDefault="008E4D57" w:rsidP="005076D8">
            <w:pPr>
              <w:pStyle w:val="TAL"/>
            </w:pPr>
            <w:r w:rsidRPr="000749E2">
              <w:t>0449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C6787F4" w14:textId="77777777" w:rsidR="008E4D57" w:rsidRPr="000749E2" w:rsidRDefault="008E4D57"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AD74D77" w14:textId="77777777" w:rsidR="008E4D57" w:rsidRPr="000749E2" w:rsidRDefault="008E4D57" w:rsidP="005076D8">
            <w:pPr>
              <w:pStyle w:val="TAL"/>
            </w:pPr>
            <w:r w:rsidRPr="000749E2">
              <w:t>Corrections to allow ISIM or USIM to be used in test cases using IMS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0C3C66B" w14:textId="77777777" w:rsidR="008E4D57" w:rsidRPr="000749E2" w:rsidRDefault="008E4D57"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19FB7D5" w14:textId="77777777" w:rsidR="008E4D57" w:rsidRPr="000749E2" w:rsidRDefault="008E4D57" w:rsidP="005076D8">
            <w:pPr>
              <w:pStyle w:val="TAL"/>
            </w:pPr>
            <w:r w:rsidRPr="000749E2">
              <w:t>11.1.1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75C52BA" w14:textId="77777777" w:rsidR="008E4D57" w:rsidRPr="000749E2" w:rsidRDefault="008E4D57" w:rsidP="005076D8">
            <w:pPr>
              <w:pStyle w:val="TAL"/>
            </w:pPr>
            <w:r w:rsidRPr="000749E2">
              <w:t>11.2.0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BDE7613" w14:textId="77777777" w:rsidR="008E4D57" w:rsidRPr="000749E2" w:rsidRDefault="008E4D57" w:rsidP="005076D8">
            <w:pPr>
              <w:pStyle w:val="TAL"/>
            </w:pPr>
            <w:r w:rsidRPr="000749E2">
              <w:t>R5-133582</w:t>
            </w:r>
          </w:p>
        </w:tc>
      </w:tr>
      <w:tr w:rsidR="008E4D57" w:rsidRPr="000749E2" w14:paraId="6521020D"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9EF9EC8" w14:textId="77777777" w:rsidR="008E4D57" w:rsidRPr="000749E2" w:rsidRDefault="008E4D57" w:rsidP="005076D8">
            <w:pPr>
              <w:pStyle w:val="TAL"/>
            </w:pPr>
            <w:r w:rsidRPr="000749E2">
              <w:t>RP#61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8AB108F" w14:textId="77777777" w:rsidR="008E4D57" w:rsidRPr="000749E2" w:rsidRDefault="008E4D57" w:rsidP="005076D8">
            <w:pPr>
              <w:pStyle w:val="TAL"/>
            </w:pPr>
            <w:r w:rsidRPr="000749E2">
              <w:t>RP-131101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5A716BD" w14:textId="77777777" w:rsidR="008E4D57" w:rsidRPr="000749E2" w:rsidRDefault="008E4D57" w:rsidP="005076D8">
            <w:pPr>
              <w:pStyle w:val="TAL"/>
            </w:pPr>
            <w:r w:rsidRPr="000749E2">
              <w:t>0450</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62033DD" w14:textId="77777777" w:rsidR="008E4D57" w:rsidRPr="000749E2" w:rsidRDefault="008E4D57"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C729202" w14:textId="77777777" w:rsidR="008E4D57" w:rsidRPr="000749E2" w:rsidRDefault="008E4D57" w:rsidP="005076D8">
            <w:pPr>
              <w:pStyle w:val="TAL"/>
            </w:pPr>
            <w:r w:rsidRPr="000749E2">
              <w:t>Correction of Feature Group Indicators in Table 4.6.1-23</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42581FB5" w14:textId="77777777" w:rsidR="008E4D57" w:rsidRPr="000749E2" w:rsidRDefault="008E4D57"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9C53972" w14:textId="77777777" w:rsidR="008E4D57" w:rsidRPr="000749E2" w:rsidRDefault="008E4D57" w:rsidP="005076D8">
            <w:pPr>
              <w:pStyle w:val="TAL"/>
            </w:pPr>
            <w:r w:rsidRPr="000749E2">
              <w:t>11.1.1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E39AA53" w14:textId="77777777" w:rsidR="008E4D57" w:rsidRPr="000749E2" w:rsidRDefault="008E4D57" w:rsidP="005076D8">
            <w:pPr>
              <w:pStyle w:val="TAL"/>
            </w:pPr>
            <w:r w:rsidRPr="000749E2">
              <w:t>11.2.0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547F8CF" w14:textId="77777777" w:rsidR="008E4D57" w:rsidRPr="000749E2" w:rsidRDefault="008E4D57" w:rsidP="005076D8">
            <w:pPr>
              <w:pStyle w:val="TAL"/>
            </w:pPr>
            <w:r w:rsidRPr="000749E2">
              <w:t>R5-133583</w:t>
            </w:r>
          </w:p>
        </w:tc>
      </w:tr>
      <w:tr w:rsidR="008E4D57" w:rsidRPr="000749E2" w14:paraId="3FCADC4A"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E589972" w14:textId="77777777" w:rsidR="008E4D57" w:rsidRPr="000749E2" w:rsidRDefault="008E4D57" w:rsidP="005076D8">
            <w:pPr>
              <w:pStyle w:val="TAL"/>
            </w:pPr>
            <w:r w:rsidRPr="000749E2">
              <w:t>RP#61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8037364" w14:textId="77777777" w:rsidR="008E4D57" w:rsidRPr="000749E2" w:rsidRDefault="008E4D57" w:rsidP="005076D8">
            <w:pPr>
              <w:pStyle w:val="TAL"/>
            </w:pPr>
            <w:r w:rsidRPr="000749E2">
              <w:t>RP-131101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76EC062" w14:textId="77777777" w:rsidR="008E4D57" w:rsidRPr="000749E2" w:rsidRDefault="008E4D57" w:rsidP="005076D8">
            <w:pPr>
              <w:pStyle w:val="TAL"/>
            </w:pPr>
            <w:r w:rsidRPr="000749E2">
              <w:t>0451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ED74F83" w14:textId="77777777" w:rsidR="008E4D57" w:rsidRPr="000749E2" w:rsidRDefault="008E4D57"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45121B3F" w14:textId="77777777" w:rsidR="008E4D57" w:rsidRPr="000749E2" w:rsidRDefault="008E4D57" w:rsidP="005076D8">
            <w:pPr>
              <w:pStyle w:val="TAL"/>
            </w:pPr>
            <w:r w:rsidRPr="000749E2">
              <w:t>Correction to ROUTING AREA UPDATE ACCEPT default message contents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2AC24BD" w14:textId="77777777" w:rsidR="008E4D57" w:rsidRPr="000749E2" w:rsidRDefault="008E4D57"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10A533C" w14:textId="77777777" w:rsidR="008E4D57" w:rsidRPr="000749E2" w:rsidRDefault="008E4D57" w:rsidP="005076D8">
            <w:pPr>
              <w:pStyle w:val="TAL"/>
            </w:pPr>
            <w:r w:rsidRPr="000749E2">
              <w:t>11.1.1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427DFD8" w14:textId="77777777" w:rsidR="008E4D57" w:rsidRPr="000749E2" w:rsidRDefault="008E4D57" w:rsidP="005076D8">
            <w:pPr>
              <w:pStyle w:val="TAL"/>
            </w:pPr>
            <w:r w:rsidRPr="000749E2">
              <w:t>11.2.0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8C31A0B" w14:textId="77777777" w:rsidR="008E4D57" w:rsidRPr="000749E2" w:rsidRDefault="008E4D57" w:rsidP="005076D8">
            <w:pPr>
              <w:pStyle w:val="TAL"/>
            </w:pPr>
            <w:r w:rsidRPr="000749E2">
              <w:t>R5-133584</w:t>
            </w:r>
          </w:p>
        </w:tc>
      </w:tr>
      <w:tr w:rsidR="008E4D57" w:rsidRPr="000749E2" w14:paraId="66A1180E"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471D79B" w14:textId="77777777" w:rsidR="008E4D57" w:rsidRPr="000749E2" w:rsidRDefault="008E4D57" w:rsidP="005076D8">
            <w:pPr>
              <w:pStyle w:val="TAL"/>
            </w:pPr>
            <w:r w:rsidRPr="000749E2">
              <w:t>RP#61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E6947B8" w14:textId="77777777" w:rsidR="008E4D57" w:rsidRPr="000749E2" w:rsidRDefault="008E4D57" w:rsidP="005076D8">
            <w:pPr>
              <w:pStyle w:val="TAL"/>
            </w:pPr>
            <w:r w:rsidRPr="000749E2">
              <w:t>RP-131115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7F16C0F" w14:textId="77777777" w:rsidR="008E4D57" w:rsidRPr="000749E2" w:rsidRDefault="008E4D57" w:rsidP="005076D8">
            <w:pPr>
              <w:pStyle w:val="TAL"/>
            </w:pPr>
            <w:r w:rsidRPr="000749E2">
              <w:t>0452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73CB4BFF" w14:textId="77777777" w:rsidR="008E4D57" w:rsidRPr="000749E2" w:rsidRDefault="008E4D57"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92F5997" w14:textId="77777777" w:rsidR="008E4D57" w:rsidRPr="000749E2" w:rsidRDefault="008E4D57" w:rsidP="005076D8">
            <w:pPr>
              <w:pStyle w:val="TAL"/>
            </w:pPr>
            <w:r w:rsidRPr="000749E2">
              <w:t>Addition of test frequencies of CA_3A-5A for CA signalling test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88CDBB0" w14:textId="77777777" w:rsidR="008E4D57" w:rsidRPr="000749E2" w:rsidRDefault="008E4D57"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ED49CA5" w14:textId="77777777" w:rsidR="008E4D57" w:rsidRPr="000749E2" w:rsidRDefault="008E4D57" w:rsidP="005076D8">
            <w:pPr>
              <w:pStyle w:val="TAL"/>
            </w:pPr>
            <w:r w:rsidRPr="000749E2">
              <w:t>11.1.1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D8A3823" w14:textId="77777777" w:rsidR="008E4D57" w:rsidRPr="000749E2" w:rsidRDefault="008E4D57" w:rsidP="005076D8">
            <w:pPr>
              <w:pStyle w:val="TAL"/>
            </w:pPr>
            <w:r w:rsidRPr="000749E2">
              <w:t>11.2.0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A987A86" w14:textId="77777777" w:rsidR="008E4D57" w:rsidRPr="000749E2" w:rsidRDefault="008E4D57" w:rsidP="005076D8">
            <w:pPr>
              <w:pStyle w:val="TAL"/>
            </w:pPr>
            <w:r w:rsidRPr="000749E2">
              <w:t>R5-133614</w:t>
            </w:r>
          </w:p>
        </w:tc>
      </w:tr>
      <w:tr w:rsidR="008E4D57" w:rsidRPr="000749E2" w14:paraId="36AD4112"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D24C5D3" w14:textId="77777777" w:rsidR="008E4D57" w:rsidRPr="000749E2" w:rsidRDefault="008E4D57" w:rsidP="005076D8">
            <w:pPr>
              <w:pStyle w:val="TAL"/>
            </w:pPr>
            <w:r w:rsidRPr="000749E2">
              <w:t>RP#61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6C60958" w14:textId="77777777" w:rsidR="008E4D57" w:rsidRPr="000749E2" w:rsidRDefault="008E4D57" w:rsidP="005076D8">
            <w:pPr>
              <w:pStyle w:val="TAL"/>
            </w:pPr>
            <w:r w:rsidRPr="000749E2">
              <w:t>RP-131115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66138B4" w14:textId="77777777" w:rsidR="008E4D57" w:rsidRPr="000749E2" w:rsidRDefault="008E4D57" w:rsidP="005076D8">
            <w:pPr>
              <w:pStyle w:val="TAL"/>
            </w:pPr>
            <w:r w:rsidRPr="000749E2">
              <w:t>0453</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AC93306" w14:textId="77777777" w:rsidR="008E4D57" w:rsidRPr="000749E2" w:rsidRDefault="008E4D57"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3B73AA8" w14:textId="77777777" w:rsidR="008E4D57" w:rsidRPr="000749E2" w:rsidRDefault="008E4D57" w:rsidP="005076D8">
            <w:pPr>
              <w:pStyle w:val="TAL"/>
            </w:pPr>
            <w:r w:rsidRPr="000749E2">
              <w:t>Extension of EUTRA CA test frequency configurations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75211D4" w14:textId="77777777" w:rsidR="008E4D57" w:rsidRPr="000749E2" w:rsidRDefault="008E4D57"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282C0D7" w14:textId="77777777" w:rsidR="008E4D57" w:rsidRPr="000749E2" w:rsidRDefault="008E4D57" w:rsidP="005076D8">
            <w:pPr>
              <w:pStyle w:val="TAL"/>
            </w:pPr>
            <w:r w:rsidRPr="000749E2">
              <w:t>11.1.1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D2CD53E" w14:textId="77777777" w:rsidR="008E4D57" w:rsidRPr="000749E2" w:rsidRDefault="008E4D57" w:rsidP="005076D8">
            <w:pPr>
              <w:pStyle w:val="TAL"/>
            </w:pPr>
            <w:r w:rsidRPr="000749E2">
              <w:t>11.2.0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BFD7CE6" w14:textId="77777777" w:rsidR="008E4D57" w:rsidRPr="000749E2" w:rsidRDefault="008E4D57" w:rsidP="005076D8">
            <w:pPr>
              <w:pStyle w:val="TAL"/>
            </w:pPr>
            <w:r w:rsidRPr="000749E2">
              <w:t>R5-133615</w:t>
            </w:r>
          </w:p>
        </w:tc>
      </w:tr>
      <w:tr w:rsidR="008E4D57" w:rsidRPr="000749E2" w14:paraId="1E8C0BF1"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FA62E40" w14:textId="77777777" w:rsidR="008E4D57" w:rsidRPr="000749E2" w:rsidRDefault="008E4D57" w:rsidP="005076D8">
            <w:pPr>
              <w:pStyle w:val="TAL"/>
            </w:pPr>
            <w:r w:rsidRPr="000749E2">
              <w:t>RP#61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5491782" w14:textId="77777777" w:rsidR="008E4D57" w:rsidRPr="000749E2" w:rsidRDefault="008E4D57" w:rsidP="005076D8">
            <w:pPr>
              <w:pStyle w:val="TAL"/>
            </w:pPr>
            <w:r w:rsidRPr="000749E2">
              <w:t>RP-131113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01789EE" w14:textId="77777777" w:rsidR="008E4D57" w:rsidRPr="000749E2" w:rsidRDefault="008E4D57" w:rsidP="005076D8">
            <w:pPr>
              <w:pStyle w:val="TAL"/>
            </w:pPr>
            <w:r w:rsidRPr="000749E2">
              <w:t>0454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2132FAD" w14:textId="77777777" w:rsidR="008E4D57" w:rsidRPr="000749E2" w:rsidRDefault="008E4D57"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518CCE1" w14:textId="77777777" w:rsidR="008E4D57" w:rsidRPr="000749E2" w:rsidRDefault="008E4D57" w:rsidP="005076D8">
            <w:pPr>
              <w:pStyle w:val="TAL"/>
            </w:pPr>
            <w:r w:rsidRPr="000749E2">
              <w:t>Update of Measurement information element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3787CBA" w14:textId="77777777" w:rsidR="008E4D57" w:rsidRPr="000749E2" w:rsidRDefault="008E4D57"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055ACC2" w14:textId="77777777" w:rsidR="008E4D57" w:rsidRPr="000749E2" w:rsidRDefault="008E4D57" w:rsidP="005076D8">
            <w:pPr>
              <w:pStyle w:val="TAL"/>
            </w:pPr>
            <w:r w:rsidRPr="000749E2">
              <w:t>11.1.1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1D1695D" w14:textId="77777777" w:rsidR="008E4D57" w:rsidRPr="000749E2" w:rsidRDefault="008E4D57" w:rsidP="005076D8">
            <w:pPr>
              <w:pStyle w:val="TAL"/>
            </w:pPr>
            <w:r w:rsidRPr="000749E2">
              <w:t>11.2.0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69C3FB49" w14:textId="77777777" w:rsidR="008E4D57" w:rsidRPr="000749E2" w:rsidRDefault="008E4D57" w:rsidP="005076D8">
            <w:pPr>
              <w:pStyle w:val="TAL"/>
            </w:pPr>
            <w:r w:rsidRPr="000749E2">
              <w:t>R5-133645</w:t>
            </w:r>
          </w:p>
        </w:tc>
      </w:tr>
      <w:tr w:rsidR="008E4D57" w:rsidRPr="000749E2" w14:paraId="477335E8"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DB2F004" w14:textId="77777777" w:rsidR="008E4D57" w:rsidRPr="000749E2" w:rsidRDefault="008E4D57" w:rsidP="005076D8">
            <w:pPr>
              <w:pStyle w:val="TAL"/>
            </w:pPr>
            <w:r w:rsidRPr="000749E2">
              <w:t>RP#61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4AED6FE" w14:textId="77777777" w:rsidR="008E4D57" w:rsidRPr="000749E2" w:rsidRDefault="008E4D57" w:rsidP="005076D8">
            <w:pPr>
              <w:pStyle w:val="TAL"/>
            </w:pPr>
            <w:r w:rsidRPr="000749E2">
              <w:t>RP-131117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27AACC2" w14:textId="77777777" w:rsidR="008E4D57" w:rsidRPr="000749E2" w:rsidRDefault="008E4D57" w:rsidP="005076D8">
            <w:pPr>
              <w:pStyle w:val="TAL"/>
            </w:pPr>
            <w:r w:rsidRPr="000749E2">
              <w:t>0455</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7426A30" w14:textId="77777777" w:rsidR="008E4D57" w:rsidRPr="000749E2" w:rsidRDefault="008E4D57"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9F099DD" w14:textId="77777777" w:rsidR="008E4D57" w:rsidRPr="000749E2" w:rsidRDefault="008E4D57" w:rsidP="005076D8">
            <w:pPr>
              <w:pStyle w:val="TAL"/>
            </w:pPr>
            <w:r w:rsidRPr="000749E2">
              <w:t xml:space="preserve">Introduction of new default messages for </w:t>
            </w:r>
            <w:proofErr w:type="spellStart"/>
            <w:r w:rsidRPr="000749E2">
              <w:t>eMBMS</w:t>
            </w:r>
            <w:proofErr w:type="spellEnd"/>
            <w:r w:rsidRPr="000749E2">
              <w:t xml:space="preserve"> service continuity testing</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E4B98BC" w14:textId="77777777" w:rsidR="008E4D57" w:rsidRPr="000749E2" w:rsidRDefault="008E4D57"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52F6241" w14:textId="77777777" w:rsidR="008E4D57" w:rsidRPr="000749E2" w:rsidRDefault="008E4D57" w:rsidP="005076D8">
            <w:pPr>
              <w:pStyle w:val="TAL"/>
            </w:pPr>
            <w:r w:rsidRPr="000749E2">
              <w:t>11.1.1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5D91820" w14:textId="77777777" w:rsidR="008E4D57" w:rsidRPr="000749E2" w:rsidRDefault="008E4D57" w:rsidP="005076D8">
            <w:pPr>
              <w:pStyle w:val="TAL"/>
            </w:pPr>
            <w:r w:rsidRPr="000749E2">
              <w:t>11.2.0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47F6C87" w14:textId="77777777" w:rsidR="008E4D57" w:rsidRPr="000749E2" w:rsidRDefault="008E4D57" w:rsidP="005076D8">
            <w:pPr>
              <w:pStyle w:val="TAL"/>
            </w:pPr>
            <w:r w:rsidRPr="000749E2">
              <w:t>R5-133661</w:t>
            </w:r>
          </w:p>
        </w:tc>
      </w:tr>
      <w:tr w:rsidR="008E4D57" w:rsidRPr="000749E2" w14:paraId="5D17163A"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9E7EE55" w14:textId="77777777" w:rsidR="008E4D57" w:rsidRPr="000749E2" w:rsidRDefault="008E4D57" w:rsidP="005076D8">
            <w:pPr>
              <w:pStyle w:val="TAL"/>
            </w:pPr>
            <w:r w:rsidRPr="000749E2">
              <w:t>RP#61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1AEFFAE" w14:textId="77777777" w:rsidR="008E4D57" w:rsidRPr="000749E2" w:rsidRDefault="008E4D57" w:rsidP="005076D8">
            <w:pPr>
              <w:pStyle w:val="TAL"/>
            </w:pPr>
            <w:r w:rsidRPr="000749E2">
              <w:t>RP-131117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1939704" w14:textId="77777777" w:rsidR="008E4D57" w:rsidRPr="000749E2" w:rsidRDefault="008E4D57" w:rsidP="005076D8">
            <w:pPr>
              <w:pStyle w:val="TAL"/>
            </w:pPr>
            <w:r w:rsidRPr="000749E2">
              <w:t>0456</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615685E" w14:textId="77777777" w:rsidR="008E4D57" w:rsidRPr="000749E2" w:rsidRDefault="008E4D57"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E51B7FD" w14:textId="77777777" w:rsidR="008E4D57" w:rsidRPr="000749E2" w:rsidRDefault="008E4D57" w:rsidP="005076D8">
            <w:pPr>
              <w:pStyle w:val="TAL"/>
            </w:pPr>
            <w:r w:rsidRPr="000749E2">
              <w:t xml:space="preserve">Introduction of system information combinations for </w:t>
            </w:r>
            <w:proofErr w:type="spellStart"/>
            <w:r w:rsidRPr="000749E2">
              <w:t>eMBMS</w:t>
            </w:r>
            <w:proofErr w:type="spellEnd"/>
            <w:r w:rsidRPr="000749E2">
              <w:t xml:space="preserve"> service continuity testing</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00C3695" w14:textId="77777777" w:rsidR="008E4D57" w:rsidRPr="000749E2" w:rsidRDefault="008E4D57"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F96CB85" w14:textId="77777777" w:rsidR="008E4D57" w:rsidRPr="000749E2" w:rsidRDefault="008E4D57" w:rsidP="005076D8">
            <w:pPr>
              <w:pStyle w:val="TAL"/>
            </w:pPr>
            <w:r w:rsidRPr="000749E2">
              <w:t>11.1.1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70A7B8A" w14:textId="77777777" w:rsidR="008E4D57" w:rsidRPr="000749E2" w:rsidRDefault="008E4D57" w:rsidP="005076D8">
            <w:pPr>
              <w:pStyle w:val="TAL"/>
            </w:pPr>
            <w:r w:rsidRPr="000749E2">
              <w:t>11.2.0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8324F40" w14:textId="77777777" w:rsidR="008E4D57" w:rsidRPr="000749E2" w:rsidRDefault="008E4D57" w:rsidP="005076D8">
            <w:pPr>
              <w:pStyle w:val="TAL"/>
            </w:pPr>
            <w:r w:rsidRPr="000749E2">
              <w:t>R5-133662</w:t>
            </w:r>
          </w:p>
        </w:tc>
      </w:tr>
      <w:tr w:rsidR="008E4D57" w:rsidRPr="000749E2" w14:paraId="0CEF9B23"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9BC8FF4" w14:textId="77777777" w:rsidR="008E4D57" w:rsidRPr="000749E2" w:rsidRDefault="008E4D57" w:rsidP="005076D8">
            <w:pPr>
              <w:pStyle w:val="TAL"/>
            </w:pPr>
            <w:r w:rsidRPr="000749E2">
              <w:t>RP#61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1EB5829" w14:textId="77777777" w:rsidR="008E4D57" w:rsidRPr="000749E2" w:rsidRDefault="008E4D57" w:rsidP="005076D8">
            <w:pPr>
              <w:pStyle w:val="TAL"/>
            </w:pPr>
            <w:r w:rsidRPr="000749E2">
              <w:t>RP-131118</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CA1F28A" w14:textId="77777777" w:rsidR="008E4D57" w:rsidRPr="000749E2" w:rsidRDefault="008E4D57" w:rsidP="005076D8">
            <w:pPr>
              <w:pStyle w:val="TAL"/>
            </w:pPr>
            <w:r w:rsidRPr="000749E2">
              <w:t>0457</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BE26336" w14:textId="77777777" w:rsidR="008E4D57" w:rsidRPr="000749E2" w:rsidRDefault="008E4D57"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704E89C" w14:textId="77777777" w:rsidR="008E4D57" w:rsidRPr="000749E2" w:rsidRDefault="008E4D57" w:rsidP="005076D8">
            <w:pPr>
              <w:pStyle w:val="TAL"/>
            </w:pPr>
            <w:r w:rsidRPr="000749E2">
              <w:t xml:space="preserve">Addition of specific message formats for </w:t>
            </w:r>
            <w:proofErr w:type="spellStart"/>
            <w:r w:rsidRPr="000749E2">
              <w:t>eDDA</w:t>
            </w:r>
            <w:proofErr w:type="spellEnd"/>
            <w:r w:rsidRPr="000749E2">
              <w:t xml:space="preserve"> test cases.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25C61EB" w14:textId="77777777" w:rsidR="008E4D57" w:rsidRPr="000749E2" w:rsidRDefault="008E4D57"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D254585" w14:textId="77777777" w:rsidR="008E4D57" w:rsidRPr="000749E2" w:rsidRDefault="008E4D57" w:rsidP="005076D8">
            <w:pPr>
              <w:pStyle w:val="TAL"/>
            </w:pPr>
            <w:r w:rsidRPr="000749E2">
              <w:t>11.1.1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9E8CE4B" w14:textId="77777777" w:rsidR="008E4D57" w:rsidRPr="000749E2" w:rsidRDefault="008E4D57" w:rsidP="005076D8">
            <w:pPr>
              <w:pStyle w:val="TAL"/>
            </w:pPr>
            <w:r w:rsidRPr="000749E2">
              <w:t>11.2.0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33ED7F5" w14:textId="77777777" w:rsidR="008E4D57" w:rsidRPr="000749E2" w:rsidRDefault="008E4D57" w:rsidP="005076D8">
            <w:pPr>
              <w:pStyle w:val="TAL"/>
            </w:pPr>
            <w:r w:rsidRPr="000749E2">
              <w:t>R5-133674</w:t>
            </w:r>
          </w:p>
        </w:tc>
      </w:tr>
      <w:tr w:rsidR="008E4D57" w:rsidRPr="000749E2" w14:paraId="7F817918"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F1F4BFB" w14:textId="77777777" w:rsidR="008E4D57" w:rsidRPr="000749E2" w:rsidRDefault="008E4D57" w:rsidP="005076D8">
            <w:pPr>
              <w:pStyle w:val="TAL"/>
            </w:pPr>
            <w:r w:rsidRPr="000749E2">
              <w:t>RP#61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EB2B3D9" w14:textId="77777777" w:rsidR="008E4D57" w:rsidRPr="000749E2" w:rsidRDefault="008E4D57" w:rsidP="005076D8">
            <w:pPr>
              <w:pStyle w:val="TAL"/>
            </w:pPr>
            <w:r w:rsidRPr="000749E2">
              <w:t>RP-131101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8AA799A" w14:textId="77777777" w:rsidR="008E4D57" w:rsidRPr="000749E2" w:rsidRDefault="008E4D57" w:rsidP="005076D8">
            <w:pPr>
              <w:pStyle w:val="TAL"/>
            </w:pPr>
            <w:r w:rsidRPr="000749E2">
              <w:t>0458</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7F07E6C1" w14:textId="77777777" w:rsidR="008E4D57" w:rsidRPr="000749E2" w:rsidRDefault="008E4D57"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D2C63D6" w14:textId="77777777" w:rsidR="008E4D57" w:rsidRPr="000749E2" w:rsidRDefault="008E4D57" w:rsidP="005076D8">
            <w:pPr>
              <w:pStyle w:val="TAL"/>
            </w:pPr>
            <w:r w:rsidRPr="000749E2">
              <w:t>Missing agreed change in 36.508</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AFEEDF8" w14:textId="77777777" w:rsidR="008E4D57" w:rsidRPr="000749E2" w:rsidRDefault="008E4D57"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0FC2C39" w14:textId="77777777" w:rsidR="008E4D57" w:rsidRPr="000749E2" w:rsidRDefault="008E4D57" w:rsidP="005076D8">
            <w:pPr>
              <w:pStyle w:val="TAL"/>
            </w:pPr>
            <w:r w:rsidRPr="000749E2">
              <w:t>11.1.1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539341D" w14:textId="77777777" w:rsidR="008E4D57" w:rsidRPr="000749E2" w:rsidRDefault="008E4D57" w:rsidP="005076D8">
            <w:pPr>
              <w:pStyle w:val="TAL"/>
            </w:pPr>
            <w:r w:rsidRPr="000749E2">
              <w:t>11.2.0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E911939" w14:textId="77777777" w:rsidR="008E4D57" w:rsidRPr="000749E2" w:rsidRDefault="008E4D57" w:rsidP="005076D8">
            <w:pPr>
              <w:pStyle w:val="TAL"/>
            </w:pPr>
            <w:r w:rsidRPr="000749E2">
              <w:t>R5-133704</w:t>
            </w:r>
          </w:p>
        </w:tc>
      </w:tr>
      <w:tr w:rsidR="008E4D57" w:rsidRPr="000749E2" w14:paraId="6656436C"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50F824F" w14:textId="77777777" w:rsidR="008E4D57" w:rsidRPr="000749E2" w:rsidRDefault="008E4D57" w:rsidP="005076D8">
            <w:pPr>
              <w:pStyle w:val="TAL"/>
            </w:pPr>
            <w:r w:rsidRPr="000749E2">
              <w:t>RP#61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F06DC73" w14:textId="77777777" w:rsidR="008E4D57" w:rsidRPr="000749E2" w:rsidRDefault="008E4D57" w:rsidP="005076D8">
            <w:pPr>
              <w:pStyle w:val="TAL"/>
            </w:pPr>
            <w:r w:rsidRPr="000749E2">
              <w:t>RP-131101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5441A1F" w14:textId="77777777" w:rsidR="008E4D57" w:rsidRPr="000749E2" w:rsidRDefault="008E4D57" w:rsidP="005076D8">
            <w:pPr>
              <w:pStyle w:val="TAL"/>
            </w:pPr>
            <w:r w:rsidRPr="000749E2">
              <w:t>0459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0AAD1C8" w14:textId="77777777" w:rsidR="008E4D57" w:rsidRPr="000749E2" w:rsidRDefault="008E4D57"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43EBA2C" w14:textId="77777777" w:rsidR="008E4D57" w:rsidRPr="000749E2" w:rsidRDefault="008E4D57" w:rsidP="005076D8">
            <w:pPr>
              <w:pStyle w:val="TAL"/>
            </w:pPr>
            <w:r w:rsidRPr="000749E2">
              <w:t>Clean up of 36.508</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57925FE" w14:textId="77777777" w:rsidR="008E4D57" w:rsidRPr="000749E2" w:rsidRDefault="008E4D57"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3B34C6D" w14:textId="77777777" w:rsidR="008E4D57" w:rsidRPr="000749E2" w:rsidRDefault="008E4D57" w:rsidP="005076D8">
            <w:pPr>
              <w:pStyle w:val="TAL"/>
            </w:pPr>
            <w:r w:rsidRPr="000749E2">
              <w:t>11.1.1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087D28F" w14:textId="77777777" w:rsidR="008E4D57" w:rsidRPr="000749E2" w:rsidRDefault="008E4D57" w:rsidP="005076D8">
            <w:pPr>
              <w:pStyle w:val="TAL"/>
            </w:pPr>
            <w:r w:rsidRPr="000749E2">
              <w:t>11.2.0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5A56D12" w14:textId="77777777" w:rsidR="008E4D57" w:rsidRPr="000749E2" w:rsidRDefault="008E4D57" w:rsidP="005076D8">
            <w:pPr>
              <w:pStyle w:val="TAL"/>
            </w:pPr>
            <w:r w:rsidRPr="000749E2">
              <w:t>R5-133714</w:t>
            </w:r>
          </w:p>
        </w:tc>
      </w:tr>
      <w:tr w:rsidR="0033038A" w:rsidRPr="000749E2" w14:paraId="2E7FA51D"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6658398" w14:textId="77777777" w:rsidR="0033038A" w:rsidRPr="000749E2" w:rsidRDefault="0033038A" w:rsidP="005076D8">
            <w:pPr>
              <w:pStyle w:val="TAL"/>
            </w:pPr>
            <w:r w:rsidRPr="000749E2">
              <w:t>RP#62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F760D46" w14:textId="77777777" w:rsidR="0033038A" w:rsidRPr="000749E2" w:rsidRDefault="0033038A" w:rsidP="005076D8">
            <w:pPr>
              <w:pStyle w:val="TAL"/>
            </w:pPr>
            <w:r w:rsidRPr="000749E2">
              <w:t>RP-131864</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EE812F6" w14:textId="77777777" w:rsidR="0033038A" w:rsidRPr="000749E2" w:rsidRDefault="0033038A" w:rsidP="005076D8">
            <w:pPr>
              <w:pStyle w:val="TAL"/>
            </w:pPr>
            <w:r w:rsidRPr="000749E2">
              <w:t>0461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82C7416" w14:textId="77777777" w:rsidR="0033038A" w:rsidRPr="000749E2" w:rsidRDefault="0033038A"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4C6E2843" w14:textId="77777777" w:rsidR="0033038A" w:rsidRPr="000749E2" w:rsidRDefault="0033038A" w:rsidP="005076D8">
            <w:pPr>
              <w:pStyle w:val="TAL"/>
            </w:pPr>
            <w:r w:rsidRPr="000749E2">
              <w:t xml:space="preserve">Correction of </w:t>
            </w:r>
            <w:proofErr w:type="spellStart"/>
            <w:r w:rsidRPr="000749E2">
              <w:t>MBSFNAreaConfiguration</w:t>
            </w:r>
            <w:proofErr w:type="spellEnd"/>
            <w:r w:rsidRPr="000749E2">
              <w:t xml:space="preserve"> and SIB combination 15</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90B7BFD" w14:textId="77777777" w:rsidR="0033038A" w:rsidRPr="000749E2" w:rsidRDefault="0033038A"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8A07719" w14:textId="77777777" w:rsidR="0033038A" w:rsidRPr="000749E2" w:rsidRDefault="0033038A" w:rsidP="005076D8">
            <w:pPr>
              <w:pStyle w:val="TAL"/>
            </w:pPr>
            <w:r w:rsidRPr="000749E2">
              <w:t>11.2.0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F05B9ED" w14:textId="77777777" w:rsidR="0033038A" w:rsidRPr="000749E2" w:rsidRDefault="0033038A" w:rsidP="005076D8">
            <w:pPr>
              <w:pStyle w:val="TAL"/>
            </w:pPr>
            <w:r w:rsidRPr="000749E2">
              <w:t>11.3.0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69BA6348" w14:textId="77777777" w:rsidR="0033038A" w:rsidRPr="000749E2" w:rsidRDefault="0033038A" w:rsidP="005076D8">
            <w:pPr>
              <w:pStyle w:val="TAL"/>
            </w:pPr>
            <w:r w:rsidRPr="000749E2">
              <w:t>R5-134152</w:t>
            </w:r>
          </w:p>
        </w:tc>
      </w:tr>
      <w:tr w:rsidR="0033038A" w:rsidRPr="000749E2" w14:paraId="0B9B9A13"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1EE08D9" w14:textId="77777777" w:rsidR="0033038A" w:rsidRPr="000749E2" w:rsidRDefault="0033038A" w:rsidP="005076D8">
            <w:pPr>
              <w:pStyle w:val="TAL"/>
            </w:pPr>
            <w:r w:rsidRPr="000749E2">
              <w:t>RP#62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3D65954" w14:textId="77777777" w:rsidR="0033038A" w:rsidRPr="000749E2" w:rsidRDefault="0033038A" w:rsidP="005076D8">
            <w:pPr>
              <w:pStyle w:val="TAL"/>
            </w:pPr>
            <w:r w:rsidRPr="000749E2">
              <w:t>RP-131874</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12DC5F4" w14:textId="77777777" w:rsidR="0033038A" w:rsidRPr="000749E2" w:rsidRDefault="0033038A" w:rsidP="005076D8">
            <w:pPr>
              <w:pStyle w:val="TAL"/>
            </w:pPr>
            <w:r w:rsidRPr="000749E2">
              <w:t>0465</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41004B2" w14:textId="77777777" w:rsidR="0033038A" w:rsidRPr="000749E2" w:rsidRDefault="0033038A"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590FF72" w14:textId="77777777" w:rsidR="0033038A" w:rsidRPr="000749E2" w:rsidRDefault="0033038A" w:rsidP="005076D8">
            <w:pPr>
              <w:pStyle w:val="TAL"/>
            </w:pPr>
            <w:r w:rsidRPr="000749E2">
              <w:t xml:space="preserve">Correction to </w:t>
            </w:r>
            <w:proofErr w:type="spellStart"/>
            <w:r w:rsidRPr="000749E2">
              <w:t>MeasConfig</w:t>
            </w:r>
            <w:proofErr w:type="spellEnd"/>
            <w:r w:rsidRPr="000749E2">
              <w:t>-DEFAULT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6A4B001" w14:textId="77777777" w:rsidR="0033038A" w:rsidRPr="000749E2" w:rsidRDefault="0033038A"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700C5F1" w14:textId="77777777" w:rsidR="0033038A" w:rsidRPr="000749E2" w:rsidRDefault="0033038A" w:rsidP="005076D8">
            <w:pPr>
              <w:pStyle w:val="TAL"/>
            </w:pPr>
            <w:r w:rsidRPr="000749E2">
              <w:t>11.2.0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3B69580" w14:textId="77777777" w:rsidR="0033038A" w:rsidRPr="000749E2" w:rsidRDefault="0033038A" w:rsidP="005076D8">
            <w:pPr>
              <w:pStyle w:val="TAL"/>
            </w:pPr>
            <w:r w:rsidRPr="000749E2">
              <w:t>11.3.0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E923F85" w14:textId="77777777" w:rsidR="0033038A" w:rsidRPr="000749E2" w:rsidRDefault="0033038A" w:rsidP="005076D8">
            <w:pPr>
              <w:pStyle w:val="TAL"/>
            </w:pPr>
            <w:r w:rsidRPr="000749E2">
              <w:t>R5-134459</w:t>
            </w:r>
          </w:p>
        </w:tc>
      </w:tr>
      <w:tr w:rsidR="0033038A" w:rsidRPr="000749E2" w14:paraId="6A4E5607"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B728CB0" w14:textId="77777777" w:rsidR="0033038A" w:rsidRPr="000749E2" w:rsidRDefault="0033038A" w:rsidP="005076D8">
            <w:pPr>
              <w:pStyle w:val="TAL"/>
            </w:pPr>
            <w:r w:rsidRPr="000749E2">
              <w:t>RP#62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48C2836" w14:textId="77777777" w:rsidR="0033038A" w:rsidRPr="000749E2" w:rsidRDefault="0033038A" w:rsidP="005076D8">
            <w:pPr>
              <w:pStyle w:val="TAL"/>
            </w:pPr>
            <w:r w:rsidRPr="000749E2">
              <w:t>RP-131876</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FEF653A" w14:textId="77777777" w:rsidR="0033038A" w:rsidRPr="000749E2" w:rsidRDefault="0033038A" w:rsidP="005076D8">
            <w:pPr>
              <w:pStyle w:val="TAL"/>
            </w:pPr>
            <w:r w:rsidRPr="000749E2">
              <w:t>0466</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E0B3219" w14:textId="77777777" w:rsidR="0033038A" w:rsidRPr="000749E2" w:rsidRDefault="0033038A"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E8D9C42" w14:textId="77777777" w:rsidR="0033038A" w:rsidRPr="000749E2" w:rsidRDefault="0033038A" w:rsidP="005076D8">
            <w:pPr>
              <w:pStyle w:val="TAL"/>
            </w:pPr>
            <w:r w:rsidRPr="000749E2">
              <w:t>General clarification to CA test frequency tables for signalling</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9B06C23" w14:textId="77777777" w:rsidR="0033038A" w:rsidRPr="000749E2" w:rsidRDefault="0033038A"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0316498" w14:textId="77777777" w:rsidR="0033038A" w:rsidRPr="000749E2" w:rsidRDefault="0033038A" w:rsidP="005076D8">
            <w:pPr>
              <w:pStyle w:val="TAL"/>
            </w:pPr>
            <w:r w:rsidRPr="000749E2">
              <w:t>11.2.0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1ECC1A9" w14:textId="77777777" w:rsidR="0033038A" w:rsidRPr="000749E2" w:rsidRDefault="0033038A" w:rsidP="005076D8">
            <w:pPr>
              <w:pStyle w:val="TAL"/>
            </w:pPr>
            <w:r w:rsidRPr="000749E2">
              <w:t>11.3.0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2CE2AD6" w14:textId="77777777" w:rsidR="0033038A" w:rsidRPr="000749E2" w:rsidRDefault="0033038A" w:rsidP="005076D8">
            <w:pPr>
              <w:pStyle w:val="TAL"/>
            </w:pPr>
            <w:r w:rsidRPr="000749E2">
              <w:t>R5-134642</w:t>
            </w:r>
          </w:p>
        </w:tc>
      </w:tr>
      <w:tr w:rsidR="0033038A" w:rsidRPr="000749E2" w14:paraId="2F9D769E"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A474619" w14:textId="77777777" w:rsidR="0033038A" w:rsidRPr="000749E2" w:rsidRDefault="0033038A" w:rsidP="005076D8">
            <w:pPr>
              <w:pStyle w:val="TAL"/>
            </w:pPr>
            <w:r w:rsidRPr="000749E2">
              <w:t>RP#62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B591B13" w14:textId="77777777" w:rsidR="0033038A" w:rsidRPr="000749E2" w:rsidRDefault="0033038A" w:rsidP="005076D8">
            <w:pPr>
              <w:pStyle w:val="TAL"/>
            </w:pPr>
            <w:r w:rsidRPr="000749E2">
              <w:t>RP-131861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4709A9F" w14:textId="77777777" w:rsidR="0033038A" w:rsidRPr="000749E2" w:rsidRDefault="0033038A" w:rsidP="005076D8">
            <w:pPr>
              <w:pStyle w:val="TAL"/>
            </w:pPr>
            <w:r w:rsidRPr="000749E2">
              <w:t>0467</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EE87CD6" w14:textId="77777777" w:rsidR="0033038A" w:rsidRPr="000749E2" w:rsidRDefault="0033038A"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809E4A1" w14:textId="77777777" w:rsidR="0033038A" w:rsidRPr="000749E2" w:rsidRDefault="0033038A" w:rsidP="005076D8">
            <w:pPr>
              <w:pStyle w:val="TAL"/>
            </w:pPr>
            <w:r w:rsidRPr="000749E2">
              <w:t xml:space="preserve">Update to </w:t>
            </w:r>
            <w:proofErr w:type="spellStart"/>
            <w:r w:rsidRPr="000749E2">
              <w:t>MeasConfig</w:t>
            </w:r>
            <w:proofErr w:type="spellEnd"/>
            <w:r w:rsidRPr="000749E2">
              <w:t>-DEFAULT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E94A184" w14:textId="77777777" w:rsidR="0033038A" w:rsidRPr="000749E2" w:rsidRDefault="0033038A"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7054B87" w14:textId="77777777" w:rsidR="0033038A" w:rsidRPr="000749E2" w:rsidRDefault="0033038A" w:rsidP="005076D8">
            <w:pPr>
              <w:pStyle w:val="TAL"/>
            </w:pPr>
            <w:r w:rsidRPr="000749E2">
              <w:t>11.2.0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12F3637" w14:textId="77777777" w:rsidR="0033038A" w:rsidRPr="000749E2" w:rsidRDefault="0033038A" w:rsidP="005076D8">
            <w:pPr>
              <w:pStyle w:val="TAL"/>
            </w:pPr>
            <w:r w:rsidRPr="000749E2">
              <w:t>11.3.0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B3F89FC" w14:textId="77777777" w:rsidR="0033038A" w:rsidRPr="000749E2" w:rsidRDefault="0033038A" w:rsidP="005076D8">
            <w:pPr>
              <w:pStyle w:val="TAL"/>
            </w:pPr>
            <w:r w:rsidRPr="000749E2">
              <w:t>R5-134645</w:t>
            </w:r>
          </w:p>
        </w:tc>
      </w:tr>
      <w:tr w:rsidR="0033038A" w:rsidRPr="000749E2" w14:paraId="18F080C0"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6DC5EB8" w14:textId="77777777" w:rsidR="0033038A" w:rsidRPr="000749E2" w:rsidRDefault="0033038A" w:rsidP="005076D8">
            <w:pPr>
              <w:pStyle w:val="TAL"/>
            </w:pPr>
            <w:r w:rsidRPr="000749E2">
              <w:t>RP#62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F2A9216" w14:textId="77777777" w:rsidR="0033038A" w:rsidRPr="000749E2" w:rsidRDefault="0033038A" w:rsidP="005076D8">
            <w:pPr>
              <w:pStyle w:val="TAL"/>
            </w:pPr>
            <w:r w:rsidRPr="000749E2">
              <w:t>RP-131861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F331647" w14:textId="77777777" w:rsidR="0033038A" w:rsidRPr="000749E2" w:rsidRDefault="0033038A" w:rsidP="005076D8">
            <w:pPr>
              <w:pStyle w:val="TAL"/>
            </w:pPr>
            <w:r w:rsidRPr="000749E2">
              <w:t>0469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5EA9C27" w14:textId="77777777" w:rsidR="0033038A" w:rsidRPr="000749E2" w:rsidRDefault="0033038A"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4754F78" w14:textId="77777777" w:rsidR="0033038A" w:rsidRPr="000749E2" w:rsidRDefault="0033038A" w:rsidP="005076D8">
            <w:pPr>
              <w:pStyle w:val="TAL"/>
            </w:pPr>
            <w:r w:rsidRPr="000749E2">
              <w:t>Editorial correction to generic MO CSFB procedures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3769D7E" w14:textId="77777777" w:rsidR="0033038A" w:rsidRPr="000749E2" w:rsidRDefault="0033038A"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88497A7" w14:textId="77777777" w:rsidR="0033038A" w:rsidRPr="000749E2" w:rsidRDefault="0033038A" w:rsidP="005076D8">
            <w:pPr>
              <w:pStyle w:val="TAL"/>
            </w:pPr>
            <w:r w:rsidRPr="000749E2">
              <w:t>11.2.0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1BADA4E" w14:textId="77777777" w:rsidR="0033038A" w:rsidRPr="000749E2" w:rsidRDefault="0033038A" w:rsidP="005076D8">
            <w:pPr>
              <w:pStyle w:val="TAL"/>
            </w:pPr>
            <w:r w:rsidRPr="000749E2">
              <w:t>11.3.0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855A6E5" w14:textId="77777777" w:rsidR="0033038A" w:rsidRPr="000749E2" w:rsidRDefault="0033038A" w:rsidP="005076D8">
            <w:pPr>
              <w:pStyle w:val="TAL"/>
            </w:pPr>
            <w:r w:rsidRPr="000749E2">
              <w:t>R5-134726</w:t>
            </w:r>
          </w:p>
        </w:tc>
      </w:tr>
      <w:tr w:rsidR="0033038A" w:rsidRPr="000749E2" w14:paraId="349056C0"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D880C42" w14:textId="77777777" w:rsidR="0033038A" w:rsidRPr="000749E2" w:rsidRDefault="0033038A" w:rsidP="005076D8">
            <w:pPr>
              <w:pStyle w:val="TAL"/>
            </w:pPr>
            <w:r w:rsidRPr="000749E2">
              <w:t>RP#62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74B16E5" w14:textId="77777777" w:rsidR="0033038A" w:rsidRPr="000749E2" w:rsidRDefault="0033038A" w:rsidP="005076D8">
            <w:pPr>
              <w:pStyle w:val="TAL"/>
            </w:pPr>
            <w:r w:rsidRPr="000749E2">
              <w:t>RP-131864</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6BA1DA5" w14:textId="77777777" w:rsidR="0033038A" w:rsidRPr="000749E2" w:rsidRDefault="0033038A" w:rsidP="005076D8">
            <w:pPr>
              <w:pStyle w:val="TAL"/>
            </w:pPr>
            <w:r w:rsidRPr="000749E2">
              <w:t>0470</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D0FFD3C" w14:textId="77777777" w:rsidR="0033038A" w:rsidRPr="000749E2" w:rsidRDefault="0033038A"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972CCC5" w14:textId="77777777" w:rsidR="0033038A" w:rsidRPr="000749E2" w:rsidRDefault="0033038A" w:rsidP="005076D8">
            <w:pPr>
              <w:pStyle w:val="TAL"/>
            </w:pPr>
            <w:r w:rsidRPr="000749E2">
              <w:t xml:space="preserve">Corrections to default message contents of </w:t>
            </w:r>
            <w:proofErr w:type="spellStart"/>
            <w:r w:rsidRPr="000749E2">
              <w:t>MBMSCountingRequest</w:t>
            </w:r>
            <w:proofErr w:type="spellEnd"/>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4426A9F0" w14:textId="77777777" w:rsidR="0033038A" w:rsidRPr="000749E2" w:rsidRDefault="0033038A"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A522625" w14:textId="77777777" w:rsidR="0033038A" w:rsidRPr="000749E2" w:rsidRDefault="0033038A" w:rsidP="005076D8">
            <w:pPr>
              <w:pStyle w:val="TAL"/>
            </w:pPr>
            <w:r w:rsidRPr="000749E2">
              <w:t>11.2.0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C8E17A1" w14:textId="77777777" w:rsidR="0033038A" w:rsidRPr="000749E2" w:rsidRDefault="0033038A" w:rsidP="005076D8">
            <w:pPr>
              <w:pStyle w:val="TAL"/>
            </w:pPr>
            <w:r w:rsidRPr="000749E2">
              <w:t>11.3.0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22D728C" w14:textId="77777777" w:rsidR="0033038A" w:rsidRPr="000749E2" w:rsidRDefault="0033038A" w:rsidP="005076D8">
            <w:pPr>
              <w:pStyle w:val="TAL"/>
            </w:pPr>
            <w:r w:rsidRPr="000749E2">
              <w:t>R5-134727</w:t>
            </w:r>
          </w:p>
        </w:tc>
      </w:tr>
      <w:tr w:rsidR="0033038A" w:rsidRPr="000749E2" w14:paraId="2DFB863A"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05CE130" w14:textId="77777777" w:rsidR="0033038A" w:rsidRPr="000749E2" w:rsidRDefault="0033038A" w:rsidP="005076D8">
            <w:pPr>
              <w:pStyle w:val="TAL"/>
            </w:pPr>
            <w:r w:rsidRPr="000749E2">
              <w:lastRenderedPageBreak/>
              <w:t>RP#62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637B552" w14:textId="77777777" w:rsidR="0033038A" w:rsidRPr="000749E2" w:rsidRDefault="0033038A" w:rsidP="005076D8">
            <w:pPr>
              <w:pStyle w:val="TAL"/>
            </w:pPr>
            <w:r w:rsidRPr="000749E2">
              <w:t>RP-131876</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233DE2F" w14:textId="77777777" w:rsidR="0033038A" w:rsidRPr="000749E2" w:rsidRDefault="0033038A" w:rsidP="005076D8">
            <w:pPr>
              <w:pStyle w:val="TAL"/>
            </w:pPr>
            <w:r w:rsidRPr="000749E2">
              <w:t>0471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ADF9148" w14:textId="77777777" w:rsidR="0033038A" w:rsidRPr="000749E2" w:rsidRDefault="0033038A"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4DD559B0" w14:textId="77777777" w:rsidR="0033038A" w:rsidRPr="000749E2" w:rsidRDefault="0033038A" w:rsidP="005076D8">
            <w:pPr>
              <w:pStyle w:val="TAL"/>
            </w:pPr>
            <w:r w:rsidRPr="000749E2">
              <w:t>Extension of default settings for the Elementary Files on Test UICC</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CDE894F" w14:textId="77777777" w:rsidR="0033038A" w:rsidRPr="000749E2" w:rsidRDefault="0033038A"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0466368" w14:textId="77777777" w:rsidR="0033038A" w:rsidRPr="000749E2" w:rsidRDefault="0033038A" w:rsidP="005076D8">
            <w:pPr>
              <w:pStyle w:val="TAL"/>
            </w:pPr>
            <w:r w:rsidRPr="000749E2">
              <w:t>11.2.0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760601A" w14:textId="77777777" w:rsidR="0033038A" w:rsidRPr="000749E2" w:rsidRDefault="0033038A" w:rsidP="005076D8">
            <w:pPr>
              <w:pStyle w:val="TAL"/>
            </w:pPr>
            <w:r w:rsidRPr="000749E2">
              <w:t>11.3.0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7539EB0" w14:textId="77777777" w:rsidR="0033038A" w:rsidRPr="000749E2" w:rsidRDefault="0033038A" w:rsidP="005076D8">
            <w:pPr>
              <w:pStyle w:val="TAL"/>
            </w:pPr>
            <w:r w:rsidRPr="000749E2">
              <w:t>R5-134730</w:t>
            </w:r>
          </w:p>
        </w:tc>
      </w:tr>
      <w:tr w:rsidR="0033038A" w:rsidRPr="000749E2" w14:paraId="0A10AF2E"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5593311" w14:textId="77777777" w:rsidR="0033038A" w:rsidRPr="000749E2" w:rsidRDefault="0033038A" w:rsidP="005076D8">
            <w:pPr>
              <w:pStyle w:val="TAL"/>
            </w:pPr>
            <w:r w:rsidRPr="000749E2">
              <w:t>RP#62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A08DE67" w14:textId="77777777" w:rsidR="0033038A" w:rsidRPr="000749E2" w:rsidRDefault="0033038A" w:rsidP="005076D8">
            <w:pPr>
              <w:pStyle w:val="TAL"/>
            </w:pPr>
            <w:r w:rsidRPr="000749E2">
              <w:t>RP-131877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148FD57" w14:textId="77777777" w:rsidR="0033038A" w:rsidRPr="000749E2" w:rsidRDefault="0033038A" w:rsidP="005076D8">
            <w:pPr>
              <w:pStyle w:val="TAL"/>
            </w:pPr>
            <w:r w:rsidRPr="000749E2">
              <w:t>0472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82BF057" w14:textId="77777777" w:rsidR="0033038A" w:rsidRPr="000749E2" w:rsidRDefault="0033038A"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8AFE549" w14:textId="77777777" w:rsidR="0033038A" w:rsidRPr="000749E2" w:rsidRDefault="0033038A" w:rsidP="005076D8">
            <w:pPr>
              <w:pStyle w:val="TAL"/>
            </w:pPr>
            <w:r w:rsidRPr="000749E2">
              <w:t>Addition of CA band combinations CA_2A_29A, CA_4A_29A and CA_5A_17A</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EFC1DC0" w14:textId="77777777" w:rsidR="0033038A" w:rsidRPr="000749E2" w:rsidRDefault="0033038A"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90E2EBB" w14:textId="77777777" w:rsidR="0033038A" w:rsidRPr="000749E2" w:rsidRDefault="0033038A" w:rsidP="005076D8">
            <w:pPr>
              <w:pStyle w:val="TAL"/>
            </w:pPr>
            <w:r w:rsidRPr="000749E2">
              <w:t>11.2.0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023AFEC" w14:textId="77777777" w:rsidR="0033038A" w:rsidRPr="000749E2" w:rsidRDefault="0033038A" w:rsidP="005076D8">
            <w:pPr>
              <w:pStyle w:val="TAL"/>
            </w:pPr>
            <w:r w:rsidRPr="000749E2">
              <w:t>11.3.0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420D177" w14:textId="77777777" w:rsidR="0033038A" w:rsidRPr="000749E2" w:rsidRDefault="0033038A" w:rsidP="005076D8">
            <w:pPr>
              <w:pStyle w:val="TAL"/>
            </w:pPr>
            <w:r w:rsidRPr="000749E2">
              <w:t>R5-134786</w:t>
            </w:r>
          </w:p>
        </w:tc>
      </w:tr>
      <w:tr w:rsidR="0033038A" w:rsidRPr="000749E2" w14:paraId="5673CC9A"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D1D2F3C" w14:textId="77777777" w:rsidR="0033038A" w:rsidRPr="000749E2" w:rsidRDefault="0033038A" w:rsidP="005076D8">
            <w:pPr>
              <w:pStyle w:val="TAL"/>
            </w:pPr>
            <w:r w:rsidRPr="000749E2">
              <w:t>RP#62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3A9DB21" w14:textId="77777777" w:rsidR="0033038A" w:rsidRPr="000749E2" w:rsidRDefault="0033038A" w:rsidP="005076D8">
            <w:pPr>
              <w:pStyle w:val="TAL"/>
            </w:pPr>
            <w:r w:rsidRPr="000749E2">
              <w:t>RP-131873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6483BA8" w14:textId="77777777" w:rsidR="0033038A" w:rsidRPr="000749E2" w:rsidRDefault="0033038A" w:rsidP="005076D8">
            <w:pPr>
              <w:pStyle w:val="TAL"/>
            </w:pPr>
            <w:r w:rsidRPr="000749E2">
              <w:t>0475</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C257E7C" w14:textId="77777777" w:rsidR="0033038A" w:rsidRPr="000749E2" w:rsidRDefault="0033038A"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5724ED0" w14:textId="77777777" w:rsidR="0033038A" w:rsidRPr="000749E2" w:rsidRDefault="0033038A" w:rsidP="005076D8">
            <w:pPr>
              <w:pStyle w:val="TAL"/>
            </w:pPr>
            <w:r w:rsidRPr="000749E2">
              <w:t>Addition of connection diagrams for CA CSI tests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D464D64" w14:textId="77777777" w:rsidR="0033038A" w:rsidRPr="000749E2" w:rsidRDefault="0033038A"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D13C845" w14:textId="77777777" w:rsidR="0033038A" w:rsidRPr="000749E2" w:rsidRDefault="0033038A" w:rsidP="005076D8">
            <w:pPr>
              <w:pStyle w:val="TAL"/>
            </w:pPr>
            <w:r w:rsidRPr="000749E2">
              <w:t>11.2.0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AF70230" w14:textId="77777777" w:rsidR="0033038A" w:rsidRPr="000749E2" w:rsidRDefault="0033038A" w:rsidP="005076D8">
            <w:pPr>
              <w:pStyle w:val="TAL"/>
            </w:pPr>
            <w:r w:rsidRPr="000749E2">
              <w:t>11.3.0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11BE6D7" w14:textId="77777777" w:rsidR="0033038A" w:rsidRPr="000749E2" w:rsidRDefault="0033038A" w:rsidP="005076D8">
            <w:pPr>
              <w:pStyle w:val="TAL"/>
            </w:pPr>
            <w:r w:rsidRPr="000749E2">
              <w:t>R5-134803</w:t>
            </w:r>
          </w:p>
        </w:tc>
      </w:tr>
      <w:tr w:rsidR="0033038A" w:rsidRPr="000749E2" w14:paraId="6FF99F3A"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37D0B95" w14:textId="77777777" w:rsidR="0033038A" w:rsidRPr="000749E2" w:rsidRDefault="0033038A" w:rsidP="005076D8">
            <w:pPr>
              <w:pStyle w:val="TAL"/>
            </w:pPr>
            <w:r w:rsidRPr="000749E2">
              <w:t>RP#62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F323296" w14:textId="77777777" w:rsidR="0033038A" w:rsidRPr="000749E2" w:rsidRDefault="0033038A" w:rsidP="005076D8">
            <w:pPr>
              <w:pStyle w:val="TAL"/>
            </w:pPr>
            <w:r w:rsidRPr="000749E2">
              <w:t>RP-131873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3CB8E11" w14:textId="77777777" w:rsidR="0033038A" w:rsidRPr="000749E2" w:rsidRDefault="0033038A" w:rsidP="005076D8">
            <w:pPr>
              <w:pStyle w:val="TAL"/>
            </w:pPr>
            <w:r w:rsidRPr="000749E2">
              <w:t>0477</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315F964" w14:textId="77777777" w:rsidR="0033038A" w:rsidRPr="000749E2" w:rsidRDefault="0033038A"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D0D5BA8" w14:textId="77777777" w:rsidR="0033038A" w:rsidRPr="000749E2" w:rsidRDefault="0033038A" w:rsidP="005076D8">
            <w:pPr>
              <w:pStyle w:val="TAL"/>
            </w:pPr>
            <w:r w:rsidRPr="000749E2">
              <w:t xml:space="preserve">Correction to </w:t>
            </w:r>
            <w:proofErr w:type="spellStart"/>
            <w:r w:rsidRPr="000749E2">
              <w:t>PhysicalConfigDedicated</w:t>
            </w:r>
            <w:proofErr w:type="spellEnd"/>
            <w:r w:rsidRPr="000749E2">
              <w:t xml:space="preserve">-DEFAULT for </w:t>
            </w:r>
            <w:proofErr w:type="spellStart"/>
            <w:r w:rsidRPr="000749E2">
              <w:t>SCell_AddMod</w:t>
            </w:r>
            <w:proofErr w:type="spellEnd"/>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481E5D7" w14:textId="77777777" w:rsidR="0033038A" w:rsidRPr="000749E2" w:rsidRDefault="0033038A"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65B5096" w14:textId="77777777" w:rsidR="0033038A" w:rsidRPr="000749E2" w:rsidRDefault="0033038A" w:rsidP="005076D8">
            <w:pPr>
              <w:pStyle w:val="TAL"/>
            </w:pPr>
            <w:r w:rsidRPr="000749E2">
              <w:t>11.2.0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82F380C" w14:textId="77777777" w:rsidR="0033038A" w:rsidRPr="000749E2" w:rsidRDefault="0033038A" w:rsidP="005076D8">
            <w:pPr>
              <w:pStyle w:val="TAL"/>
            </w:pPr>
            <w:r w:rsidRPr="000749E2">
              <w:t>11.3.0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6860EFB" w14:textId="77777777" w:rsidR="0033038A" w:rsidRPr="000749E2" w:rsidRDefault="0033038A" w:rsidP="005076D8">
            <w:pPr>
              <w:pStyle w:val="TAL"/>
            </w:pPr>
            <w:r w:rsidRPr="000749E2">
              <w:t>R5-134903</w:t>
            </w:r>
          </w:p>
        </w:tc>
      </w:tr>
      <w:tr w:rsidR="0033038A" w:rsidRPr="000749E2" w14:paraId="4B3764A0"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65E716D" w14:textId="77777777" w:rsidR="0033038A" w:rsidRPr="000749E2" w:rsidRDefault="0033038A" w:rsidP="005076D8">
            <w:pPr>
              <w:pStyle w:val="TAL"/>
            </w:pPr>
            <w:r w:rsidRPr="000749E2">
              <w:t>RP#62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0323818" w14:textId="77777777" w:rsidR="0033038A" w:rsidRPr="000749E2" w:rsidRDefault="0033038A" w:rsidP="005076D8">
            <w:pPr>
              <w:pStyle w:val="TAL"/>
            </w:pPr>
            <w:r w:rsidRPr="000749E2">
              <w:t>RP-131873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19EADDD" w14:textId="77777777" w:rsidR="0033038A" w:rsidRPr="000749E2" w:rsidRDefault="0033038A" w:rsidP="005076D8">
            <w:pPr>
              <w:pStyle w:val="TAL"/>
            </w:pPr>
            <w:r w:rsidRPr="000749E2">
              <w:t>0478</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F80B327" w14:textId="77777777" w:rsidR="0033038A" w:rsidRPr="000749E2" w:rsidRDefault="0033038A"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765CC69" w14:textId="77777777" w:rsidR="0033038A" w:rsidRPr="000749E2" w:rsidRDefault="0033038A" w:rsidP="005076D8">
            <w:pPr>
              <w:pStyle w:val="TAL"/>
            </w:pPr>
            <w:r w:rsidRPr="000749E2">
              <w:t xml:space="preserve">Clarification of multi antenna ports for all </w:t>
            </w:r>
            <w:proofErr w:type="spellStart"/>
            <w:r w:rsidRPr="000749E2">
              <w:t>neighboring</w:t>
            </w:r>
            <w:proofErr w:type="spellEnd"/>
            <w:r w:rsidRPr="000749E2">
              <w:t xml:space="preserve"> cells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475FD1E7" w14:textId="77777777" w:rsidR="0033038A" w:rsidRPr="000749E2" w:rsidRDefault="0033038A"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2046B20" w14:textId="77777777" w:rsidR="0033038A" w:rsidRPr="000749E2" w:rsidRDefault="0033038A" w:rsidP="005076D8">
            <w:pPr>
              <w:pStyle w:val="TAL"/>
            </w:pPr>
            <w:r w:rsidRPr="000749E2">
              <w:t>11.2.0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E8E8D28" w14:textId="77777777" w:rsidR="0033038A" w:rsidRPr="000749E2" w:rsidRDefault="0033038A" w:rsidP="005076D8">
            <w:pPr>
              <w:pStyle w:val="TAL"/>
            </w:pPr>
            <w:r w:rsidRPr="000749E2">
              <w:t>11.3.0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DCA0BE6" w14:textId="77777777" w:rsidR="0033038A" w:rsidRPr="000749E2" w:rsidRDefault="0033038A" w:rsidP="005076D8">
            <w:pPr>
              <w:pStyle w:val="TAL"/>
            </w:pPr>
            <w:r w:rsidRPr="000749E2">
              <w:t>R5-134904</w:t>
            </w:r>
          </w:p>
        </w:tc>
      </w:tr>
      <w:tr w:rsidR="0033038A" w:rsidRPr="000749E2" w14:paraId="5A9E00B4"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71C2186" w14:textId="77777777" w:rsidR="0033038A" w:rsidRPr="000749E2" w:rsidRDefault="0033038A" w:rsidP="005076D8">
            <w:pPr>
              <w:pStyle w:val="TAL"/>
            </w:pPr>
            <w:r w:rsidRPr="000749E2">
              <w:t>RP#62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D3ECB85" w14:textId="77777777" w:rsidR="0033038A" w:rsidRPr="000749E2" w:rsidRDefault="0033038A" w:rsidP="005076D8">
            <w:pPr>
              <w:pStyle w:val="TAL"/>
            </w:pPr>
            <w:r w:rsidRPr="000749E2">
              <w:t>RP-131877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D12B635" w14:textId="77777777" w:rsidR="0033038A" w:rsidRPr="000749E2" w:rsidRDefault="0033038A" w:rsidP="005076D8">
            <w:pPr>
              <w:pStyle w:val="TAL"/>
            </w:pPr>
            <w:r w:rsidRPr="000749E2">
              <w:t>0480</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1E50A11" w14:textId="77777777" w:rsidR="0033038A" w:rsidRPr="000749E2" w:rsidRDefault="0033038A"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4ABFD690" w14:textId="77777777" w:rsidR="0033038A" w:rsidRPr="000749E2" w:rsidRDefault="0033038A" w:rsidP="005076D8">
            <w:pPr>
              <w:pStyle w:val="TAL"/>
            </w:pPr>
            <w:r w:rsidRPr="000749E2">
              <w:t>Addition of B29 test frequencies to 36.508</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C97287C" w14:textId="77777777" w:rsidR="0033038A" w:rsidRPr="000749E2" w:rsidRDefault="0033038A"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DF8E32F" w14:textId="77777777" w:rsidR="0033038A" w:rsidRPr="000749E2" w:rsidRDefault="0033038A" w:rsidP="005076D8">
            <w:pPr>
              <w:pStyle w:val="TAL"/>
            </w:pPr>
            <w:r w:rsidRPr="000749E2">
              <w:t>11.2.0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0303627" w14:textId="77777777" w:rsidR="0033038A" w:rsidRPr="000749E2" w:rsidRDefault="0033038A" w:rsidP="005076D8">
            <w:pPr>
              <w:pStyle w:val="TAL"/>
            </w:pPr>
            <w:r w:rsidRPr="000749E2">
              <w:t>11.3.0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49A32DB" w14:textId="77777777" w:rsidR="0033038A" w:rsidRPr="000749E2" w:rsidRDefault="0033038A" w:rsidP="005076D8">
            <w:pPr>
              <w:pStyle w:val="TAL"/>
            </w:pPr>
            <w:r w:rsidRPr="000749E2">
              <w:t>R5-134986</w:t>
            </w:r>
          </w:p>
        </w:tc>
      </w:tr>
      <w:tr w:rsidR="0033038A" w:rsidRPr="000749E2" w14:paraId="2E16EB96"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A8DF10C" w14:textId="77777777" w:rsidR="0033038A" w:rsidRPr="000749E2" w:rsidRDefault="0033038A" w:rsidP="005076D8">
            <w:pPr>
              <w:pStyle w:val="TAL"/>
            </w:pPr>
            <w:r w:rsidRPr="000749E2">
              <w:t>RP#62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2655CA3" w14:textId="77777777" w:rsidR="0033038A" w:rsidRPr="000749E2" w:rsidRDefault="0033038A" w:rsidP="005076D8">
            <w:pPr>
              <w:pStyle w:val="TAL"/>
            </w:pPr>
            <w:r w:rsidRPr="000749E2">
              <w:t>RP-131861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59F95AE" w14:textId="77777777" w:rsidR="0033038A" w:rsidRPr="000749E2" w:rsidRDefault="0033038A" w:rsidP="005076D8">
            <w:pPr>
              <w:pStyle w:val="TAL"/>
            </w:pPr>
            <w:r w:rsidRPr="000749E2">
              <w:t>0481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63E2475" w14:textId="77777777" w:rsidR="0033038A" w:rsidRPr="000749E2" w:rsidRDefault="0033038A"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90953E1" w14:textId="77777777" w:rsidR="0033038A" w:rsidRPr="000749E2" w:rsidRDefault="0033038A" w:rsidP="005076D8">
            <w:pPr>
              <w:pStyle w:val="TAL"/>
            </w:pPr>
            <w:r w:rsidRPr="000749E2">
              <w:t>Corrections to procedures for State 3A-RF</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5E39B22" w14:textId="77777777" w:rsidR="0033038A" w:rsidRPr="000749E2" w:rsidRDefault="0033038A"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7C32A43" w14:textId="77777777" w:rsidR="0033038A" w:rsidRPr="000749E2" w:rsidRDefault="0033038A" w:rsidP="005076D8">
            <w:pPr>
              <w:pStyle w:val="TAL"/>
            </w:pPr>
            <w:r w:rsidRPr="000749E2">
              <w:t>11.2.0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5392E0B" w14:textId="77777777" w:rsidR="0033038A" w:rsidRPr="000749E2" w:rsidRDefault="0033038A" w:rsidP="005076D8">
            <w:pPr>
              <w:pStyle w:val="TAL"/>
            </w:pPr>
            <w:r w:rsidRPr="000749E2">
              <w:t>11.3.0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DA856CE" w14:textId="77777777" w:rsidR="0033038A" w:rsidRPr="000749E2" w:rsidRDefault="0033038A" w:rsidP="005076D8">
            <w:pPr>
              <w:pStyle w:val="TAL"/>
            </w:pPr>
            <w:r w:rsidRPr="000749E2">
              <w:t>R5-135013</w:t>
            </w:r>
          </w:p>
        </w:tc>
      </w:tr>
      <w:tr w:rsidR="0033038A" w:rsidRPr="000749E2" w14:paraId="083D39E3"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058AFA9" w14:textId="77777777" w:rsidR="0033038A" w:rsidRPr="000749E2" w:rsidRDefault="0033038A" w:rsidP="005076D8">
            <w:pPr>
              <w:pStyle w:val="TAL"/>
            </w:pPr>
            <w:r w:rsidRPr="000749E2">
              <w:t>RP#62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557BBE4" w14:textId="77777777" w:rsidR="0033038A" w:rsidRPr="000749E2" w:rsidRDefault="0033038A" w:rsidP="005076D8">
            <w:pPr>
              <w:pStyle w:val="TAL"/>
            </w:pPr>
            <w:r w:rsidRPr="000749E2">
              <w:t>RP-131864</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1CFD6F9" w14:textId="77777777" w:rsidR="0033038A" w:rsidRPr="000749E2" w:rsidRDefault="0033038A" w:rsidP="005076D8">
            <w:pPr>
              <w:pStyle w:val="TAL"/>
            </w:pPr>
            <w:r w:rsidRPr="000749E2">
              <w:t>0468</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D76CA54" w14:textId="77777777" w:rsidR="0033038A" w:rsidRPr="000749E2" w:rsidRDefault="0033038A"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13CB104" w14:textId="77777777" w:rsidR="0033038A" w:rsidRPr="000749E2" w:rsidRDefault="0033038A" w:rsidP="005076D8">
            <w:pPr>
              <w:pStyle w:val="TAL"/>
            </w:pPr>
            <w:r w:rsidRPr="000749E2">
              <w:t>Correction to Generic Test Procedure for IMS Emergency call establishment in EUTRA: Limited Service</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05F9848" w14:textId="77777777" w:rsidR="0033038A" w:rsidRPr="000749E2" w:rsidRDefault="0033038A"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E61D3FA" w14:textId="77777777" w:rsidR="0033038A" w:rsidRPr="000749E2" w:rsidRDefault="0033038A" w:rsidP="005076D8">
            <w:pPr>
              <w:pStyle w:val="TAL"/>
            </w:pPr>
            <w:r w:rsidRPr="000749E2">
              <w:t>11.2.0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A0E0525" w14:textId="77777777" w:rsidR="0033038A" w:rsidRPr="000749E2" w:rsidRDefault="0033038A" w:rsidP="005076D8">
            <w:pPr>
              <w:pStyle w:val="TAL"/>
            </w:pPr>
            <w:r w:rsidRPr="000749E2">
              <w:t>11.3.0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6E848CA" w14:textId="77777777" w:rsidR="0033038A" w:rsidRPr="000749E2" w:rsidRDefault="0033038A" w:rsidP="005076D8">
            <w:pPr>
              <w:pStyle w:val="TAL"/>
            </w:pPr>
            <w:r w:rsidRPr="000749E2">
              <w:t>R5-135069</w:t>
            </w:r>
          </w:p>
        </w:tc>
      </w:tr>
      <w:tr w:rsidR="0033038A" w:rsidRPr="000749E2" w14:paraId="77F0BBC4"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FE27E66" w14:textId="77777777" w:rsidR="0033038A" w:rsidRPr="000749E2" w:rsidRDefault="0033038A" w:rsidP="005076D8">
            <w:pPr>
              <w:pStyle w:val="TAL"/>
            </w:pPr>
            <w:r w:rsidRPr="000749E2">
              <w:t>RP#62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F17ED18" w14:textId="77777777" w:rsidR="0033038A" w:rsidRPr="000749E2" w:rsidRDefault="0033038A" w:rsidP="005076D8">
            <w:pPr>
              <w:pStyle w:val="TAL"/>
            </w:pPr>
            <w:r w:rsidRPr="000749E2">
              <w:t>RP-131864</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3EF639E" w14:textId="77777777" w:rsidR="0033038A" w:rsidRPr="000749E2" w:rsidRDefault="0033038A" w:rsidP="005076D8">
            <w:pPr>
              <w:pStyle w:val="TAL"/>
            </w:pPr>
            <w:r w:rsidRPr="000749E2">
              <w:t>0479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1CDA38D" w14:textId="77777777" w:rsidR="0033038A" w:rsidRPr="000749E2" w:rsidRDefault="0033038A"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9083B82" w14:textId="77777777" w:rsidR="0033038A" w:rsidRPr="000749E2" w:rsidRDefault="0033038A" w:rsidP="005076D8">
            <w:pPr>
              <w:pStyle w:val="TAL"/>
            </w:pPr>
            <w:r w:rsidRPr="000749E2">
              <w:t>Correction of generic test procedure for IMS Emergency Call establishment in EUTRA limited service</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BDF9131" w14:textId="77777777" w:rsidR="0033038A" w:rsidRPr="000749E2" w:rsidRDefault="0033038A"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AD1C9A8" w14:textId="77777777" w:rsidR="0033038A" w:rsidRPr="000749E2" w:rsidRDefault="0033038A" w:rsidP="005076D8">
            <w:pPr>
              <w:pStyle w:val="TAL"/>
            </w:pPr>
            <w:r w:rsidRPr="000749E2">
              <w:t>11.2.0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D322F77" w14:textId="77777777" w:rsidR="0033038A" w:rsidRPr="000749E2" w:rsidRDefault="0033038A" w:rsidP="005076D8">
            <w:pPr>
              <w:pStyle w:val="TAL"/>
            </w:pPr>
            <w:r w:rsidRPr="000749E2">
              <w:t>11.3.0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9539E67" w14:textId="77777777" w:rsidR="0033038A" w:rsidRPr="000749E2" w:rsidRDefault="0033038A" w:rsidP="005076D8">
            <w:pPr>
              <w:pStyle w:val="TAL"/>
            </w:pPr>
            <w:r w:rsidRPr="000749E2">
              <w:t>R5-135070</w:t>
            </w:r>
          </w:p>
        </w:tc>
      </w:tr>
      <w:tr w:rsidR="000C109C" w:rsidRPr="000749E2" w14:paraId="6CC2C8BA"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960530C" w14:textId="77777777" w:rsidR="000C109C" w:rsidRPr="000749E2" w:rsidRDefault="000C109C" w:rsidP="005076D8">
            <w:pPr>
              <w:pStyle w:val="TAL"/>
            </w:pPr>
            <w:r w:rsidRPr="000749E2">
              <w:t>RP#62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F5EF583" w14:textId="77777777" w:rsidR="000C109C" w:rsidRPr="000749E2" w:rsidRDefault="000C109C" w:rsidP="005076D8">
            <w:pPr>
              <w:pStyle w:val="TAL"/>
            </w:pPr>
            <w:r w:rsidRPr="000749E2">
              <w:t>RP-131890</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8FD699F" w14:textId="77777777" w:rsidR="000C109C" w:rsidRPr="000749E2" w:rsidRDefault="000C109C" w:rsidP="005076D8">
            <w:pPr>
              <w:pStyle w:val="TAL"/>
            </w:pPr>
            <w:r w:rsidRPr="000749E2">
              <w:t>0462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CC9DA18" w14:textId="77777777" w:rsidR="000C109C" w:rsidRPr="000749E2" w:rsidRDefault="000C109C"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46C0A2AF" w14:textId="77777777" w:rsidR="000C109C" w:rsidRPr="000749E2" w:rsidRDefault="000C109C" w:rsidP="005076D8">
            <w:pPr>
              <w:pStyle w:val="TAL"/>
            </w:pPr>
            <w:r w:rsidRPr="000749E2">
              <w:t>Addition of test frequencies for CA_3C</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72DF6DA" w14:textId="77777777" w:rsidR="000C109C" w:rsidRPr="000749E2" w:rsidRDefault="000C109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963FCE2" w14:textId="77777777" w:rsidR="000C109C" w:rsidRPr="000749E2" w:rsidRDefault="000C109C" w:rsidP="005076D8">
            <w:pPr>
              <w:pStyle w:val="TAL"/>
            </w:pPr>
            <w:r w:rsidRPr="000749E2">
              <w:t>11.3.0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BE95553" w14:textId="77777777" w:rsidR="000C109C" w:rsidRPr="000749E2" w:rsidRDefault="000C109C" w:rsidP="005076D8">
            <w:pPr>
              <w:pStyle w:val="TAL"/>
            </w:pPr>
            <w:r w:rsidRPr="000749E2">
              <w:t>12.0.0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17B2839" w14:textId="77777777" w:rsidR="000C109C" w:rsidRPr="000749E2" w:rsidRDefault="000C109C" w:rsidP="005076D8">
            <w:pPr>
              <w:pStyle w:val="TAL"/>
            </w:pPr>
            <w:r w:rsidRPr="000749E2">
              <w:t>R5-134336</w:t>
            </w:r>
          </w:p>
        </w:tc>
      </w:tr>
      <w:tr w:rsidR="000C109C" w:rsidRPr="000749E2" w14:paraId="7C41402F"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79B865B" w14:textId="77777777" w:rsidR="000C109C" w:rsidRPr="000749E2" w:rsidRDefault="000C109C" w:rsidP="005076D8">
            <w:pPr>
              <w:pStyle w:val="TAL"/>
            </w:pPr>
            <w:r w:rsidRPr="000749E2">
              <w:t>RP#62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47DF698" w14:textId="77777777" w:rsidR="000C109C" w:rsidRPr="000749E2" w:rsidRDefault="000C109C" w:rsidP="005076D8">
            <w:pPr>
              <w:pStyle w:val="TAL"/>
            </w:pPr>
            <w:r w:rsidRPr="000749E2">
              <w:t>RP-131890</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F6A2580" w14:textId="77777777" w:rsidR="000C109C" w:rsidRPr="000749E2" w:rsidRDefault="000C109C" w:rsidP="005076D8">
            <w:pPr>
              <w:pStyle w:val="TAL"/>
            </w:pPr>
            <w:r w:rsidRPr="000749E2">
              <w:t>0463</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62D51C7" w14:textId="77777777" w:rsidR="000C109C" w:rsidRPr="000749E2" w:rsidRDefault="000C109C"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3A7148F" w14:textId="77777777" w:rsidR="000C109C" w:rsidRPr="000749E2" w:rsidRDefault="000C109C" w:rsidP="005076D8">
            <w:pPr>
              <w:pStyle w:val="TAL"/>
            </w:pPr>
            <w:r w:rsidRPr="000749E2">
              <w:t>Updates of 6.2.3.2 Test frequencies for CA_1A-26A</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4BCCA6E9" w14:textId="77777777" w:rsidR="000C109C" w:rsidRPr="000749E2" w:rsidRDefault="000C109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52C273E" w14:textId="77777777" w:rsidR="000C109C" w:rsidRPr="000749E2" w:rsidRDefault="000C109C" w:rsidP="005076D8">
            <w:pPr>
              <w:pStyle w:val="TAL"/>
            </w:pPr>
            <w:r w:rsidRPr="000749E2">
              <w:t>11.3.0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9EA2CE6" w14:textId="77777777" w:rsidR="000C109C" w:rsidRPr="000749E2" w:rsidRDefault="000C109C" w:rsidP="005076D8">
            <w:pPr>
              <w:pStyle w:val="TAL"/>
            </w:pPr>
            <w:r w:rsidRPr="000749E2">
              <w:t>12.0.0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7C92FF2" w14:textId="77777777" w:rsidR="000C109C" w:rsidRPr="000749E2" w:rsidRDefault="000C109C" w:rsidP="005076D8">
            <w:pPr>
              <w:pStyle w:val="TAL"/>
            </w:pPr>
            <w:r w:rsidRPr="000749E2">
              <w:t>R5-134368</w:t>
            </w:r>
          </w:p>
        </w:tc>
      </w:tr>
      <w:tr w:rsidR="000C109C" w:rsidRPr="000749E2" w14:paraId="23BBC1BE"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E485337" w14:textId="77777777" w:rsidR="000C109C" w:rsidRPr="000749E2" w:rsidRDefault="000C109C" w:rsidP="005076D8">
            <w:pPr>
              <w:pStyle w:val="TAL"/>
            </w:pPr>
            <w:r w:rsidRPr="000749E2">
              <w:t>RP#62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7AD66D4" w14:textId="77777777" w:rsidR="000C109C" w:rsidRPr="000749E2" w:rsidRDefault="000C109C" w:rsidP="005076D8">
            <w:pPr>
              <w:pStyle w:val="TAL"/>
            </w:pPr>
            <w:r w:rsidRPr="000749E2">
              <w:t>RP-131890</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24ECAFB" w14:textId="77777777" w:rsidR="000C109C" w:rsidRPr="000749E2" w:rsidRDefault="000C109C" w:rsidP="005076D8">
            <w:pPr>
              <w:pStyle w:val="TAL"/>
            </w:pPr>
            <w:r w:rsidRPr="000749E2">
              <w:t>0464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3CDAB3E" w14:textId="77777777" w:rsidR="000C109C" w:rsidRPr="000749E2" w:rsidRDefault="000C109C"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42F3BE0" w14:textId="77777777" w:rsidR="000C109C" w:rsidRPr="000749E2" w:rsidRDefault="000C109C" w:rsidP="005076D8">
            <w:pPr>
              <w:pStyle w:val="TAL"/>
            </w:pPr>
            <w:r w:rsidRPr="000749E2">
              <w:t>Addition of CA band combination CA_2A_5A</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4318BC65" w14:textId="77777777" w:rsidR="000C109C" w:rsidRPr="000749E2" w:rsidRDefault="000C109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7003520" w14:textId="77777777" w:rsidR="000C109C" w:rsidRPr="000749E2" w:rsidRDefault="000C109C" w:rsidP="005076D8">
            <w:pPr>
              <w:pStyle w:val="TAL"/>
            </w:pPr>
            <w:r w:rsidRPr="000749E2">
              <w:t>11.3.0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E02DC93" w14:textId="77777777" w:rsidR="000C109C" w:rsidRPr="000749E2" w:rsidRDefault="000C109C" w:rsidP="005076D8">
            <w:pPr>
              <w:pStyle w:val="TAL"/>
            </w:pPr>
            <w:r w:rsidRPr="000749E2">
              <w:t>12.0.0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ED4C5F9" w14:textId="77777777" w:rsidR="000C109C" w:rsidRPr="000749E2" w:rsidRDefault="000C109C" w:rsidP="005076D8">
            <w:pPr>
              <w:pStyle w:val="TAL"/>
            </w:pPr>
            <w:r w:rsidRPr="000749E2">
              <w:t>R5-134426</w:t>
            </w:r>
          </w:p>
        </w:tc>
      </w:tr>
      <w:tr w:rsidR="000C109C" w:rsidRPr="000749E2" w14:paraId="25223E5A"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5045928" w14:textId="77777777" w:rsidR="000C109C" w:rsidRPr="000749E2" w:rsidRDefault="000C109C" w:rsidP="005076D8">
            <w:pPr>
              <w:pStyle w:val="TAL"/>
            </w:pPr>
            <w:r w:rsidRPr="000749E2">
              <w:t>RP#62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2DD4A25" w14:textId="77777777" w:rsidR="000C109C" w:rsidRPr="000749E2" w:rsidRDefault="000C109C" w:rsidP="005076D8">
            <w:pPr>
              <w:pStyle w:val="TAL"/>
            </w:pPr>
            <w:r w:rsidRPr="000749E2">
              <w:t>RP-131873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E723599" w14:textId="77777777" w:rsidR="000C109C" w:rsidRPr="000749E2" w:rsidRDefault="000C109C" w:rsidP="005076D8">
            <w:pPr>
              <w:pStyle w:val="TAL"/>
            </w:pPr>
            <w:r w:rsidRPr="000749E2">
              <w:t>0473</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E7F0559" w14:textId="77777777" w:rsidR="000C109C" w:rsidRPr="000749E2" w:rsidRDefault="000C109C"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9FD0E36" w14:textId="77777777" w:rsidR="000C109C" w:rsidRPr="000749E2" w:rsidRDefault="000C109C" w:rsidP="005076D8">
            <w:pPr>
              <w:pStyle w:val="TAL"/>
            </w:pPr>
            <w:r w:rsidRPr="000749E2">
              <w:t>Addition of test frequencies of CA_3A-19A and CA_19A-21A for CA signalling testing</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C16F027" w14:textId="77777777" w:rsidR="000C109C" w:rsidRPr="000749E2" w:rsidRDefault="000C109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707ED65" w14:textId="77777777" w:rsidR="000C109C" w:rsidRPr="000749E2" w:rsidRDefault="000C109C" w:rsidP="005076D8">
            <w:pPr>
              <w:pStyle w:val="TAL"/>
            </w:pPr>
            <w:r w:rsidRPr="000749E2">
              <w:t>11.3.0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62B24D2" w14:textId="77777777" w:rsidR="000C109C" w:rsidRPr="000749E2" w:rsidRDefault="000C109C" w:rsidP="005076D8">
            <w:pPr>
              <w:pStyle w:val="TAL"/>
            </w:pPr>
            <w:r w:rsidRPr="000749E2">
              <w:t>12.0.0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03039B3" w14:textId="77777777" w:rsidR="000C109C" w:rsidRPr="000749E2" w:rsidRDefault="000C109C" w:rsidP="005076D8">
            <w:pPr>
              <w:pStyle w:val="TAL"/>
            </w:pPr>
            <w:r w:rsidRPr="000749E2">
              <w:t>R5-134790</w:t>
            </w:r>
          </w:p>
        </w:tc>
      </w:tr>
      <w:tr w:rsidR="000C109C" w:rsidRPr="000749E2" w14:paraId="73605BFA"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DBED09F" w14:textId="77777777" w:rsidR="000C109C" w:rsidRPr="000749E2" w:rsidRDefault="000C109C" w:rsidP="005076D8">
            <w:pPr>
              <w:pStyle w:val="TAL"/>
            </w:pPr>
            <w:r w:rsidRPr="000749E2">
              <w:t>RP#62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C563A02" w14:textId="77777777" w:rsidR="000C109C" w:rsidRPr="000749E2" w:rsidRDefault="000C109C" w:rsidP="005076D8">
            <w:pPr>
              <w:pStyle w:val="TAL"/>
            </w:pPr>
            <w:r w:rsidRPr="000749E2">
              <w:t>RP-131890</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2FC14D3" w14:textId="77777777" w:rsidR="000C109C" w:rsidRPr="000749E2" w:rsidRDefault="000C109C" w:rsidP="005076D8">
            <w:pPr>
              <w:pStyle w:val="TAL"/>
            </w:pPr>
            <w:r w:rsidRPr="000749E2">
              <w:t>0474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7BB7C208" w14:textId="77777777" w:rsidR="000C109C" w:rsidRPr="000749E2" w:rsidRDefault="000C109C"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39BB5E0" w14:textId="77777777" w:rsidR="000C109C" w:rsidRPr="000749E2" w:rsidRDefault="000C109C" w:rsidP="005076D8">
            <w:pPr>
              <w:pStyle w:val="TAL"/>
            </w:pPr>
            <w:r w:rsidRPr="000749E2">
              <w:t>Addition of test frequencies for CA_3C signalling test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79D2DB7" w14:textId="77777777" w:rsidR="000C109C" w:rsidRPr="000749E2" w:rsidRDefault="000C109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3EF8912" w14:textId="77777777" w:rsidR="000C109C" w:rsidRPr="000749E2" w:rsidRDefault="000C109C" w:rsidP="005076D8">
            <w:pPr>
              <w:pStyle w:val="TAL"/>
            </w:pPr>
            <w:r w:rsidRPr="000749E2">
              <w:t>11.3.0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76A24E0" w14:textId="77777777" w:rsidR="000C109C" w:rsidRPr="000749E2" w:rsidRDefault="000C109C" w:rsidP="005076D8">
            <w:pPr>
              <w:pStyle w:val="TAL"/>
            </w:pPr>
            <w:r w:rsidRPr="000749E2">
              <w:t>12.0.0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E1554BA" w14:textId="77777777" w:rsidR="000C109C" w:rsidRPr="000749E2" w:rsidRDefault="000C109C" w:rsidP="005076D8">
            <w:pPr>
              <w:pStyle w:val="TAL"/>
            </w:pPr>
            <w:r w:rsidRPr="000749E2">
              <w:t>R5-134791</w:t>
            </w:r>
          </w:p>
        </w:tc>
      </w:tr>
      <w:tr w:rsidR="004C6305" w:rsidRPr="000749E2" w14:paraId="15DB9FCA"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2B5820D" w14:textId="77777777" w:rsidR="004C6305" w:rsidRPr="000749E2" w:rsidRDefault="004C6305" w:rsidP="005076D8">
            <w:pPr>
              <w:pStyle w:val="TAL"/>
            </w:pPr>
            <w:r w:rsidRPr="000749E2">
              <w:t>RP#63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84B0CDC" w14:textId="77777777" w:rsidR="004C6305" w:rsidRPr="000749E2" w:rsidRDefault="004C6305" w:rsidP="005076D8">
            <w:pPr>
              <w:pStyle w:val="TAL"/>
            </w:pPr>
            <w:r w:rsidRPr="000749E2">
              <w:t>RP-140329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2390920" w14:textId="77777777" w:rsidR="004C6305" w:rsidRPr="000749E2" w:rsidRDefault="004C6305" w:rsidP="005076D8">
            <w:pPr>
              <w:pStyle w:val="TAL"/>
            </w:pPr>
            <w:r w:rsidRPr="000749E2">
              <w:t>0482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11FC2C1" w14:textId="77777777" w:rsidR="004C6305" w:rsidRPr="000749E2" w:rsidRDefault="004C6305"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A7F2D72" w14:textId="77777777" w:rsidR="004C6305" w:rsidRPr="000749E2" w:rsidRDefault="004C6305" w:rsidP="005076D8">
            <w:pPr>
              <w:pStyle w:val="TAL"/>
            </w:pPr>
            <w:r w:rsidRPr="000749E2">
              <w:t>Adding default message content for SystemInformationBlockType14</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BFF4541" w14:textId="77777777" w:rsidR="004C6305" w:rsidRPr="000749E2" w:rsidRDefault="004C6305"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B10BC75" w14:textId="77777777" w:rsidR="004C6305" w:rsidRPr="000749E2" w:rsidRDefault="004C6305" w:rsidP="005076D8">
            <w:pPr>
              <w:pStyle w:val="TAL"/>
            </w:pPr>
            <w:r w:rsidRPr="000749E2">
              <w:t>12.0.0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C1AB970" w14:textId="77777777" w:rsidR="004C6305" w:rsidRPr="000749E2" w:rsidRDefault="004C6305" w:rsidP="005076D8">
            <w:pPr>
              <w:pStyle w:val="TAL"/>
            </w:pPr>
            <w:r w:rsidRPr="000749E2">
              <w:t>12.1.0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848A47F" w14:textId="77777777" w:rsidR="004C6305" w:rsidRPr="000749E2" w:rsidRDefault="004C6305" w:rsidP="005076D8">
            <w:pPr>
              <w:pStyle w:val="TAL"/>
            </w:pPr>
            <w:r w:rsidRPr="000749E2">
              <w:t>R5-140075</w:t>
            </w:r>
          </w:p>
        </w:tc>
      </w:tr>
      <w:tr w:rsidR="004C6305" w:rsidRPr="000749E2" w14:paraId="7CE08A04"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58DC168" w14:textId="77777777" w:rsidR="004C6305" w:rsidRPr="000749E2" w:rsidRDefault="004C6305" w:rsidP="005076D8">
            <w:pPr>
              <w:pStyle w:val="TAL"/>
            </w:pPr>
            <w:r w:rsidRPr="000749E2">
              <w:t>RP#63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A416F06" w14:textId="77777777" w:rsidR="004C6305" w:rsidRPr="000749E2" w:rsidRDefault="004C6305" w:rsidP="005076D8">
            <w:pPr>
              <w:pStyle w:val="TAL"/>
            </w:pPr>
            <w:r w:rsidRPr="000749E2">
              <w:t>RP-140307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B4D1484" w14:textId="77777777" w:rsidR="004C6305" w:rsidRPr="000749E2" w:rsidRDefault="004C6305" w:rsidP="005076D8">
            <w:pPr>
              <w:pStyle w:val="TAL"/>
            </w:pPr>
            <w:r w:rsidRPr="000749E2">
              <w:t>0484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718F5E6" w14:textId="77777777" w:rsidR="004C6305" w:rsidRPr="000749E2" w:rsidRDefault="004C6305"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439E729D" w14:textId="77777777" w:rsidR="004C6305" w:rsidRPr="000749E2" w:rsidRDefault="004C6305" w:rsidP="005076D8">
            <w:pPr>
              <w:pStyle w:val="TAL"/>
            </w:pPr>
            <w:r w:rsidRPr="000749E2">
              <w:t>Correction of UTRA cell carrier frequency in</w:t>
            </w:r>
            <w:r w:rsidR="000D5D38" w:rsidRPr="000749E2">
              <w:t xml:space="preserve"> </w:t>
            </w:r>
            <w:r w:rsidRPr="000749E2">
              <w:t>Table 6.3.1.3-2</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09FC6C1" w14:textId="77777777" w:rsidR="004C6305" w:rsidRPr="000749E2" w:rsidRDefault="004C6305"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C98AC28" w14:textId="77777777" w:rsidR="004C6305" w:rsidRPr="000749E2" w:rsidRDefault="004C6305" w:rsidP="005076D8">
            <w:pPr>
              <w:pStyle w:val="TAL"/>
            </w:pPr>
            <w:r w:rsidRPr="000749E2">
              <w:t>12.0.0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81176C4" w14:textId="77777777" w:rsidR="004C6305" w:rsidRPr="000749E2" w:rsidRDefault="004C6305" w:rsidP="005076D8">
            <w:pPr>
              <w:pStyle w:val="TAL"/>
            </w:pPr>
            <w:r w:rsidRPr="000749E2">
              <w:t>12.1.0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105F6FA" w14:textId="77777777" w:rsidR="004C6305" w:rsidRPr="000749E2" w:rsidRDefault="004C6305" w:rsidP="005076D8">
            <w:pPr>
              <w:pStyle w:val="TAL"/>
            </w:pPr>
            <w:r w:rsidRPr="000749E2">
              <w:t>R5-140136</w:t>
            </w:r>
          </w:p>
        </w:tc>
      </w:tr>
      <w:tr w:rsidR="004C6305" w:rsidRPr="000749E2" w14:paraId="15353AF3"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D1BBA4E" w14:textId="77777777" w:rsidR="004C6305" w:rsidRPr="000749E2" w:rsidRDefault="004C6305" w:rsidP="005076D8">
            <w:pPr>
              <w:pStyle w:val="TAL"/>
            </w:pPr>
            <w:r w:rsidRPr="000749E2">
              <w:t>RP#63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BC7301B" w14:textId="77777777" w:rsidR="004C6305" w:rsidRPr="000749E2" w:rsidRDefault="004C6305" w:rsidP="005076D8">
            <w:pPr>
              <w:pStyle w:val="TAL"/>
            </w:pPr>
            <w:r w:rsidRPr="000749E2">
              <w:t>R5-140319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38D599E" w14:textId="77777777" w:rsidR="004C6305" w:rsidRPr="000749E2" w:rsidRDefault="004C6305" w:rsidP="005076D8">
            <w:pPr>
              <w:pStyle w:val="TAL"/>
            </w:pPr>
            <w:r w:rsidRPr="000749E2">
              <w:t>0485</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0B3EC1F" w14:textId="77777777" w:rsidR="004C6305" w:rsidRPr="000749E2" w:rsidRDefault="004C6305"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176466A" w14:textId="77777777" w:rsidR="004C6305" w:rsidRPr="000749E2" w:rsidRDefault="004C6305" w:rsidP="005076D8">
            <w:pPr>
              <w:pStyle w:val="TAL"/>
            </w:pPr>
            <w:r w:rsidRPr="000749E2">
              <w:t>CA RF: Adding connection diagram for CA 4x2 MIMO with fading scenarios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41783297" w14:textId="77777777" w:rsidR="004C6305" w:rsidRPr="000749E2" w:rsidRDefault="004C6305"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B399BC7" w14:textId="77777777" w:rsidR="004C6305" w:rsidRPr="000749E2" w:rsidRDefault="004C6305" w:rsidP="005076D8">
            <w:pPr>
              <w:pStyle w:val="TAL"/>
            </w:pPr>
            <w:r w:rsidRPr="000749E2">
              <w:t>12.0.0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C1A01BA" w14:textId="77777777" w:rsidR="004C6305" w:rsidRPr="000749E2" w:rsidRDefault="004C6305" w:rsidP="005076D8">
            <w:pPr>
              <w:pStyle w:val="TAL"/>
            </w:pPr>
            <w:r w:rsidRPr="000749E2">
              <w:t>12.1.0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CC10DA4" w14:textId="77777777" w:rsidR="004C6305" w:rsidRPr="000749E2" w:rsidRDefault="004C6305" w:rsidP="005076D8">
            <w:pPr>
              <w:pStyle w:val="TAL"/>
            </w:pPr>
            <w:r w:rsidRPr="000749E2">
              <w:t>R5-140242</w:t>
            </w:r>
          </w:p>
        </w:tc>
      </w:tr>
      <w:tr w:rsidR="004C6305" w:rsidRPr="000749E2" w14:paraId="3AE2EA29"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623452F" w14:textId="77777777" w:rsidR="004C6305" w:rsidRPr="000749E2" w:rsidRDefault="004C6305" w:rsidP="005076D8">
            <w:pPr>
              <w:pStyle w:val="TAL"/>
            </w:pPr>
            <w:r w:rsidRPr="000749E2">
              <w:t>RP#63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221EBCD" w14:textId="77777777" w:rsidR="004C6305" w:rsidRPr="000749E2" w:rsidRDefault="004C6305" w:rsidP="005076D8">
            <w:pPr>
              <w:pStyle w:val="TAL"/>
            </w:pPr>
            <w:r w:rsidRPr="000749E2">
              <w:t>R5-140319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A5FD523" w14:textId="77777777" w:rsidR="004C6305" w:rsidRPr="000749E2" w:rsidRDefault="004C6305" w:rsidP="005076D8">
            <w:pPr>
              <w:pStyle w:val="TAL"/>
            </w:pPr>
            <w:r w:rsidRPr="000749E2">
              <w:t>0486</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79808C5C" w14:textId="77777777" w:rsidR="004C6305" w:rsidRPr="000749E2" w:rsidRDefault="004C6305"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395A4CD" w14:textId="77777777" w:rsidR="004C6305" w:rsidRPr="000749E2" w:rsidRDefault="004C6305" w:rsidP="005076D8">
            <w:pPr>
              <w:pStyle w:val="TAL"/>
            </w:pPr>
            <w:proofErr w:type="spellStart"/>
            <w:r w:rsidRPr="000749E2">
              <w:t>eDL</w:t>
            </w:r>
            <w:proofErr w:type="spellEnd"/>
            <w:r w:rsidRPr="000749E2">
              <w:t>-MIMO RF: Adding connection diagram for 8x2 MIMO scenarios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EE01E39" w14:textId="77777777" w:rsidR="004C6305" w:rsidRPr="000749E2" w:rsidRDefault="004C6305"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6F42AB3" w14:textId="77777777" w:rsidR="004C6305" w:rsidRPr="000749E2" w:rsidRDefault="004C6305" w:rsidP="005076D8">
            <w:pPr>
              <w:pStyle w:val="TAL"/>
            </w:pPr>
            <w:r w:rsidRPr="000749E2">
              <w:t>12.0.0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017057F" w14:textId="77777777" w:rsidR="004C6305" w:rsidRPr="000749E2" w:rsidRDefault="004C6305" w:rsidP="005076D8">
            <w:pPr>
              <w:pStyle w:val="TAL"/>
            </w:pPr>
            <w:r w:rsidRPr="000749E2">
              <w:t>12.1.0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E3AA543" w14:textId="77777777" w:rsidR="004C6305" w:rsidRPr="000749E2" w:rsidRDefault="004C6305" w:rsidP="005076D8">
            <w:pPr>
              <w:pStyle w:val="TAL"/>
            </w:pPr>
            <w:r w:rsidRPr="000749E2">
              <w:t>R5-140243</w:t>
            </w:r>
          </w:p>
        </w:tc>
      </w:tr>
      <w:tr w:rsidR="004C6305" w:rsidRPr="000749E2" w14:paraId="2980BE6D"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E3DF32C" w14:textId="77777777" w:rsidR="004C6305" w:rsidRPr="000749E2" w:rsidRDefault="004C6305" w:rsidP="005076D8">
            <w:pPr>
              <w:pStyle w:val="TAL"/>
            </w:pPr>
            <w:r w:rsidRPr="000749E2">
              <w:t>RP#63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9A6B561" w14:textId="77777777" w:rsidR="004C6305" w:rsidRPr="000749E2" w:rsidRDefault="004C6305" w:rsidP="005076D8">
            <w:pPr>
              <w:pStyle w:val="TAL"/>
            </w:pPr>
            <w:r w:rsidRPr="000749E2">
              <w:t>RP-140307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B890E46" w14:textId="77777777" w:rsidR="004C6305" w:rsidRPr="000749E2" w:rsidRDefault="004C6305" w:rsidP="005076D8">
            <w:pPr>
              <w:pStyle w:val="TAL"/>
            </w:pPr>
            <w:r w:rsidRPr="000749E2">
              <w:t>0487</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3F56A92" w14:textId="77777777" w:rsidR="004C6305" w:rsidRPr="000749E2" w:rsidRDefault="004C6305"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9064665" w14:textId="77777777" w:rsidR="004C6305" w:rsidRPr="000749E2" w:rsidRDefault="004C6305" w:rsidP="005076D8">
            <w:pPr>
              <w:pStyle w:val="TAL"/>
            </w:pPr>
            <w:r w:rsidRPr="000749E2">
              <w:t>Correction to Table 6.4.2.7A.1-1 for TAU Request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40C764FC" w14:textId="77777777" w:rsidR="004C6305" w:rsidRPr="000749E2" w:rsidRDefault="004C6305"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C79FEA6" w14:textId="77777777" w:rsidR="004C6305" w:rsidRPr="000749E2" w:rsidRDefault="004C6305" w:rsidP="005076D8">
            <w:pPr>
              <w:pStyle w:val="TAL"/>
            </w:pPr>
            <w:r w:rsidRPr="000749E2">
              <w:t>12.0.0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F2AFDBF" w14:textId="77777777" w:rsidR="004C6305" w:rsidRPr="000749E2" w:rsidRDefault="004C6305" w:rsidP="005076D8">
            <w:pPr>
              <w:pStyle w:val="TAL"/>
            </w:pPr>
            <w:r w:rsidRPr="000749E2">
              <w:t>12.1.0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F556141" w14:textId="77777777" w:rsidR="004C6305" w:rsidRPr="000749E2" w:rsidRDefault="004C6305" w:rsidP="005076D8">
            <w:pPr>
              <w:pStyle w:val="TAL"/>
            </w:pPr>
            <w:r w:rsidRPr="000749E2">
              <w:t>R5-140325</w:t>
            </w:r>
          </w:p>
        </w:tc>
      </w:tr>
      <w:tr w:rsidR="004C6305" w:rsidRPr="000749E2" w14:paraId="380C529C"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B161DD5" w14:textId="77777777" w:rsidR="004C6305" w:rsidRPr="000749E2" w:rsidRDefault="004C6305" w:rsidP="005076D8">
            <w:pPr>
              <w:pStyle w:val="TAL"/>
            </w:pPr>
            <w:r w:rsidRPr="000749E2">
              <w:t>RP#63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A836419" w14:textId="77777777" w:rsidR="004C6305" w:rsidRPr="000749E2" w:rsidRDefault="004C6305" w:rsidP="005076D8">
            <w:pPr>
              <w:pStyle w:val="TAL"/>
            </w:pPr>
            <w:r w:rsidRPr="000749E2">
              <w:t>RP-140308</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DA3E641" w14:textId="77777777" w:rsidR="004C6305" w:rsidRPr="000749E2" w:rsidRDefault="004C6305" w:rsidP="005076D8">
            <w:pPr>
              <w:pStyle w:val="TAL"/>
            </w:pPr>
            <w:r w:rsidRPr="000749E2">
              <w:t>0488</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3C516EA" w14:textId="77777777" w:rsidR="004C6305" w:rsidRPr="000749E2" w:rsidRDefault="004C6305"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B0CFDE7" w14:textId="77777777" w:rsidR="004C6305" w:rsidRPr="000749E2" w:rsidRDefault="004C6305" w:rsidP="005076D8">
            <w:pPr>
              <w:pStyle w:val="TAL"/>
            </w:pPr>
            <w:r w:rsidRPr="000749E2">
              <w:t>Update of MBMS configurations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C755A29" w14:textId="77777777" w:rsidR="004C6305" w:rsidRPr="000749E2" w:rsidRDefault="004C6305"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D10CF88" w14:textId="77777777" w:rsidR="004C6305" w:rsidRPr="000749E2" w:rsidRDefault="004C6305" w:rsidP="005076D8">
            <w:pPr>
              <w:pStyle w:val="TAL"/>
            </w:pPr>
            <w:r w:rsidRPr="000749E2">
              <w:t>12.0.0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8F658D1" w14:textId="77777777" w:rsidR="004C6305" w:rsidRPr="000749E2" w:rsidRDefault="004C6305" w:rsidP="005076D8">
            <w:pPr>
              <w:pStyle w:val="TAL"/>
            </w:pPr>
            <w:r w:rsidRPr="000749E2">
              <w:t>12.1.0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DBA1D8D" w14:textId="77777777" w:rsidR="004C6305" w:rsidRPr="000749E2" w:rsidRDefault="004C6305" w:rsidP="005076D8">
            <w:pPr>
              <w:pStyle w:val="TAL"/>
            </w:pPr>
            <w:r w:rsidRPr="000749E2">
              <w:t>R5-140394</w:t>
            </w:r>
          </w:p>
        </w:tc>
      </w:tr>
      <w:tr w:rsidR="004C6305" w:rsidRPr="000749E2" w14:paraId="043F2D59"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BCA00D7" w14:textId="77777777" w:rsidR="004C6305" w:rsidRPr="000749E2" w:rsidRDefault="004C6305" w:rsidP="005076D8">
            <w:pPr>
              <w:pStyle w:val="TAL"/>
            </w:pPr>
            <w:r w:rsidRPr="000749E2">
              <w:t>RP#63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F8F0D9A" w14:textId="77777777" w:rsidR="004C6305" w:rsidRPr="000749E2" w:rsidRDefault="004C6305" w:rsidP="005076D8">
            <w:pPr>
              <w:pStyle w:val="TAL"/>
            </w:pPr>
            <w:r w:rsidRPr="000749E2">
              <w:t>RP-140332</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E098A16" w14:textId="77777777" w:rsidR="004C6305" w:rsidRPr="000749E2" w:rsidRDefault="004C6305" w:rsidP="005076D8">
            <w:pPr>
              <w:pStyle w:val="TAL"/>
            </w:pPr>
            <w:r w:rsidRPr="000749E2">
              <w:t>0489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F035039" w14:textId="77777777" w:rsidR="004C6305" w:rsidRPr="000749E2" w:rsidRDefault="004C6305"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D297992" w14:textId="77777777" w:rsidR="004C6305" w:rsidRPr="000749E2" w:rsidRDefault="004C6305" w:rsidP="005076D8">
            <w:pPr>
              <w:pStyle w:val="TAL"/>
            </w:pPr>
            <w:proofErr w:type="spellStart"/>
            <w:r w:rsidRPr="000749E2">
              <w:t>Addtion</w:t>
            </w:r>
            <w:proofErr w:type="spellEnd"/>
            <w:r w:rsidRPr="000749E2">
              <w:t xml:space="preserve"> of test frequencies for CA_1A-8A</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B2987DD" w14:textId="77777777" w:rsidR="004C6305" w:rsidRPr="000749E2" w:rsidRDefault="004C6305"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34E2178" w14:textId="77777777" w:rsidR="004C6305" w:rsidRPr="000749E2" w:rsidRDefault="004C6305" w:rsidP="005076D8">
            <w:pPr>
              <w:pStyle w:val="TAL"/>
            </w:pPr>
            <w:r w:rsidRPr="000749E2">
              <w:t>12.0.0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766DFEB" w14:textId="77777777" w:rsidR="004C6305" w:rsidRPr="000749E2" w:rsidRDefault="004C6305" w:rsidP="005076D8">
            <w:pPr>
              <w:pStyle w:val="TAL"/>
            </w:pPr>
            <w:r w:rsidRPr="000749E2">
              <w:t>12.1.0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0A926B7" w14:textId="77777777" w:rsidR="004C6305" w:rsidRPr="000749E2" w:rsidRDefault="004C6305" w:rsidP="005076D8">
            <w:pPr>
              <w:pStyle w:val="TAL"/>
            </w:pPr>
            <w:r w:rsidRPr="000749E2">
              <w:t>R5-140406</w:t>
            </w:r>
          </w:p>
        </w:tc>
      </w:tr>
      <w:tr w:rsidR="004C6305" w:rsidRPr="000749E2" w14:paraId="42FEC4C5"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6BB7445" w14:textId="77777777" w:rsidR="004C6305" w:rsidRPr="000749E2" w:rsidRDefault="004C6305" w:rsidP="005076D8">
            <w:pPr>
              <w:pStyle w:val="TAL"/>
            </w:pPr>
            <w:r w:rsidRPr="000749E2">
              <w:t>RP#63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06832BD" w14:textId="77777777" w:rsidR="004C6305" w:rsidRPr="000749E2" w:rsidRDefault="004C6305" w:rsidP="005076D8">
            <w:pPr>
              <w:pStyle w:val="TAL"/>
            </w:pPr>
            <w:r w:rsidRPr="000749E2">
              <w:t>R5-140319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86F54EE" w14:textId="77777777" w:rsidR="004C6305" w:rsidRPr="000749E2" w:rsidRDefault="004C6305" w:rsidP="005076D8">
            <w:pPr>
              <w:pStyle w:val="TAL"/>
            </w:pPr>
            <w:r w:rsidRPr="000749E2">
              <w:t>0490</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219E0E4" w14:textId="77777777" w:rsidR="004C6305" w:rsidRPr="000749E2" w:rsidRDefault="004C6305"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5D547AC" w14:textId="77777777" w:rsidR="004C6305" w:rsidRPr="000749E2" w:rsidRDefault="004C6305" w:rsidP="005076D8">
            <w:pPr>
              <w:pStyle w:val="TAL"/>
            </w:pPr>
            <w:r w:rsidRPr="000749E2">
              <w:t>Correction to UL CA message exceptions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22B57D8" w14:textId="77777777" w:rsidR="004C6305" w:rsidRPr="000749E2" w:rsidRDefault="004C6305"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3D5D973" w14:textId="77777777" w:rsidR="004C6305" w:rsidRPr="000749E2" w:rsidRDefault="004C6305" w:rsidP="005076D8">
            <w:pPr>
              <w:pStyle w:val="TAL"/>
            </w:pPr>
            <w:r w:rsidRPr="000749E2">
              <w:t>12.0.0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E0404C5" w14:textId="77777777" w:rsidR="004C6305" w:rsidRPr="000749E2" w:rsidRDefault="004C6305" w:rsidP="005076D8">
            <w:pPr>
              <w:pStyle w:val="TAL"/>
            </w:pPr>
            <w:r w:rsidRPr="000749E2">
              <w:t>12.1.0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B37B3F0" w14:textId="77777777" w:rsidR="004C6305" w:rsidRPr="000749E2" w:rsidRDefault="004C6305" w:rsidP="005076D8">
            <w:pPr>
              <w:pStyle w:val="TAL"/>
            </w:pPr>
            <w:r w:rsidRPr="000749E2">
              <w:t>R5-140503</w:t>
            </w:r>
          </w:p>
        </w:tc>
      </w:tr>
      <w:tr w:rsidR="004C6305" w:rsidRPr="000749E2" w14:paraId="28D43022"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2CF9774" w14:textId="77777777" w:rsidR="004C6305" w:rsidRPr="000749E2" w:rsidRDefault="004C6305" w:rsidP="005076D8">
            <w:pPr>
              <w:pStyle w:val="TAL"/>
            </w:pPr>
            <w:r w:rsidRPr="000749E2">
              <w:t>RP#63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0F20779" w14:textId="77777777" w:rsidR="004C6305" w:rsidRPr="000749E2" w:rsidRDefault="004C6305" w:rsidP="005076D8">
            <w:pPr>
              <w:pStyle w:val="TAL"/>
            </w:pPr>
            <w:r w:rsidRPr="000749E2">
              <w:t>RP-140308</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01567A0" w14:textId="77777777" w:rsidR="004C6305" w:rsidRPr="000749E2" w:rsidRDefault="004C6305" w:rsidP="005076D8">
            <w:pPr>
              <w:pStyle w:val="TAL"/>
            </w:pPr>
            <w:r w:rsidRPr="000749E2">
              <w:t>0492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0354794" w14:textId="77777777" w:rsidR="004C6305" w:rsidRPr="000749E2" w:rsidRDefault="004C6305"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707EC87" w14:textId="77777777" w:rsidR="004C6305" w:rsidRPr="000749E2" w:rsidRDefault="004C6305" w:rsidP="005076D8">
            <w:pPr>
              <w:pStyle w:val="TAL"/>
            </w:pPr>
            <w:r w:rsidRPr="000749E2">
              <w:t>Correction to Generic Test Procedure for IMS Emergency call establishment in EUTRA: Limited Service</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609E93D" w14:textId="77777777" w:rsidR="004C6305" w:rsidRPr="000749E2" w:rsidRDefault="004C6305"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54575BE" w14:textId="77777777" w:rsidR="004C6305" w:rsidRPr="000749E2" w:rsidRDefault="004C6305" w:rsidP="005076D8">
            <w:pPr>
              <w:pStyle w:val="TAL"/>
            </w:pPr>
            <w:r w:rsidRPr="000749E2">
              <w:t>12.0.0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4C2D6CA" w14:textId="77777777" w:rsidR="004C6305" w:rsidRPr="000749E2" w:rsidRDefault="004C6305" w:rsidP="005076D8">
            <w:pPr>
              <w:pStyle w:val="TAL"/>
            </w:pPr>
            <w:r w:rsidRPr="000749E2">
              <w:t>12.1.0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1B6B1EB" w14:textId="77777777" w:rsidR="004C6305" w:rsidRPr="000749E2" w:rsidRDefault="004C6305" w:rsidP="005076D8">
            <w:pPr>
              <w:pStyle w:val="TAL"/>
            </w:pPr>
            <w:r w:rsidRPr="000749E2">
              <w:t>R5-140536</w:t>
            </w:r>
          </w:p>
        </w:tc>
      </w:tr>
      <w:tr w:rsidR="004C6305" w:rsidRPr="000749E2" w14:paraId="2BA08F6D"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F473ED2" w14:textId="77777777" w:rsidR="004C6305" w:rsidRPr="000749E2" w:rsidRDefault="004C6305" w:rsidP="005076D8">
            <w:pPr>
              <w:pStyle w:val="TAL"/>
            </w:pPr>
            <w:r w:rsidRPr="000749E2">
              <w:t>RP#63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B420084" w14:textId="77777777" w:rsidR="004C6305" w:rsidRPr="000749E2" w:rsidRDefault="004C6305" w:rsidP="005076D8">
            <w:pPr>
              <w:pStyle w:val="TAL"/>
            </w:pPr>
            <w:r w:rsidRPr="000749E2">
              <w:t>R5-140319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E1A961A" w14:textId="77777777" w:rsidR="004C6305" w:rsidRPr="000749E2" w:rsidRDefault="004C6305" w:rsidP="005076D8">
            <w:pPr>
              <w:pStyle w:val="TAL"/>
            </w:pPr>
            <w:r w:rsidRPr="000749E2">
              <w:t>0493</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CFD4E97" w14:textId="77777777" w:rsidR="004C6305" w:rsidRPr="000749E2" w:rsidRDefault="004C6305"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4CBCED51" w14:textId="77777777" w:rsidR="004C6305" w:rsidRPr="000749E2" w:rsidRDefault="004C6305" w:rsidP="005076D8">
            <w:pPr>
              <w:pStyle w:val="TAL"/>
            </w:pPr>
            <w:r w:rsidRPr="000749E2">
              <w:t xml:space="preserve">Update to </w:t>
            </w:r>
            <w:proofErr w:type="spellStart"/>
            <w:r w:rsidRPr="000749E2">
              <w:t>QuantityConfig</w:t>
            </w:r>
            <w:proofErr w:type="spellEnd"/>
            <w:r w:rsidRPr="000749E2">
              <w:t xml:space="preserve"> in </w:t>
            </w:r>
            <w:proofErr w:type="spellStart"/>
            <w:r w:rsidRPr="000749E2">
              <w:t>MeasConfig</w:t>
            </w:r>
            <w:proofErr w:type="spellEnd"/>
            <w:r w:rsidRPr="000749E2">
              <w:t xml:space="preserve"> DEFAULT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6E91D03" w14:textId="77777777" w:rsidR="004C6305" w:rsidRPr="000749E2" w:rsidRDefault="004C6305"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80AB4BD" w14:textId="77777777" w:rsidR="004C6305" w:rsidRPr="000749E2" w:rsidRDefault="004C6305" w:rsidP="005076D8">
            <w:pPr>
              <w:pStyle w:val="TAL"/>
            </w:pPr>
            <w:r w:rsidRPr="000749E2">
              <w:t>12.0.0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DC4766D" w14:textId="77777777" w:rsidR="004C6305" w:rsidRPr="000749E2" w:rsidRDefault="004C6305" w:rsidP="005076D8">
            <w:pPr>
              <w:pStyle w:val="TAL"/>
            </w:pPr>
            <w:r w:rsidRPr="000749E2">
              <w:t>12.1.0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4FFFD2D" w14:textId="77777777" w:rsidR="004C6305" w:rsidRPr="000749E2" w:rsidRDefault="004C6305" w:rsidP="005076D8">
            <w:pPr>
              <w:pStyle w:val="TAL"/>
            </w:pPr>
            <w:r w:rsidRPr="000749E2">
              <w:t>R5-140743</w:t>
            </w:r>
          </w:p>
        </w:tc>
      </w:tr>
      <w:tr w:rsidR="004C6305" w:rsidRPr="000749E2" w14:paraId="38B7C690"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9AB078A" w14:textId="77777777" w:rsidR="004C6305" w:rsidRPr="000749E2" w:rsidRDefault="004C6305" w:rsidP="005076D8">
            <w:pPr>
              <w:pStyle w:val="TAL"/>
            </w:pPr>
            <w:r w:rsidRPr="000749E2">
              <w:t>RP#63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14D02CA" w14:textId="77777777" w:rsidR="004C6305" w:rsidRPr="000749E2" w:rsidRDefault="004C6305" w:rsidP="005076D8">
            <w:pPr>
              <w:pStyle w:val="TAL"/>
            </w:pPr>
            <w:r w:rsidRPr="000749E2">
              <w:t>RP-140331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270C810" w14:textId="77777777" w:rsidR="004C6305" w:rsidRPr="000749E2" w:rsidRDefault="004C6305" w:rsidP="005076D8">
            <w:pPr>
              <w:pStyle w:val="TAL"/>
            </w:pPr>
            <w:r w:rsidRPr="000749E2">
              <w:t>0494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7BB7EEFE" w14:textId="77777777" w:rsidR="004C6305" w:rsidRPr="000749E2" w:rsidRDefault="004C6305"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A5876AA" w14:textId="77777777" w:rsidR="004C6305" w:rsidRPr="000749E2" w:rsidRDefault="004C6305" w:rsidP="005076D8">
            <w:pPr>
              <w:pStyle w:val="TAL"/>
            </w:pPr>
            <w:r w:rsidRPr="000749E2">
              <w:t>Correction of CA band combinations CA_1A_18A and CA_11A_18A</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ECD4349" w14:textId="77777777" w:rsidR="004C6305" w:rsidRPr="000749E2" w:rsidRDefault="004C6305"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39AEDBB" w14:textId="77777777" w:rsidR="004C6305" w:rsidRPr="000749E2" w:rsidRDefault="004C6305" w:rsidP="005076D8">
            <w:pPr>
              <w:pStyle w:val="TAL"/>
            </w:pPr>
            <w:r w:rsidRPr="000749E2">
              <w:t>12.0.0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99F1134" w14:textId="77777777" w:rsidR="004C6305" w:rsidRPr="000749E2" w:rsidRDefault="004C6305" w:rsidP="005076D8">
            <w:pPr>
              <w:pStyle w:val="TAL"/>
            </w:pPr>
            <w:r w:rsidRPr="000749E2">
              <w:t>12.1.0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663AB85" w14:textId="77777777" w:rsidR="004C6305" w:rsidRPr="000749E2" w:rsidRDefault="004C6305" w:rsidP="005076D8">
            <w:pPr>
              <w:pStyle w:val="TAL"/>
            </w:pPr>
            <w:r w:rsidRPr="000749E2">
              <w:t>R5-140744</w:t>
            </w:r>
          </w:p>
        </w:tc>
      </w:tr>
      <w:tr w:rsidR="004C6305" w:rsidRPr="000749E2" w14:paraId="47392B1A"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D495375" w14:textId="77777777" w:rsidR="004C6305" w:rsidRPr="000749E2" w:rsidRDefault="004C6305" w:rsidP="005076D8">
            <w:pPr>
              <w:pStyle w:val="TAL"/>
            </w:pPr>
            <w:r w:rsidRPr="000749E2">
              <w:t>RP#63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113A4D9" w14:textId="77777777" w:rsidR="004C6305" w:rsidRPr="000749E2" w:rsidRDefault="004C6305" w:rsidP="005076D8">
            <w:pPr>
              <w:pStyle w:val="TAL"/>
            </w:pPr>
            <w:r w:rsidRPr="000749E2">
              <w:t>R5-140319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9A7B753" w14:textId="77777777" w:rsidR="004C6305" w:rsidRPr="000749E2" w:rsidRDefault="004C6305" w:rsidP="005076D8">
            <w:pPr>
              <w:pStyle w:val="TAL"/>
            </w:pPr>
            <w:r w:rsidRPr="000749E2">
              <w:t>0495</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230E895" w14:textId="77777777" w:rsidR="004C6305" w:rsidRPr="000749E2" w:rsidRDefault="004C6305"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95783FC" w14:textId="77777777" w:rsidR="004C6305" w:rsidRPr="000749E2" w:rsidRDefault="004C6305" w:rsidP="005076D8">
            <w:pPr>
              <w:pStyle w:val="TAL"/>
            </w:pPr>
            <w:r w:rsidRPr="000749E2">
              <w:t>Adding test frequencies for CA reverse inter band combination for bands 4 and 13</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D6F0494" w14:textId="77777777" w:rsidR="004C6305" w:rsidRPr="000749E2" w:rsidRDefault="004C6305"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70F9E26" w14:textId="77777777" w:rsidR="004C6305" w:rsidRPr="000749E2" w:rsidRDefault="004C6305" w:rsidP="005076D8">
            <w:pPr>
              <w:pStyle w:val="TAL"/>
            </w:pPr>
            <w:r w:rsidRPr="000749E2">
              <w:t>12.0.0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D32DF5D" w14:textId="77777777" w:rsidR="004C6305" w:rsidRPr="000749E2" w:rsidRDefault="004C6305" w:rsidP="005076D8">
            <w:pPr>
              <w:pStyle w:val="TAL"/>
            </w:pPr>
            <w:r w:rsidRPr="000749E2">
              <w:t>12.1.0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3AFB82B" w14:textId="77777777" w:rsidR="004C6305" w:rsidRPr="000749E2" w:rsidRDefault="004C6305" w:rsidP="005076D8">
            <w:pPr>
              <w:pStyle w:val="TAL"/>
            </w:pPr>
            <w:r w:rsidRPr="000749E2">
              <w:t>R5-140745</w:t>
            </w:r>
          </w:p>
        </w:tc>
      </w:tr>
      <w:tr w:rsidR="004C6305" w:rsidRPr="000749E2" w14:paraId="321D8199"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7376A58" w14:textId="77777777" w:rsidR="004C6305" w:rsidRPr="000749E2" w:rsidRDefault="004C6305" w:rsidP="005076D8">
            <w:pPr>
              <w:pStyle w:val="TAL"/>
            </w:pPr>
            <w:r w:rsidRPr="000749E2">
              <w:t>RP#63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3F7B35F" w14:textId="77777777" w:rsidR="004C6305" w:rsidRPr="000749E2" w:rsidRDefault="004C6305" w:rsidP="005076D8">
            <w:pPr>
              <w:pStyle w:val="TAL"/>
            </w:pPr>
            <w:r w:rsidRPr="000749E2">
              <w:t>RP-140307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0A911A9" w14:textId="77777777" w:rsidR="004C6305" w:rsidRPr="000749E2" w:rsidRDefault="004C6305" w:rsidP="005076D8">
            <w:pPr>
              <w:pStyle w:val="TAL"/>
            </w:pPr>
            <w:r w:rsidRPr="000749E2">
              <w:t>0496</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1176B8B" w14:textId="77777777" w:rsidR="004C6305" w:rsidRPr="000749E2" w:rsidRDefault="004C6305"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A8583BF" w14:textId="77777777" w:rsidR="004C6305" w:rsidRPr="000749E2" w:rsidRDefault="004C6305" w:rsidP="005076D8">
            <w:pPr>
              <w:pStyle w:val="TAL"/>
            </w:pPr>
            <w:r w:rsidRPr="000749E2">
              <w:t>Update to Generic test procedure in TS 36.508 Table 6.4.2.7A-2</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F1BFE79" w14:textId="77777777" w:rsidR="004C6305" w:rsidRPr="000749E2" w:rsidRDefault="004C6305"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FFE1165" w14:textId="77777777" w:rsidR="004C6305" w:rsidRPr="000749E2" w:rsidRDefault="004C6305" w:rsidP="005076D8">
            <w:pPr>
              <w:pStyle w:val="TAL"/>
            </w:pPr>
            <w:r w:rsidRPr="000749E2">
              <w:t>12.0.0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0EE1454" w14:textId="77777777" w:rsidR="004C6305" w:rsidRPr="000749E2" w:rsidRDefault="004C6305" w:rsidP="005076D8">
            <w:pPr>
              <w:pStyle w:val="TAL"/>
            </w:pPr>
            <w:r w:rsidRPr="000749E2">
              <w:t>12.1.0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88E9CAE" w14:textId="77777777" w:rsidR="004C6305" w:rsidRPr="000749E2" w:rsidRDefault="004C6305" w:rsidP="005076D8">
            <w:pPr>
              <w:pStyle w:val="TAL"/>
            </w:pPr>
            <w:r w:rsidRPr="000749E2">
              <w:t>R5-140746</w:t>
            </w:r>
          </w:p>
        </w:tc>
      </w:tr>
      <w:tr w:rsidR="004C6305" w:rsidRPr="000749E2" w14:paraId="41B94155"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101A1E0" w14:textId="77777777" w:rsidR="004C6305" w:rsidRPr="000749E2" w:rsidRDefault="004C6305" w:rsidP="005076D8">
            <w:pPr>
              <w:pStyle w:val="TAL"/>
            </w:pPr>
            <w:r w:rsidRPr="000749E2">
              <w:t>RP#63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6ABD94E" w14:textId="77777777" w:rsidR="004C6305" w:rsidRPr="000749E2" w:rsidRDefault="004C6305" w:rsidP="005076D8">
            <w:pPr>
              <w:pStyle w:val="TAL"/>
            </w:pPr>
            <w:r w:rsidRPr="000749E2">
              <w:t>RP-140307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9BC5164" w14:textId="77777777" w:rsidR="004C6305" w:rsidRPr="000749E2" w:rsidRDefault="004C6305" w:rsidP="005076D8">
            <w:pPr>
              <w:pStyle w:val="TAL"/>
            </w:pPr>
            <w:r w:rsidRPr="000749E2">
              <w:t>0497</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88B2AD1" w14:textId="77777777" w:rsidR="004C6305" w:rsidRPr="000749E2" w:rsidRDefault="004C6305"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4DF66453" w14:textId="77777777" w:rsidR="004C6305" w:rsidRPr="000749E2" w:rsidRDefault="004C6305" w:rsidP="005076D8">
            <w:pPr>
              <w:pStyle w:val="TAL"/>
            </w:pPr>
            <w:r w:rsidRPr="000749E2">
              <w:t xml:space="preserve">Addition of procedure for EPS Bearer </w:t>
            </w:r>
            <w:proofErr w:type="spellStart"/>
            <w:r w:rsidRPr="000749E2">
              <w:t>Deactivaton</w:t>
            </w:r>
            <w:proofErr w:type="spellEnd"/>
            <w:r w:rsidRPr="000749E2">
              <w:t xml:space="preserve"> and deletion of procedure for MT release of IMS call</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0739A2D" w14:textId="77777777" w:rsidR="004C6305" w:rsidRPr="000749E2" w:rsidRDefault="004C6305"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DEE518A" w14:textId="77777777" w:rsidR="004C6305" w:rsidRPr="000749E2" w:rsidRDefault="004C6305" w:rsidP="005076D8">
            <w:pPr>
              <w:pStyle w:val="TAL"/>
            </w:pPr>
            <w:r w:rsidRPr="000749E2">
              <w:t>12.0.0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ABB06E1" w14:textId="77777777" w:rsidR="004C6305" w:rsidRPr="000749E2" w:rsidRDefault="004C6305" w:rsidP="005076D8">
            <w:pPr>
              <w:pStyle w:val="TAL"/>
            </w:pPr>
            <w:r w:rsidRPr="000749E2">
              <w:t>12.1.0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403D2C3" w14:textId="77777777" w:rsidR="004C6305" w:rsidRPr="000749E2" w:rsidRDefault="004C6305" w:rsidP="005076D8">
            <w:pPr>
              <w:pStyle w:val="TAL"/>
            </w:pPr>
            <w:r w:rsidRPr="000749E2">
              <w:t>R5-140747</w:t>
            </w:r>
          </w:p>
        </w:tc>
      </w:tr>
      <w:tr w:rsidR="004C6305" w:rsidRPr="000749E2" w14:paraId="49BD90F6"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B0C2015" w14:textId="77777777" w:rsidR="004C6305" w:rsidRPr="000749E2" w:rsidRDefault="004C6305" w:rsidP="005076D8">
            <w:pPr>
              <w:pStyle w:val="TAL"/>
            </w:pPr>
            <w:r w:rsidRPr="000749E2">
              <w:t>RP#63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B37CD67" w14:textId="77777777" w:rsidR="004C6305" w:rsidRPr="000749E2" w:rsidRDefault="004C6305" w:rsidP="005076D8">
            <w:pPr>
              <w:pStyle w:val="TAL"/>
            </w:pPr>
            <w:r w:rsidRPr="000749E2">
              <w:t>RP-140332</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6CFA0FD" w14:textId="77777777" w:rsidR="004C6305" w:rsidRPr="000749E2" w:rsidRDefault="004C6305" w:rsidP="005076D8">
            <w:pPr>
              <w:pStyle w:val="TAL"/>
            </w:pPr>
            <w:r w:rsidRPr="000749E2">
              <w:t>0498</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65FE912" w14:textId="77777777" w:rsidR="004C6305" w:rsidRPr="000749E2" w:rsidRDefault="004C6305"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487D253D" w14:textId="77777777" w:rsidR="004C6305" w:rsidRPr="000749E2" w:rsidRDefault="004C6305" w:rsidP="005076D8">
            <w:pPr>
              <w:pStyle w:val="TAL"/>
            </w:pPr>
            <w:r w:rsidRPr="000749E2">
              <w:t>Addition of Rel12 reverse band combination CA_2A-5A</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40A7CDD" w14:textId="77777777" w:rsidR="004C6305" w:rsidRPr="000749E2" w:rsidRDefault="004C6305"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164ECC0" w14:textId="77777777" w:rsidR="004C6305" w:rsidRPr="000749E2" w:rsidRDefault="004C6305" w:rsidP="005076D8">
            <w:pPr>
              <w:pStyle w:val="TAL"/>
            </w:pPr>
            <w:r w:rsidRPr="000749E2">
              <w:t>12.0.0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7DB39A6" w14:textId="77777777" w:rsidR="004C6305" w:rsidRPr="000749E2" w:rsidRDefault="004C6305" w:rsidP="005076D8">
            <w:pPr>
              <w:pStyle w:val="TAL"/>
            </w:pPr>
            <w:r w:rsidRPr="000749E2">
              <w:t>12.1.0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03F5C1C" w14:textId="77777777" w:rsidR="004C6305" w:rsidRPr="000749E2" w:rsidRDefault="004C6305" w:rsidP="005076D8">
            <w:pPr>
              <w:pStyle w:val="TAL"/>
            </w:pPr>
            <w:r w:rsidRPr="000749E2">
              <w:t>R5-140789</w:t>
            </w:r>
          </w:p>
        </w:tc>
      </w:tr>
      <w:tr w:rsidR="004C6305" w:rsidRPr="000749E2" w14:paraId="5F7ADB5A"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86F11B3" w14:textId="77777777" w:rsidR="004C6305" w:rsidRPr="000749E2" w:rsidRDefault="004C6305" w:rsidP="005076D8">
            <w:pPr>
              <w:pStyle w:val="TAL"/>
            </w:pPr>
            <w:r w:rsidRPr="000749E2">
              <w:t>RP#63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806BBD2" w14:textId="77777777" w:rsidR="004C6305" w:rsidRPr="000749E2" w:rsidRDefault="004C6305" w:rsidP="005076D8">
            <w:pPr>
              <w:pStyle w:val="TAL"/>
            </w:pPr>
            <w:r w:rsidRPr="000749E2">
              <w:t>RP-140325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5603F2F" w14:textId="77777777" w:rsidR="004C6305" w:rsidRPr="000749E2" w:rsidRDefault="004C6305" w:rsidP="005076D8">
            <w:pPr>
              <w:pStyle w:val="TAL"/>
            </w:pPr>
            <w:r w:rsidRPr="000749E2">
              <w:t>0499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7864A405" w14:textId="77777777" w:rsidR="004C6305" w:rsidRPr="000749E2" w:rsidRDefault="004C6305"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47F54BA0" w14:textId="77777777" w:rsidR="004C6305" w:rsidRPr="000749E2" w:rsidRDefault="004C6305" w:rsidP="005076D8">
            <w:pPr>
              <w:pStyle w:val="TAL"/>
            </w:pPr>
            <w:r w:rsidRPr="000749E2">
              <w:t xml:space="preserve">Addition of neighbour cell CRS and dedicated SIB-1 IE for </w:t>
            </w:r>
            <w:proofErr w:type="spellStart"/>
            <w:r w:rsidRPr="000749E2">
              <w:t>fEICIC</w:t>
            </w:r>
            <w:proofErr w:type="spellEnd"/>
            <w:r w:rsidRPr="000749E2">
              <w:t xml:space="preserve"> test cases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863240D" w14:textId="77777777" w:rsidR="004C6305" w:rsidRPr="000749E2" w:rsidRDefault="004C6305"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E6AC1EA" w14:textId="77777777" w:rsidR="004C6305" w:rsidRPr="000749E2" w:rsidRDefault="004C6305" w:rsidP="005076D8">
            <w:pPr>
              <w:pStyle w:val="TAL"/>
            </w:pPr>
            <w:r w:rsidRPr="000749E2">
              <w:t>12.0.0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09E1AE1" w14:textId="77777777" w:rsidR="004C6305" w:rsidRPr="000749E2" w:rsidRDefault="004C6305" w:rsidP="005076D8">
            <w:pPr>
              <w:pStyle w:val="TAL"/>
            </w:pPr>
            <w:r w:rsidRPr="000749E2">
              <w:t>12.1.0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C7A00BB" w14:textId="77777777" w:rsidR="004C6305" w:rsidRPr="000749E2" w:rsidRDefault="004C6305" w:rsidP="005076D8">
            <w:pPr>
              <w:pStyle w:val="TAL"/>
            </w:pPr>
            <w:r w:rsidRPr="000749E2">
              <w:t>R5-140830</w:t>
            </w:r>
          </w:p>
        </w:tc>
      </w:tr>
      <w:tr w:rsidR="004C6305" w:rsidRPr="000749E2" w14:paraId="5ECE159F"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73DE83C" w14:textId="77777777" w:rsidR="004C6305" w:rsidRPr="000749E2" w:rsidRDefault="004C6305" w:rsidP="005076D8">
            <w:pPr>
              <w:pStyle w:val="TAL"/>
            </w:pPr>
            <w:r w:rsidRPr="000749E2">
              <w:t>RP#63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D0305C9" w14:textId="77777777" w:rsidR="004C6305" w:rsidRPr="000749E2" w:rsidRDefault="004C6305" w:rsidP="005076D8">
            <w:pPr>
              <w:pStyle w:val="TAL"/>
            </w:pPr>
            <w:r w:rsidRPr="000749E2">
              <w:t>R5-140319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801CE82" w14:textId="77777777" w:rsidR="004C6305" w:rsidRPr="000749E2" w:rsidRDefault="004C6305" w:rsidP="005076D8">
            <w:pPr>
              <w:pStyle w:val="TAL"/>
            </w:pPr>
            <w:r w:rsidRPr="000749E2">
              <w:t>0500</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85C06A6" w14:textId="77777777" w:rsidR="004C6305" w:rsidRPr="000749E2" w:rsidRDefault="004C6305"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D77FBB4" w14:textId="77777777" w:rsidR="004C6305" w:rsidRPr="000749E2" w:rsidRDefault="004C6305" w:rsidP="005076D8">
            <w:pPr>
              <w:pStyle w:val="TAL"/>
            </w:pPr>
            <w:r w:rsidRPr="000749E2">
              <w:t>Addition of transmissionMode-r10 for SCC</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EFFE35B" w14:textId="77777777" w:rsidR="004C6305" w:rsidRPr="000749E2" w:rsidRDefault="004C6305"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9C21863" w14:textId="77777777" w:rsidR="004C6305" w:rsidRPr="000749E2" w:rsidRDefault="004C6305" w:rsidP="005076D8">
            <w:pPr>
              <w:pStyle w:val="TAL"/>
            </w:pPr>
            <w:r w:rsidRPr="000749E2">
              <w:t>12.0.0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62E7165" w14:textId="77777777" w:rsidR="004C6305" w:rsidRPr="000749E2" w:rsidRDefault="004C6305" w:rsidP="005076D8">
            <w:pPr>
              <w:pStyle w:val="TAL"/>
            </w:pPr>
            <w:r w:rsidRPr="000749E2">
              <w:t>12.1.0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EC10AF4" w14:textId="77777777" w:rsidR="004C6305" w:rsidRPr="000749E2" w:rsidRDefault="004C6305" w:rsidP="005076D8">
            <w:pPr>
              <w:pStyle w:val="TAL"/>
            </w:pPr>
            <w:r w:rsidRPr="000749E2">
              <w:t>R5-140928</w:t>
            </w:r>
          </w:p>
        </w:tc>
      </w:tr>
      <w:tr w:rsidR="004C6305" w:rsidRPr="000749E2" w14:paraId="360F48B0"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3204C94" w14:textId="77777777" w:rsidR="004C6305" w:rsidRPr="000749E2" w:rsidRDefault="004C6305" w:rsidP="005076D8">
            <w:pPr>
              <w:pStyle w:val="TAL"/>
            </w:pPr>
            <w:r w:rsidRPr="000749E2">
              <w:t>RP#63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9269F1C" w14:textId="77777777" w:rsidR="004C6305" w:rsidRPr="000749E2" w:rsidRDefault="004C6305" w:rsidP="005076D8">
            <w:pPr>
              <w:pStyle w:val="TAL"/>
            </w:pPr>
            <w:r w:rsidRPr="000749E2">
              <w:t>RP-140331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9B2CABD" w14:textId="77777777" w:rsidR="004C6305" w:rsidRPr="000749E2" w:rsidRDefault="004C6305" w:rsidP="005076D8">
            <w:pPr>
              <w:pStyle w:val="TAL"/>
            </w:pPr>
            <w:r w:rsidRPr="000749E2">
              <w:t>0501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B189F22" w14:textId="77777777" w:rsidR="004C6305" w:rsidRPr="000749E2" w:rsidRDefault="004C6305"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A9DB977" w14:textId="77777777" w:rsidR="004C6305" w:rsidRPr="000749E2" w:rsidRDefault="004C6305" w:rsidP="005076D8">
            <w:pPr>
              <w:pStyle w:val="TAL"/>
            </w:pPr>
            <w:r w:rsidRPr="000749E2">
              <w:t>Addition of Rel11 reverse band combinations CA_2A-29A, CA_4A-5A, CA_4A-29A, CA_5A-17A</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FE0C319" w14:textId="77777777" w:rsidR="004C6305" w:rsidRPr="000749E2" w:rsidRDefault="004C6305"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CA9911D" w14:textId="77777777" w:rsidR="004C6305" w:rsidRPr="000749E2" w:rsidRDefault="004C6305" w:rsidP="005076D8">
            <w:pPr>
              <w:pStyle w:val="TAL"/>
            </w:pPr>
            <w:r w:rsidRPr="000749E2">
              <w:t>12.0.0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030E944" w14:textId="77777777" w:rsidR="004C6305" w:rsidRPr="000749E2" w:rsidRDefault="004C6305" w:rsidP="005076D8">
            <w:pPr>
              <w:pStyle w:val="TAL"/>
            </w:pPr>
            <w:r w:rsidRPr="000749E2">
              <w:t>12.1.0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F71A68D" w14:textId="77777777" w:rsidR="004C6305" w:rsidRPr="000749E2" w:rsidRDefault="004C6305" w:rsidP="005076D8">
            <w:pPr>
              <w:pStyle w:val="TAL"/>
            </w:pPr>
            <w:r w:rsidRPr="000749E2">
              <w:t>R5-140998</w:t>
            </w:r>
          </w:p>
        </w:tc>
      </w:tr>
      <w:tr w:rsidR="004C6305" w:rsidRPr="000749E2" w14:paraId="22AEDCF1"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3645D23" w14:textId="77777777" w:rsidR="004C6305" w:rsidRPr="000749E2" w:rsidRDefault="004C6305" w:rsidP="005076D8">
            <w:pPr>
              <w:pStyle w:val="TAL"/>
            </w:pPr>
            <w:r w:rsidRPr="000749E2">
              <w:t>RP#63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C55A8FC" w14:textId="77777777" w:rsidR="004C6305" w:rsidRPr="000749E2" w:rsidRDefault="004C6305" w:rsidP="005076D8">
            <w:pPr>
              <w:pStyle w:val="TAL"/>
            </w:pPr>
            <w:r w:rsidRPr="000749E2">
              <w:t>RP-140302</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D4097E6" w14:textId="77777777" w:rsidR="004C6305" w:rsidRPr="000749E2" w:rsidRDefault="004C6305" w:rsidP="005076D8">
            <w:pPr>
              <w:pStyle w:val="TAL"/>
            </w:pPr>
            <w:r w:rsidRPr="000749E2">
              <w:t>0502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72102FEA" w14:textId="77777777" w:rsidR="004C6305" w:rsidRPr="000749E2" w:rsidRDefault="004C6305"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20B0A48" w14:textId="77777777" w:rsidR="004C6305" w:rsidRPr="000749E2" w:rsidRDefault="004C6305" w:rsidP="005076D8">
            <w:pPr>
              <w:pStyle w:val="TAL"/>
            </w:pPr>
            <w:r w:rsidRPr="000749E2">
              <w:t>Change of test frequencies for Band 28</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C966A1D" w14:textId="77777777" w:rsidR="004C6305" w:rsidRPr="000749E2" w:rsidRDefault="004C6305"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1719B0D" w14:textId="77777777" w:rsidR="004C6305" w:rsidRPr="000749E2" w:rsidRDefault="004C6305" w:rsidP="005076D8">
            <w:pPr>
              <w:pStyle w:val="TAL"/>
            </w:pPr>
            <w:r w:rsidRPr="000749E2">
              <w:t>12.0.0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E560443" w14:textId="77777777" w:rsidR="004C6305" w:rsidRPr="000749E2" w:rsidRDefault="004C6305" w:rsidP="005076D8">
            <w:pPr>
              <w:pStyle w:val="TAL"/>
            </w:pPr>
            <w:r w:rsidRPr="000749E2">
              <w:t>12.1.0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64EE3D34" w14:textId="77777777" w:rsidR="004C6305" w:rsidRPr="000749E2" w:rsidRDefault="004C6305" w:rsidP="005076D8">
            <w:pPr>
              <w:pStyle w:val="TAL"/>
            </w:pPr>
            <w:r w:rsidRPr="000749E2">
              <w:t>R5-141039</w:t>
            </w:r>
          </w:p>
        </w:tc>
      </w:tr>
      <w:tr w:rsidR="005A345C" w:rsidRPr="000749E2" w14:paraId="6D638185"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95ED65B" w14:textId="77777777" w:rsidR="005A345C" w:rsidRPr="000749E2" w:rsidRDefault="005A345C" w:rsidP="005076D8">
            <w:pPr>
              <w:pStyle w:val="TAL"/>
            </w:pPr>
            <w:r w:rsidRPr="000749E2">
              <w:t>RP#64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6521B81" w14:textId="77777777" w:rsidR="005A345C" w:rsidRPr="000749E2" w:rsidRDefault="005A345C" w:rsidP="005076D8">
            <w:pPr>
              <w:pStyle w:val="TAL"/>
            </w:pPr>
            <w:r w:rsidRPr="000749E2">
              <w:t>RP-140838</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6F5F16B" w14:textId="77777777" w:rsidR="005A345C" w:rsidRPr="000749E2" w:rsidRDefault="005A345C" w:rsidP="005076D8">
            <w:pPr>
              <w:pStyle w:val="TAL"/>
            </w:pPr>
            <w:r w:rsidRPr="000749E2">
              <w:t>0503</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43B4946" w14:textId="77777777" w:rsidR="005A345C" w:rsidRPr="000749E2" w:rsidRDefault="005A345C"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176CD23" w14:textId="77777777" w:rsidR="005A345C" w:rsidRPr="000749E2" w:rsidRDefault="005A345C" w:rsidP="005076D8">
            <w:pPr>
              <w:pStyle w:val="TAL"/>
            </w:pPr>
            <w:r w:rsidRPr="000749E2">
              <w:t>Addition of CA 3A-28A to 36.508</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5A86EDD" w14:textId="77777777" w:rsidR="005A345C" w:rsidRPr="000749E2" w:rsidRDefault="005A345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9B1E222" w14:textId="77777777" w:rsidR="005A345C" w:rsidRPr="000749E2" w:rsidRDefault="005A345C" w:rsidP="005076D8">
            <w:pPr>
              <w:pStyle w:val="TAL"/>
            </w:pPr>
            <w:r w:rsidRPr="000749E2">
              <w:t>12.1.0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83D27FD" w14:textId="77777777" w:rsidR="005A345C" w:rsidRPr="000749E2" w:rsidRDefault="005A345C" w:rsidP="005076D8">
            <w:pPr>
              <w:pStyle w:val="TAL"/>
            </w:pPr>
            <w:r w:rsidRPr="000749E2">
              <w:t>12.2.0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D33F5A5" w14:textId="77777777" w:rsidR="005A345C" w:rsidRPr="000749E2" w:rsidRDefault="005A345C" w:rsidP="005076D8">
            <w:pPr>
              <w:pStyle w:val="TAL"/>
            </w:pPr>
            <w:r w:rsidRPr="000749E2">
              <w:t>R5-142114</w:t>
            </w:r>
          </w:p>
        </w:tc>
      </w:tr>
      <w:tr w:rsidR="005A345C" w:rsidRPr="000749E2" w14:paraId="03AC9AF4"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D6CCF91" w14:textId="77777777" w:rsidR="005A345C" w:rsidRPr="000749E2" w:rsidRDefault="005A345C" w:rsidP="005076D8">
            <w:pPr>
              <w:pStyle w:val="TAL"/>
            </w:pPr>
            <w:r w:rsidRPr="000749E2">
              <w:t>RP#64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263B814" w14:textId="77777777" w:rsidR="005A345C" w:rsidRPr="000749E2" w:rsidRDefault="005A345C" w:rsidP="005076D8">
            <w:pPr>
              <w:pStyle w:val="TAL"/>
            </w:pPr>
            <w:r w:rsidRPr="000749E2">
              <w:t>RP-140812</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699BF43" w14:textId="77777777" w:rsidR="005A345C" w:rsidRPr="000749E2" w:rsidRDefault="005A345C" w:rsidP="005076D8">
            <w:pPr>
              <w:pStyle w:val="TAL"/>
            </w:pPr>
            <w:r w:rsidRPr="000749E2">
              <w:t>0504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34B720B" w14:textId="77777777" w:rsidR="005A345C" w:rsidRPr="000749E2" w:rsidRDefault="005A345C"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062B77D" w14:textId="77777777" w:rsidR="005A345C" w:rsidRPr="000749E2" w:rsidRDefault="005A345C" w:rsidP="005076D8">
            <w:pPr>
              <w:pStyle w:val="TAL"/>
            </w:pPr>
            <w:r w:rsidRPr="000749E2">
              <w:t>Update to MEASUREMENT CONTROL</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625DF52" w14:textId="77777777" w:rsidR="005A345C" w:rsidRPr="000749E2" w:rsidRDefault="005A345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5F5445E" w14:textId="77777777" w:rsidR="005A345C" w:rsidRPr="000749E2" w:rsidRDefault="005A345C" w:rsidP="005076D8">
            <w:pPr>
              <w:pStyle w:val="TAL"/>
            </w:pPr>
            <w:r w:rsidRPr="000749E2">
              <w:t>12.1.0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D4CB632" w14:textId="77777777" w:rsidR="005A345C" w:rsidRPr="000749E2" w:rsidRDefault="005A345C" w:rsidP="005076D8">
            <w:pPr>
              <w:pStyle w:val="TAL"/>
            </w:pPr>
            <w:r w:rsidRPr="000749E2">
              <w:t>12.2.0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2F67328" w14:textId="77777777" w:rsidR="005A345C" w:rsidRPr="000749E2" w:rsidRDefault="005A345C" w:rsidP="005076D8">
            <w:pPr>
              <w:pStyle w:val="TAL"/>
            </w:pPr>
            <w:r w:rsidRPr="000749E2">
              <w:t>R5-142126</w:t>
            </w:r>
          </w:p>
        </w:tc>
      </w:tr>
      <w:tr w:rsidR="005A345C" w:rsidRPr="000749E2" w14:paraId="0CEC8EB8"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FC138D1" w14:textId="77777777" w:rsidR="005A345C" w:rsidRPr="000749E2" w:rsidRDefault="005A345C" w:rsidP="005076D8">
            <w:pPr>
              <w:pStyle w:val="TAL"/>
            </w:pPr>
            <w:r w:rsidRPr="000749E2">
              <w:t>RP#64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2AD69EB" w14:textId="77777777" w:rsidR="005A345C" w:rsidRPr="000749E2" w:rsidRDefault="005A345C" w:rsidP="005076D8">
            <w:pPr>
              <w:pStyle w:val="TAL"/>
            </w:pPr>
            <w:r w:rsidRPr="000749E2">
              <w:t>RP-140815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1C5147E" w14:textId="77777777" w:rsidR="005A345C" w:rsidRPr="000749E2" w:rsidRDefault="005A345C" w:rsidP="005076D8">
            <w:pPr>
              <w:pStyle w:val="TAL"/>
            </w:pPr>
            <w:r w:rsidRPr="000749E2">
              <w:t>0505</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0B0017E" w14:textId="77777777" w:rsidR="005A345C" w:rsidRPr="000749E2" w:rsidRDefault="005A345C"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4B35EF7A" w14:textId="77777777" w:rsidR="005A345C" w:rsidRPr="000749E2" w:rsidRDefault="005A345C" w:rsidP="005076D8">
            <w:pPr>
              <w:pStyle w:val="TAL"/>
            </w:pPr>
            <w:r w:rsidRPr="000749E2">
              <w:t>Update to default non-</w:t>
            </w:r>
            <w:proofErr w:type="spellStart"/>
            <w:r w:rsidRPr="000749E2">
              <w:t>MBSFNregionLength</w:t>
            </w:r>
            <w:proofErr w:type="spellEnd"/>
            <w:r w:rsidRPr="000749E2">
              <w:t xml:space="preserve"> in </w:t>
            </w:r>
            <w:r w:rsidRPr="000749E2">
              <w:lastRenderedPageBreak/>
              <w:t>SystemInformationBlockType13</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F30F7B4" w14:textId="77777777" w:rsidR="005A345C" w:rsidRPr="000749E2" w:rsidRDefault="005A345C" w:rsidP="005076D8">
            <w:pPr>
              <w:pStyle w:val="TAL"/>
            </w:pPr>
            <w:r w:rsidRPr="000749E2">
              <w:lastRenderedPageBreak/>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49BB32B" w14:textId="77777777" w:rsidR="005A345C" w:rsidRPr="000749E2" w:rsidRDefault="005A345C" w:rsidP="005076D8">
            <w:pPr>
              <w:pStyle w:val="TAL"/>
            </w:pPr>
            <w:r w:rsidRPr="000749E2">
              <w:t>12.1.0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4355F5A" w14:textId="77777777" w:rsidR="005A345C" w:rsidRPr="000749E2" w:rsidRDefault="005A345C" w:rsidP="005076D8">
            <w:pPr>
              <w:pStyle w:val="TAL"/>
            </w:pPr>
            <w:r w:rsidRPr="000749E2">
              <w:t>12.2.0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E97B44C" w14:textId="77777777" w:rsidR="005A345C" w:rsidRPr="000749E2" w:rsidRDefault="005A345C" w:rsidP="005076D8">
            <w:pPr>
              <w:pStyle w:val="TAL"/>
            </w:pPr>
            <w:r w:rsidRPr="000749E2">
              <w:t>R5-142127</w:t>
            </w:r>
          </w:p>
        </w:tc>
      </w:tr>
      <w:tr w:rsidR="005A345C" w:rsidRPr="000749E2" w14:paraId="1014C079"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A2BEAC7" w14:textId="77777777" w:rsidR="005A345C" w:rsidRPr="000749E2" w:rsidRDefault="005A345C" w:rsidP="005076D8">
            <w:pPr>
              <w:pStyle w:val="TAL"/>
            </w:pPr>
            <w:r w:rsidRPr="000749E2">
              <w:t>RP#64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1DACE81" w14:textId="77777777" w:rsidR="005A345C" w:rsidRPr="000749E2" w:rsidRDefault="005A345C" w:rsidP="005076D8">
            <w:pPr>
              <w:pStyle w:val="TAL"/>
            </w:pPr>
            <w:r w:rsidRPr="000749E2">
              <w:t>RP-140815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230E828" w14:textId="77777777" w:rsidR="005A345C" w:rsidRPr="000749E2" w:rsidRDefault="005A345C" w:rsidP="005076D8">
            <w:pPr>
              <w:pStyle w:val="TAL"/>
            </w:pPr>
            <w:r w:rsidRPr="000749E2">
              <w:t>0506</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9471057" w14:textId="77777777" w:rsidR="005A345C" w:rsidRPr="000749E2" w:rsidRDefault="005A345C"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64A89DC" w14:textId="77777777" w:rsidR="005A345C" w:rsidRPr="000749E2" w:rsidRDefault="005A345C" w:rsidP="005076D8">
            <w:pPr>
              <w:pStyle w:val="TAL"/>
            </w:pPr>
            <w:r w:rsidRPr="000749E2">
              <w:t xml:space="preserve">Editorial Update to Table 4.6.1-4A: </w:t>
            </w:r>
            <w:proofErr w:type="spellStart"/>
            <w:r w:rsidRPr="000749E2">
              <w:t>MBSFNAreaConfiguration</w:t>
            </w:r>
            <w:proofErr w:type="spellEnd"/>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49795DE" w14:textId="77777777" w:rsidR="005A345C" w:rsidRPr="000749E2" w:rsidRDefault="005A345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65D0A10" w14:textId="77777777" w:rsidR="005A345C" w:rsidRPr="000749E2" w:rsidRDefault="005A345C" w:rsidP="005076D8">
            <w:pPr>
              <w:pStyle w:val="TAL"/>
            </w:pPr>
            <w:r w:rsidRPr="000749E2">
              <w:t>12.1.0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A57EC4A" w14:textId="77777777" w:rsidR="005A345C" w:rsidRPr="000749E2" w:rsidRDefault="005A345C" w:rsidP="005076D8">
            <w:pPr>
              <w:pStyle w:val="TAL"/>
            </w:pPr>
            <w:r w:rsidRPr="000749E2">
              <w:t>12.2.0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A10C2FA" w14:textId="77777777" w:rsidR="005A345C" w:rsidRPr="000749E2" w:rsidRDefault="005A345C" w:rsidP="005076D8">
            <w:pPr>
              <w:pStyle w:val="TAL"/>
            </w:pPr>
            <w:r w:rsidRPr="000749E2">
              <w:t>R5-142128</w:t>
            </w:r>
          </w:p>
        </w:tc>
      </w:tr>
      <w:tr w:rsidR="005A345C" w:rsidRPr="000749E2" w14:paraId="01998C52"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72898A9" w14:textId="77777777" w:rsidR="005A345C" w:rsidRPr="000749E2" w:rsidRDefault="005A345C" w:rsidP="005076D8">
            <w:pPr>
              <w:pStyle w:val="TAL"/>
            </w:pPr>
            <w:r w:rsidRPr="000749E2">
              <w:t>RP#64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B752F70" w14:textId="77777777" w:rsidR="005A345C" w:rsidRPr="000749E2" w:rsidRDefault="005A345C" w:rsidP="005076D8">
            <w:pPr>
              <w:pStyle w:val="TAL"/>
            </w:pPr>
            <w:r w:rsidRPr="000749E2">
              <w:t>RP-140837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9A99D54" w14:textId="77777777" w:rsidR="005A345C" w:rsidRPr="000749E2" w:rsidRDefault="005A345C" w:rsidP="005076D8">
            <w:pPr>
              <w:pStyle w:val="TAL"/>
            </w:pPr>
            <w:r w:rsidRPr="000749E2">
              <w:t>0507</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B05577D" w14:textId="77777777" w:rsidR="005A345C" w:rsidRPr="000749E2" w:rsidRDefault="005A345C"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6FA2430" w14:textId="77777777" w:rsidR="005A345C" w:rsidRPr="000749E2" w:rsidRDefault="005A345C" w:rsidP="005076D8">
            <w:pPr>
              <w:pStyle w:val="TAL"/>
            </w:pPr>
            <w:r w:rsidRPr="000749E2">
              <w:t xml:space="preserve">Correction to default SystemInformationBlockType15 message for </w:t>
            </w:r>
            <w:proofErr w:type="spellStart"/>
            <w:r w:rsidRPr="000749E2">
              <w:t>eMBMS</w:t>
            </w:r>
            <w:proofErr w:type="spellEnd"/>
            <w:r w:rsidRPr="000749E2">
              <w:t xml:space="preserve"> testing</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54B0DBF" w14:textId="77777777" w:rsidR="005A345C" w:rsidRPr="000749E2" w:rsidRDefault="005A345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B5B16BB" w14:textId="77777777" w:rsidR="005A345C" w:rsidRPr="000749E2" w:rsidRDefault="005A345C" w:rsidP="005076D8">
            <w:pPr>
              <w:pStyle w:val="TAL"/>
            </w:pPr>
            <w:r w:rsidRPr="000749E2">
              <w:t>12.1.0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083BC35" w14:textId="77777777" w:rsidR="005A345C" w:rsidRPr="000749E2" w:rsidRDefault="005A345C" w:rsidP="005076D8">
            <w:pPr>
              <w:pStyle w:val="TAL"/>
            </w:pPr>
            <w:r w:rsidRPr="000749E2">
              <w:t>12.2.0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8D8008B" w14:textId="77777777" w:rsidR="005A345C" w:rsidRPr="000749E2" w:rsidRDefault="005A345C" w:rsidP="005076D8">
            <w:pPr>
              <w:pStyle w:val="TAL"/>
            </w:pPr>
            <w:r w:rsidRPr="000749E2">
              <w:t>R5-142254</w:t>
            </w:r>
          </w:p>
        </w:tc>
      </w:tr>
      <w:tr w:rsidR="005A345C" w:rsidRPr="000749E2" w14:paraId="4FA54867"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AA8E5A0" w14:textId="77777777" w:rsidR="005A345C" w:rsidRPr="000749E2" w:rsidRDefault="005A345C" w:rsidP="005076D8">
            <w:pPr>
              <w:pStyle w:val="TAL"/>
            </w:pPr>
            <w:r w:rsidRPr="000749E2">
              <w:t>RP#64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C7E220A" w14:textId="77777777" w:rsidR="005A345C" w:rsidRPr="000749E2" w:rsidRDefault="005A345C" w:rsidP="005076D8">
            <w:pPr>
              <w:pStyle w:val="TAL"/>
            </w:pPr>
            <w:r w:rsidRPr="000749E2">
              <w:t>RP-140838</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DECA2D6" w14:textId="77777777" w:rsidR="005A345C" w:rsidRPr="000749E2" w:rsidRDefault="005A345C" w:rsidP="005076D8">
            <w:pPr>
              <w:pStyle w:val="TAL"/>
            </w:pPr>
            <w:r w:rsidRPr="000749E2">
              <w:t>0508</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A2FD758" w14:textId="77777777" w:rsidR="005A345C" w:rsidRPr="000749E2" w:rsidRDefault="005A345C"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864F826" w14:textId="77777777" w:rsidR="005A345C" w:rsidRPr="000749E2" w:rsidRDefault="005A345C" w:rsidP="005076D8">
            <w:pPr>
              <w:pStyle w:val="TAL"/>
            </w:pPr>
            <w:r w:rsidRPr="000749E2">
              <w:t>Updates of 6.2.3.2 Test frequency for CA_3A-26A and CA_3A-27A</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490B7F4" w14:textId="77777777" w:rsidR="005A345C" w:rsidRPr="000749E2" w:rsidRDefault="005A345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EEDBF91" w14:textId="77777777" w:rsidR="005A345C" w:rsidRPr="000749E2" w:rsidRDefault="005A345C" w:rsidP="005076D8">
            <w:pPr>
              <w:pStyle w:val="TAL"/>
            </w:pPr>
            <w:r w:rsidRPr="000749E2">
              <w:t>12.1.0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1DAF2CB" w14:textId="77777777" w:rsidR="005A345C" w:rsidRPr="000749E2" w:rsidRDefault="005A345C" w:rsidP="005076D8">
            <w:pPr>
              <w:pStyle w:val="TAL"/>
            </w:pPr>
            <w:r w:rsidRPr="000749E2">
              <w:t>12.2.0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7A13CC7" w14:textId="77777777" w:rsidR="005A345C" w:rsidRPr="000749E2" w:rsidRDefault="005A345C" w:rsidP="005076D8">
            <w:pPr>
              <w:pStyle w:val="TAL"/>
            </w:pPr>
            <w:r w:rsidRPr="000749E2">
              <w:t>R5-142299</w:t>
            </w:r>
          </w:p>
        </w:tc>
      </w:tr>
      <w:tr w:rsidR="005A345C" w:rsidRPr="000749E2" w14:paraId="23A60D20"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2D77468" w14:textId="77777777" w:rsidR="005A345C" w:rsidRPr="000749E2" w:rsidRDefault="005A345C" w:rsidP="005076D8">
            <w:pPr>
              <w:pStyle w:val="TAL"/>
            </w:pPr>
            <w:r w:rsidRPr="000749E2">
              <w:t>RP#64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E997D37" w14:textId="77777777" w:rsidR="005A345C" w:rsidRPr="000749E2" w:rsidRDefault="005A345C" w:rsidP="005076D8">
            <w:pPr>
              <w:pStyle w:val="TAL"/>
            </w:pPr>
            <w:r w:rsidRPr="000749E2">
              <w:t>RP-140832</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165931B" w14:textId="77777777" w:rsidR="005A345C" w:rsidRPr="000749E2" w:rsidRDefault="005A345C" w:rsidP="005076D8">
            <w:pPr>
              <w:pStyle w:val="TAL"/>
            </w:pPr>
            <w:r w:rsidRPr="000749E2">
              <w:t>0509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0C92A7C" w14:textId="77777777" w:rsidR="005A345C" w:rsidRPr="000749E2" w:rsidRDefault="005A345C"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406F88F3" w14:textId="77777777" w:rsidR="005A345C" w:rsidRPr="000749E2" w:rsidRDefault="005A345C" w:rsidP="005076D8">
            <w:pPr>
              <w:pStyle w:val="TAL"/>
            </w:pPr>
            <w:r w:rsidRPr="000749E2">
              <w:t xml:space="preserve">Adding connection </w:t>
            </w:r>
            <w:proofErr w:type="spellStart"/>
            <w:r w:rsidRPr="000749E2">
              <w:t>diagramms</w:t>
            </w:r>
            <w:proofErr w:type="spellEnd"/>
            <w:r w:rsidRPr="000749E2">
              <w:t xml:space="preserve"> for RF/RRM Rel-11 WI-s tests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1E5AB12" w14:textId="77777777" w:rsidR="005A345C" w:rsidRPr="000749E2" w:rsidRDefault="005A345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2E099D9" w14:textId="77777777" w:rsidR="005A345C" w:rsidRPr="000749E2" w:rsidRDefault="005A345C" w:rsidP="005076D8">
            <w:pPr>
              <w:pStyle w:val="TAL"/>
            </w:pPr>
            <w:r w:rsidRPr="000749E2">
              <w:t>12.1.0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D7AD82C" w14:textId="77777777" w:rsidR="005A345C" w:rsidRPr="000749E2" w:rsidRDefault="005A345C" w:rsidP="005076D8">
            <w:pPr>
              <w:pStyle w:val="TAL"/>
            </w:pPr>
            <w:r w:rsidRPr="000749E2">
              <w:t>12.2.0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CC3EE9F" w14:textId="77777777" w:rsidR="005A345C" w:rsidRPr="000749E2" w:rsidRDefault="005A345C" w:rsidP="005076D8">
            <w:pPr>
              <w:pStyle w:val="TAL"/>
            </w:pPr>
            <w:r w:rsidRPr="000749E2">
              <w:t>R5-142318</w:t>
            </w:r>
          </w:p>
        </w:tc>
      </w:tr>
      <w:tr w:rsidR="005A345C" w:rsidRPr="000749E2" w14:paraId="061873E6"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452436A" w14:textId="77777777" w:rsidR="005A345C" w:rsidRPr="000749E2" w:rsidRDefault="005A345C" w:rsidP="005076D8">
            <w:pPr>
              <w:pStyle w:val="TAL"/>
            </w:pPr>
            <w:r w:rsidRPr="000749E2">
              <w:t>RP#64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2F11B97" w14:textId="77777777" w:rsidR="005A345C" w:rsidRPr="000749E2" w:rsidRDefault="005A345C" w:rsidP="005076D8">
            <w:pPr>
              <w:pStyle w:val="TAL"/>
            </w:pPr>
            <w:r w:rsidRPr="000749E2">
              <w:t>RP-140832</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6BC40C8" w14:textId="77777777" w:rsidR="005A345C" w:rsidRPr="000749E2" w:rsidRDefault="005A345C" w:rsidP="005076D8">
            <w:pPr>
              <w:pStyle w:val="TAL"/>
            </w:pPr>
            <w:r w:rsidRPr="000749E2">
              <w:t>0510</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7F0DF2B9" w14:textId="77777777" w:rsidR="005A345C" w:rsidRPr="000749E2" w:rsidRDefault="005A345C"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5259AA4" w14:textId="77777777" w:rsidR="005A345C" w:rsidRPr="000749E2" w:rsidRDefault="005A345C" w:rsidP="005076D8">
            <w:pPr>
              <w:pStyle w:val="TAL"/>
            </w:pPr>
            <w:r w:rsidRPr="000749E2">
              <w:t xml:space="preserve">Addition of exceptions for </w:t>
            </w:r>
            <w:proofErr w:type="spellStart"/>
            <w:r w:rsidRPr="000749E2">
              <w:t>feICIC</w:t>
            </w:r>
            <w:proofErr w:type="spellEnd"/>
            <w:r w:rsidRPr="000749E2">
              <w:t xml:space="preserve"> RRM test cases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EAA741A" w14:textId="77777777" w:rsidR="005A345C" w:rsidRPr="000749E2" w:rsidRDefault="005A345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C34B9DA" w14:textId="77777777" w:rsidR="005A345C" w:rsidRPr="000749E2" w:rsidRDefault="005A345C" w:rsidP="005076D8">
            <w:pPr>
              <w:pStyle w:val="TAL"/>
            </w:pPr>
            <w:r w:rsidRPr="000749E2">
              <w:t>12.1.0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DCAA0B5" w14:textId="77777777" w:rsidR="005A345C" w:rsidRPr="000749E2" w:rsidRDefault="005A345C" w:rsidP="005076D8">
            <w:pPr>
              <w:pStyle w:val="TAL"/>
            </w:pPr>
            <w:r w:rsidRPr="000749E2">
              <w:t>12.2.0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18428A7" w14:textId="77777777" w:rsidR="005A345C" w:rsidRPr="000749E2" w:rsidRDefault="005A345C" w:rsidP="005076D8">
            <w:pPr>
              <w:pStyle w:val="TAL"/>
            </w:pPr>
            <w:r w:rsidRPr="000749E2">
              <w:t>R5-142336</w:t>
            </w:r>
          </w:p>
        </w:tc>
      </w:tr>
      <w:tr w:rsidR="005A345C" w:rsidRPr="000749E2" w14:paraId="14961404"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323013D" w14:textId="77777777" w:rsidR="005A345C" w:rsidRPr="000749E2" w:rsidRDefault="005A345C" w:rsidP="005076D8">
            <w:pPr>
              <w:pStyle w:val="TAL"/>
            </w:pPr>
            <w:r w:rsidRPr="000749E2">
              <w:t>RP#64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0F37454" w14:textId="77777777" w:rsidR="005A345C" w:rsidRPr="000749E2" w:rsidRDefault="005A345C" w:rsidP="005076D8">
            <w:pPr>
              <w:pStyle w:val="TAL"/>
            </w:pPr>
            <w:r w:rsidRPr="000749E2">
              <w:t>RP-140812</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6C27509" w14:textId="77777777" w:rsidR="005A345C" w:rsidRPr="000749E2" w:rsidRDefault="005A345C" w:rsidP="005076D8">
            <w:pPr>
              <w:pStyle w:val="TAL"/>
            </w:pPr>
            <w:r w:rsidRPr="000749E2">
              <w:t>0511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D10AECA" w14:textId="77777777" w:rsidR="005A345C" w:rsidRPr="000749E2" w:rsidRDefault="005A345C"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40E5106" w14:textId="77777777" w:rsidR="005A345C" w:rsidRPr="000749E2" w:rsidRDefault="005A345C" w:rsidP="005076D8">
            <w:pPr>
              <w:pStyle w:val="TAL"/>
            </w:pPr>
            <w:r w:rsidRPr="000749E2">
              <w:t>Correction to NAS UTRA Routing Area Update Accept message</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44744A0" w14:textId="77777777" w:rsidR="005A345C" w:rsidRPr="000749E2" w:rsidRDefault="005A345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D2061C1" w14:textId="77777777" w:rsidR="005A345C" w:rsidRPr="000749E2" w:rsidRDefault="005A345C" w:rsidP="005076D8">
            <w:pPr>
              <w:pStyle w:val="TAL"/>
            </w:pPr>
            <w:r w:rsidRPr="000749E2">
              <w:t>12.1.0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E52E25C" w14:textId="77777777" w:rsidR="005A345C" w:rsidRPr="000749E2" w:rsidRDefault="005A345C" w:rsidP="005076D8">
            <w:pPr>
              <w:pStyle w:val="TAL"/>
            </w:pPr>
            <w:r w:rsidRPr="000749E2">
              <w:t>12.2.0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CC2B492" w14:textId="77777777" w:rsidR="005A345C" w:rsidRPr="000749E2" w:rsidRDefault="005A345C" w:rsidP="005076D8">
            <w:pPr>
              <w:pStyle w:val="TAL"/>
            </w:pPr>
            <w:r w:rsidRPr="000749E2">
              <w:t>R5-142397</w:t>
            </w:r>
          </w:p>
        </w:tc>
      </w:tr>
      <w:tr w:rsidR="005A345C" w:rsidRPr="000749E2" w14:paraId="4CA8F59A"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C8AA229" w14:textId="77777777" w:rsidR="005A345C" w:rsidRPr="000749E2" w:rsidRDefault="005A345C" w:rsidP="005076D8">
            <w:pPr>
              <w:pStyle w:val="TAL"/>
            </w:pPr>
            <w:r w:rsidRPr="000749E2">
              <w:t>RP#64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D7BEE63" w14:textId="77777777" w:rsidR="005A345C" w:rsidRPr="000749E2" w:rsidRDefault="005A345C" w:rsidP="005076D8">
            <w:pPr>
              <w:pStyle w:val="TAL"/>
            </w:pPr>
            <w:r w:rsidRPr="000749E2">
              <w:t>RP-140812</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6753098" w14:textId="77777777" w:rsidR="005A345C" w:rsidRPr="000749E2" w:rsidRDefault="005A345C" w:rsidP="005076D8">
            <w:pPr>
              <w:pStyle w:val="TAL"/>
            </w:pPr>
            <w:r w:rsidRPr="000749E2">
              <w:t>0512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78D60EE2" w14:textId="77777777" w:rsidR="005A345C" w:rsidRPr="000749E2" w:rsidRDefault="005A345C"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4705E1DF" w14:textId="77777777" w:rsidR="005A345C" w:rsidRPr="000749E2" w:rsidRDefault="005A345C" w:rsidP="005076D8">
            <w:pPr>
              <w:pStyle w:val="TAL"/>
            </w:pPr>
            <w:r w:rsidRPr="000749E2">
              <w:t>Correction to the exception of SIB2</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47B705E6" w14:textId="77777777" w:rsidR="005A345C" w:rsidRPr="000749E2" w:rsidRDefault="005A345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36A12E2" w14:textId="77777777" w:rsidR="005A345C" w:rsidRPr="000749E2" w:rsidRDefault="005A345C" w:rsidP="005076D8">
            <w:pPr>
              <w:pStyle w:val="TAL"/>
            </w:pPr>
            <w:r w:rsidRPr="000749E2">
              <w:t>12.1.0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7634923" w14:textId="77777777" w:rsidR="005A345C" w:rsidRPr="000749E2" w:rsidRDefault="005A345C" w:rsidP="005076D8">
            <w:pPr>
              <w:pStyle w:val="TAL"/>
            </w:pPr>
            <w:r w:rsidRPr="000749E2">
              <w:t>12.2.0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6F97FCF" w14:textId="77777777" w:rsidR="005A345C" w:rsidRPr="000749E2" w:rsidRDefault="005A345C" w:rsidP="005076D8">
            <w:pPr>
              <w:pStyle w:val="TAL"/>
            </w:pPr>
            <w:r w:rsidRPr="000749E2">
              <w:t>R5-142602</w:t>
            </w:r>
          </w:p>
        </w:tc>
      </w:tr>
      <w:tr w:rsidR="005A345C" w:rsidRPr="000749E2" w14:paraId="04C98459"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8E2E0C7" w14:textId="77777777" w:rsidR="005A345C" w:rsidRPr="000749E2" w:rsidRDefault="005A345C" w:rsidP="005076D8">
            <w:pPr>
              <w:pStyle w:val="TAL"/>
            </w:pPr>
            <w:r w:rsidRPr="000749E2">
              <w:t>RP#64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2D5DEE1" w14:textId="77777777" w:rsidR="005A345C" w:rsidRPr="000749E2" w:rsidRDefault="005A345C" w:rsidP="005076D8">
            <w:pPr>
              <w:pStyle w:val="TAL"/>
            </w:pPr>
            <w:r w:rsidRPr="000749E2">
              <w:t>RP-140812</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1D41422" w14:textId="77777777" w:rsidR="005A345C" w:rsidRPr="000749E2" w:rsidRDefault="005A345C" w:rsidP="005076D8">
            <w:pPr>
              <w:pStyle w:val="TAL"/>
            </w:pPr>
            <w:r w:rsidRPr="000749E2">
              <w:t>0513</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015579D" w14:textId="77777777" w:rsidR="005A345C" w:rsidRPr="000749E2" w:rsidRDefault="005A345C"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DCEE4CB" w14:textId="77777777" w:rsidR="005A345C" w:rsidRPr="000749E2" w:rsidRDefault="005A345C" w:rsidP="005076D8">
            <w:pPr>
              <w:pStyle w:val="TAL"/>
            </w:pPr>
            <w:r w:rsidRPr="000749E2">
              <w:t>Addition of 4Tx for RF demodulation test cases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52C39E1" w14:textId="77777777" w:rsidR="005A345C" w:rsidRPr="000749E2" w:rsidRDefault="005A345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CB54992" w14:textId="77777777" w:rsidR="005A345C" w:rsidRPr="000749E2" w:rsidRDefault="005A345C" w:rsidP="005076D8">
            <w:pPr>
              <w:pStyle w:val="TAL"/>
            </w:pPr>
            <w:r w:rsidRPr="000749E2">
              <w:t>12.1.0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1D46844" w14:textId="77777777" w:rsidR="005A345C" w:rsidRPr="000749E2" w:rsidRDefault="005A345C" w:rsidP="005076D8">
            <w:pPr>
              <w:pStyle w:val="TAL"/>
            </w:pPr>
            <w:r w:rsidRPr="000749E2">
              <w:t>12.2.0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CB0C6DA" w14:textId="77777777" w:rsidR="005A345C" w:rsidRPr="000749E2" w:rsidRDefault="005A345C" w:rsidP="005076D8">
            <w:pPr>
              <w:pStyle w:val="TAL"/>
            </w:pPr>
            <w:r w:rsidRPr="000749E2">
              <w:t>R5-142603</w:t>
            </w:r>
          </w:p>
        </w:tc>
      </w:tr>
      <w:tr w:rsidR="005A345C" w:rsidRPr="000749E2" w14:paraId="27225506"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1E6F411" w14:textId="77777777" w:rsidR="005A345C" w:rsidRPr="000749E2" w:rsidRDefault="005A345C" w:rsidP="005076D8">
            <w:pPr>
              <w:pStyle w:val="TAL"/>
            </w:pPr>
            <w:r w:rsidRPr="000749E2">
              <w:t>RP#64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42E10AF" w14:textId="77777777" w:rsidR="005A345C" w:rsidRPr="000749E2" w:rsidRDefault="005A345C" w:rsidP="005076D8">
            <w:pPr>
              <w:pStyle w:val="TAL"/>
            </w:pPr>
            <w:r w:rsidRPr="000749E2">
              <w:t>RP-140838</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642E19E" w14:textId="77777777" w:rsidR="005A345C" w:rsidRPr="000749E2" w:rsidRDefault="005A345C" w:rsidP="005076D8">
            <w:pPr>
              <w:pStyle w:val="TAL"/>
            </w:pPr>
            <w:r w:rsidRPr="000749E2">
              <w:t>0514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ED62E48" w14:textId="77777777" w:rsidR="005A345C" w:rsidRPr="000749E2" w:rsidRDefault="005A345C"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9BA6FBA" w14:textId="77777777" w:rsidR="005A345C" w:rsidRPr="000749E2" w:rsidRDefault="005A345C" w:rsidP="005076D8">
            <w:pPr>
              <w:pStyle w:val="TAL"/>
            </w:pPr>
            <w:proofErr w:type="spellStart"/>
            <w:r w:rsidRPr="000749E2">
              <w:t>Addtion</w:t>
            </w:r>
            <w:proofErr w:type="spellEnd"/>
            <w:r w:rsidRPr="000749E2">
              <w:t xml:space="preserve"> of test frequencies for CA_2A-4A and CA_5A-7A</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05CF7CE" w14:textId="77777777" w:rsidR="005A345C" w:rsidRPr="000749E2" w:rsidRDefault="005A345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99B6D62" w14:textId="77777777" w:rsidR="005A345C" w:rsidRPr="000749E2" w:rsidRDefault="005A345C" w:rsidP="005076D8">
            <w:pPr>
              <w:pStyle w:val="TAL"/>
            </w:pPr>
            <w:r w:rsidRPr="000749E2">
              <w:t>12.1.0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AC01061" w14:textId="77777777" w:rsidR="005A345C" w:rsidRPr="000749E2" w:rsidRDefault="005A345C" w:rsidP="005076D8">
            <w:pPr>
              <w:pStyle w:val="TAL"/>
            </w:pPr>
            <w:r w:rsidRPr="000749E2">
              <w:t>12.2.0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54159E4" w14:textId="77777777" w:rsidR="005A345C" w:rsidRPr="000749E2" w:rsidRDefault="005A345C" w:rsidP="005076D8">
            <w:pPr>
              <w:pStyle w:val="TAL"/>
            </w:pPr>
            <w:r w:rsidRPr="000749E2">
              <w:t>R5-142768</w:t>
            </w:r>
          </w:p>
        </w:tc>
      </w:tr>
      <w:tr w:rsidR="005A345C" w:rsidRPr="000749E2" w14:paraId="471441AC"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B248ECF" w14:textId="77777777" w:rsidR="005A345C" w:rsidRPr="000749E2" w:rsidRDefault="005A345C" w:rsidP="005076D8">
            <w:pPr>
              <w:pStyle w:val="TAL"/>
            </w:pPr>
            <w:r w:rsidRPr="000749E2">
              <w:t>RP#64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4878DE9" w14:textId="77777777" w:rsidR="005A345C" w:rsidRPr="000749E2" w:rsidRDefault="005A345C" w:rsidP="005076D8">
            <w:pPr>
              <w:pStyle w:val="TAL"/>
            </w:pPr>
            <w:r w:rsidRPr="000749E2">
              <w:t>RP-140837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F5C2772" w14:textId="77777777" w:rsidR="005A345C" w:rsidRPr="000749E2" w:rsidRDefault="005A345C" w:rsidP="005076D8">
            <w:pPr>
              <w:pStyle w:val="TAL"/>
            </w:pPr>
            <w:r w:rsidRPr="000749E2">
              <w:t>0515</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D62075F" w14:textId="77777777" w:rsidR="005A345C" w:rsidRPr="000749E2" w:rsidRDefault="005A345C"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4C1A1E1" w14:textId="77777777" w:rsidR="005A345C" w:rsidRPr="000749E2" w:rsidRDefault="005A345C" w:rsidP="005076D8">
            <w:pPr>
              <w:pStyle w:val="TAL"/>
            </w:pPr>
            <w:r w:rsidRPr="000749E2">
              <w:t xml:space="preserve">Correction to system information combination 16 and 19 for </w:t>
            </w:r>
            <w:proofErr w:type="spellStart"/>
            <w:r w:rsidRPr="000749E2">
              <w:t>eMBMS</w:t>
            </w:r>
            <w:proofErr w:type="spellEnd"/>
            <w:r w:rsidRPr="000749E2">
              <w:t xml:space="preserve"> testing</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36BEA76" w14:textId="77777777" w:rsidR="005A345C" w:rsidRPr="000749E2" w:rsidRDefault="005A345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E0E93C6" w14:textId="77777777" w:rsidR="005A345C" w:rsidRPr="000749E2" w:rsidRDefault="005A345C" w:rsidP="005076D8">
            <w:pPr>
              <w:pStyle w:val="TAL"/>
            </w:pPr>
            <w:r w:rsidRPr="000749E2">
              <w:t>12.1.0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047E3C7" w14:textId="77777777" w:rsidR="005A345C" w:rsidRPr="000749E2" w:rsidRDefault="005A345C" w:rsidP="005076D8">
            <w:pPr>
              <w:pStyle w:val="TAL"/>
            </w:pPr>
            <w:r w:rsidRPr="000749E2">
              <w:t>12.2.0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0FA22C1" w14:textId="77777777" w:rsidR="005A345C" w:rsidRPr="000749E2" w:rsidRDefault="005A345C" w:rsidP="005076D8">
            <w:pPr>
              <w:pStyle w:val="TAL"/>
            </w:pPr>
            <w:r w:rsidRPr="000749E2">
              <w:t>R5-142844</w:t>
            </w:r>
          </w:p>
        </w:tc>
      </w:tr>
      <w:tr w:rsidR="005A345C" w:rsidRPr="000749E2" w14:paraId="52B2464A"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F282B30" w14:textId="77777777" w:rsidR="005A345C" w:rsidRPr="000749E2" w:rsidRDefault="005A345C" w:rsidP="005076D8">
            <w:pPr>
              <w:pStyle w:val="TAL"/>
            </w:pPr>
            <w:r w:rsidRPr="000749E2">
              <w:t>RP#64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30DCA1E" w14:textId="77777777" w:rsidR="005A345C" w:rsidRPr="000749E2" w:rsidRDefault="005A345C" w:rsidP="005076D8">
            <w:pPr>
              <w:pStyle w:val="TAL"/>
            </w:pPr>
            <w:r w:rsidRPr="000749E2">
              <w:t>RP-140817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30FE080" w14:textId="77777777" w:rsidR="005A345C" w:rsidRPr="000749E2" w:rsidRDefault="005A345C" w:rsidP="005076D8">
            <w:pPr>
              <w:pStyle w:val="TAL"/>
            </w:pPr>
            <w:r w:rsidRPr="000749E2">
              <w:t>0516</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324753A" w14:textId="77777777" w:rsidR="005A345C" w:rsidRPr="000749E2" w:rsidRDefault="005A345C"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8B20D1B" w14:textId="77777777" w:rsidR="005A345C" w:rsidRPr="000749E2" w:rsidRDefault="005A345C" w:rsidP="005076D8">
            <w:pPr>
              <w:pStyle w:val="TAL"/>
            </w:pPr>
            <w:r w:rsidRPr="000749E2">
              <w:t xml:space="preserve">Update to </w:t>
            </w:r>
            <w:proofErr w:type="spellStart"/>
            <w:r w:rsidRPr="000749E2">
              <w:t>ri-ConfigIndex</w:t>
            </w:r>
            <w:proofErr w:type="spellEnd"/>
            <w:r w:rsidRPr="000749E2">
              <w:t xml:space="preserve"> in Table 4.6.3-2AC CQI-ReportPeriodic-r10-DEFAULT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1ADB940" w14:textId="77777777" w:rsidR="005A345C" w:rsidRPr="000749E2" w:rsidRDefault="005A345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0A88A11" w14:textId="77777777" w:rsidR="005A345C" w:rsidRPr="000749E2" w:rsidRDefault="005A345C" w:rsidP="005076D8">
            <w:pPr>
              <w:pStyle w:val="TAL"/>
            </w:pPr>
            <w:r w:rsidRPr="000749E2">
              <w:t>12.1.0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CC58265" w14:textId="77777777" w:rsidR="005A345C" w:rsidRPr="000749E2" w:rsidRDefault="005A345C" w:rsidP="005076D8">
            <w:pPr>
              <w:pStyle w:val="TAL"/>
            </w:pPr>
            <w:r w:rsidRPr="000749E2">
              <w:t>12.2.0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0283CD2" w14:textId="77777777" w:rsidR="005A345C" w:rsidRPr="000749E2" w:rsidRDefault="005A345C" w:rsidP="005076D8">
            <w:pPr>
              <w:pStyle w:val="TAL"/>
            </w:pPr>
            <w:r w:rsidRPr="000749E2">
              <w:t>R5-142845</w:t>
            </w:r>
          </w:p>
        </w:tc>
      </w:tr>
      <w:tr w:rsidR="005A345C" w:rsidRPr="000749E2" w14:paraId="0C412138"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C3F646B" w14:textId="77777777" w:rsidR="005A345C" w:rsidRPr="000749E2" w:rsidRDefault="005A345C" w:rsidP="005076D8">
            <w:pPr>
              <w:pStyle w:val="TAL"/>
            </w:pPr>
            <w:r w:rsidRPr="000749E2">
              <w:t>RP#64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6FC270D" w14:textId="77777777" w:rsidR="005A345C" w:rsidRPr="000749E2" w:rsidRDefault="005A345C" w:rsidP="005076D8">
            <w:pPr>
              <w:pStyle w:val="TAL"/>
            </w:pPr>
            <w:r w:rsidRPr="000749E2">
              <w:t>RP-140815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272F0D1" w14:textId="77777777" w:rsidR="005A345C" w:rsidRPr="000749E2" w:rsidRDefault="005A345C" w:rsidP="005076D8">
            <w:pPr>
              <w:pStyle w:val="TAL"/>
            </w:pPr>
            <w:r w:rsidRPr="000749E2">
              <w:t>0517</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E8D6CA0" w14:textId="77777777" w:rsidR="005A345C" w:rsidRPr="000749E2" w:rsidRDefault="005A345C"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28D02C7" w14:textId="77777777" w:rsidR="005A345C" w:rsidRPr="000749E2" w:rsidRDefault="005A345C" w:rsidP="005076D8">
            <w:pPr>
              <w:pStyle w:val="TAL"/>
            </w:pPr>
            <w:r w:rsidRPr="000749E2">
              <w:t>Correction to MFBI Frequencies in 36.508</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6B05F29" w14:textId="77777777" w:rsidR="005A345C" w:rsidRPr="000749E2" w:rsidRDefault="005A345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73FA40E" w14:textId="77777777" w:rsidR="005A345C" w:rsidRPr="000749E2" w:rsidRDefault="005A345C" w:rsidP="005076D8">
            <w:pPr>
              <w:pStyle w:val="TAL"/>
            </w:pPr>
            <w:r w:rsidRPr="000749E2">
              <w:t>12.1.0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F855FBC" w14:textId="77777777" w:rsidR="005A345C" w:rsidRPr="000749E2" w:rsidRDefault="005A345C" w:rsidP="005076D8">
            <w:pPr>
              <w:pStyle w:val="TAL"/>
            </w:pPr>
            <w:r w:rsidRPr="000749E2">
              <w:t>12.2.0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AB6A768" w14:textId="77777777" w:rsidR="005A345C" w:rsidRPr="000749E2" w:rsidRDefault="005A345C" w:rsidP="005076D8">
            <w:pPr>
              <w:pStyle w:val="TAL"/>
            </w:pPr>
            <w:r w:rsidRPr="000749E2">
              <w:t>R5-142846</w:t>
            </w:r>
          </w:p>
        </w:tc>
      </w:tr>
      <w:tr w:rsidR="005A345C" w:rsidRPr="000749E2" w14:paraId="6910FE92"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9A40C0E" w14:textId="77777777" w:rsidR="005A345C" w:rsidRPr="000749E2" w:rsidRDefault="005A345C" w:rsidP="005076D8">
            <w:pPr>
              <w:pStyle w:val="TAL"/>
            </w:pPr>
            <w:r w:rsidRPr="000749E2">
              <w:t>RP#64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56F3D17" w14:textId="77777777" w:rsidR="005A345C" w:rsidRPr="000749E2" w:rsidRDefault="005A345C" w:rsidP="005076D8">
            <w:pPr>
              <w:pStyle w:val="TAL"/>
            </w:pPr>
            <w:r w:rsidRPr="000749E2">
              <w:t>RP-140838</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7878A8C" w14:textId="77777777" w:rsidR="005A345C" w:rsidRPr="000749E2" w:rsidRDefault="005A345C" w:rsidP="005076D8">
            <w:pPr>
              <w:pStyle w:val="TAL"/>
            </w:pPr>
            <w:r w:rsidRPr="000749E2">
              <w:t>0518</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5DB0BFB" w14:textId="77777777" w:rsidR="005A345C" w:rsidRPr="000749E2" w:rsidRDefault="005A345C"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F675E0B" w14:textId="77777777" w:rsidR="005A345C" w:rsidRPr="000749E2" w:rsidRDefault="005A345C" w:rsidP="005076D8">
            <w:pPr>
              <w:pStyle w:val="TAL"/>
            </w:pPr>
            <w:r w:rsidRPr="000749E2">
              <w:t>Addition of test frequencies of CA_39A-41A for CA signalling testing in TS 36.508</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B8FBF3D" w14:textId="77777777" w:rsidR="005A345C" w:rsidRPr="000749E2" w:rsidRDefault="005A345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4A84892" w14:textId="77777777" w:rsidR="005A345C" w:rsidRPr="000749E2" w:rsidRDefault="005A345C" w:rsidP="005076D8">
            <w:pPr>
              <w:pStyle w:val="TAL"/>
            </w:pPr>
            <w:r w:rsidRPr="000749E2">
              <w:t>12.1.0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6F4F8D4" w14:textId="77777777" w:rsidR="005A345C" w:rsidRPr="000749E2" w:rsidRDefault="005A345C" w:rsidP="005076D8">
            <w:pPr>
              <w:pStyle w:val="TAL"/>
            </w:pPr>
            <w:r w:rsidRPr="000749E2">
              <w:t>12.2.0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EFADD85" w14:textId="77777777" w:rsidR="005A345C" w:rsidRPr="000749E2" w:rsidRDefault="005A345C" w:rsidP="005076D8">
            <w:pPr>
              <w:pStyle w:val="TAL"/>
            </w:pPr>
            <w:r w:rsidRPr="000749E2">
              <w:t>R5-142928</w:t>
            </w:r>
          </w:p>
        </w:tc>
      </w:tr>
      <w:tr w:rsidR="005A345C" w:rsidRPr="000749E2" w14:paraId="75EE1E38"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C031D47" w14:textId="77777777" w:rsidR="005A345C" w:rsidRPr="000749E2" w:rsidRDefault="005A345C" w:rsidP="005076D8">
            <w:pPr>
              <w:pStyle w:val="TAL"/>
            </w:pPr>
            <w:r w:rsidRPr="000749E2">
              <w:t>RP#64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E86F866" w14:textId="77777777" w:rsidR="005A345C" w:rsidRPr="000749E2" w:rsidRDefault="005A345C" w:rsidP="005076D8">
            <w:pPr>
              <w:pStyle w:val="TAL"/>
            </w:pPr>
            <w:r w:rsidRPr="000749E2">
              <w:t>RP-140838</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AF41F19" w14:textId="77777777" w:rsidR="005A345C" w:rsidRPr="000749E2" w:rsidRDefault="005A345C" w:rsidP="005076D8">
            <w:pPr>
              <w:pStyle w:val="TAL"/>
            </w:pPr>
            <w:r w:rsidRPr="000749E2">
              <w:t>0519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259C4D8" w14:textId="77777777" w:rsidR="005A345C" w:rsidRPr="000749E2" w:rsidRDefault="005A345C"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8E1663D" w14:textId="77777777" w:rsidR="005A345C" w:rsidRPr="000749E2" w:rsidRDefault="005A345C" w:rsidP="005076D8">
            <w:pPr>
              <w:pStyle w:val="TAL"/>
            </w:pPr>
            <w:r w:rsidRPr="000749E2">
              <w:t xml:space="preserve">Updates to TS 36.508 for CA_27B </w:t>
            </w:r>
            <w:proofErr w:type="spellStart"/>
            <w:r w:rsidRPr="000749E2">
              <w:t>sianlling</w:t>
            </w:r>
            <w:proofErr w:type="spellEnd"/>
            <w:r w:rsidRPr="000749E2">
              <w:t xml:space="preserve"> test frequencies defined in section 6.2.3.2</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A1C0ED8" w14:textId="77777777" w:rsidR="005A345C" w:rsidRPr="000749E2" w:rsidRDefault="005A345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17268C3" w14:textId="77777777" w:rsidR="005A345C" w:rsidRPr="000749E2" w:rsidRDefault="005A345C" w:rsidP="005076D8">
            <w:pPr>
              <w:pStyle w:val="TAL"/>
            </w:pPr>
            <w:r w:rsidRPr="000749E2">
              <w:t>12.1.0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D29B0B9" w14:textId="77777777" w:rsidR="005A345C" w:rsidRPr="000749E2" w:rsidRDefault="005A345C" w:rsidP="005076D8">
            <w:pPr>
              <w:pStyle w:val="TAL"/>
            </w:pPr>
            <w:r w:rsidRPr="000749E2">
              <w:t>12.2.0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636D5F4E" w14:textId="77777777" w:rsidR="005A345C" w:rsidRPr="000749E2" w:rsidRDefault="005A345C" w:rsidP="005076D8">
            <w:pPr>
              <w:pStyle w:val="TAL"/>
            </w:pPr>
            <w:r w:rsidRPr="000749E2">
              <w:t>R5-142930</w:t>
            </w:r>
          </w:p>
        </w:tc>
      </w:tr>
      <w:tr w:rsidR="005A345C" w:rsidRPr="000749E2" w14:paraId="1FF62B56"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B0A3BA3" w14:textId="77777777" w:rsidR="005A345C" w:rsidRPr="000749E2" w:rsidRDefault="005A345C" w:rsidP="005076D8">
            <w:pPr>
              <w:pStyle w:val="TAL"/>
            </w:pPr>
            <w:r w:rsidRPr="000749E2">
              <w:t>RP#64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29EA844" w14:textId="77777777" w:rsidR="005A345C" w:rsidRPr="000749E2" w:rsidRDefault="005A345C" w:rsidP="005076D8">
            <w:pPr>
              <w:pStyle w:val="TAL"/>
            </w:pPr>
            <w:r w:rsidRPr="000749E2">
              <w:t>RP-140817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BAA208D" w14:textId="77777777" w:rsidR="005A345C" w:rsidRPr="000749E2" w:rsidRDefault="005A345C" w:rsidP="005076D8">
            <w:pPr>
              <w:pStyle w:val="TAL"/>
            </w:pPr>
            <w:r w:rsidRPr="000749E2">
              <w:t>0520</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8AFB7FC" w14:textId="77777777" w:rsidR="005A345C" w:rsidRPr="000749E2" w:rsidRDefault="005A345C"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83214A4" w14:textId="77777777" w:rsidR="005A345C" w:rsidRPr="000749E2" w:rsidRDefault="005A345C" w:rsidP="005076D8">
            <w:pPr>
              <w:pStyle w:val="TAL"/>
            </w:pPr>
            <w:r w:rsidRPr="000749E2">
              <w:t>Clarification of RRC message definitions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44EA61A" w14:textId="77777777" w:rsidR="005A345C" w:rsidRPr="000749E2" w:rsidRDefault="005A345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8471B12" w14:textId="77777777" w:rsidR="005A345C" w:rsidRPr="000749E2" w:rsidRDefault="005A345C" w:rsidP="005076D8">
            <w:pPr>
              <w:pStyle w:val="TAL"/>
            </w:pPr>
            <w:r w:rsidRPr="000749E2">
              <w:t>12.1.0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AE66366" w14:textId="77777777" w:rsidR="005A345C" w:rsidRPr="000749E2" w:rsidRDefault="005A345C" w:rsidP="005076D8">
            <w:pPr>
              <w:pStyle w:val="TAL"/>
            </w:pPr>
            <w:r w:rsidRPr="000749E2">
              <w:t>12.2.0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37FFC13" w14:textId="77777777" w:rsidR="005A345C" w:rsidRPr="000749E2" w:rsidRDefault="005A345C" w:rsidP="005076D8">
            <w:pPr>
              <w:pStyle w:val="TAL"/>
            </w:pPr>
            <w:r w:rsidRPr="000749E2">
              <w:t>R5-143001</w:t>
            </w:r>
          </w:p>
        </w:tc>
      </w:tr>
      <w:tr w:rsidR="005A345C" w:rsidRPr="000749E2" w14:paraId="26A6F4A8"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1E95231" w14:textId="77777777" w:rsidR="005A345C" w:rsidRPr="000749E2" w:rsidRDefault="005A345C" w:rsidP="005076D8">
            <w:pPr>
              <w:pStyle w:val="TAL"/>
            </w:pPr>
            <w:r w:rsidRPr="000749E2">
              <w:t>RP#64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F02F460" w14:textId="77777777" w:rsidR="005A345C" w:rsidRPr="000749E2" w:rsidRDefault="005A345C" w:rsidP="005076D8">
            <w:pPr>
              <w:pStyle w:val="TAL"/>
            </w:pPr>
            <w:r w:rsidRPr="000749E2">
              <w:t>RP-140817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F65C0CC" w14:textId="77777777" w:rsidR="005A345C" w:rsidRPr="000749E2" w:rsidRDefault="005A345C" w:rsidP="005076D8">
            <w:pPr>
              <w:pStyle w:val="TAL"/>
            </w:pPr>
            <w:r w:rsidRPr="000749E2">
              <w:t>0521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DA2153F" w14:textId="77777777" w:rsidR="005A345C" w:rsidRPr="000749E2" w:rsidRDefault="005A345C"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E15E222" w14:textId="77777777" w:rsidR="005A345C" w:rsidRPr="000749E2" w:rsidRDefault="005A345C" w:rsidP="005076D8">
            <w:pPr>
              <w:pStyle w:val="TAL"/>
            </w:pPr>
            <w:r w:rsidRPr="000749E2">
              <w:t>Corrections to MBMS information elements in SIB2 and SIB13</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89120CB" w14:textId="77777777" w:rsidR="005A345C" w:rsidRPr="000749E2" w:rsidRDefault="005A345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2A4020F" w14:textId="77777777" w:rsidR="005A345C" w:rsidRPr="000749E2" w:rsidRDefault="005A345C" w:rsidP="005076D8">
            <w:pPr>
              <w:pStyle w:val="TAL"/>
            </w:pPr>
            <w:r w:rsidRPr="000749E2">
              <w:t>12.1.0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8EFCC04" w14:textId="77777777" w:rsidR="005A345C" w:rsidRPr="000749E2" w:rsidRDefault="005A345C" w:rsidP="005076D8">
            <w:pPr>
              <w:pStyle w:val="TAL"/>
            </w:pPr>
            <w:r w:rsidRPr="000749E2">
              <w:t>12.2.0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272BC1A" w14:textId="77777777" w:rsidR="005A345C" w:rsidRPr="000749E2" w:rsidRDefault="005A345C" w:rsidP="005076D8">
            <w:pPr>
              <w:pStyle w:val="TAL"/>
            </w:pPr>
            <w:r w:rsidRPr="000749E2">
              <w:t>R5-143002</w:t>
            </w:r>
          </w:p>
        </w:tc>
      </w:tr>
      <w:tr w:rsidR="005A345C" w:rsidRPr="000749E2" w14:paraId="4D1F4107"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E04A83F" w14:textId="77777777" w:rsidR="005A345C" w:rsidRPr="000749E2" w:rsidRDefault="005A345C" w:rsidP="005076D8">
            <w:pPr>
              <w:pStyle w:val="TAL"/>
            </w:pPr>
            <w:r w:rsidRPr="000749E2">
              <w:t>RP#64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3B76336" w14:textId="77777777" w:rsidR="005A345C" w:rsidRPr="000749E2" w:rsidRDefault="005A345C" w:rsidP="005076D8">
            <w:pPr>
              <w:pStyle w:val="TAL"/>
            </w:pPr>
            <w:r w:rsidRPr="000749E2">
              <w:t>RP-140838</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D65DEDD" w14:textId="77777777" w:rsidR="005A345C" w:rsidRPr="000749E2" w:rsidRDefault="005A345C" w:rsidP="005076D8">
            <w:pPr>
              <w:pStyle w:val="TAL"/>
            </w:pPr>
            <w:r w:rsidRPr="000749E2">
              <w:t>0522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7823B2BA" w14:textId="77777777" w:rsidR="005A345C" w:rsidRPr="000749E2" w:rsidRDefault="005A345C"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C8C7FE3" w14:textId="77777777" w:rsidR="005A345C" w:rsidRPr="000749E2" w:rsidRDefault="005A345C" w:rsidP="005076D8">
            <w:pPr>
              <w:pStyle w:val="TAL"/>
            </w:pPr>
            <w:r w:rsidRPr="000749E2">
              <w:t>Addition of new test frequency for CA_39C</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512D3C0" w14:textId="77777777" w:rsidR="005A345C" w:rsidRPr="000749E2" w:rsidRDefault="005A345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E522DA3" w14:textId="77777777" w:rsidR="005A345C" w:rsidRPr="000749E2" w:rsidRDefault="005A345C" w:rsidP="005076D8">
            <w:pPr>
              <w:pStyle w:val="TAL"/>
            </w:pPr>
            <w:r w:rsidRPr="000749E2">
              <w:t>12.1.0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1ADAB97" w14:textId="77777777" w:rsidR="005A345C" w:rsidRPr="000749E2" w:rsidRDefault="005A345C" w:rsidP="005076D8">
            <w:pPr>
              <w:pStyle w:val="TAL"/>
            </w:pPr>
            <w:r w:rsidRPr="000749E2">
              <w:t>12.2.0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E9CB6D8" w14:textId="77777777" w:rsidR="005A345C" w:rsidRPr="000749E2" w:rsidRDefault="005A345C" w:rsidP="005076D8">
            <w:pPr>
              <w:pStyle w:val="TAL"/>
            </w:pPr>
            <w:r w:rsidRPr="000749E2">
              <w:t>R5-143132</w:t>
            </w:r>
          </w:p>
        </w:tc>
      </w:tr>
      <w:tr w:rsidR="005A345C" w:rsidRPr="000749E2" w14:paraId="6B3E36C6"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30E8B1A" w14:textId="77777777" w:rsidR="005A345C" w:rsidRPr="000749E2" w:rsidRDefault="005A345C" w:rsidP="005076D8">
            <w:pPr>
              <w:pStyle w:val="TAL"/>
            </w:pPr>
            <w:r w:rsidRPr="000749E2">
              <w:t>RP#64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FFB2AF5" w14:textId="77777777" w:rsidR="005A345C" w:rsidRPr="000749E2" w:rsidRDefault="005A345C" w:rsidP="005076D8">
            <w:pPr>
              <w:pStyle w:val="TAL"/>
            </w:pPr>
            <w:r w:rsidRPr="000749E2">
              <w:t>RP-140838</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1ABA990" w14:textId="77777777" w:rsidR="005A345C" w:rsidRPr="000749E2" w:rsidRDefault="005A345C" w:rsidP="005076D8">
            <w:pPr>
              <w:pStyle w:val="TAL"/>
            </w:pPr>
            <w:r w:rsidRPr="000749E2">
              <w:t>0523</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194A166" w14:textId="77777777" w:rsidR="005A345C" w:rsidRPr="000749E2" w:rsidRDefault="005A345C"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E00A6B7" w14:textId="77777777" w:rsidR="005A345C" w:rsidRPr="000749E2" w:rsidRDefault="005A345C" w:rsidP="005076D8">
            <w:pPr>
              <w:pStyle w:val="TAL"/>
            </w:pPr>
            <w:r w:rsidRPr="000749E2">
              <w:t>Updates to TS 36.508 for CA_27B test frequencies defined in section 4.3.1.1</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A089118" w14:textId="77777777" w:rsidR="005A345C" w:rsidRPr="000749E2" w:rsidRDefault="005A345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5B34505" w14:textId="77777777" w:rsidR="005A345C" w:rsidRPr="000749E2" w:rsidRDefault="005A345C" w:rsidP="005076D8">
            <w:pPr>
              <w:pStyle w:val="TAL"/>
            </w:pPr>
            <w:r w:rsidRPr="000749E2">
              <w:t>12.1.0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96BC1F6" w14:textId="77777777" w:rsidR="005A345C" w:rsidRPr="000749E2" w:rsidRDefault="005A345C" w:rsidP="005076D8">
            <w:pPr>
              <w:pStyle w:val="TAL"/>
            </w:pPr>
            <w:r w:rsidRPr="000749E2">
              <w:t>12.2.0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5FCB87C" w14:textId="77777777" w:rsidR="005A345C" w:rsidRPr="000749E2" w:rsidRDefault="005A345C" w:rsidP="005076D8">
            <w:pPr>
              <w:pStyle w:val="TAL"/>
            </w:pPr>
            <w:r w:rsidRPr="000749E2">
              <w:t>R5-143171</w:t>
            </w:r>
          </w:p>
        </w:tc>
      </w:tr>
      <w:tr w:rsidR="000F741D" w:rsidRPr="000749E2" w14:paraId="7E7CFC6A"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CC83FF1" w14:textId="77777777" w:rsidR="000F741D" w:rsidRPr="000749E2" w:rsidRDefault="000F741D" w:rsidP="005076D8">
            <w:pPr>
              <w:pStyle w:val="TAL"/>
            </w:pPr>
            <w:r w:rsidRPr="000749E2">
              <w:t>RP#65</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949DDB0" w14:textId="77777777" w:rsidR="000F741D" w:rsidRPr="000749E2" w:rsidRDefault="000F741D" w:rsidP="005076D8">
            <w:pPr>
              <w:pStyle w:val="TAL"/>
            </w:pPr>
            <w:r w:rsidRPr="000749E2">
              <w:t>RP-141573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1CA7A4F" w14:textId="77777777" w:rsidR="000F741D" w:rsidRPr="000749E2" w:rsidRDefault="000F741D" w:rsidP="005076D8">
            <w:pPr>
              <w:pStyle w:val="TAL"/>
            </w:pPr>
            <w:r w:rsidRPr="000749E2">
              <w:t>0524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FC30C94" w14:textId="77777777" w:rsidR="000F741D" w:rsidRPr="000749E2" w:rsidRDefault="000F741D"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8C66879" w14:textId="77777777" w:rsidR="000F741D" w:rsidRPr="000749E2" w:rsidRDefault="000F741D" w:rsidP="005076D8">
            <w:pPr>
              <w:pStyle w:val="TAL"/>
            </w:pPr>
            <w:r w:rsidRPr="000749E2">
              <w:t>Correction to notificationSF-Index-r9 in Sib13</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EA2DA94" w14:textId="77777777" w:rsidR="000F741D" w:rsidRPr="000749E2" w:rsidRDefault="000F741D"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8A81377" w14:textId="77777777" w:rsidR="000F741D" w:rsidRPr="000749E2" w:rsidRDefault="000F741D" w:rsidP="005076D8">
            <w:pPr>
              <w:pStyle w:val="TAL"/>
            </w:pPr>
            <w:r w:rsidRPr="000749E2">
              <w:t>12.2.0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2FFA2CF" w14:textId="77777777" w:rsidR="000F741D" w:rsidRPr="000749E2" w:rsidRDefault="000F741D" w:rsidP="005076D8">
            <w:pPr>
              <w:pStyle w:val="TAL"/>
            </w:pPr>
            <w:r w:rsidRPr="000749E2">
              <w:t>12.3.0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415AC39" w14:textId="77777777" w:rsidR="000F741D" w:rsidRPr="000749E2" w:rsidRDefault="000F741D" w:rsidP="005076D8">
            <w:pPr>
              <w:pStyle w:val="TAL"/>
            </w:pPr>
            <w:r w:rsidRPr="000749E2">
              <w:t>R5-144185</w:t>
            </w:r>
          </w:p>
        </w:tc>
      </w:tr>
      <w:tr w:rsidR="000F741D" w:rsidRPr="000749E2" w14:paraId="60F650D1"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BEC7C80" w14:textId="77777777" w:rsidR="000F741D" w:rsidRPr="000749E2" w:rsidRDefault="000F741D" w:rsidP="005076D8">
            <w:pPr>
              <w:pStyle w:val="TAL"/>
            </w:pPr>
            <w:r w:rsidRPr="000749E2">
              <w:t>RP#65</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A70F611" w14:textId="77777777" w:rsidR="000F741D" w:rsidRPr="000749E2" w:rsidRDefault="000F741D" w:rsidP="005076D8">
            <w:pPr>
              <w:pStyle w:val="TAL"/>
            </w:pPr>
            <w:r w:rsidRPr="000749E2">
              <w:t>RP-141571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A9CD387" w14:textId="77777777" w:rsidR="000F741D" w:rsidRPr="000749E2" w:rsidRDefault="000F741D" w:rsidP="005076D8">
            <w:pPr>
              <w:pStyle w:val="TAL"/>
            </w:pPr>
            <w:r w:rsidRPr="000749E2">
              <w:t>0525</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D6BA45B" w14:textId="77777777" w:rsidR="000F741D" w:rsidRPr="000749E2" w:rsidRDefault="000F741D"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58D0762" w14:textId="77777777" w:rsidR="000F741D" w:rsidRPr="000749E2" w:rsidRDefault="000F741D" w:rsidP="005076D8">
            <w:pPr>
              <w:pStyle w:val="TAL"/>
            </w:pPr>
            <w:r w:rsidRPr="000749E2">
              <w:t>IMS APN pre-configured IR.92 devices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E6109A6" w14:textId="77777777" w:rsidR="000F741D" w:rsidRPr="000749E2" w:rsidRDefault="000F741D"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BBC1758" w14:textId="77777777" w:rsidR="000F741D" w:rsidRPr="000749E2" w:rsidRDefault="000F741D" w:rsidP="005076D8">
            <w:pPr>
              <w:pStyle w:val="TAL"/>
            </w:pPr>
            <w:r w:rsidRPr="000749E2">
              <w:t>12.2.0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9D87658" w14:textId="77777777" w:rsidR="000F741D" w:rsidRPr="000749E2" w:rsidRDefault="000F741D" w:rsidP="005076D8">
            <w:pPr>
              <w:pStyle w:val="TAL"/>
            </w:pPr>
            <w:r w:rsidRPr="000749E2">
              <w:t>12.3.0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040CC9C" w14:textId="77777777" w:rsidR="000F741D" w:rsidRPr="000749E2" w:rsidRDefault="000F741D" w:rsidP="005076D8">
            <w:pPr>
              <w:pStyle w:val="TAL"/>
            </w:pPr>
            <w:r w:rsidRPr="000749E2">
              <w:t>R5-144370</w:t>
            </w:r>
          </w:p>
        </w:tc>
      </w:tr>
      <w:tr w:rsidR="000F741D" w:rsidRPr="000749E2" w14:paraId="5554B340"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4873B17" w14:textId="77777777" w:rsidR="000F741D" w:rsidRPr="000749E2" w:rsidRDefault="000F741D" w:rsidP="005076D8">
            <w:pPr>
              <w:pStyle w:val="TAL"/>
            </w:pPr>
            <w:r w:rsidRPr="000749E2">
              <w:t>RP#65</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2F2C10A" w14:textId="77777777" w:rsidR="000F741D" w:rsidRPr="000749E2" w:rsidRDefault="000F741D" w:rsidP="005076D8">
            <w:pPr>
              <w:pStyle w:val="TAL"/>
            </w:pPr>
            <w:r w:rsidRPr="000749E2">
              <w:t>RP-141571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5E474C0" w14:textId="77777777" w:rsidR="000F741D" w:rsidRPr="000749E2" w:rsidRDefault="000F741D" w:rsidP="005076D8">
            <w:pPr>
              <w:pStyle w:val="TAL"/>
            </w:pPr>
            <w:r w:rsidRPr="000749E2">
              <w:t>0526</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85FB49A" w14:textId="77777777" w:rsidR="000F741D" w:rsidRPr="000749E2" w:rsidRDefault="000F741D"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AA06365" w14:textId="77777777" w:rsidR="000F741D" w:rsidRPr="000749E2" w:rsidRDefault="000F741D" w:rsidP="005076D8">
            <w:pPr>
              <w:pStyle w:val="TAL"/>
            </w:pPr>
            <w:r w:rsidRPr="000749E2">
              <w:t>Removal of transition period for Band 28 test frequency definition in 36.508</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611DF4D" w14:textId="77777777" w:rsidR="000F741D" w:rsidRPr="000749E2" w:rsidRDefault="000F741D"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6B05CFF" w14:textId="77777777" w:rsidR="000F741D" w:rsidRPr="000749E2" w:rsidRDefault="000F741D" w:rsidP="005076D8">
            <w:pPr>
              <w:pStyle w:val="TAL"/>
            </w:pPr>
            <w:r w:rsidRPr="000749E2">
              <w:t>12.2.0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6EC7C2C" w14:textId="77777777" w:rsidR="000F741D" w:rsidRPr="000749E2" w:rsidRDefault="000F741D" w:rsidP="005076D8">
            <w:pPr>
              <w:pStyle w:val="TAL"/>
            </w:pPr>
            <w:r w:rsidRPr="000749E2">
              <w:t>12.3.0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6964A682" w14:textId="77777777" w:rsidR="000F741D" w:rsidRPr="000749E2" w:rsidRDefault="000F741D" w:rsidP="005076D8">
            <w:pPr>
              <w:pStyle w:val="TAL"/>
            </w:pPr>
            <w:r w:rsidRPr="000749E2">
              <w:t>R5-144459</w:t>
            </w:r>
          </w:p>
        </w:tc>
      </w:tr>
      <w:tr w:rsidR="000F741D" w:rsidRPr="000749E2" w14:paraId="4CD017E0"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D6D78EA" w14:textId="77777777" w:rsidR="000F741D" w:rsidRPr="000749E2" w:rsidRDefault="000F741D" w:rsidP="005076D8">
            <w:pPr>
              <w:pStyle w:val="TAL"/>
            </w:pPr>
            <w:r w:rsidRPr="000749E2">
              <w:t>RP#65</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BC47A9A" w14:textId="77777777" w:rsidR="000F741D" w:rsidRPr="000749E2" w:rsidRDefault="000F741D" w:rsidP="005076D8">
            <w:pPr>
              <w:pStyle w:val="TAL"/>
            </w:pPr>
            <w:r w:rsidRPr="000749E2">
              <w:t>RP-141593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BA05EBB" w14:textId="77777777" w:rsidR="000F741D" w:rsidRPr="000749E2" w:rsidRDefault="000F741D" w:rsidP="005076D8">
            <w:pPr>
              <w:pStyle w:val="TAL"/>
            </w:pPr>
            <w:r w:rsidRPr="000749E2">
              <w:t>0527</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725EFE47" w14:textId="77777777" w:rsidR="000F741D" w:rsidRPr="000749E2" w:rsidRDefault="000F741D"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414DDB89" w14:textId="77777777" w:rsidR="000F741D" w:rsidRPr="000749E2" w:rsidRDefault="000F741D" w:rsidP="005076D8">
            <w:pPr>
              <w:pStyle w:val="TAL"/>
            </w:pPr>
            <w:r w:rsidRPr="000749E2">
              <w:t>Addition of Rel11 reverse band combinations CA_1A-18A, CA_11A-18A</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2EBE66B" w14:textId="77777777" w:rsidR="000F741D" w:rsidRPr="000749E2" w:rsidRDefault="000F741D"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EF373EF" w14:textId="77777777" w:rsidR="000F741D" w:rsidRPr="000749E2" w:rsidRDefault="000F741D" w:rsidP="005076D8">
            <w:pPr>
              <w:pStyle w:val="TAL"/>
            </w:pPr>
            <w:r w:rsidRPr="000749E2">
              <w:t>12.2.0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CB3623B" w14:textId="77777777" w:rsidR="000F741D" w:rsidRPr="000749E2" w:rsidRDefault="000F741D" w:rsidP="005076D8">
            <w:pPr>
              <w:pStyle w:val="TAL"/>
            </w:pPr>
            <w:r w:rsidRPr="000749E2">
              <w:t>12.3.0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8CC3311" w14:textId="77777777" w:rsidR="000F741D" w:rsidRPr="000749E2" w:rsidRDefault="000F741D" w:rsidP="005076D8">
            <w:pPr>
              <w:pStyle w:val="TAL"/>
            </w:pPr>
            <w:r w:rsidRPr="000749E2">
              <w:t>R5-144543</w:t>
            </w:r>
          </w:p>
        </w:tc>
      </w:tr>
      <w:tr w:rsidR="000F741D" w:rsidRPr="000749E2" w14:paraId="07F1B9A0"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630BA39" w14:textId="77777777" w:rsidR="000F741D" w:rsidRPr="000749E2" w:rsidRDefault="000F741D" w:rsidP="005076D8">
            <w:pPr>
              <w:pStyle w:val="TAL"/>
            </w:pPr>
            <w:r w:rsidRPr="000749E2">
              <w:t>RP#65</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6651257" w14:textId="77777777" w:rsidR="000F741D" w:rsidRPr="000749E2" w:rsidRDefault="000F741D" w:rsidP="005076D8">
            <w:pPr>
              <w:pStyle w:val="TAL"/>
            </w:pPr>
            <w:r w:rsidRPr="000749E2">
              <w:t>RP-141594</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E7D9A8E" w14:textId="77777777" w:rsidR="000F741D" w:rsidRPr="000749E2" w:rsidRDefault="000F741D" w:rsidP="005076D8">
            <w:pPr>
              <w:pStyle w:val="TAL"/>
            </w:pPr>
            <w:r w:rsidRPr="000749E2">
              <w:t>0528</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39EF24E" w14:textId="77777777" w:rsidR="000F741D" w:rsidRPr="000749E2" w:rsidRDefault="000F741D"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3C2876F" w14:textId="77777777" w:rsidR="000F741D" w:rsidRPr="000749E2" w:rsidRDefault="000F741D" w:rsidP="005076D8">
            <w:pPr>
              <w:pStyle w:val="TAL"/>
            </w:pPr>
            <w:r w:rsidRPr="000749E2">
              <w:t>Addition of Rel12 reverse band combination CA_1A-26A</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8D272C9" w14:textId="77777777" w:rsidR="000F741D" w:rsidRPr="000749E2" w:rsidRDefault="000F741D"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C8A4B1C" w14:textId="77777777" w:rsidR="000F741D" w:rsidRPr="000749E2" w:rsidRDefault="000F741D" w:rsidP="005076D8">
            <w:pPr>
              <w:pStyle w:val="TAL"/>
            </w:pPr>
            <w:r w:rsidRPr="000749E2">
              <w:t>12.2.0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0702C97" w14:textId="77777777" w:rsidR="000F741D" w:rsidRPr="000749E2" w:rsidRDefault="000F741D" w:rsidP="005076D8">
            <w:pPr>
              <w:pStyle w:val="TAL"/>
            </w:pPr>
            <w:r w:rsidRPr="000749E2">
              <w:t>12.3.0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A6B7844" w14:textId="77777777" w:rsidR="000F741D" w:rsidRPr="000749E2" w:rsidRDefault="000F741D" w:rsidP="005076D8">
            <w:pPr>
              <w:pStyle w:val="TAL"/>
            </w:pPr>
            <w:r w:rsidRPr="000749E2">
              <w:t>R5-144544</w:t>
            </w:r>
          </w:p>
        </w:tc>
      </w:tr>
      <w:tr w:rsidR="000F741D" w:rsidRPr="000749E2" w14:paraId="2FD4A096"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F6AD869" w14:textId="77777777" w:rsidR="000F741D" w:rsidRPr="000749E2" w:rsidRDefault="000F741D" w:rsidP="005076D8">
            <w:pPr>
              <w:pStyle w:val="TAL"/>
            </w:pPr>
            <w:r w:rsidRPr="000749E2">
              <w:t>RP#65</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0FD1135" w14:textId="77777777" w:rsidR="000F741D" w:rsidRPr="000749E2" w:rsidRDefault="000F741D" w:rsidP="005076D8">
            <w:pPr>
              <w:pStyle w:val="TAL"/>
            </w:pPr>
            <w:r w:rsidRPr="000749E2">
              <w:t>RP-141593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789E8A9" w14:textId="77777777" w:rsidR="000F741D" w:rsidRPr="000749E2" w:rsidRDefault="000F741D" w:rsidP="005076D8">
            <w:pPr>
              <w:pStyle w:val="TAL"/>
            </w:pPr>
            <w:r w:rsidRPr="000749E2">
              <w:t>0529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70AF5D07" w14:textId="77777777" w:rsidR="000F741D" w:rsidRPr="000749E2" w:rsidRDefault="000F741D"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290DA3E" w14:textId="77777777" w:rsidR="000F741D" w:rsidRPr="000749E2" w:rsidRDefault="000F741D" w:rsidP="005076D8">
            <w:pPr>
              <w:pStyle w:val="TAL"/>
            </w:pPr>
            <w:r w:rsidRPr="000749E2">
              <w:t>Editorial correction to Table 6.2.3.2-2</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A114A5F" w14:textId="77777777" w:rsidR="000F741D" w:rsidRPr="000749E2" w:rsidRDefault="000F741D"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45F1426" w14:textId="77777777" w:rsidR="000F741D" w:rsidRPr="000749E2" w:rsidRDefault="000F741D" w:rsidP="005076D8">
            <w:pPr>
              <w:pStyle w:val="TAL"/>
            </w:pPr>
            <w:r w:rsidRPr="000749E2">
              <w:t>12.2.0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E94D663" w14:textId="77777777" w:rsidR="000F741D" w:rsidRPr="000749E2" w:rsidRDefault="000F741D" w:rsidP="005076D8">
            <w:pPr>
              <w:pStyle w:val="TAL"/>
            </w:pPr>
            <w:r w:rsidRPr="000749E2">
              <w:t>12.3.0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EF172FA" w14:textId="77777777" w:rsidR="000F741D" w:rsidRPr="000749E2" w:rsidRDefault="000F741D" w:rsidP="005076D8">
            <w:pPr>
              <w:pStyle w:val="TAL"/>
            </w:pPr>
            <w:r w:rsidRPr="000749E2">
              <w:t>R5-144644</w:t>
            </w:r>
          </w:p>
        </w:tc>
      </w:tr>
      <w:tr w:rsidR="000F741D" w:rsidRPr="000749E2" w14:paraId="419D4704"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B216413" w14:textId="77777777" w:rsidR="000F741D" w:rsidRPr="000749E2" w:rsidRDefault="000F741D" w:rsidP="005076D8">
            <w:pPr>
              <w:pStyle w:val="TAL"/>
            </w:pPr>
            <w:r w:rsidRPr="000749E2">
              <w:t>RP#65</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B08EE9E" w14:textId="77777777" w:rsidR="000F741D" w:rsidRPr="000749E2" w:rsidRDefault="000F741D" w:rsidP="005076D8">
            <w:pPr>
              <w:pStyle w:val="TAL"/>
            </w:pPr>
            <w:r w:rsidRPr="000749E2">
              <w:t>RP-141594</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0B6E257" w14:textId="77777777" w:rsidR="000F741D" w:rsidRPr="000749E2" w:rsidRDefault="000F741D" w:rsidP="005076D8">
            <w:pPr>
              <w:pStyle w:val="TAL"/>
            </w:pPr>
            <w:r w:rsidRPr="000749E2">
              <w:t>0530</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315ED43" w14:textId="77777777" w:rsidR="000F741D" w:rsidRPr="000749E2" w:rsidRDefault="000F741D"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B3BEC05" w14:textId="77777777" w:rsidR="000F741D" w:rsidRPr="000749E2" w:rsidRDefault="000F741D" w:rsidP="005076D8">
            <w:pPr>
              <w:pStyle w:val="TAL"/>
            </w:pPr>
            <w:r w:rsidRPr="000749E2">
              <w:t>Addition of reverse band combinations, CA_1A-19A, CA_1A-21A, CA_3A-19A and</w:t>
            </w:r>
            <w:r w:rsidR="000D5D38" w:rsidRPr="000749E2">
              <w:t xml:space="preserve"> </w:t>
            </w:r>
            <w:r w:rsidRPr="000749E2">
              <w:t>CA_19A-21A</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4DA5D01" w14:textId="77777777" w:rsidR="000F741D" w:rsidRPr="000749E2" w:rsidRDefault="000F741D"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82E9307" w14:textId="77777777" w:rsidR="000F741D" w:rsidRPr="000749E2" w:rsidRDefault="000F741D" w:rsidP="005076D8">
            <w:pPr>
              <w:pStyle w:val="TAL"/>
            </w:pPr>
            <w:r w:rsidRPr="000749E2">
              <w:t>12.2.0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DCB5F11" w14:textId="77777777" w:rsidR="000F741D" w:rsidRPr="000749E2" w:rsidRDefault="000F741D" w:rsidP="005076D8">
            <w:pPr>
              <w:pStyle w:val="TAL"/>
            </w:pPr>
            <w:r w:rsidRPr="000749E2">
              <w:t>12.3.0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E0ADBC1" w14:textId="77777777" w:rsidR="000F741D" w:rsidRPr="000749E2" w:rsidRDefault="000F741D" w:rsidP="005076D8">
            <w:pPr>
              <w:pStyle w:val="TAL"/>
            </w:pPr>
            <w:r w:rsidRPr="000749E2">
              <w:t>R5-144685</w:t>
            </w:r>
          </w:p>
        </w:tc>
      </w:tr>
      <w:tr w:rsidR="000F741D" w:rsidRPr="000749E2" w14:paraId="7F6013C5"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9BA3E5E" w14:textId="77777777" w:rsidR="000F741D" w:rsidRPr="000749E2" w:rsidRDefault="000F741D" w:rsidP="005076D8">
            <w:pPr>
              <w:pStyle w:val="TAL"/>
            </w:pPr>
            <w:r w:rsidRPr="000749E2">
              <w:t>RP#65</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8F774CB" w14:textId="77777777" w:rsidR="000F741D" w:rsidRPr="000749E2" w:rsidRDefault="000F741D" w:rsidP="005076D8">
            <w:pPr>
              <w:pStyle w:val="TAL"/>
            </w:pPr>
            <w:r w:rsidRPr="000749E2">
              <w:t>RP-141587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8483EA7" w14:textId="77777777" w:rsidR="000F741D" w:rsidRPr="000749E2" w:rsidRDefault="000F741D" w:rsidP="005076D8">
            <w:pPr>
              <w:pStyle w:val="TAL"/>
            </w:pPr>
            <w:r w:rsidRPr="000749E2">
              <w:t>0531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6985B45" w14:textId="77777777" w:rsidR="000F741D" w:rsidRPr="000749E2" w:rsidRDefault="000F741D"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DF22E4C" w14:textId="77777777" w:rsidR="000F741D" w:rsidRPr="000749E2" w:rsidRDefault="000F741D" w:rsidP="005076D8">
            <w:pPr>
              <w:pStyle w:val="TAL"/>
            </w:pPr>
            <w:r w:rsidRPr="000749E2">
              <w:t>Addition of default parameters for Enhanced downlink control channel(s) for LTE Advanced</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EE6F759" w14:textId="77777777" w:rsidR="000F741D" w:rsidRPr="000749E2" w:rsidRDefault="000F741D"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DABCDB9" w14:textId="77777777" w:rsidR="000F741D" w:rsidRPr="000749E2" w:rsidRDefault="000F741D" w:rsidP="005076D8">
            <w:pPr>
              <w:pStyle w:val="TAL"/>
            </w:pPr>
            <w:r w:rsidRPr="000749E2">
              <w:t>12.2.0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3001B7B" w14:textId="77777777" w:rsidR="000F741D" w:rsidRPr="000749E2" w:rsidRDefault="000F741D" w:rsidP="005076D8">
            <w:pPr>
              <w:pStyle w:val="TAL"/>
            </w:pPr>
            <w:r w:rsidRPr="000749E2">
              <w:t>12.3.0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62B1F64" w14:textId="77777777" w:rsidR="000F741D" w:rsidRPr="000749E2" w:rsidRDefault="000F741D" w:rsidP="005076D8">
            <w:pPr>
              <w:pStyle w:val="TAL"/>
            </w:pPr>
            <w:r w:rsidRPr="000749E2">
              <w:t>R5-144711</w:t>
            </w:r>
          </w:p>
        </w:tc>
      </w:tr>
      <w:tr w:rsidR="000F741D" w:rsidRPr="000749E2" w14:paraId="084F0569"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3E3619B" w14:textId="77777777" w:rsidR="000F741D" w:rsidRPr="000749E2" w:rsidRDefault="000F741D" w:rsidP="005076D8">
            <w:pPr>
              <w:pStyle w:val="TAL"/>
            </w:pPr>
            <w:r w:rsidRPr="000749E2">
              <w:t>RP#65</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52446A8" w14:textId="77777777" w:rsidR="000F741D" w:rsidRPr="000749E2" w:rsidRDefault="000F741D" w:rsidP="005076D8">
            <w:pPr>
              <w:pStyle w:val="TAL"/>
            </w:pPr>
            <w:r w:rsidRPr="000749E2">
              <w:t>RP-141593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BB78295" w14:textId="77777777" w:rsidR="000F741D" w:rsidRPr="000749E2" w:rsidRDefault="000F741D" w:rsidP="005076D8">
            <w:pPr>
              <w:pStyle w:val="TAL"/>
            </w:pPr>
            <w:r w:rsidRPr="000749E2">
              <w:t>0532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A196905" w14:textId="77777777" w:rsidR="000F741D" w:rsidRPr="000749E2" w:rsidRDefault="000F741D"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BDEA4F5" w14:textId="77777777" w:rsidR="000F741D" w:rsidRPr="000749E2" w:rsidRDefault="000F741D" w:rsidP="005076D8">
            <w:pPr>
              <w:pStyle w:val="TAL"/>
            </w:pPr>
            <w:r w:rsidRPr="000749E2">
              <w:t xml:space="preserve">Removal of FFS from IEs triggered by </w:t>
            </w:r>
            <w:proofErr w:type="spellStart"/>
            <w:r w:rsidRPr="000749E2">
              <w:t>CoMP</w:t>
            </w:r>
            <w:proofErr w:type="spellEnd"/>
            <w:r w:rsidRPr="000749E2">
              <w:t xml:space="preserve"> related TCs specification</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76B110F" w14:textId="77777777" w:rsidR="000F741D" w:rsidRPr="000749E2" w:rsidRDefault="000F741D"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17A6648" w14:textId="77777777" w:rsidR="000F741D" w:rsidRPr="000749E2" w:rsidRDefault="000F741D" w:rsidP="005076D8">
            <w:pPr>
              <w:pStyle w:val="TAL"/>
            </w:pPr>
            <w:r w:rsidRPr="000749E2">
              <w:t>12.2.0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FB2BF7C" w14:textId="77777777" w:rsidR="000F741D" w:rsidRPr="000749E2" w:rsidRDefault="000F741D" w:rsidP="005076D8">
            <w:pPr>
              <w:pStyle w:val="TAL"/>
            </w:pPr>
            <w:r w:rsidRPr="000749E2">
              <w:t>12.3.0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768BE07" w14:textId="77777777" w:rsidR="000F741D" w:rsidRPr="000749E2" w:rsidRDefault="000F741D" w:rsidP="005076D8">
            <w:pPr>
              <w:pStyle w:val="TAL"/>
            </w:pPr>
            <w:r w:rsidRPr="000749E2">
              <w:t>R5-144712</w:t>
            </w:r>
          </w:p>
        </w:tc>
      </w:tr>
      <w:tr w:rsidR="000F741D" w:rsidRPr="000749E2" w14:paraId="606D318F"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A8F5227" w14:textId="77777777" w:rsidR="000F741D" w:rsidRPr="000749E2" w:rsidRDefault="000F741D" w:rsidP="005076D8">
            <w:pPr>
              <w:pStyle w:val="TAL"/>
            </w:pPr>
            <w:r w:rsidRPr="000749E2">
              <w:t>RP#65</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74F872C" w14:textId="77777777" w:rsidR="000F741D" w:rsidRPr="000749E2" w:rsidRDefault="000F741D" w:rsidP="005076D8">
            <w:pPr>
              <w:pStyle w:val="TAL"/>
            </w:pPr>
            <w:r w:rsidRPr="000749E2">
              <w:t>RP-141571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1017721" w14:textId="77777777" w:rsidR="000F741D" w:rsidRPr="000749E2" w:rsidRDefault="000F741D" w:rsidP="005076D8">
            <w:pPr>
              <w:pStyle w:val="TAL"/>
            </w:pPr>
            <w:r w:rsidRPr="000749E2">
              <w:t>0533</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0440627" w14:textId="77777777" w:rsidR="000F741D" w:rsidRPr="000749E2" w:rsidRDefault="000F741D"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CACE5DB" w14:textId="77777777" w:rsidR="000F741D" w:rsidRPr="000749E2" w:rsidRDefault="000F741D" w:rsidP="005076D8">
            <w:pPr>
              <w:pStyle w:val="TAL"/>
            </w:pPr>
            <w:r w:rsidRPr="000749E2">
              <w:t>Clarification on the default setting of Security header type in SECURITY PROTECTED NAS MESSAGE</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FFAB44F" w14:textId="77777777" w:rsidR="000F741D" w:rsidRPr="000749E2" w:rsidRDefault="000F741D"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FE42BEB" w14:textId="77777777" w:rsidR="000F741D" w:rsidRPr="000749E2" w:rsidRDefault="000F741D" w:rsidP="005076D8">
            <w:pPr>
              <w:pStyle w:val="TAL"/>
            </w:pPr>
            <w:r w:rsidRPr="000749E2">
              <w:t>12.2.0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F759B74" w14:textId="77777777" w:rsidR="000F741D" w:rsidRPr="000749E2" w:rsidRDefault="000F741D" w:rsidP="005076D8">
            <w:pPr>
              <w:pStyle w:val="TAL"/>
            </w:pPr>
            <w:r w:rsidRPr="000749E2">
              <w:t>12.3.0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DD99D1D" w14:textId="77777777" w:rsidR="000F741D" w:rsidRPr="000749E2" w:rsidRDefault="000F741D" w:rsidP="005076D8">
            <w:pPr>
              <w:pStyle w:val="TAL"/>
            </w:pPr>
            <w:r w:rsidRPr="000749E2">
              <w:t>R5-144750</w:t>
            </w:r>
          </w:p>
        </w:tc>
      </w:tr>
      <w:tr w:rsidR="000F741D" w:rsidRPr="000749E2" w14:paraId="659AF98F"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813147D" w14:textId="77777777" w:rsidR="000F741D" w:rsidRPr="000749E2" w:rsidRDefault="000F741D" w:rsidP="005076D8">
            <w:pPr>
              <w:pStyle w:val="TAL"/>
            </w:pPr>
            <w:r w:rsidRPr="000749E2">
              <w:t>RP#65</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F05DB92" w14:textId="77777777" w:rsidR="000F741D" w:rsidRPr="000749E2" w:rsidRDefault="000F741D" w:rsidP="005076D8">
            <w:pPr>
              <w:pStyle w:val="TAL"/>
            </w:pPr>
            <w:r w:rsidRPr="000749E2">
              <w:t>RP-141571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EC559EA" w14:textId="77777777" w:rsidR="000F741D" w:rsidRPr="000749E2" w:rsidRDefault="000F741D" w:rsidP="005076D8">
            <w:pPr>
              <w:pStyle w:val="TAL"/>
            </w:pPr>
            <w:r w:rsidRPr="000749E2">
              <w:t>0534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41732D0" w14:textId="77777777" w:rsidR="000F741D" w:rsidRPr="000749E2" w:rsidRDefault="000F741D"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9051003" w14:textId="77777777" w:rsidR="000F741D" w:rsidRPr="000749E2" w:rsidRDefault="000F741D" w:rsidP="005076D8">
            <w:pPr>
              <w:pStyle w:val="TAL"/>
            </w:pPr>
            <w:r w:rsidRPr="000749E2">
              <w:t>Support of 2nd PDN connectivity at UE registration</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243EA48" w14:textId="77777777" w:rsidR="000F741D" w:rsidRPr="000749E2" w:rsidRDefault="000F741D"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27F7F8F" w14:textId="77777777" w:rsidR="000F741D" w:rsidRPr="000749E2" w:rsidRDefault="000F741D" w:rsidP="005076D8">
            <w:pPr>
              <w:pStyle w:val="TAL"/>
            </w:pPr>
            <w:r w:rsidRPr="000749E2">
              <w:t>12.2.0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04D5BA8" w14:textId="77777777" w:rsidR="000F741D" w:rsidRPr="000749E2" w:rsidRDefault="000F741D" w:rsidP="005076D8">
            <w:pPr>
              <w:pStyle w:val="TAL"/>
            </w:pPr>
            <w:r w:rsidRPr="000749E2">
              <w:t>12.3.0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2C1F32F" w14:textId="77777777" w:rsidR="000F741D" w:rsidRPr="000749E2" w:rsidRDefault="000F741D" w:rsidP="005076D8">
            <w:pPr>
              <w:pStyle w:val="TAL"/>
            </w:pPr>
            <w:r w:rsidRPr="000749E2">
              <w:t>R5-144797</w:t>
            </w:r>
          </w:p>
        </w:tc>
      </w:tr>
      <w:tr w:rsidR="000F741D" w:rsidRPr="000749E2" w14:paraId="7D855B9E"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564D898" w14:textId="77777777" w:rsidR="000F741D" w:rsidRPr="000749E2" w:rsidRDefault="000F741D" w:rsidP="005076D8">
            <w:pPr>
              <w:pStyle w:val="TAL"/>
            </w:pPr>
            <w:r w:rsidRPr="000749E2">
              <w:t>RP#65</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8D5EA15" w14:textId="77777777" w:rsidR="000F741D" w:rsidRPr="000749E2" w:rsidRDefault="000F741D" w:rsidP="005076D8">
            <w:pPr>
              <w:pStyle w:val="TAL"/>
            </w:pPr>
            <w:r w:rsidRPr="000749E2">
              <w:t>RP-141575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181D736" w14:textId="77777777" w:rsidR="000F741D" w:rsidRPr="000749E2" w:rsidRDefault="000F741D" w:rsidP="005076D8">
            <w:pPr>
              <w:pStyle w:val="TAL"/>
            </w:pPr>
            <w:r w:rsidRPr="000749E2">
              <w:t>0535</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D29F335" w14:textId="77777777" w:rsidR="000F741D" w:rsidRPr="000749E2" w:rsidRDefault="000F741D"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D6401C3" w14:textId="77777777" w:rsidR="000F741D" w:rsidRPr="000749E2" w:rsidRDefault="000F741D" w:rsidP="005076D8">
            <w:pPr>
              <w:pStyle w:val="TAL"/>
            </w:pPr>
            <w:r w:rsidRPr="000749E2">
              <w:t>CA: New structure for test frequencies for intra-band contiguous</w:t>
            </w:r>
            <w:r w:rsidR="000D5D38" w:rsidRPr="000749E2">
              <w:t xml:space="preserve"> </w:t>
            </w:r>
            <w:r w:rsidRPr="000749E2">
              <w:t>CA</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0A45095" w14:textId="77777777" w:rsidR="000F741D" w:rsidRPr="000749E2" w:rsidRDefault="000F741D"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AB44D8D" w14:textId="77777777" w:rsidR="000F741D" w:rsidRPr="000749E2" w:rsidRDefault="000F741D" w:rsidP="005076D8">
            <w:pPr>
              <w:pStyle w:val="TAL"/>
            </w:pPr>
            <w:r w:rsidRPr="000749E2">
              <w:t>12.2.0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21009DF" w14:textId="77777777" w:rsidR="000F741D" w:rsidRPr="000749E2" w:rsidRDefault="000F741D" w:rsidP="005076D8">
            <w:pPr>
              <w:pStyle w:val="TAL"/>
            </w:pPr>
            <w:r w:rsidRPr="000749E2">
              <w:t>12.3.0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C5755DA" w14:textId="77777777" w:rsidR="000F741D" w:rsidRPr="000749E2" w:rsidRDefault="000F741D" w:rsidP="005076D8">
            <w:pPr>
              <w:pStyle w:val="TAL"/>
            </w:pPr>
            <w:r w:rsidRPr="000749E2">
              <w:t>R5-144890</w:t>
            </w:r>
          </w:p>
        </w:tc>
      </w:tr>
      <w:tr w:rsidR="000F741D" w:rsidRPr="000749E2" w14:paraId="1C6B8614"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018C1ED" w14:textId="77777777" w:rsidR="000F741D" w:rsidRPr="000749E2" w:rsidRDefault="000F741D" w:rsidP="005076D8">
            <w:pPr>
              <w:pStyle w:val="TAL"/>
            </w:pPr>
            <w:r w:rsidRPr="000749E2">
              <w:t>RP#65</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0D44896" w14:textId="77777777" w:rsidR="000F741D" w:rsidRPr="000749E2" w:rsidRDefault="000F741D" w:rsidP="005076D8">
            <w:pPr>
              <w:pStyle w:val="TAL"/>
            </w:pPr>
            <w:r w:rsidRPr="000749E2">
              <w:t>RP-141575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AF171C4" w14:textId="77777777" w:rsidR="000F741D" w:rsidRPr="000749E2" w:rsidRDefault="000F741D" w:rsidP="005076D8">
            <w:pPr>
              <w:pStyle w:val="TAL"/>
            </w:pPr>
            <w:r w:rsidRPr="000749E2">
              <w:t>0536</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BA65A6D" w14:textId="77777777" w:rsidR="000F741D" w:rsidRPr="000749E2" w:rsidRDefault="000F741D"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7E7C291" w14:textId="77777777" w:rsidR="000F741D" w:rsidRPr="000749E2" w:rsidRDefault="000F741D" w:rsidP="005076D8">
            <w:pPr>
              <w:pStyle w:val="TAL"/>
            </w:pPr>
            <w:r w:rsidRPr="000749E2">
              <w:t>Correction to 7.2B.1 Tracking Area Updating procedure</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1200CA4" w14:textId="77777777" w:rsidR="000F741D" w:rsidRPr="000749E2" w:rsidRDefault="000F741D"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591D2DB" w14:textId="77777777" w:rsidR="000F741D" w:rsidRPr="000749E2" w:rsidRDefault="000F741D" w:rsidP="005076D8">
            <w:pPr>
              <w:pStyle w:val="TAL"/>
            </w:pPr>
            <w:r w:rsidRPr="000749E2">
              <w:t>12.2.0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6530F52" w14:textId="77777777" w:rsidR="000F741D" w:rsidRPr="000749E2" w:rsidRDefault="000F741D" w:rsidP="005076D8">
            <w:pPr>
              <w:pStyle w:val="TAL"/>
            </w:pPr>
            <w:r w:rsidRPr="000749E2">
              <w:t>12.3.0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6B7FAF0D" w14:textId="77777777" w:rsidR="000F741D" w:rsidRPr="000749E2" w:rsidRDefault="000F741D" w:rsidP="005076D8">
            <w:pPr>
              <w:pStyle w:val="TAL"/>
            </w:pPr>
            <w:r w:rsidRPr="000749E2">
              <w:t>R5-144929</w:t>
            </w:r>
          </w:p>
        </w:tc>
      </w:tr>
      <w:tr w:rsidR="00CA315F" w:rsidRPr="000749E2" w14:paraId="637F28C7"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4036695" w14:textId="77777777" w:rsidR="00CA315F" w:rsidRPr="000749E2" w:rsidRDefault="00CA315F" w:rsidP="005076D8">
            <w:pPr>
              <w:pStyle w:val="TAL"/>
            </w:pPr>
            <w:r w:rsidRPr="000749E2">
              <w:t>RP#65</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183609B" w14:textId="77777777" w:rsidR="00CA315F" w:rsidRPr="000749E2" w:rsidRDefault="00CA315F" w:rsidP="005076D8">
            <w:pPr>
              <w:pStyle w:val="TAL"/>
            </w:pPr>
            <w:r w:rsidRPr="000749E2">
              <w:t>-</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81E0B86" w14:textId="77777777" w:rsidR="00CA315F" w:rsidRPr="000749E2" w:rsidRDefault="00CA315F" w:rsidP="005076D8">
            <w:pPr>
              <w:pStyle w:val="TAL"/>
            </w:pPr>
            <w:r w:rsidRPr="000749E2">
              <w:t>-</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3ACFF34" w14:textId="77777777" w:rsidR="00CA315F" w:rsidRPr="000749E2" w:rsidRDefault="00CA315F"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EC73A77" w14:textId="77777777" w:rsidR="00CA315F" w:rsidRPr="000749E2" w:rsidRDefault="00CA315F" w:rsidP="005076D8">
            <w:pPr>
              <w:pStyle w:val="TAL"/>
            </w:pPr>
            <w:r w:rsidRPr="000749E2">
              <w:t>Correction concerning R5-144797 to resolve the 4.5A.X, 4.5A.Y, 4.5A.Z reference in Table 4.5.2.3-1</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C1AD97E" w14:textId="77777777" w:rsidR="00CA315F" w:rsidRPr="000749E2" w:rsidRDefault="00CA315F" w:rsidP="005076D8">
            <w:pPr>
              <w:pStyle w:val="TAL"/>
            </w:pPr>
            <w:r w:rsidRPr="000749E2">
              <w:t>-</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D16B720" w14:textId="77777777" w:rsidR="00CA315F" w:rsidRPr="000749E2" w:rsidRDefault="00CA315F" w:rsidP="005076D8">
            <w:pPr>
              <w:pStyle w:val="TAL"/>
            </w:pPr>
            <w:r w:rsidRPr="000749E2">
              <w:t>12.3.0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B7C264F" w14:textId="77777777" w:rsidR="00CA315F" w:rsidRPr="000749E2" w:rsidRDefault="00CA315F" w:rsidP="005076D8">
            <w:pPr>
              <w:pStyle w:val="TAL"/>
            </w:pPr>
            <w:r w:rsidRPr="000749E2">
              <w:t>12.3.1</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4D67CD0" w14:textId="77777777" w:rsidR="00CA315F" w:rsidRPr="000749E2" w:rsidRDefault="00CA315F" w:rsidP="005076D8">
            <w:pPr>
              <w:pStyle w:val="TAL"/>
            </w:pPr>
            <w:r w:rsidRPr="000749E2">
              <w:t>-</w:t>
            </w:r>
          </w:p>
        </w:tc>
      </w:tr>
      <w:tr w:rsidR="000D189F" w:rsidRPr="000749E2" w14:paraId="29DE797A"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04C45D1" w14:textId="77777777" w:rsidR="000D189F" w:rsidRPr="000749E2" w:rsidRDefault="000D189F" w:rsidP="005076D8">
            <w:pPr>
              <w:pStyle w:val="TAL"/>
            </w:pPr>
            <w:r w:rsidRPr="000749E2">
              <w:t>RP#66</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91F2F81" w14:textId="77777777" w:rsidR="000D189F" w:rsidRPr="000749E2" w:rsidRDefault="000D189F" w:rsidP="005076D8">
            <w:pPr>
              <w:pStyle w:val="TAL"/>
            </w:pPr>
            <w:r w:rsidRPr="000749E2">
              <w:t>RP-142075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C6E33C4" w14:textId="77777777" w:rsidR="000D189F" w:rsidRPr="000749E2" w:rsidRDefault="000D189F" w:rsidP="005076D8">
            <w:pPr>
              <w:pStyle w:val="TAL"/>
            </w:pPr>
            <w:r w:rsidRPr="000749E2">
              <w:t>0538</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AC4C01F" w14:textId="77777777" w:rsidR="000D189F" w:rsidRPr="000749E2" w:rsidRDefault="000D189F"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90B178B" w14:textId="77777777" w:rsidR="000D189F" w:rsidRPr="000749E2" w:rsidRDefault="000D189F" w:rsidP="005076D8">
            <w:pPr>
              <w:pStyle w:val="TAL"/>
            </w:pPr>
            <w:r w:rsidRPr="000749E2">
              <w:t>New CA band combination CA_1A-3A - Updates of 6.2.3.2 Test Frequency</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992DE68" w14:textId="77777777" w:rsidR="000D189F" w:rsidRPr="000749E2" w:rsidRDefault="000D189F" w:rsidP="005076D8">
            <w:pPr>
              <w:pStyle w:val="TAL"/>
            </w:pP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26AE404" w14:textId="77777777" w:rsidR="000D189F" w:rsidRPr="000749E2" w:rsidRDefault="000D189F" w:rsidP="005076D8">
            <w:pPr>
              <w:pStyle w:val="TAL"/>
            </w:pPr>
            <w:r w:rsidRPr="000749E2">
              <w:t>12.3.1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9BA5C0C" w14:textId="77777777" w:rsidR="000D189F" w:rsidRPr="000749E2" w:rsidRDefault="000D189F" w:rsidP="005076D8">
            <w:pPr>
              <w:pStyle w:val="TAL"/>
            </w:pPr>
            <w:r w:rsidRPr="000749E2">
              <w:t>12.4.0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D6A1618" w14:textId="77777777" w:rsidR="000D189F" w:rsidRPr="000749E2" w:rsidRDefault="000D189F" w:rsidP="005076D8">
            <w:pPr>
              <w:pStyle w:val="TAL"/>
            </w:pPr>
            <w:r w:rsidRPr="000749E2">
              <w:t>R5-145181</w:t>
            </w:r>
          </w:p>
        </w:tc>
      </w:tr>
      <w:tr w:rsidR="000D189F" w:rsidRPr="000749E2" w14:paraId="3E96F56E"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6E7003B" w14:textId="77777777" w:rsidR="000D189F" w:rsidRPr="000749E2" w:rsidRDefault="000D189F" w:rsidP="005076D8">
            <w:pPr>
              <w:pStyle w:val="TAL"/>
            </w:pPr>
            <w:r w:rsidRPr="000749E2">
              <w:t>RP#66</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700B923" w14:textId="77777777" w:rsidR="000D189F" w:rsidRPr="000749E2" w:rsidRDefault="000D189F" w:rsidP="005076D8">
            <w:pPr>
              <w:pStyle w:val="TAL"/>
            </w:pPr>
            <w:r w:rsidRPr="000749E2">
              <w:t>RP-142076</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1CB6E85" w14:textId="77777777" w:rsidR="000D189F" w:rsidRPr="000749E2" w:rsidRDefault="000D189F" w:rsidP="005076D8">
            <w:pPr>
              <w:pStyle w:val="TAL"/>
            </w:pPr>
            <w:r w:rsidRPr="000749E2">
              <w:t>0539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45BD96E" w14:textId="77777777" w:rsidR="000D189F" w:rsidRPr="000749E2" w:rsidRDefault="000D189F"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2B12733" w14:textId="77777777" w:rsidR="000D189F" w:rsidRPr="000749E2" w:rsidRDefault="000D189F" w:rsidP="005076D8">
            <w:pPr>
              <w:pStyle w:val="TAL"/>
            </w:pPr>
            <w:r w:rsidRPr="000749E2">
              <w:t>Addition of E-UTRA FDD Band 30 to TS 36.508, subclause 6.2.3.1.</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139D25B" w14:textId="77777777" w:rsidR="000D189F" w:rsidRPr="000749E2" w:rsidRDefault="000D189F" w:rsidP="005076D8">
            <w:pPr>
              <w:pStyle w:val="TAL"/>
            </w:pP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247A63A" w14:textId="77777777" w:rsidR="000D189F" w:rsidRPr="000749E2" w:rsidRDefault="000D189F" w:rsidP="005076D8">
            <w:pPr>
              <w:pStyle w:val="TAL"/>
            </w:pPr>
            <w:r w:rsidRPr="000749E2">
              <w:t>12.3.1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1C0EF9D" w14:textId="77777777" w:rsidR="000D189F" w:rsidRPr="000749E2" w:rsidRDefault="000D189F" w:rsidP="005076D8">
            <w:pPr>
              <w:pStyle w:val="TAL"/>
            </w:pPr>
            <w:r w:rsidRPr="000749E2">
              <w:t>12.4.0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1B52D48" w14:textId="77777777" w:rsidR="000D189F" w:rsidRPr="000749E2" w:rsidRDefault="000D189F" w:rsidP="005076D8">
            <w:pPr>
              <w:pStyle w:val="TAL"/>
            </w:pPr>
            <w:r w:rsidRPr="000749E2">
              <w:t>R5-145606</w:t>
            </w:r>
          </w:p>
        </w:tc>
      </w:tr>
      <w:tr w:rsidR="000D189F" w:rsidRPr="000749E2" w14:paraId="63DCFECE"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052415F" w14:textId="77777777" w:rsidR="000D189F" w:rsidRPr="000749E2" w:rsidRDefault="000D189F" w:rsidP="005076D8">
            <w:pPr>
              <w:pStyle w:val="TAL"/>
            </w:pPr>
            <w:r w:rsidRPr="000749E2">
              <w:lastRenderedPageBreak/>
              <w:t>RP#66</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EA2AD22" w14:textId="77777777" w:rsidR="000D189F" w:rsidRPr="000749E2" w:rsidRDefault="000D189F" w:rsidP="005076D8">
            <w:pPr>
              <w:pStyle w:val="TAL"/>
            </w:pPr>
            <w:r w:rsidRPr="000749E2">
              <w:t>RP-142054</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1D8C01A" w14:textId="77777777" w:rsidR="000D189F" w:rsidRPr="000749E2" w:rsidRDefault="000D189F" w:rsidP="005076D8">
            <w:pPr>
              <w:pStyle w:val="TAL"/>
            </w:pPr>
            <w:r w:rsidRPr="000749E2">
              <w:t>0540</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34E7B9C" w14:textId="77777777" w:rsidR="000D189F" w:rsidRPr="000749E2" w:rsidRDefault="000D189F"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4E90B87" w14:textId="77777777" w:rsidR="000D189F" w:rsidRPr="000749E2" w:rsidRDefault="000D189F" w:rsidP="005076D8">
            <w:pPr>
              <w:pStyle w:val="TAL"/>
            </w:pPr>
            <w:r w:rsidRPr="000749E2">
              <w:t>Correction to SIB8 Default Message Contents for LTE&lt;&gt;1XRTT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B6C1D8D" w14:textId="77777777" w:rsidR="000D189F" w:rsidRPr="000749E2" w:rsidRDefault="000D189F" w:rsidP="005076D8">
            <w:pPr>
              <w:pStyle w:val="TAL"/>
            </w:pP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DB66617" w14:textId="77777777" w:rsidR="000D189F" w:rsidRPr="000749E2" w:rsidRDefault="000D189F" w:rsidP="005076D8">
            <w:pPr>
              <w:pStyle w:val="TAL"/>
            </w:pPr>
            <w:r w:rsidRPr="000749E2">
              <w:t>12.3.1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9775F36" w14:textId="77777777" w:rsidR="000D189F" w:rsidRPr="000749E2" w:rsidRDefault="000D189F" w:rsidP="005076D8">
            <w:pPr>
              <w:pStyle w:val="TAL"/>
            </w:pPr>
            <w:r w:rsidRPr="000749E2">
              <w:t>12.4.0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38C992C" w14:textId="77777777" w:rsidR="000D189F" w:rsidRPr="000749E2" w:rsidRDefault="000D189F" w:rsidP="005076D8">
            <w:pPr>
              <w:pStyle w:val="TAL"/>
            </w:pPr>
            <w:r w:rsidRPr="000749E2">
              <w:t>R5-145657</w:t>
            </w:r>
          </w:p>
        </w:tc>
      </w:tr>
      <w:tr w:rsidR="000D189F" w:rsidRPr="000749E2" w14:paraId="1F972CCD"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0280C2A" w14:textId="77777777" w:rsidR="000D189F" w:rsidRPr="000749E2" w:rsidRDefault="000D189F" w:rsidP="005076D8">
            <w:pPr>
              <w:pStyle w:val="TAL"/>
            </w:pPr>
            <w:r w:rsidRPr="000749E2">
              <w:t>RP#66</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B676D3F" w14:textId="77777777" w:rsidR="000D189F" w:rsidRPr="000749E2" w:rsidRDefault="000D189F" w:rsidP="005076D8">
            <w:pPr>
              <w:pStyle w:val="TAL"/>
            </w:pPr>
            <w:r w:rsidRPr="000749E2">
              <w:t>RP-142057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9D6B007" w14:textId="77777777" w:rsidR="000D189F" w:rsidRPr="000749E2" w:rsidRDefault="000D189F" w:rsidP="005076D8">
            <w:pPr>
              <w:pStyle w:val="TAL"/>
            </w:pPr>
            <w:r w:rsidRPr="000749E2">
              <w:t>0541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C2BC17A" w14:textId="77777777" w:rsidR="000D189F" w:rsidRPr="000749E2" w:rsidRDefault="000D189F"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5AA435C" w14:textId="77777777" w:rsidR="000D189F" w:rsidRPr="000749E2" w:rsidRDefault="000D189F" w:rsidP="005076D8">
            <w:pPr>
              <w:pStyle w:val="TAL"/>
            </w:pPr>
            <w:r w:rsidRPr="000749E2">
              <w:t>Correction to Test frequencies for E-UTRA FDD(5MHz) for MFBI</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FE6D253" w14:textId="77777777" w:rsidR="000D189F" w:rsidRPr="000749E2" w:rsidRDefault="000D189F" w:rsidP="005076D8">
            <w:pPr>
              <w:pStyle w:val="TAL"/>
            </w:pP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51F92F2" w14:textId="77777777" w:rsidR="000D189F" w:rsidRPr="000749E2" w:rsidRDefault="000D189F" w:rsidP="005076D8">
            <w:pPr>
              <w:pStyle w:val="TAL"/>
            </w:pPr>
            <w:r w:rsidRPr="000749E2">
              <w:t>12.3.1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7550AC1" w14:textId="77777777" w:rsidR="000D189F" w:rsidRPr="000749E2" w:rsidRDefault="000D189F" w:rsidP="005076D8">
            <w:pPr>
              <w:pStyle w:val="TAL"/>
            </w:pPr>
            <w:r w:rsidRPr="000749E2">
              <w:t>12.4.0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48A7AD6" w14:textId="77777777" w:rsidR="000D189F" w:rsidRPr="000749E2" w:rsidRDefault="000D189F" w:rsidP="005076D8">
            <w:pPr>
              <w:pStyle w:val="TAL"/>
            </w:pPr>
            <w:r w:rsidRPr="000749E2">
              <w:t>R5-145658</w:t>
            </w:r>
          </w:p>
        </w:tc>
      </w:tr>
      <w:tr w:rsidR="000D189F" w:rsidRPr="000749E2" w14:paraId="76B134D9"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59E6BC6" w14:textId="77777777" w:rsidR="000D189F" w:rsidRPr="000749E2" w:rsidRDefault="000D189F" w:rsidP="005076D8">
            <w:pPr>
              <w:pStyle w:val="TAL"/>
            </w:pPr>
            <w:r w:rsidRPr="000749E2">
              <w:t>RP#66</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999405B" w14:textId="77777777" w:rsidR="000D189F" w:rsidRPr="000749E2" w:rsidRDefault="000D189F" w:rsidP="005076D8">
            <w:pPr>
              <w:pStyle w:val="TAL"/>
            </w:pPr>
            <w:r w:rsidRPr="000749E2">
              <w:t>RP-142057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746AA16" w14:textId="77777777" w:rsidR="000D189F" w:rsidRPr="000749E2" w:rsidRDefault="000D189F" w:rsidP="005076D8">
            <w:pPr>
              <w:pStyle w:val="TAL"/>
            </w:pPr>
            <w:r w:rsidRPr="000749E2">
              <w:t>0542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CF815AF" w14:textId="77777777" w:rsidR="000D189F" w:rsidRPr="000749E2" w:rsidRDefault="000D189F"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464D8FB" w14:textId="77777777" w:rsidR="000D189F" w:rsidRPr="000749E2" w:rsidRDefault="000D189F" w:rsidP="005076D8">
            <w:pPr>
              <w:pStyle w:val="TAL"/>
            </w:pPr>
            <w:r w:rsidRPr="000749E2">
              <w:t xml:space="preserve">Updating </w:t>
            </w:r>
            <w:proofErr w:type="spellStart"/>
            <w:r w:rsidRPr="000749E2">
              <w:t>dataCodingScheme</w:t>
            </w:r>
            <w:proofErr w:type="spellEnd"/>
            <w:r w:rsidRPr="000749E2">
              <w:t xml:space="preserve"> of CMAS TC in 36.508</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BE4D925" w14:textId="77777777" w:rsidR="000D189F" w:rsidRPr="000749E2" w:rsidRDefault="000D189F" w:rsidP="005076D8">
            <w:pPr>
              <w:pStyle w:val="TAL"/>
            </w:pP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56B309E" w14:textId="77777777" w:rsidR="000D189F" w:rsidRPr="000749E2" w:rsidRDefault="000D189F" w:rsidP="005076D8">
            <w:pPr>
              <w:pStyle w:val="TAL"/>
            </w:pPr>
            <w:r w:rsidRPr="000749E2">
              <w:t>12.3.1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C34DE82" w14:textId="77777777" w:rsidR="000D189F" w:rsidRPr="000749E2" w:rsidRDefault="000D189F" w:rsidP="005076D8">
            <w:pPr>
              <w:pStyle w:val="TAL"/>
            </w:pPr>
            <w:r w:rsidRPr="000749E2">
              <w:t>12.4.0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3491B83" w14:textId="77777777" w:rsidR="000D189F" w:rsidRPr="000749E2" w:rsidRDefault="000D189F" w:rsidP="005076D8">
            <w:pPr>
              <w:pStyle w:val="TAL"/>
            </w:pPr>
            <w:r w:rsidRPr="000749E2">
              <w:t>R5-145659</w:t>
            </w:r>
          </w:p>
        </w:tc>
      </w:tr>
      <w:tr w:rsidR="000D189F" w:rsidRPr="000749E2" w14:paraId="07AD28C4"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74554E2" w14:textId="77777777" w:rsidR="000D189F" w:rsidRPr="000749E2" w:rsidRDefault="000D189F" w:rsidP="005076D8">
            <w:pPr>
              <w:pStyle w:val="TAL"/>
            </w:pPr>
            <w:r w:rsidRPr="000749E2">
              <w:t>RP#66</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9D612E2" w14:textId="77777777" w:rsidR="000D189F" w:rsidRPr="000749E2" w:rsidRDefault="000D189F" w:rsidP="005076D8">
            <w:pPr>
              <w:pStyle w:val="TAL"/>
            </w:pPr>
            <w:r w:rsidRPr="000749E2">
              <w:t>RP-142074</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49F2517" w14:textId="77777777" w:rsidR="000D189F" w:rsidRPr="000749E2" w:rsidRDefault="000D189F" w:rsidP="005076D8">
            <w:pPr>
              <w:pStyle w:val="TAL"/>
            </w:pPr>
            <w:r w:rsidRPr="000749E2">
              <w:t>0543</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85EDE04" w14:textId="77777777" w:rsidR="000D189F" w:rsidRPr="000749E2" w:rsidRDefault="000D189F"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A780045" w14:textId="77777777" w:rsidR="000D189F" w:rsidRPr="000749E2" w:rsidRDefault="000D189F" w:rsidP="005076D8">
            <w:pPr>
              <w:pStyle w:val="TAL"/>
            </w:pPr>
            <w:r w:rsidRPr="000749E2">
              <w:t>Correction of default parameters for Enhanced downlink control channel(s) for LTE Advanced</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8AF0F1D" w14:textId="77777777" w:rsidR="000D189F" w:rsidRPr="000749E2" w:rsidRDefault="000D189F" w:rsidP="005076D8">
            <w:pPr>
              <w:pStyle w:val="TAL"/>
            </w:pP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EE3A048" w14:textId="77777777" w:rsidR="000D189F" w:rsidRPr="000749E2" w:rsidRDefault="000D189F" w:rsidP="005076D8">
            <w:pPr>
              <w:pStyle w:val="TAL"/>
            </w:pPr>
            <w:r w:rsidRPr="000749E2">
              <w:t>12.3.1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D88AE57" w14:textId="77777777" w:rsidR="000D189F" w:rsidRPr="000749E2" w:rsidRDefault="000D189F" w:rsidP="005076D8">
            <w:pPr>
              <w:pStyle w:val="TAL"/>
            </w:pPr>
            <w:r w:rsidRPr="000749E2">
              <w:t>12.4.0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F9524AF" w14:textId="77777777" w:rsidR="000D189F" w:rsidRPr="000749E2" w:rsidRDefault="000D189F" w:rsidP="005076D8">
            <w:pPr>
              <w:pStyle w:val="TAL"/>
            </w:pPr>
            <w:r w:rsidRPr="000749E2">
              <w:t>R5-145661</w:t>
            </w:r>
          </w:p>
        </w:tc>
      </w:tr>
      <w:tr w:rsidR="000D189F" w:rsidRPr="000749E2" w14:paraId="12C6B90C"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9019CDB" w14:textId="77777777" w:rsidR="000D189F" w:rsidRPr="000749E2" w:rsidRDefault="000D189F" w:rsidP="005076D8">
            <w:pPr>
              <w:pStyle w:val="TAL"/>
            </w:pPr>
            <w:r w:rsidRPr="000749E2">
              <w:t>RP#66</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DEB3321" w14:textId="77777777" w:rsidR="000D189F" w:rsidRPr="000749E2" w:rsidRDefault="000D189F" w:rsidP="005076D8">
            <w:pPr>
              <w:pStyle w:val="TAL"/>
            </w:pPr>
            <w:r w:rsidRPr="000749E2">
              <w:t>RP-142074</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3157451" w14:textId="77777777" w:rsidR="000D189F" w:rsidRPr="000749E2" w:rsidRDefault="000D189F" w:rsidP="005076D8">
            <w:pPr>
              <w:pStyle w:val="TAL"/>
            </w:pPr>
            <w:r w:rsidRPr="000749E2">
              <w:t>0544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91C4708" w14:textId="77777777" w:rsidR="000D189F" w:rsidRPr="000749E2" w:rsidRDefault="000D189F"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CDDBE44" w14:textId="77777777" w:rsidR="000D189F" w:rsidRPr="000749E2" w:rsidRDefault="000D189F" w:rsidP="005076D8">
            <w:pPr>
              <w:pStyle w:val="TAL"/>
            </w:pPr>
            <w:r w:rsidRPr="000749E2">
              <w:t xml:space="preserve">Correction to </w:t>
            </w:r>
            <w:proofErr w:type="spellStart"/>
            <w:r w:rsidRPr="000749E2">
              <w:t>eMBMS</w:t>
            </w:r>
            <w:proofErr w:type="spellEnd"/>
            <w:r w:rsidRPr="000749E2">
              <w:t xml:space="preserve"> multiband test cases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1D93808" w14:textId="77777777" w:rsidR="000D189F" w:rsidRPr="000749E2" w:rsidRDefault="000D189F" w:rsidP="005076D8">
            <w:pPr>
              <w:pStyle w:val="TAL"/>
            </w:pP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5475229" w14:textId="77777777" w:rsidR="000D189F" w:rsidRPr="000749E2" w:rsidRDefault="000D189F" w:rsidP="005076D8">
            <w:pPr>
              <w:pStyle w:val="TAL"/>
            </w:pPr>
            <w:r w:rsidRPr="000749E2">
              <w:t>12.3.1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C27E522" w14:textId="77777777" w:rsidR="000D189F" w:rsidRPr="000749E2" w:rsidRDefault="000D189F" w:rsidP="005076D8">
            <w:pPr>
              <w:pStyle w:val="TAL"/>
            </w:pPr>
            <w:r w:rsidRPr="000749E2">
              <w:t>12.4.0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18E14F5" w14:textId="77777777" w:rsidR="000D189F" w:rsidRPr="000749E2" w:rsidRDefault="000D189F" w:rsidP="005076D8">
            <w:pPr>
              <w:pStyle w:val="TAL"/>
            </w:pPr>
            <w:r w:rsidRPr="000749E2">
              <w:t>R5-145662</w:t>
            </w:r>
          </w:p>
        </w:tc>
      </w:tr>
      <w:tr w:rsidR="000D189F" w:rsidRPr="000749E2" w14:paraId="5B2EFBFF"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CB5C41E" w14:textId="77777777" w:rsidR="000D189F" w:rsidRPr="000749E2" w:rsidRDefault="000D189F" w:rsidP="005076D8">
            <w:pPr>
              <w:pStyle w:val="TAL"/>
            </w:pPr>
            <w:r w:rsidRPr="000749E2">
              <w:t>RP#66</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431AD09" w14:textId="77777777" w:rsidR="000D189F" w:rsidRPr="000749E2" w:rsidRDefault="000D189F" w:rsidP="005076D8">
            <w:pPr>
              <w:pStyle w:val="TAL"/>
            </w:pPr>
            <w:r w:rsidRPr="000749E2">
              <w:t>RP-142059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0C7E8BE" w14:textId="77777777" w:rsidR="000D189F" w:rsidRPr="000749E2" w:rsidRDefault="000D189F" w:rsidP="005076D8">
            <w:pPr>
              <w:pStyle w:val="TAL"/>
            </w:pPr>
            <w:r w:rsidRPr="000749E2">
              <w:t>0545</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0389CE3" w14:textId="77777777" w:rsidR="000D189F" w:rsidRPr="000749E2" w:rsidRDefault="000D189F"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6E77E77" w14:textId="77777777" w:rsidR="000D189F" w:rsidRPr="000749E2" w:rsidRDefault="000D189F" w:rsidP="005076D8">
            <w:pPr>
              <w:pStyle w:val="TAL"/>
            </w:pPr>
            <w:r w:rsidRPr="000749E2">
              <w:t>Harmonization of CA terminology (36.508)</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9EB7870" w14:textId="77777777" w:rsidR="000D189F" w:rsidRPr="000749E2" w:rsidRDefault="000D189F" w:rsidP="005076D8">
            <w:pPr>
              <w:pStyle w:val="TAL"/>
            </w:pP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9785F65" w14:textId="77777777" w:rsidR="000D189F" w:rsidRPr="000749E2" w:rsidRDefault="000D189F" w:rsidP="005076D8">
            <w:pPr>
              <w:pStyle w:val="TAL"/>
            </w:pPr>
            <w:r w:rsidRPr="000749E2">
              <w:t>12.3.1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9F05F16" w14:textId="77777777" w:rsidR="000D189F" w:rsidRPr="000749E2" w:rsidRDefault="000D189F" w:rsidP="005076D8">
            <w:pPr>
              <w:pStyle w:val="TAL"/>
            </w:pPr>
            <w:r w:rsidRPr="000749E2">
              <w:t>12.4.0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57CAE14" w14:textId="77777777" w:rsidR="000D189F" w:rsidRPr="000749E2" w:rsidRDefault="000D189F" w:rsidP="005076D8">
            <w:pPr>
              <w:pStyle w:val="TAL"/>
            </w:pPr>
            <w:r w:rsidRPr="000749E2">
              <w:t>R5-145663</w:t>
            </w:r>
          </w:p>
        </w:tc>
      </w:tr>
      <w:tr w:rsidR="000D189F" w:rsidRPr="000749E2" w14:paraId="27297559"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4865176" w14:textId="77777777" w:rsidR="000D189F" w:rsidRPr="000749E2" w:rsidRDefault="000D189F" w:rsidP="005076D8">
            <w:pPr>
              <w:pStyle w:val="TAL"/>
            </w:pPr>
            <w:r w:rsidRPr="000749E2">
              <w:t>RP#66</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FEFDDF5" w14:textId="77777777" w:rsidR="000D189F" w:rsidRPr="000749E2" w:rsidRDefault="000D189F" w:rsidP="005076D8">
            <w:pPr>
              <w:pStyle w:val="TAL"/>
            </w:pPr>
            <w:r w:rsidRPr="000749E2">
              <w:t>RP-142054</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022BB6C" w14:textId="77777777" w:rsidR="000D189F" w:rsidRPr="000749E2" w:rsidRDefault="000D189F" w:rsidP="005076D8">
            <w:pPr>
              <w:pStyle w:val="TAL"/>
            </w:pPr>
            <w:r w:rsidRPr="000749E2">
              <w:t>0546</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F7CF9A5" w14:textId="77777777" w:rsidR="000D189F" w:rsidRPr="000749E2" w:rsidRDefault="000D189F"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8821FDB" w14:textId="77777777" w:rsidR="000D189F" w:rsidRPr="000749E2" w:rsidRDefault="000D189F" w:rsidP="005076D8">
            <w:pPr>
              <w:pStyle w:val="TAL"/>
            </w:pPr>
            <w:r w:rsidRPr="000749E2">
              <w:t>Correction to Test Frequencies for FDD Band 12-&gt;17 for 5MHZ</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30D0A80" w14:textId="77777777" w:rsidR="000D189F" w:rsidRPr="000749E2" w:rsidRDefault="000D189F" w:rsidP="005076D8">
            <w:pPr>
              <w:pStyle w:val="TAL"/>
            </w:pP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658803A" w14:textId="77777777" w:rsidR="000D189F" w:rsidRPr="000749E2" w:rsidRDefault="000D189F" w:rsidP="005076D8">
            <w:pPr>
              <w:pStyle w:val="TAL"/>
            </w:pPr>
            <w:r w:rsidRPr="000749E2">
              <w:t>12.3.1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C3C25F6" w14:textId="77777777" w:rsidR="000D189F" w:rsidRPr="000749E2" w:rsidRDefault="000D189F" w:rsidP="005076D8">
            <w:pPr>
              <w:pStyle w:val="TAL"/>
            </w:pPr>
            <w:r w:rsidRPr="000749E2">
              <w:t>12.4.0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6A890FA1" w14:textId="77777777" w:rsidR="000D189F" w:rsidRPr="000749E2" w:rsidRDefault="000D189F" w:rsidP="005076D8">
            <w:pPr>
              <w:pStyle w:val="TAL"/>
            </w:pPr>
            <w:r w:rsidRPr="000749E2">
              <w:t>R5-145686</w:t>
            </w:r>
          </w:p>
        </w:tc>
      </w:tr>
      <w:tr w:rsidR="000D189F" w:rsidRPr="000749E2" w14:paraId="161F224F"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C879359" w14:textId="77777777" w:rsidR="000D189F" w:rsidRPr="000749E2" w:rsidRDefault="000D189F" w:rsidP="005076D8">
            <w:pPr>
              <w:pStyle w:val="TAL"/>
            </w:pPr>
            <w:r w:rsidRPr="000749E2">
              <w:t>RP#66</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82CAA20" w14:textId="77777777" w:rsidR="000D189F" w:rsidRPr="000749E2" w:rsidRDefault="000D189F" w:rsidP="005076D8">
            <w:pPr>
              <w:pStyle w:val="TAL"/>
            </w:pPr>
            <w:r w:rsidRPr="000749E2">
              <w:t>RP-142075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48783EF" w14:textId="77777777" w:rsidR="000D189F" w:rsidRPr="000749E2" w:rsidRDefault="000D189F" w:rsidP="005076D8">
            <w:pPr>
              <w:pStyle w:val="TAL"/>
            </w:pPr>
            <w:r w:rsidRPr="000749E2">
              <w:t>0547</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DDD60D5" w14:textId="77777777" w:rsidR="000D189F" w:rsidRPr="000749E2" w:rsidRDefault="000D189F"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0D8B2A1" w14:textId="77777777" w:rsidR="000D189F" w:rsidRPr="000749E2" w:rsidRDefault="000D189F" w:rsidP="005076D8">
            <w:pPr>
              <w:pStyle w:val="TAL"/>
            </w:pPr>
            <w:r w:rsidRPr="000749E2">
              <w:t>Addition of CA_1A-28A in 36.508</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4449AFDE" w14:textId="77777777" w:rsidR="000D189F" w:rsidRPr="000749E2" w:rsidRDefault="000D189F" w:rsidP="005076D8">
            <w:pPr>
              <w:pStyle w:val="TAL"/>
            </w:pP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9ECA858" w14:textId="77777777" w:rsidR="000D189F" w:rsidRPr="000749E2" w:rsidRDefault="000D189F" w:rsidP="005076D8">
            <w:pPr>
              <w:pStyle w:val="TAL"/>
            </w:pPr>
            <w:r w:rsidRPr="000749E2">
              <w:t>12.3.1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70329DC" w14:textId="77777777" w:rsidR="000D189F" w:rsidRPr="000749E2" w:rsidRDefault="000D189F" w:rsidP="005076D8">
            <w:pPr>
              <w:pStyle w:val="TAL"/>
            </w:pPr>
            <w:r w:rsidRPr="000749E2">
              <w:t>12.4.0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F69BA5B" w14:textId="77777777" w:rsidR="000D189F" w:rsidRPr="000749E2" w:rsidRDefault="000D189F" w:rsidP="005076D8">
            <w:pPr>
              <w:pStyle w:val="TAL"/>
            </w:pPr>
            <w:r w:rsidRPr="000749E2">
              <w:t>R5-145715</w:t>
            </w:r>
          </w:p>
        </w:tc>
      </w:tr>
      <w:tr w:rsidR="000D189F" w:rsidRPr="000749E2" w14:paraId="245DBEDD"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373DDE2" w14:textId="77777777" w:rsidR="000D189F" w:rsidRPr="000749E2" w:rsidRDefault="000D189F" w:rsidP="005076D8">
            <w:pPr>
              <w:pStyle w:val="TAL"/>
            </w:pPr>
            <w:r w:rsidRPr="000749E2">
              <w:t>RP#66</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F13EEE2" w14:textId="77777777" w:rsidR="000D189F" w:rsidRPr="000749E2" w:rsidRDefault="000D189F" w:rsidP="005076D8">
            <w:pPr>
              <w:pStyle w:val="TAL"/>
            </w:pPr>
            <w:r w:rsidRPr="000749E2">
              <w:t>RP-142075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AC02E64" w14:textId="77777777" w:rsidR="000D189F" w:rsidRPr="000749E2" w:rsidRDefault="000D189F" w:rsidP="005076D8">
            <w:pPr>
              <w:pStyle w:val="TAL"/>
            </w:pPr>
            <w:r w:rsidRPr="000749E2">
              <w:t>0548</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9C08772" w14:textId="77777777" w:rsidR="000D189F" w:rsidRPr="000749E2" w:rsidRDefault="000D189F"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A190770" w14:textId="77777777" w:rsidR="000D189F" w:rsidRPr="000749E2" w:rsidRDefault="000D189F" w:rsidP="005076D8">
            <w:pPr>
              <w:pStyle w:val="TAL"/>
            </w:pPr>
            <w:r w:rsidRPr="000749E2">
              <w:t>Introduction of 1+11 and 8+11 in 36.508</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D3F4A86" w14:textId="77777777" w:rsidR="000D189F" w:rsidRPr="000749E2" w:rsidRDefault="000D189F" w:rsidP="005076D8">
            <w:pPr>
              <w:pStyle w:val="TAL"/>
            </w:pP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01AD3D0" w14:textId="77777777" w:rsidR="000D189F" w:rsidRPr="000749E2" w:rsidRDefault="000D189F" w:rsidP="005076D8">
            <w:pPr>
              <w:pStyle w:val="TAL"/>
            </w:pPr>
            <w:r w:rsidRPr="000749E2">
              <w:t>12.3.1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03CCA4C" w14:textId="77777777" w:rsidR="000D189F" w:rsidRPr="000749E2" w:rsidRDefault="000D189F" w:rsidP="005076D8">
            <w:pPr>
              <w:pStyle w:val="TAL"/>
            </w:pPr>
            <w:r w:rsidRPr="000749E2">
              <w:t>12.4.0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729A9A3" w14:textId="77777777" w:rsidR="000D189F" w:rsidRPr="000749E2" w:rsidRDefault="000D189F" w:rsidP="005076D8">
            <w:pPr>
              <w:pStyle w:val="TAL"/>
            </w:pPr>
            <w:r w:rsidRPr="000749E2">
              <w:t>R5-145716</w:t>
            </w:r>
          </w:p>
        </w:tc>
      </w:tr>
      <w:tr w:rsidR="000D189F" w:rsidRPr="000749E2" w14:paraId="5BD4F0EF"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B6FE64C" w14:textId="77777777" w:rsidR="000D189F" w:rsidRPr="000749E2" w:rsidRDefault="000D189F" w:rsidP="005076D8">
            <w:pPr>
              <w:pStyle w:val="TAL"/>
            </w:pPr>
            <w:r w:rsidRPr="000749E2">
              <w:t>RP#66</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EE2CC6C" w14:textId="77777777" w:rsidR="000D189F" w:rsidRPr="000749E2" w:rsidRDefault="000D189F" w:rsidP="005076D8">
            <w:pPr>
              <w:pStyle w:val="TAL"/>
            </w:pPr>
            <w:r w:rsidRPr="000749E2">
              <w:t>RP-142075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DC92AC4" w14:textId="77777777" w:rsidR="000D189F" w:rsidRPr="000749E2" w:rsidRDefault="000D189F" w:rsidP="005076D8">
            <w:pPr>
              <w:pStyle w:val="TAL"/>
            </w:pPr>
            <w:r w:rsidRPr="000749E2">
              <w:t>0549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97A91BF" w14:textId="77777777" w:rsidR="000D189F" w:rsidRPr="000749E2" w:rsidRDefault="000D189F"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4E361FA2" w14:textId="77777777" w:rsidR="000D189F" w:rsidRPr="000749E2" w:rsidRDefault="000D189F" w:rsidP="005076D8">
            <w:pPr>
              <w:pStyle w:val="TAL"/>
            </w:pPr>
            <w:r w:rsidRPr="000749E2">
              <w:t>Addition of Intra-Band Non-Contiguous Default Frequencies to 36.508 Chapter 6</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D685C20" w14:textId="77777777" w:rsidR="000D189F" w:rsidRPr="000749E2" w:rsidRDefault="000D189F" w:rsidP="005076D8">
            <w:pPr>
              <w:pStyle w:val="TAL"/>
            </w:pP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7A2FC08" w14:textId="77777777" w:rsidR="000D189F" w:rsidRPr="000749E2" w:rsidRDefault="000D189F" w:rsidP="005076D8">
            <w:pPr>
              <w:pStyle w:val="TAL"/>
            </w:pPr>
            <w:r w:rsidRPr="000749E2">
              <w:t>12.3.1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2ABB8E4" w14:textId="77777777" w:rsidR="000D189F" w:rsidRPr="000749E2" w:rsidRDefault="000D189F" w:rsidP="005076D8">
            <w:pPr>
              <w:pStyle w:val="TAL"/>
            </w:pPr>
            <w:r w:rsidRPr="000749E2">
              <w:t>12.4.0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0E0D194" w14:textId="77777777" w:rsidR="000D189F" w:rsidRPr="000749E2" w:rsidRDefault="000D189F" w:rsidP="005076D8">
            <w:pPr>
              <w:pStyle w:val="TAL"/>
            </w:pPr>
            <w:r w:rsidRPr="000749E2">
              <w:t>R5-145717</w:t>
            </w:r>
          </w:p>
        </w:tc>
      </w:tr>
      <w:tr w:rsidR="000D189F" w:rsidRPr="000749E2" w14:paraId="39FF8DA1"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32BD652" w14:textId="77777777" w:rsidR="000D189F" w:rsidRPr="000749E2" w:rsidRDefault="000D189F" w:rsidP="005076D8">
            <w:pPr>
              <w:pStyle w:val="TAL"/>
            </w:pPr>
            <w:r w:rsidRPr="000749E2">
              <w:t>RP#66</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3C9C4EF" w14:textId="77777777" w:rsidR="000D189F" w:rsidRPr="000749E2" w:rsidRDefault="000D189F" w:rsidP="005076D8">
            <w:pPr>
              <w:pStyle w:val="TAL"/>
            </w:pPr>
            <w:r w:rsidRPr="000749E2">
              <w:t>RP-142078</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E94C0B1" w14:textId="77777777" w:rsidR="000D189F" w:rsidRPr="000749E2" w:rsidRDefault="000D189F" w:rsidP="005076D8">
            <w:pPr>
              <w:pStyle w:val="TAL"/>
            </w:pPr>
            <w:r w:rsidRPr="000749E2">
              <w:t>0550</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BB12528" w14:textId="77777777" w:rsidR="000D189F" w:rsidRPr="000749E2" w:rsidRDefault="000D189F"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5EB6E17" w14:textId="77777777" w:rsidR="000D189F" w:rsidRPr="000749E2" w:rsidRDefault="000D189F" w:rsidP="005076D8">
            <w:pPr>
              <w:pStyle w:val="TAL"/>
            </w:pPr>
            <w:r w:rsidRPr="000749E2">
              <w:t>Addition of CA_18A-28A in 36.508</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3EB13E4" w14:textId="77777777" w:rsidR="000D189F" w:rsidRPr="000749E2" w:rsidRDefault="000D189F" w:rsidP="005076D8">
            <w:pPr>
              <w:pStyle w:val="TAL"/>
            </w:pP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C66D9C2" w14:textId="77777777" w:rsidR="000D189F" w:rsidRPr="000749E2" w:rsidRDefault="000D189F" w:rsidP="005076D8">
            <w:pPr>
              <w:pStyle w:val="TAL"/>
            </w:pPr>
            <w:r w:rsidRPr="000749E2">
              <w:t>12.3.1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0BCCFB3" w14:textId="77777777" w:rsidR="000D189F" w:rsidRPr="000749E2" w:rsidRDefault="000D189F" w:rsidP="005076D8">
            <w:pPr>
              <w:pStyle w:val="TAL"/>
            </w:pPr>
            <w:r w:rsidRPr="000749E2">
              <w:t>12.4.0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678F945" w14:textId="77777777" w:rsidR="000D189F" w:rsidRPr="000749E2" w:rsidRDefault="000D189F" w:rsidP="005076D8">
            <w:pPr>
              <w:pStyle w:val="TAL"/>
            </w:pPr>
            <w:r w:rsidRPr="000749E2">
              <w:t>R5-145718</w:t>
            </w:r>
          </w:p>
        </w:tc>
      </w:tr>
      <w:tr w:rsidR="000D189F" w:rsidRPr="000749E2" w14:paraId="0DBCE902"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BE930DB" w14:textId="77777777" w:rsidR="000D189F" w:rsidRPr="000749E2" w:rsidRDefault="000D189F" w:rsidP="005076D8">
            <w:pPr>
              <w:pStyle w:val="TAL"/>
            </w:pPr>
            <w:r w:rsidRPr="000749E2">
              <w:t>RP#66</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C041374" w14:textId="77777777" w:rsidR="000D189F" w:rsidRPr="000749E2" w:rsidRDefault="000D189F" w:rsidP="005076D8">
            <w:pPr>
              <w:pStyle w:val="TAL"/>
            </w:pPr>
            <w:r w:rsidRPr="000749E2">
              <w:t>RP-142075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36B3770" w14:textId="77777777" w:rsidR="000D189F" w:rsidRPr="000749E2" w:rsidRDefault="000D189F" w:rsidP="005076D8">
            <w:pPr>
              <w:pStyle w:val="TAL"/>
            </w:pPr>
            <w:r w:rsidRPr="000749E2">
              <w:t>0551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33A858C" w14:textId="77777777" w:rsidR="000D189F" w:rsidRPr="000749E2" w:rsidRDefault="000D189F"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7223F19" w14:textId="77777777" w:rsidR="000D189F" w:rsidRPr="000749E2" w:rsidRDefault="000D189F" w:rsidP="005076D8">
            <w:pPr>
              <w:pStyle w:val="TAL"/>
            </w:pPr>
            <w:r w:rsidRPr="000749E2">
              <w:t>Existing CA band combination CA_39C: update test frequencies for CA_39C signalling test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7DB89DB" w14:textId="77777777" w:rsidR="000D189F" w:rsidRPr="000749E2" w:rsidRDefault="000D189F" w:rsidP="005076D8">
            <w:pPr>
              <w:pStyle w:val="TAL"/>
            </w:pP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C44865B" w14:textId="77777777" w:rsidR="000D189F" w:rsidRPr="000749E2" w:rsidRDefault="000D189F" w:rsidP="005076D8">
            <w:pPr>
              <w:pStyle w:val="TAL"/>
            </w:pPr>
            <w:r w:rsidRPr="000749E2">
              <w:t>12.3.1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BE304D6" w14:textId="77777777" w:rsidR="000D189F" w:rsidRPr="000749E2" w:rsidRDefault="000D189F" w:rsidP="005076D8">
            <w:pPr>
              <w:pStyle w:val="TAL"/>
            </w:pPr>
            <w:r w:rsidRPr="000749E2">
              <w:t>12.4.0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F3D4CED" w14:textId="77777777" w:rsidR="000D189F" w:rsidRPr="000749E2" w:rsidRDefault="000D189F" w:rsidP="005076D8">
            <w:pPr>
              <w:pStyle w:val="TAL"/>
            </w:pPr>
            <w:r w:rsidRPr="000749E2">
              <w:t>R5-145739</w:t>
            </w:r>
          </w:p>
        </w:tc>
      </w:tr>
      <w:tr w:rsidR="000D189F" w:rsidRPr="000749E2" w14:paraId="31BC6B11"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3439B17" w14:textId="77777777" w:rsidR="000D189F" w:rsidRPr="000749E2" w:rsidRDefault="000D189F" w:rsidP="005076D8">
            <w:pPr>
              <w:pStyle w:val="TAL"/>
            </w:pPr>
            <w:r w:rsidRPr="000749E2">
              <w:t>RP#66</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3A17F05" w14:textId="77777777" w:rsidR="000D189F" w:rsidRPr="000749E2" w:rsidRDefault="000D189F" w:rsidP="005076D8">
            <w:pPr>
              <w:pStyle w:val="TAL"/>
            </w:pPr>
            <w:r w:rsidRPr="000749E2">
              <w:t>RP-142054</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592CF77" w14:textId="77777777" w:rsidR="000D189F" w:rsidRPr="000749E2" w:rsidRDefault="000D189F" w:rsidP="005076D8">
            <w:pPr>
              <w:pStyle w:val="TAL"/>
            </w:pPr>
            <w:r w:rsidRPr="000749E2">
              <w:t>0552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C2DCA65" w14:textId="77777777" w:rsidR="000D189F" w:rsidRPr="000749E2" w:rsidRDefault="000D189F"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43BA4714" w14:textId="77777777" w:rsidR="000D189F" w:rsidRPr="000749E2" w:rsidRDefault="000D189F" w:rsidP="005076D8">
            <w:pPr>
              <w:pStyle w:val="TAL"/>
            </w:pPr>
            <w:r w:rsidRPr="000749E2">
              <w:t>Correction to generic procedure for EPS Bearer Deactivation</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C45A18E" w14:textId="77777777" w:rsidR="000D189F" w:rsidRPr="000749E2" w:rsidRDefault="000D189F" w:rsidP="005076D8">
            <w:pPr>
              <w:pStyle w:val="TAL"/>
            </w:pP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653B5E0" w14:textId="77777777" w:rsidR="000D189F" w:rsidRPr="000749E2" w:rsidRDefault="000D189F" w:rsidP="005076D8">
            <w:pPr>
              <w:pStyle w:val="TAL"/>
            </w:pPr>
            <w:r w:rsidRPr="000749E2">
              <w:t>12.3.1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47544CB" w14:textId="77777777" w:rsidR="000D189F" w:rsidRPr="000749E2" w:rsidRDefault="000D189F" w:rsidP="005076D8">
            <w:pPr>
              <w:pStyle w:val="TAL"/>
            </w:pPr>
            <w:r w:rsidRPr="000749E2">
              <w:t>12.4.0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1DCE14F" w14:textId="77777777" w:rsidR="000D189F" w:rsidRPr="000749E2" w:rsidRDefault="000D189F" w:rsidP="005076D8">
            <w:pPr>
              <w:pStyle w:val="TAL"/>
            </w:pPr>
            <w:r w:rsidRPr="000749E2">
              <w:t>R5-145774</w:t>
            </w:r>
          </w:p>
        </w:tc>
      </w:tr>
      <w:tr w:rsidR="000D189F" w:rsidRPr="000749E2" w14:paraId="4137BD3C"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4643D13" w14:textId="77777777" w:rsidR="000D189F" w:rsidRPr="000749E2" w:rsidRDefault="000D189F" w:rsidP="005076D8">
            <w:pPr>
              <w:pStyle w:val="TAL"/>
            </w:pPr>
            <w:r w:rsidRPr="000749E2">
              <w:t>RP#66</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487C9D6" w14:textId="77777777" w:rsidR="000D189F" w:rsidRPr="000749E2" w:rsidRDefault="000D189F" w:rsidP="005076D8">
            <w:pPr>
              <w:pStyle w:val="TAL"/>
            </w:pPr>
            <w:r w:rsidRPr="000749E2">
              <w:t>RP-142054</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856D89A" w14:textId="77777777" w:rsidR="000D189F" w:rsidRPr="000749E2" w:rsidRDefault="000D189F" w:rsidP="005076D8">
            <w:pPr>
              <w:pStyle w:val="TAL"/>
            </w:pPr>
            <w:r w:rsidRPr="000749E2">
              <w:t>0553</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6C07F30" w14:textId="77777777" w:rsidR="000D189F" w:rsidRPr="000749E2" w:rsidRDefault="000D189F"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1DC15D9" w14:textId="77777777" w:rsidR="000D189F" w:rsidRPr="000749E2" w:rsidRDefault="000D189F" w:rsidP="005076D8">
            <w:pPr>
              <w:pStyle w:val="TAL"/>
            </w:pPr>
            <w:r w:rsidRPr="000749E2">
              <w:t>Corrections for Generic Test Procedure for IMS MO/MT add video establishment in E-UTRA (clause 4.5A.11 and 4.5A.12)</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33F15A1" w14:textId="77777777" w:rsidR="000D189F" w:rsidRPr="000749E2" w:rsidRDefault="000D189F" w:rsidP="005076D8">
            <w:pPr>
              <w:pStyle w:val="TAL"/>
            </w:pP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62D7544" w14:textId="77777777" w:rsidR="000D189F" w:rsidRPr="000749E2" w:rsidRDefault="000D189F" w:rsidP="005076D8">
            <w:pPr>
              <w:pStyle w:val="TAL"/>
            </w:pPr>
            <w:r w:rsidRPr="000749E2">
              <w:t>12.3.1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8F878E2" w14:textId="77777777" w:rsidR="000D189F" w:rsidRPr="000749E2" w:rsidRDefault="000D189F" w:rsidP="005076D8">
            <w:pPr>
              <w:pStyle w:val="TAL"/>
            </w:pPr>
            <w:r w:rsidRPr="000749E2">
              <w:t>12.4.0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F42655F" w14:textId="77777777" w:rsidR="000D189F" w:rsidRPr="000749E2" w:rsidRDefault="000D189F" w:rsidP="005076D8">
            <w:pPr>
              <w:pStyle w:val="TAL"/>
            </w:pPr>
            <w:r w:rsidRPr="000749E2">
              <w:t>R5-145779</w:t>
            </w:r>
          </w:p>
        </w:tc>
      </w:tr>
      <w:tr w:rsidR="000D189F" w:rsidRPr="000749E2" w14:paraId="161A8CED"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2638AD4" w14:textId="77777777" w:rsidR="000D189F" w:rsidRPr="000749E2" w:rsidRDefault="000D189F" w:rsidP="005076D8">
            <w:pPr>
              <w:pStyle w:val="TAL"/>
            </w:pPr>
            <w:r w:rsidRPr="000749E2">
              <w:t>RP#66</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FD1AD4D" w14:textId="77777777" w:rsidR="000D189F" w:rsidRPr="000749E2" w:rsidRDefault="000D189F" w:rsidP="005076D8">
            <w:pPr>
              <w:pStyle w:val="TAL"/>
            </w:pPr>
            <w:r w:rsidRPr="000749E2">
              <w:t>RP-142054</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9F224FB" w14:textId="77777777" w:rsidR="000D189F" w:rsidRPr="000749E2" w:rsidRDefault="000D189F" w:rsidP="005076D8">
            <w:pPr>
              <w:pStyle w:val="TAL"/>
            </w:pPr>
            <w:r w:rsidRPr="000749E2">
              <w:t>0554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981B25C" w14:textId="77777777" w:rsidR="000D189F" w:rsidRPr="000749E2" w:rsidRDefault="000D189F"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FA452F4" w14:textId="77777777" w:rsidR="000D189F" w:rsidRPr="000749E2" w:rsidRDefault="000D189F" w:rsidP="005076D8">
            <w:pPr>
              <w:pStyle w:val="TAL"/>
            </w:pPr>
            <w:r w:rsidRPr="000749E2">
              <w:t>Support of 2nd PDN connectivity at UE registration - XCAP</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E0F4B2F" w14:textId="77777777" w:rsidR="000D189F" w:rsidRPr="000749E2" w:rsidRDefault="000D189F" w:rsidP="005076D8">
            <w:pPr>
              <w:pStyle w:val="TAL"/>
            </w:pP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BC41D2B" w14:textId="77777777" w:rsidR="000D189F" w:rsidRPr="000749E2" w:rsidRDefault="000D189F" w:rsidP="005076D8">
            <w:pPr>
              <w:pStyle w:val="TAL"/>
            </w:pPr>
            <w:r w:rsidRPr="000749E2">
              <w:t>12.3.1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D9FE551" w14:textId="77777777" w:rsidR="000D189F" w:rsidRPr="000749E2" w:rsidRDefault="000D189F" w:rsidP="005076D8">
            <w:pPr>
              <w:pStyle w:val="TAL"/>
            </w:pPr>
            <w:r w:rsidRPr="000749E2">
              <w:t>12.4.0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A2D4770" w14:textId="77777777" w:rsidR="000D189F" w:rsidRPr="000749E2" w:rsidRDefault="000D189F" w:rsidP="005076D8">
            <w:pPr>
              <w:pStyle w:val="TAL"/>
            </w:pPr>
            <w:r w:rsidRPr="000749E2">
              <w:t>R5-145787</w:t>
            </w:r>
          </w:p>
        </w:tc>
      </w:tr>
      <w:tr w:rsidR="000D189F" w:rsidRPr="000749E2" w14:paraId="35A409DB"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39D0F88" w14:textId="77777777" w:rsidR="000D189F" w:rsidRPr="000749E2" w:rsidRDefault="000D189F" w:rsidP="005076D8">
            <w:pPr>
              <w:pStyle w:val="TAL"/>
            </w:pPr>
            <w:r w:rsidRPr="000749E2">
              <w:t>RP#66</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B698710" w14:textId="77777777" w:rsidR="000D189F" w:rsidRPr="000749E2" w:rsidRDefault="000D189F" w:rsidP="005076D8">
            <w:pPr>
              <w:pStyle w:val="TAL"/>
            </w:pPr>
            <w:r w:rsidRPr="000749E2">
              <w:t>RP-142054</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A6F1C32" w14:textId="77777777" w:rsidR="000D189F" w:rsidRPr="000749E2" w:rsidRDefault="000D189F" w:rsidP="005076D8">
            <w:pPr>
              <w:pStyle w:val="TAL"/>
            </w:pPr>
            <w:r w:rsidRPr="000749E2">
              <w:t>0555</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3998A86" w14:textId="77777777" w:rsidR="000D189F" w:rsidRPr="000749E2" w:rsidRDefault="000D189F"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46400C8" w14:textId="77777777" w:rsidR="000D189F" w:rsidRPr="000749E2" w:rsidRDefault="000D189F" w:rsidP="005076D8">
            <w:pPr>
              <w:pStyle w:val="TAL"/>
            </w:pPr>
            <w:r w:rsidRPr="000749E2">
              <w:t>Correction of CSIM Elementary File for EPRL</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B7EEB26" w14:textId="77777777" w:rsidR="000D189F" w:rsidRPr="000749E2" w:rsidRDefault="000D189F" w:rsidP="005076D8">
            <w:pPr>
              <w:pStyle w:val="TAL"/>
            </w:pP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F0FD943" w14:textId="77777777" w:rsidR="000D189F" w:rsidRPr="000749E2" w:rsidRDefault="000D189F" w:rsidP="005076D8">
            <w:pPr>
              <w:pStyle w:val="TAL"/>
            </w:pPr>
            <w:r w:rsidRPr="000749E2">
              <w:t>12.3.1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E0EAB9D" w14:textId="77777777" w:rsidR="000D189F" w:rsidRPr="000749E2" w:rsidRDefault="000D189F" w:rsidP="005076D8">
            <w:pPr>
              <w:pStyle w:val="TAL"/>
            </w:pPr>
            <w:r w:rsidRPr="000749E2">
              <w:t>12.4.0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3DAA2CA" w14:textId="77777777" w:rsidR="000D189F" w:rsidRPr="000749E2" w:rsidRDefault="000D189F" w:rsidP="005076D8">
            <w:pPr>
              <w:pStyle w:val="TAL"/>
            </w:pPr>
            <w:r w:rsidRPr="000749E2">
              <w:t>R5-145792</w:t>
            </w:r>
          </w:p>
        </w:tc>
      </w:tr>
      <w:tr w:rsidR="000D189F" w:rsidRPr="000749E2" w14:paraId="15B10065"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11AF4AA" w14:textId="77777777" w:rsidR="000D189F" w:rsidRPr="000749E2" w:rsidRDefault="000D189F" w:rsidP="005076D8">
            <w:pPr>
              <w:pStyle w:val="TAL"/>
            </w:pPr>
            <w:r w:rsidRPr="000749E2">
              <w:t>RP#66</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229235B" w14:textId="77777777" w:rsidR="000D189F" w:rsidRPr="000749E2" w:rsidRDefault="000D189F" w:rsidP="005076D8">
            <w:pPr>
              <w:pStyle w:val="TAL"/>
            </w:pPr>
            <w:r w:rsidRPr="000749E2">
              <w:t>RP-142059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F3E2ECD" w14:textId="77777777" w:rsidR="000D189F" w:rsidRPr="000749E2" w:rsidRDefault="000D189F" w:rsidP="005076D8">
            <w:pPr>
              <w:pStyle w:val="TAL"/>
            </w:pPr>
            <w:r w:rsidRPr="000749E2">
              <w:t>0556</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F965905" w14:textId="77777777" w:rsidR="000D189F" w:rsidRPr="000749E2" w:rsidRDefault="000D189F"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5E1FA0C" w14:textId="77777777" w:rsidR="000D189F" w:rsidRPr="000749E2" w:rsidRDefault="000D189F" w:rsidP="005076D8">
            <w:pPr>
              <w:pStyle w:val="TAL"/>
            </w:pPr>
            <w:r w:rsidRPr="000749E2">
              <w:t xml:space="preserve">Correction of </w:t>
            </w:r>
            <w:proofErr w:type="spellStart"/>
            <w:r w:rsidRPr="000749E2">
              <w:t>SCell_AddMod</w:t>
            </w:r>
            <w:proofErr w:type="spellEnd"/>
            <w:r w:rsidRPr="000749E2">
              <w:t xml:space="preserve"> condition in MAC Configurations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4942610C" w14:textId="77777777" w:rsidR="000D189F" w:rsidRPr="000749E2" w:rsidRDefault="000D189F" w:rsidP="005076D8">
            <w:pPr>
              <w:pStyle w:val="TAL"/>
            </w:pP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291D62A" w14:textId="77777777" w:rsidR="000D189F" w:rsidRPr="000749E2" w:rsidRDefault="000D189F" w:rsidP="005076D8">
            <w:pPr>
              <w:pStyle w:val="TAL"/>
            </w:pPr>
            <w:r w:rsidRPr="000749E2">
              <w:t>12.3.1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FD1C3B3" w14:textId="77777777" w:rsidR="000D189F" w:rsidRPr="000749E2" w:rsidRDefault="000D189F" w:rsidP="005076D8">
            <w:pPr>
              <w:pStyle w:val="TAL"/>
            </w:pPr>
            <w:r w:rsidRPr="000749E2">
              <w:t>12.4.0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D4D9DF1" w14:textId="77777777" w:rsidR="000D189F" w:rsidRPr="000749E2" w:rsidRDefault="000D189F" w:rsidP="005076D8">
            <w:pPr>
              <w:pStyle w:val="TAL"/>
            </w:pPr>
            <w:r w:rsidRPr="000749E2">
              <w:t>R5-145793</w:t>
            </w:r>
          </w:p>
        </w:tc>
      </w:tr>
      <w:tr w:rsidR="000D189F" w:rsidRPr="000749E2" w14:paraId="7CFE3FB8"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268CE00" w14:textId="77777777" w:rsidR="000D189F" w:rsidRPr="000749E2" w:rsidRDefault="000D189F" w:rsidP="005076D8">
            <w:pPr>
              <w:pStyle w:val="TAL"/>
            </w:pPr>
            <w:r w:rsidRPr="000749E2">
              <w:t>RP#66</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9B3AF64" w14:textId="77777777" w:rsidR="000D189F" w:rsidRPr="000749E2" w:rsidRDefault="000D189F" w:rsidP="005076D8">
            <w:pPr>
              <w:pStyle w:val="TAL"/>
            </w:pPr>
            <w:r w:rsidRPr="000749E2">
              <w:t>RP-142059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D5C5D8F" w14:textId="77777777" w:rsidR="000D189F" w:rsidRPr="000749E2" w:rsidRDefault="000D189F" w:rsidP="005076D8">
            <w:pPr>
              <w:pStyle w:val="TAL"/>
            </w:pPr>
            <w:r w:rsidRPr="000749E2">
              <w:t>0557</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B7DDC57" w14:textId="77777777" w:rsidR="000D189F" w:rsidRPr="000749E2" w:rsidRDefault="000D189F"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67AC196" w14:textId="77777777" w:rsidR="000D189F" w:rsidRPr="000749E2" w:rsidRDefault="000D189F" w:rsidP="005076D8">
            <w:pPr>
              <w:pStyle w:val="TAL"/>
            </w:pPr>
            <w:r w:rsidRPr="000749E2">
              <w:t>Addition of</w:t>
            </w:r>
            <w:r w:rsidR="000D5D38" w:rsidRPr="000749E2">
              <w:t xml:space="preserve"> </w:t>
            </w:r>
            <w:r w:rsidRPr="000749E2">
              <w:t>CA_4A-7A and CA_3A-20A Test Frequencies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E615202" w14:textId="77777777" w:rsidR="000D189F" w:rsidRPr="000749E2" w:rsidRDefault="000D189F" w:rsidP="005076D8">
            <w:pPr>
              <w:pStyle w:val="TAL"/>
            </w:pP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694119B" w14:textId="77777777" w:rsidR="000D189F" w:rsidRPr="000749E2" w:rsidRDefault="000D189F" w:rsidP="005076D8">
            <w:pPr>
              <w:pStyle w:val="TAL"/>
            </w:pPr>
            <w:r w:rsidRPr="000749E2">
              <w:t>12.3.1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9746351" w14:textId="77777777" w:rsidR="000D189F" w:rsidRPr="000749E2" w:rsidRDefault="000D189F" w:rsidP="005076D8">
            <w:pPr>
              <w:pStyle w:val="TAL"/>
            </w:pPr>
            <w:r w:rsidRPr="000749E2">
              <w:t>12.4.0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112E594" w14:textId="77777777" w:rsidR="000D189F" w:rsidRPr="000749E2" w:rsidRDefault="000D189F" w:rsidP="005076D8">
            <w:pPr>
              <w:pStyle w:val="TAL"/>
            </w:pPr>
            <w:r w:rsidRPr="000749E2">
              <w:t>R5-145799</w:t>
            </w:r>
          </w:p>
        </w:tc>
      </w:tr>
      <w:tr w:rsidR="000D189F" w:rsidRPr="000749E2" w14:paraId="45CE29BE"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0DF77D8" w14:textId="77777777" w:rsidR="000D189F" w:rsidRPr="000749E2" w:rsidRDefault="000D189F" w:rsidP="005076D8">
            <w:pPr>
              <w:pStyle w:val="TAL"/>
            </w:pPr>
            <w:r w:rsidRPr="000749E2">
              <w:t>RP#66</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8057900" w14:textId="77777777" w:rsidR="000D189F" w:rsidRPr="000749E2" w:rsidRDefault="000D189F" w:rsidP="005076D8">
            <w:pPr>
              <w:pStyle w:val="TAL"/>
            </w:pPr>
            <w:r w:rsidRPr="000749E2">
              <w:t>RP-142076</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4FFE58A" w14:textId="77777777" w:rsidR="000D189F" w:rsidRPr="000749E2" w:rsidRDefault="000D189F" w:rsidP="005076D8">
            <w:pPr>
              <w:pStyle w:val="TAL"/>
            </w:pPr>
            <w:r w:rsidRPr="000749E2">
              <w:t>0558</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815D897" w14:textId="77777777" w:rsidR="000D189F" w:rsidRPr="000749E2" w:rsidRDefault="000D189F"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923038F" w14:textId="77777777" w:rsidR="000D189F" w:rsidRPr="000749E2" w:rsidRDefault="000D189F" w:rsidP="005076D8">
            <w:pPr>
              <w:pStyle w:val="TAL"/>
            </w:pPr>
            <w:r w:rsidRPr="000749E2">
              <w:t>Addition of operating band 30 to TS 36.508, subclause 4.3.1.1.30</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F4C2B3D" w14:textId="77777777" w:rsidR="000D189F" w:rsidRPr="000749E2" w:rsidRDefault="000D189F" w:rsidP="005076D8">
            <w:pPr>
              <w:pStyle w:val="TAL"/>
            </w:pP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8239608" w14:textId="77777777" w:rsidR="000D189F" w:rsidRPr="000749E2" w:rsidRDefault="000D189F" w:rsidP="005076D8">
            <w:pPr>
              <w:pStyle w:val="TAL"/>
            </w:pPr>
            <w:r w:rsidRPr="000749E2">
              <w:t>12.3.1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83F86B4" w14:textId="77777777" w:rsidR="000D189F" w:rsidRPr="000749E2" w:rsidRDefault="000D189F" w:rsidP="005076D8">
            <w:pPr>
              <w:pStyle w:val="TAL"/>
            </w:pPr>
            <w:r w:rsidRPr="000749E2">
              <w:t>12.4.0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81F5A0A" w14:textId="77777777" w:rsidR="000D189F" w:rsidRPr="000749E2" w:rsidRDefault="000D189F" w:rsidP="005076D8">
            <w:pPr>
              <w:pStyle w:val="TAL"/>
            </w:pPr>
            <w:r w:rsidRPr="000749E2">
              <w:t>R5-145850</w:t>
            </w:r>
          </w:p>
        </w:tc>
      </w:tr>
      <w:tr w:rsidR="000D189F" w:rsidRPr="000749E2" w14:paraId="3BABDFC6"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1243E62" w14:textId="77777777" w:rsidR="000D189F" w:rsidRPr="000749E2" w:rsidRDefault="000D189F" w:rsidP="005076D8">
            <w:pPr>
              <w:pStyle w:val="TAL"/>
            </w:pPr>
            <w:r w:rsidRPr="000749E2">
              <w:t>RP#66</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679FFB5" w14:textId="77777777" w:rsidR="000D189F" w:rsidRPr="000749E2" w:rsidRDefault="000D189F" w:rsidP="005076D8">
            <w:pPr>
              <w:pStyle w:val="TAL"/>
            </w:pPr>
            <w:r w:rsidRPr="000749E2">
              <w:t>RP-142059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1538EE3" w14:textId="77777777" w:rsidR="000D189F" w:rsidRPr="000749E2" w:rsidRDefault="000D189F" w:rsidP="005076D8">
            <w:pPr>
              <w:pStyle w:val="TAL"/>
            </w:pPr>
            <w:r w:rsidRPr="000749E2">
              <w:t>0559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7D9D3C8E" w14:textId="77777777" w:rsidR="000D189F" w:rsidRPr="000749E2" w:rsidRDefault="000D189F"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429063B" w14:textId="77777777" w:rsidR="000D189F" w:rsidRPr="000749E2" w:rsidRDefault="000D189F" w:rsidP="005076D8">
            <w:pPr>
              <w:pStyle w:val="TAL"/>
            </w:pPr>
            <w:r w:rsidRPr="000749E2">
              <w:t>Addition of editor's note for MFBI Test frequencies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4E0C101" w14:textId="77777777" w:rsidR="000D189F" w:rsidRPr="000749E2" w:rsidRDefault="000D189F" w:rsidP="005076D8">
            <w:pPr>
              <w:pStyle w:val="TAL"/>
            </w:pP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D59065A" w14:textId="77777777" w:rsidR="000D189F" w:rsidRPr="000749E2" w:rsidRDefault="000D189F" w:rsidP="005076D8">
            <w:pPr>
              <w:pStyle w:val="TAL"/>
            </w:pPr>
            <w:r w:rsidRPr="000749E2">
              <w:t>12.3.1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B556D02" w14:textId="77777777" w:rsidR="000D189F" w:rsidRPr="000749E2" w:rsidRDefault="000D189F" w:rsidP="005076D8">
            <w:pPr>
              <w:pStyle w:val="TAL"/>
            </w:pPr>
            <w:r w:rsidRPr="000749E2">
              <w:t>12.4.0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743B60D" w14:textId="77777777" w:rsidR="000D189F" w:rsidRPr="000749E2" w:rsidRDefault="000D189F" w:rsidP="005076D8">
            <w:pPr>
              <w:pStyle w:val="TAL"/>
            </w:pPr>
            <w:r w:rsidRPr="000749E2">
              <w:t>R5-145879</w:t>
            </w:r>
          </w:p>
        </w:tc>
      </w:tr>
      <w:tr w:rsidR="000D189F" w:rsidRPr="000749E2" w14:paraId="2E6DFEE3"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BB47A9B" w14:textId="77777777" w:rsidR="000D189F" w:rsidRPr="000749E2" w:rsidRDefault="000D189F" w:rsidP="005076D8">
            <w:pPr>
              <w:pStyle w:val="TAL"/>
            </w:pPr>
            <w:r w:rsidRPr="000749E2">
              <w:t>RP#66</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5D077AE" w14:textId="77777777" w:rsidR="000D189F" w:rsidRPr="000749E2" w:rsidRDefault="000D189F" w:rsidP="005076D8">
            <w:pPr>
              <w:pStyle w:val="TAL"/>
            </w:pPr>
            <w:r w:rsidRPr="000749E2">
              <w:t>RP-142079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98C3338" w14:textId="77777777" w:rsidR="000D189F" w:rsidRPr="000749E2" w:rsidRDefault="000D189F" w:rsidP="005076D8">
            <w:pPr>
              <w:pStyle w:val="TAL"/>
            </w:pPr>
            <w:r w:rsidRPr="000749E2">
              <w:t>0560</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2959920" w14:textId="77777777" w:rsidR="000D189F" w:rsidRPr="000749E2" w:rsidRDefault="000D189F"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02039CB" w14:textId="77777777" w:rsidR="000D189F" w:rsidRPr="000749E2" w:rsidRDefault="000D189F" w:rsidP="005076D8">
            <w:pPr>
              <w:pStyle w:val="TAL"/>
            </w:pPr>
            <w:r w:rsidRPr="000749E2">
              <w:t>Clarifications to connection diagrams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F55DA12" w14:textId="77777777" w:rsidR="000D189F" w:rsidRPr="000749E2" w:rsidRDefault="000D189F" w:rsidP="005076D8">
            <w:pPr>
              <w:pStyle w:val="TAL"/>
            </w:pP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B9B964A" w14:textId="77777777" w:rsidR="000D189F" w:rsidRPr="000749E2" w:rsidRDefault="000D189F" w:rsidP="005076D8">
            <w:pPr>
              <w:pStyle w:val="TAL"/>
            </w:pPr>
            <w:r w:rsidRPr="000749E2">
              <w:t>12.3.1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AE18619" w14:textId="77777777" w:rsidR="000D189F" w:rsidRPr="000749E2" w:rsidRDefault="000D189F" w:rsidP="005076D8">
            <w:pPr>
              <w:pStyle w:val="TAL"/>
            </w:pPr>
            <w:r w:rsidRPr="000749E2">
              <w:t>12.4.0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8E2589B" w14:textId="77777777" w:rsidR="000D189F" w:rsidRPr="000749E2" w:rsidRDefault="000D189F" w:rsidP="005076D8">
            <w:pPr>
              <w:pStyle w:val="TAL"/>
            </w:pPr>
            <w:r w:rsidRPr="000749E2">
              <w:t>R5-145897</w:t>
            </w:r>
          </w:p>
        </w:tc>
      </w:tr>
      <w:tr w:rsidR="000D189F" w:rsidRPr="000749E2" w14:paraId="61CECAC4"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CD8165E" w14:textId="77777777" w:rsidR="000D189F" w:rsidRPr="000749E2" w:rsidRDefault="000D189F" w:rsidP="005076D8">
            <w:pPr>
              <w:pStyle w:val="TAL"/>
            </w:pPr>
            <w:r w:rsidRPr="000749E2">
              <w:t>RP#66</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8DEEE11" w14:textId="77777777" w:rsidR="000D189F" w:rsidRPr="000749E2" w:rsidRDefault="000D189F" w:rsidP="005076D8">
            <w:pPr>
              <w:pStyle w:val="TAL"/>
            </w:pPr>
            <w:r w:rsidRPr="000749E2">
              <w:t>RP-142059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B5FB474" w14:textId="77777777" w:rsidR="000D189F" w:rsidRPr="000749E2" w:rsidRDefault="000D189F" w:rsidP="005076D8">
            <w:pPr>
              <w:pStyle w:val="TAL"/>
            </w:pPr>
            <w:r w:rsidRPr="000749E2">
              <w:t>0562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19A9B68" w14:textId="77777777" w:rsidR="000D189F" w:rsidRPr="000749E2" w:rsidRDefault="000D189F"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348D9C0" w14:textId="77777777" w:rsidR="000D189F" w:rsidRPr="000749E2" w:rsidRDefault="000D189F" w:rsidP="005076D8">
            <w:pPr>
              <w:pStyle w:val="TAL"/>
            </w:pPr>
            <w:r w:rsidRPr="000749E2">
              <w:t xml:space="preserve">Correction to message exceptions for </w:t>
            </w:r>
            <w:proofErr w:type="spellStart"/>
            <w:r w:rsidRPr="000749E2">
              <w:t>feICIC</w:t>
            </w:r>
            <w:proofErr w:type="spellEnd"/>
            <w:r w:rsidRPr="000749E2">
              <w:t xml:space="preserve"> tests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CD63C9F" w14:textId="77777777" w:rsidR="000D189F" w:rsidRPr="000749E2" w:rsidRDefault="000D189F" w:rsidP="005076D8">
            <w:pPr>
              <w:pStyle w:val="TAL"/>
            </w:pP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1E05722" w14:textId="77777777" w:rsidR="000D189F" w:rsidRPr="000749E2" w:rsidRDefault="000D189F" w:rsidP="005076D8">
            <w:pPr>
              <w:pStyle w:val="TAL"/>
            </w:pPr>
            <w:r w:rsidRPr="000749E2">
              <w:t>12.3.1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67BAD1B" w14:textId="77777777" w:rsidR="000D189F" w:rsidRPr="000749E2" w:rsidRDefault="000D189F" w:rsidP="005076D8">
            <w:pPr>
              <w:pStyle w:val="TAL"/>
            </w:pPr>
            <w:r w:rsidRPr="000749E2">
              <w:t>12.4.0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1ACEB62" w14:textId="77777777" w:rsidR="000D189F" w:rsidRPr="000749E2" w:rsidRDefault="000D189F" w:rsidP="005076D8">
            <w:pPr>
              <w:pStyle w:val="TAL"/>
            </w:pPr>
            <w:r w:rsidRPr="000749E2">
              <w:t>R5-145916</w:t>
            </w:r>
          </w:p>
        </w:tc>
      </w:tr>
      <w:tr w:rsidR="000D189F" w:rsidRPr="000749E2" w14:paraId="59847824"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545BBF0" w14:textId="77777777" w:rsidR="000D189F" w:rsidRPr="000749E2" w:rsidRDefault="000D189F" w:rsidP="005076D8">
            <w:pPr>
              <w:pStyle w:val="TAL"/>
            </w:pPr>
            <w:r w:rsidRPr="000749E2">
              <w:t>RP#66</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F47C4E5" w14:textId="77777777" w:rsidR="000D189F" w:rsidRPr="000749E2" w:rsidRDefault="000D189F" w:rsidP="005076D8">
            <w:pPr>
              <w:pStyle w:val="TAL"/>
            </w:pPr>
            <w:r w:rsidRPr="000749E2">
              <w:t>RP-142075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F5975CF" w14:textId="77777777" w:rsidR="000D189F" w:rsidRPr="000749E2" w:rsidRDefault="000D189F" w:rsidP="005076D8">
            <w:pPr>
              <w:pStyle w:val="TAL"/>
            </w:pPr>
            <w:r w:rsidRPr="000749E2">
              <w:t>0563</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6096057" w14:textId="77777777" w:rsidR="000D189F" w:rsidRPr="000749E2" w:rsidRDefault="000D189F"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0C1B0CB" w14:textId="77777777" w:rsidR="000D189F" w:rsidRPr="000749E2" w:rsidRDefault="000D189F" w:rsidP="005076D8">
            <w:pPr>
              <w:pStyle w:val="TAL"/>
            </w:pPr>
            <w:r w:rsidRPr="000749E2">
              <w:t>CA: Test frequencies for intra-band non-contiguous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1A7FE4A" w14:textId="77777777" w:rsidR="000D189F" w:rsidRPr="000749E2" w:rsidRDefault="000D189F" w:rsidP="005076D8">
            <w:pPr>
              <w:pStyle w:val="TAL"/>
            </w:pP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4D32C9C" w14:textId="77777777" w:rsidR="000D189F" w:rsidRPr="000749E2" w:rsidRDefault="000D189F" w:rsidP="005076D8">
            <w:pPr>
              <w:pStyle w:val="TAL"/>
            </w:pPr>
            <w:r w:rsidRPr="000749E2">
              <w:t>12.3.1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46325D6" w14:textId="77777777" w:rsidR="000D189F" w:rsidRPr="000749E2" w:rsidRDefault="000D189F" w:rsidP="005076D8">
            <w:pPr>
              <w:pStyle w:val="TAL"/>
            </w:pPr>
            <w:r w:rsidRPr="000749E2">
              <w:t>12.4.0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AAF7E14" w14:textId="77777777" w:rsidR="000D189F" w:rsidRPr="000749E2" w:rsidRDefault="000D189F" w:rsidP="005076D8">
            <w:pPr>
              <w:pStyle w:val="TAL"/>
            </w:pPr>
            <w:r w:rsidRPr="000749E2">
              <w:t>R5-145923</w:t>
            </w:r>
          </w:p>
        </w:tc>
      </w:tr>
      <w:tr w:rsidR="000D189F" w:rsidRPr="000749E2" w14:paraId="1BCA62B8"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A01E3BB" w14:textId="77777777" w:rsidR="000D189F" w:rsidRPr="000749E2" w:rsidRDefault="000D189F" w:rsidP="005076D8">
            <w:pPr>
              <w:pStyle w:val="TAL"/>
            </w:pPr>
            <w:r w:rsidRPr="000749E2">
              <w:t>RP#66</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58A50EE" w14:textId="77777777" w:rsidR="000D189F" w:rsidRPr="000749E2" w:rsidRDefault="000D189F" w:rsidP="005076D8">
            <w:pPr>
              <w:pStyle w:val="TAL"/>
            </w:pPr>
            <w:r w:rsidRPr="000749E2">
              <w:t>RP-142075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64F85B0" w14:textId="77777777" w:rsidR="000D189F" w:rsidRPr="000749E2" w:rsidRDefault="000D189F" w:rsidP="005076D8">
            <w:pPr>
              <w:pStyle w:val="TAL"/>
            </w:pPr>
            <w:r w:rsidRPr="000749E2">
              <w:t>0564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3C898DE" w14:textId="77777777" w:rsidR="000D189F" w:rsidRPr="000749E2" w:rsidRDefault="000D189F"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19D2DA8" w14:textId="77777777" w:rsidR="000D189F" w:rsidRPr="000749E2" w:rsidRDefault="000D189F" w:rsidP="005076D8">
            <w:pPr>
              <w:pStyle w:val="TAL"/>
            </w:pPr>
            <w:r w:rsidRPr="000749E2">
              <w:t>Introduction of CA_42C for TS36.508</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5ED3190" w14:textId="77777777" w:rsidR="000D189F" w:rsidRPr="000749E2" w:rsidRDefault="000D189F" w:rsidP="005076D8">
            <w:pPr>
              <w:pStyle w:val="TAL"/>
            </w:pP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7934F9C" w14:textId="77777777" w:rsidR="000D189F" w:rsidRPr="000749E2" w:rsidRDefault="000D189F" w:rsidP="005076D8">
            <w:pPr>
              <w:pStyle w:val="TAL"/>
            </w:pPr>
            <w:r w:rsidRPr="000749E2">
              <w:t>12.3.1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961D589" w14:textId="77777777" w:rsidR="000D189F" w:rsidRPr="000749E2" w:rsidRDefault="000D189F" w:rsidP="005076D8">
            <w:pPr>
              <w:pStyle w:val="TAL"/>
            </w:pPr>
            <w:r w:rsidRPr="000749E2">
              <w:t>12.4.0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949B5A5" w14:textId="77777777" w:rsidR="000D189F" w:rsidRPr="000749E2" w:rsidRDefault="000D189F" w:rsidP="005076D8">
            <w:pPr>
              <w:pStyle w:val="TAL"/>
            </w:pPr>
            <w:r w:rsidRPr="000749E2">
              <w:t>R5-145959</w:t>
            </w:r>
          </w:p>
        </w:tc>
      </w:tr>
      <w:tr w:rsidR="000D189F" w:rsidRPr="000749E2" w14:paraId="3F04777D"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E39F659" w14:textId="77777777" w:rsidR="000D189F" w:rsidRPr="000749E2" w:rsidRDefault="000D189F" w:rsidP="005076D8">
            <w:pPr>
              <w:pStyle w:val="TAL"/>
            </w:pPr>
            <w:r w:rsidRPr="000749E2">
              <w:t>RP#66</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0AC9570" w14:textId="77777777" w:rsidR="000D189F" w:rsidRPr="000749E2" w:rsidRDefault="000D189F" w:rsidP="005076D8">
            <w:pPr>
              <w:pStyle w:val="TAL"/>
            </w:pPr>
            <w:r w:rsidRPr="000749E2">
              <w:t>RP-142059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7EDD31E" w14:textId="77777777" w:rsidR="000D189F" w:rsidRPr="000749E2" w:rsidRDefault="000D189F" w:rsidP="005076D8">
            <w:pPr>
              <w:pStyle w:val="TAL"/>
            </w:pPr>
            <w:r w:rsidRPr="000749E2">
              <w:t>0565</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9C8C8D1" w14:textId="77777777" w:rsidR="000D189F" w:rsidRPr="000749E2" w:rsidRDefault="000D189F"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6CCC621" w14:textId="77777777" w:rsidR="000D189F" w:rsidRPr="000749E2" w:rsidRDefault="000D189F" w:rsidP="005076D8">
            <w:pPr>
              <w:pStyle w:val="TAL"/>
            </w:pPr>
            <w:r w:rsidRPr="000749E2">
              <w:t>TS 36.508: Correction to CA intra-band contiguous test frequencies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8D9AF69" w14:textId="77777777" w:rsidR="000D189F" w:rsidRPr="000749E2" w:rsidRDefault="000D189F" w:rsidP="005076D8">
            <w:pPr>
              <w:pStyle w:val="TAL"/>
            </w:pP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22B3DAB" w14:textId="77777777" w:rsidR="000D189F" w:rsidRPr="000749E2" w:rsidRDefault="000D189F" w:rsidP="005076D8">
            <w:pPr>
              <w:pStyle w:val="TAL"/>
            </w:pPr>
            <w:r w:rsidRPr="000749E2">
              <w:t>12.3.1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FE97986" w14:textId="77777777" w:rsidR="000D189F" w:rsidRPr="000749E2" w:rsidRDefault="000D189F" w:rsidP="005076D8">
            <w:pPr>
              <w:pStyle w:val="TAL"/>
            </w:pPr>
            <w:r w:rsidRPr="000749E2">
              <w:t>12.4.0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AE7F08F" w14:textId="77777777" w:rsidR="000D189F" w:rsidRPr="000749E2" w:rsidRDefault="000D189F" w:rsidP="005076D8">
            <w:pPr>
              <w:pStyle w:val="TAL"/>
            </w:pPr>
            <w:r w:rsidRPr="000749E2">
              <w:t>R5-145962</w:t>
            </w:r>
          </w:p>
        </w:tc>
      </w:tr>
      <w:tr w:rsidR="000D189F" w:rsidRPr="000749E2" w14:paraId="5C52A688"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968D293" w14:textId="77777777" w:rsidR="000D189F" w:rsidRPr="000749E2" w:rsidRDefault="000D189F" w:rsidP="005076D8">
            <w:pPr>
              <w:pStyle w:val="TAL"/>
            </w:pPr>
            <w:r w:rsidRPr="000749E2">
              <w:t>RP#66</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56314EA" w14:textId="77777777" w:rsidR="000D189F" w:rsidRPr="000749E2" w:rsidRDefault="000D189F" w:rsidP="005076D8">
            <w:pPr>
              <w:pStyle w:val="TAL"/>
            </w:pPr>
            <w:r w:rsidRPr="000749E2">
              <w:t>RP-142054</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52621BC" w14:textId="77777777" w:rsidR="000D189F" w:rsidRPr="000749E2" w:rsidRDefault="000D189F" w:rsidP="005076D8">
            <w:pPr>
              <w:pStyle w:val="TAL"/>
            </w:pPr>
            <w:r w:rsidRPr="000749E2">
              <w:t>0566</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2E90324" w14:textId="77777777" w:rsidR="000D189F" w:rsidRPr="000749E2" w:rsidRDefault="000D189F"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02A2764" w14:textId="77777777" w:rsidR="000D189F" w:rsidRPr="000749E2" w:rsidRDefault="000D189F" w:rsidP="005076D8">
            <w:pPr>
              <w:pStyle w:val="TAL"/>
            </w:pPr>
            <w:r w:rsidRPr="000749E2">
              <w:t>Correction to generic procedure for UE Registration, pre-registration on 1xRTT (State 2C)</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C35DA5B" w14:textId="77777777" w:rsidR="000D189F" w:rsidRPr="000749E2" w:rsidRDefault="000D189F" w:rsidP="005076D8">
            <w:pPr>
              <w:pStyle w:val="TAL"/>
            </w:pP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906A348" w14:textId="77777777" w:rsidR="000D189F" w:rsidRPr="000749E2" w:rsidRDefault="000D189F" w:rsidP="005076D8">
            <w:pPr>
              <w:pStyle w:val="TAL"/>
            </w:pPr>
            <w:r w:rsidRPr="000749E2">
              <w:t>12.3.1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EB2F346" w14:textId="77777777" w:rsidR="000D189F" w:rsidRPr="000749E2" w:rsidRDefault="000D189F" w:rsidP="005076D8">
            <w:pPr>
              <w:pStyle w:val="TAL"/>
            </w:pPr>
            <w:r w:rsidRPr="000749E2">
              <w:t>12.4.0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22B907C" w14:textId="77777777" w:rsidR="000D189F" w:rsidRPr="000749E2" w:rsidRDefault="000D189F" w:rsidP="005076D8">
            <w:pPr>
              <w:pStyle w:val="TAL"/>
            </w:pPr>
            <w:r w:rsidRPr="000749E2">
              <w:t>R5-145971</w:t>
            </w:r>
          </w:p>
        </w:tc>
      </w:tr>
      <w:tr w:rsidR="000D189F" w:rsidRPr="000749E2" w14:paraId="54C4A3E1"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9CBA62B" w14:textId="77777777" w:rsidR="000D189F" w:rsidRPr="000749E2" w:rsidRDefault="000D189F" w:rsidP="005076D8">
            <w:pPr>
              <w:pStyle w:val="TAL"/>
            </w:pPr>
            <w:r w:rsidRPr="000749E2">
              <w:t>RP#66</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4B2ACA4" w14:textId="77777777" w:rsidR="000D189F" w:rsidRPr="000749E2" w:rsidRDefault="000D189F" w:rsidP="005076D8">
            <w:pPr>
              <w:pStyle w:val="TAL"/>
            </w:pPr>
            <w:r w:rsidRPr="000749E2">
              <w:t>RP-142054</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595F46F" w14:textId="77777777" w:rsidR="000D189F" w:rsidRPr="000749E2" w:rsidRDefault="000D189F" w:rsidP="005076D8">
            <w:pPr>
              <w:pStyle w:val="TAL"/>
            </w:pPr>
            <w:r w:rsidRPr="000749E2">
              <w:t>0561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4CF0C88" w14:textId="77777777" w:rsidR="000D189F" w:rsidRPr="000749E2" w:rsidRDefault="000D189F"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6209ED1" w14:textId="77777777" w:rsidR="000D189F" w:rsidRPr="000749E2" w:rsidRDefault="000D189F" w:rsidP="005076D8">
            <w:pPr>
              <w:pStyle w:val="TAL"/>
            </w:pPr>
            <w:r w:rsidRPr="000749E2">
              <w:t>UE registration for RF and RRM testing</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C797080" w14:textId="77777777" w:rsidR="000D189F" w:rsidRPr="000749E2" w:rsidRDefault="000D189F" w:rsidP="005076D8">
            <w:pPr>
              <w:pStyle w:val="TAL"/>
            </w:pP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9DD974C" w14:textId="77777777" w:rsidR="000D189F" w:rsidRPr="000749E2" w:rsidRDefault="000D189F" w:rsidP="005076D8">
            <w:pPr>
              <w:pStyle w:val="TAL"/>
            </w:pPr>
            <w:r w:rsidRPr="000749E2">
              <w:t>12.3.1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5020C4F" w14:textId="77777777" w:rsidR="000D189F" w:rsidRPr="000749E2" w:rsidRDefault="000D189F" w:rsidP="005076D8">
            <w:pPr>
              <w:pStyle w:val="TAL"/>
            </w:pPr>
            <w:r w:rsidRPr="000749E2">
              <w:t>12.4.0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A9F1A66" w14:textId="77777777" w:rsidR="000D189F" w:rsidRPr="000749E2" w:rsidRDefault="000D189F" w:rsidP="005076D8">
            <w:pPr>
              <w:pStyle w:val="TAL"/>
            </w:pPr>
            <w:r w:rsidRPr="000749E2">
              <w:t>R5-145979</w:t>
            </w:r>
          </w:p>
        </w:tc>
      </w:tr>
      <w:tr w:rsidR="00235E6B" w:rsidRPr="000749E2" w14:paraId="75AF44FD"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6CFCD00" w14:textId="77777777" w:rsidR="00235E6B" w:rsidRPr="000749E2" w:rsidRDefault="00235E6B" w:rsidP="005076D8">
            <w:pPr>
              <w:pStyle w:val="TAL"/>
            </w:pPr>
            <w:r w:rsidRPr="000749E2">
              <w:t>-</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CF83FCF" w14:textId="77777777" w:rsidR="00235E6B" w:rsidRPr="000749E2" w:rsidRDefault="00235E6B" w:rsidP="005076D8">
            <w:pPr>
              <w:pStyle w:val="TAL"/>
            </w:pPr>
            <w:r w:rsidRPr="000749E2">
              <w:t>-</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AB4B4A1" w14:textId="77777777" w:rsidR="00235E6B" w:rsidRPr="000749E2" w:rsidRDefault="00235E6B" w:rsidP="005076D8">
            <w:pPr>
              <w:pStyle w:val="TAL"/>
            </w:pPr>
            <w:r w:rsidRPr="000749E2">
              <w:t>-</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1824275" w14:textId="77777777" w:rsidR="00235E6B" w:rsidRPr="000749E2" w:rsidRDefault="00235E6B"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D3C3E4D" w14:textId="77777777" w:rsidR="00235E6B" w:rsidRPr="000749E2" w:rsidRDefault="00235E6B" w:rsidP="005076D8">
            <w:pPr>
              <w:pStyle w:val="TAL"/>
            </w:pPr>
            <w:r w:rsidRPr="000749E2">
              <w:t>correction of closing bracket in Table 5.2A.5.1.1-2 of R5-145916</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B2EC180" w14:textId="77777777" w:rsidR="00235E6B" w:rsidRPr="000749E2" w:rsidRDefault="00235E6B" w:rsidP="005076D8">
            <w:pPr>
              <w:pStyle w:val="TAL"/>
            </w:pP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BC227D0" w14:textId="77777777" w:rsidR="00235E6B" w:rsidRPr="000749E2" w:rsidRDefault="00235E6B" w:rsidP="005076D8">
            <w:pPr>
              <w:pStyle w:val="TAL"/>
            </w:pPr>
            <w:r w:rsidRPr="000749E2">
              <w:t>12.4.0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27E2803" w14:textId="77777777" w:rsidR="00235E6B" w:rsidRPr="000749E2" w:rsidRDefault="00235E6B" w:rsidP="005076D8">
            <w:pPr>
              <w:pStyle w:val="TAL"/>
            </w:pPr>
            <w:r w:rsidRPr="000749E2">
              <w:t>12.4.1</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CD1BF93" w14:textId="77777777" w:rsidR="00235E6B" w:rsidRPr="000749E2" w:rsidRDefault="00235E6B" w:rsidP="005076D8">
            <w:pPr>
              <w:pStyle w:val="TAL"/>
            </w:pPr>
            <w:r w:rsidRPr="000749E2">
              <w:t>-</w:t>
            </w:r>
          </w:p>
        </w:tc>
      </w:tr>
      <w:tr w:rsidR="00D77F32" w:rsidRPr="000749E2" w14:paraId="616AEC88"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FF68EE7" w14:textId="77777777" w:rsidR="00D77F32" w:rsidRPr="000749E2" w:rsidRDefault="00D77F32" w:rsidP="005076D8">
            <w:pPr>
              <w:pStyle w:val="TAL"/>
            </w:pPr>
            <w:r w:rsidRPr="000749E2">
              <w:t>-</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0D50A77" w14:textId="77777777" w:rsidR="00D77F32" w:rsidRPr="000749E2" w:rsidRDefault="00D77F32" w:rsidP="005076D8">
            <w:pPr>
              <w:pStyle w:val="TAL"/>
            </w:pPr>
            <w:r w:rsidRPr="000749E2">
              <w:t>-</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7FF22D6" w14:textId="77777777" w:rsidR="00D77F32" w:rsidRPr="000749E2" w:rsidRDefault="00D77F32" w:rsidP="005076D8">
            <w:pPr>
              <w:pStyle w:val="TAL"/>
            </w:pPr>
            <w:r w:rsidRPr="000749E2">
              <w:t>-</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71E86101" w14:textId="77777777" w:rsidR="00D77F32" w:rsidRPr="000749E2" w:rsidRDefault="00D77F32"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ADE4777" w14:textId="77777777" w:rsidR="00D77F32" w:rsidRPr="000749E2" w:rsidRDefault="00D77F32" w:rsidP="005076D8">
            <w:pPr>
              <w:pStyle w:val="TAL"/>
            </w:pPr>
            <w:r w:rsidRPr="000749E2">
              <w:t>correction of missing changes of R5-145787</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C6893D8" w14:textId="77777777" w:rsidR="00D77F32" w:rsidRPr="000749E2" w:rsidRDefault="00D77F32" w:rsidP="005076D8">
            <w:pPr>
              <w:pStyle w:val="TAL"/>
            </w:pP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2FCA9CD" w14:textId="77777777" w:rsidR="00D77F32" w:rsidRPr="000749E2" w:rsidRDefault="00D77F32" w:rsidP="005076D8">
            <w:pPr>
              <w:pStyle w:val="TAL"/>
            </w:pPr>
            <w:r w:rsidRPr="000749E2">
              <w:t>12.4.0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20AD945" w14:textId="77777777" w:rsidR="00D77F32" w:rsidRPr="000749E2" w:rsidRDefault="00D77F32" w:rsidP="005076D8">
            <w:pPr>
              <w:pStyle w:val="TAL"/>
            </w:pPr>
            <w:r w:rsidRPr="000749E2">
              <w:t>12.4.1</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53DDD97" w14:textId="77777777" w:rsidR="00D77F32" w:rsidRPr="000749E2" w:rsidRDefault="00D77F32" w:rsidP="005076D8">
            <w:pPr>
              <w:pStyle w:val="TAL"/>
            </w:pPr>
            <w:r w:rsidRPr="000749E2">
              <w:t>-</w:t>
            </w:r>
          </w:p>
        </w:tc>
      </w:tr>
      <w:tr w:rsidR="002D2DDF" w:rsidRPr="000749E2" w14:paraId="31A2039F"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E0105EE" w14:textId="77777777" w:rsidR="002D2DDF" w:rsidRPr="000749E2" w:rsidRDefault="002D2DDF" w:rsidP="005076D8">
            <w:pPr>
              <w:pStyle w:val="TAL"/>
            </w:pPr>
            <w:r w:rsidRPr="000749E2">
              <w:t>RP#67</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84D6435" w14:textId="77777777" w:rsidR="002D2DDF" w:rsidRPr="000749E2" w:rsidRDefault="002D2DDF" w:rsidP="005076D8">
            <w:pPr>
              <w:pStyle w:val="TAL"/>
            </w:pPr>
            <w:r w:rsidRPr="000749E2">
              <w:t>RP-150342</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C0A42E8" w14:textId="77777777" w:rsidR="002D2DDF" w:rsidRPr="000749E2" w:rsidRDefault="002D2DDF" w:rsidP="005076D8">
            <w:pPr>
              <w:pStyle w:val="TAL"/>
            </w:pPr>
            <w:r w:rsidRPr="000749E2">
              <w:t>0567</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0B5AF93" w14:textId="77777777" w:rsidR="002D2DDF" w:rsidRPr="000749E2" w:rsidRDefault="002D2DDF"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451D6674" w14:textId="77777777" w:rsidR="002D2DDF" w:rsidRPr="000749E2" w:rsidRDefault="002D2DDF" w:rsidP="005076D8">
            <w:pPr>
              <w:pStyle w:val="TAL"/>
            </w:pPr>
            <w:r w:rsidRPr="000749E2">
              <w:t>Correction to CA_19A-21A, CA_39A-41A</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3F057FF" w14:textId="77777777" w:rsidR="002D2DDF" w:rsidRPr="000749E2" w:rsidRDefault="002D2DDF"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66C7BAD" w14:textId="77777777" w:rsidR="002D2DDF" w:rsidRPr="000749E2" w:rsidRDefault="002D2DDF" w:rsidP="005076D8">
            <w:pPr>
              <w:pStyle w:val="TAL"/>
            </w:pPr>
            <w:r w:rsidRPr="000749E2">
              <w:t>12.4.1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AD14B81" w14:textId="77777777" w:rsidR="002D2DDF" w:rsidRPr="000749E2" w:rsidRDefault="002D2DDF" w:rsidP="005076D8">
            <w:pPr>
              <w:pStyle w:val="TAL"/>
            </w:pPr>
            <w:r w:rsidRPr="000749E2">
              <w:t>12.5.0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A4A5B6C" w14:textId="77777777" w:rsidR="002D2DDF" w:rsidRPr="000749E2" w:rsidRDefault="002D2DDF" w:rsidP="005076D8">
            <w:pPr>
              <w:pStyle w:val="TAL"/>
            </w:pPr>
            <w:r w:rsidRPr="000749E2">
              <w:t>R5-150103</w:t>
            </w:r>
          </w:p>
        </w:tc>
      </w:tr>
      <w:tr w:rsidR="002D2DDF" w:rsidRPr="000749E2" w14:paraId="278508B2"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F71A5E2" w14:textId="77777777" w:rsidR="002D2DDF" w:rsidRPr="000749E2" w:rsidRDefault="002D2DDF" w:rsidP="005076D8">
            <w:pPr>
              <w:pStyle w:val="TAL"/>
            </w:pPr>
            <w:r w:rsidRPr="000749E2">
              <w:t>RP#67</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5F58EA4" w14:textId="77777777" w:rsidR="002D2DDF" w:rsidRPr="000749E2" w:rsidRDefault="002D2DDF" w:rsidP="005076D8">
            <w:pPr>
              <w:pStyle w:val="TAL"/>
            </w:pPr>
            <w:r w:rsidRPr="000749E2">
              <w:t>RP-150323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86E049E" w14:textId="77777777" w:rsidR="002D2DDF" w:rsidRPr="000749E2" w:rsidRDefault="002D2DDF" w:rsidP="005076D8">
            <w:pPr>
              <w:pStyle w:val="TAL"/>
            </w:pPr>
            <w:r w:rsidRPr="000749E2">
              <w:t>0568</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FB3EF7A" w14:textId="77777777" w:rsidR="002D2DDF" w:rsidRPr="000749E2" w:rsidRDefault="002D2DDF"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4F6D923" w14:textId="77777777" w:rsidR="002D2DDF" w:rsidRPr="000749E2" w:rsidRDefault="002D2DDF" w:rsidP="005076D8">
            <w:pPr>
              <w:pStyle w:val="TAL"/>
            </w:pPr>
            <w:r w:rsidRPr="000749E2">
              <w:t>Support of 2nd PDN connectivity at UE registration - Corrections for C2K</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CF4E7F0" w14:textId="77777777" w:rsidR="002D2DDF" w:rsidRPr="000749E2" w:rsidRDefault="002D2DDF"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A729BF4" w14:textId="77777777" w:rsidR="002D2DDF" w:rsidRPr="000749E2" w:rsidRDefault="002D2DDF" w:rsidP="005076D8">
            <w:pPr>
              <w:pStyle w:val="TAL"/>
            </w:pPr>
            <w:r w:rsidRPr="000749E2">
              <w:t>12.4.1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9D5E192" w14:textId="77777777" w:rsidR="002D2DDF" w:rsidRPr="000749E2" w:rsidRDefault="002D2DDF" w:rsidP="005076D8">
            <w:pPr>
              <w:pStyle w:val="TAL"/>
            </w:pPr>
            <w:r w:rsidRPr="000749E2">
              <w:t>12.5.0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D3B5051" w14:textId="77777777" w:rsidR="002D2DDF" w:rsidRPr="000749E2" w:rsidRDefault="002D2DDF" w:rsidP="005076D8">
            <w:pPr>
              <w:pStyle w:val="TAL"/>
            </w:pPr>
            <w:r w:rsidRPr="000749E2">
              <w:t>R5-150127</w:t>
            </w:r>
          </w:p>
        </w:tc>
      </w:tr>
      <w:tr w:rsidR="002D2DDF" w:rsidRPr="000749E2" w14:paraId="77754099"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5AB6344" w14:textId="77777777" w:rsidR="002D2DDF" w:rsidRPr="000749E2" w:rsidRDefault="002D2DDF" w:rsidP="005076D8">
            <w:pPr>
              <w:pStyle w:val="TAL"/>
            </w:pPr>
            <w:r w:rsidRPr="000749E2">
              <w:t>RP#67</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B0BEFF0" w14:textId="77777777" w:rsidR="002D2DDF" w:rsidRPr="000749E2" w:rsidRDefault="002D2DDF" w:rsidP="005076D8">
            <w:pPr>
              <w:pStyle w:val="TAL"/>
            </w:pPr>
            <w:r w:rsidRPr="000749E2">
              <w:t>RP-150326</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400818F" w14:textId="77777777" w:rsidR="002D2DDF" w:rsidRPr="000749E2" w:rsidRDefault="002D2DDF" w:rsidP="005076D8">
            <w:pPr>
              <w:pStyle w:val="TAL"/>
            </w:pPr>
            <w:r w:rsidRPr="000749E2">
              <w:t>0570</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2772DB5" w14:textId="77777777" w:rsidR="002D2DDF" w:rsidRPr="000749E2" w:rsidRDefault="002D2DDF"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1213BAB" w14:textId="77777777" w:rsidR="002D2DDF" w:rsidRPr="000749E2" w:rsidRDefault="002D2DDF" w:rsidP="005076D8">
            <w:pPr>
              <w:pStyle w:val="TAL"/>
            </w:pPr>
            <w:r w:rsidRPr="000749E2">
              <w:t>Correction of MFBI</w:t>
            </w:r>
            <w:r w:rsidR="000D5D38" w:rsidRPr="000749E2">
              <w:t xml:space="preserve"> </w:t>
            </w:r>
            <w:r w:rsidRPr="000749E2">
              <w:t>Test Frequencies for Band 38-&gt;41</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2FACA77" w14:textId="77777777" w:rsidR="002D2DDF" w:rsidRPr="000749E2" w:rsidRDefault="002D2DDF"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A3622AD" w14:textId="77777777" w:rsidR="002D2DDF" w:rsidRPr="000749E2" w:rsidRDefault="002D2DDF" w:rsidP="005076D8">
            <w:pPr>
              <w:pStyle w:val="TAL"/>
            </w:pPr>
            <w:r w:rsidRPr="000749E2">
              <w:t>12.4.1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9DD32D2" w14:textId="77777777" w:rsidR="002D2DDF" w:rsidRPr="000749E2" w:rsidRDefault="002D2DDF" w:rsidP="005076D8">
            <w:pPr>
              <w:pStyle w:val="TAL"/>
            </w:pPr>
            <w:r w:rsidRPr="000749E2">
              <w:t>12.5.0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5F37250" w14:textId="77777777" w:rsidR="002D2DDF" w:rsidRPr="000749E2" w:rsidRDefault="002D2DDF" w:rsidP="005076D8">
            <w:pPr>
              <w:pStyle w:val="TAL"/>
            </w:pPr>
            <w:r w:rsidRPr="000749E2">
              <w:t>R5-150273</w:t>
            </w:r>
          </w:p>
        </w:tc>
      </w:tr>
      <w:tr w:rsidR="002D2DDF" w:rsidRPr="000749E2" w14:paraId="666A9627"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83C301B" w14:textId="77777777" w:rsidR="002D2DDF" w:rsidRPr="000749E2" w:rsidRDefault="002D2DDF" w:rsidP="005076D8">
            <w:pPr>
              <w:pStyle w:val="TAL"/>
            </w:pPr>
            <w:r w:rsidRPr="000749E2">
              <w:t>RP#67</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80E65D4" w14:textId="77777777" w:rsidR="002D2DDF" w:rsidRPr="000749E2" w:rsidRDefault="002D2DDF" w:rsidP="005076D8">
            <w:pPr>
              <w:pStyle w:val="TAL"/>
            </w:pPr>
            <w:r w:rsidRPr="000749E2">
              <w:t>RP-150341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B65770C" w14:textId="77777777" w:rsidR="002D2DDF" w:rsidRPr="000749E2" w:rsidRDefault="002D2DDF" w:rsidP="005076D8">
            <w:pPr>
              <w:pStyle w:val="TAL"/>
            </w:pPr>
            <w:r w:rsidRPr="000749E2">
              <w:t>0571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E94B298" w14:textId="77777777" w:rsidR="002D2DDF" w:rsidRPr="000749E2" w:rsidRDefault="002D2DDF"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99443A4" w14:textId="77777777" w:rsidR="002D2DDF" w:rsidRPr="000749E2" w:rsidRDefault="002D2DDF" w:rsidP="005076D8">
            <w:pPr>
              <w:pStyle w:val="TAL"/>
            </w:pPr>
            <w:r w:rsidRPr="000749E2">
              <w:t>Addition of CA_8A-20A to Clause 6.2.3.2 of TS 36.508</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7F3BCEE" w14:textId="77777777" w:rsidR="002D2DDF" w:rsidRPr="000749E2" w:rsidRDefault="002D2DDF"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CA39B7A" w14:textId="77777777" w:rsidR="002D2DDF" w:rsidRPr="000749E2" w:rsidRDefault="002D2DDF" w:rsidP="005076D8">
            <w:pPr>
              <w:pStyle w:val="TAL"/>
            </w:pPr>
            <w:r w:rsidRPr="000749E2">
              <w:t>12.4.1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B9066D2" w14:textId="77777777" w:rsidR="002D2DDF" w:rsidRPr="000749E2" w:rsidRDefault="002D2DDF" w:rsidP="005076D8">
            <w:pPr>
              <w:pStyle w:val="TAL"/>
            </w:pPr>
            <w:r w:rsidRPr="000749E2">
              <w:t>12.5.0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DC5556B" w14:textId="77777777" w:rsidR="002D2DDF" w:rsidRPr="000749E2" w:rsidRDefault="002D2DDF" w:rsidP="005076D8">
            <w:pPr>
              <w:pStyle w:val="TAL"/>
            </w:pPr>
            <w:r w:rsidRPr="000749E2">
              <w:t>R5-150367</w:t>
            </w:r>
          </w:p>
        </w:tc>
      </w:tr>
      <w:tr w:rsidR="002D2DDF" w:rsidRPr="000749E2" w14:paraId="6A52CE9F"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20F3D6C" w14:textId="77777777" w:rsidR="002D2DDF" w:rsidRPr="000749E2" w:rsidRDefault="002D2DDF" w:rsidP="005076D8">
            <w:pPr>
              <w:pStyle w:val="TAL"/>
            </w:pPr>
            <w:r w:rsidRPr="000749E2">
              <w:t>RP#67</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DB41740" w14:textId="77777777" w:rsidR="002D2DDF" w:rsidRPr="000749E2" w:rsidRDefault="002D2DDF" w:rsidP="005076D8">
            <w:pPr>
              <w:pStyle w:val="TAL"/>
            </w:pPr>
            <w:r w:rsidRPr="000749E2">
              <w:t>RP-150343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0ECC2E0" w14:textId="77777777" w:rsidR="002D2DDF" w:rsidRPr="000749E2" w:rsidRDefault="002D2DDF" w:rsidP="005076D8">
            <w:pPr>
              <w:pStyle w:val="TAL"/>
            </w:pPr>
            <w:r w:rsidRPr="000749E2">
              <w:t>0572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5FCCFEF" w14:textId="77777777" w:rsidR="002D2DDF" w:rsidRPr="000749E2" w:rsidRDefault="002D2DDF"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EC1E561" w14:textId="77777777" w:rsidR="002D2DDF" w:rsidRPr="000749E2" w:rsidRDefault="002D2DDF" w:rsidP="005076D8">
            <w:pPr>
              <w:pStyle w:val="TAL"/>
            </w:pPr>
            <w:r w:rsidRPr="000749E2">
              <w:t>Addition of CA_1A-20A to Clause 6.2.3.2 of TS 36.508</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4F89A71C" w14:textId="77777777" w:rsidR="002D2DDF" w:rsidRPr="000749E2" w:rsidRDefault="002D2DDF"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EDCB416" w14:textId="77777777" w:rsidR="002D2DDF" w:rsidRPr="000749E2" w:rsidRDefault="002D2DDF" w:rsidP="005076D8">
            <w:pPr>
              <w:pStyle w:val="TAL"/>
            </w:pPr>
            <w:r w:rsidRPr="000749E2">
              <w:t>12.4.1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3F5A4CF" w14:textId="77777777" w:rsidR="002D2DDF" w:rsidRPr="000749E2" w:rsidRDefault="002D2DDF" w:rsidP="005076D8">
            <w:pPr>
              <w:pStyle w:val="TAL"/>
            </w:pPr>
            <w:r w:rsidRPr="000749E2">
              <w:t>12.5.0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1C05392" w14:textId="77777777" w:rsidR="002D2DDF" w:rsidRPr="000749E2" w:rsidRDefault="002D2DDF" w:rsidP="005076D8">
            <w:pPr>
              <w:pStyle w:val="TAL"/>
            </w:pPr>
            <w:r w:rsidRPr="000749E2">
              <w:t>R5-150480</w:t>
            </w:r>
          </w:p>
        </w:tc>
      </w:tr>
      <w:tr w:rsidR="002D2DDF" w:rsidRPr="000749E2" w14:paraId="2D5C926F"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5CD87A7" w14:textId="77777777" w:rsidR="002D2DDF" w:rsidRPr="000749E2" w:rsidRDefault="002D2DDF" w:rsidP="005076D8">
            <w:pPr>
              <w:pStyle w:val="TAL"/>
            </w:pPr>
            <w:r w:rsidRPr="000749E2">
              <w:t>RP#67</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8D9B5A2" w14:textId="77777777" w:rsidR="002D2DDF" w:rsidRPr="000749E2" w:rsidRDefault="002D2DDF" w:rsidP="005076D8">
            <w:pPr>
              <w:pStyle w:val="TAL"/>
            </w:pPr>
            <w:r w:rsidRPr="000749E2">
              <w:t>RP-150342</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319E8E3" w14:textId="77777777" w:rsidR="002D2DDF" w:rsidRPr="000749E2" w:rsidRDefault="002D2DDF" w:rsidP="005076D8">
            <w:pPr>
              <w:pStyle w:val="TAL"/>
            </w:pPr>
            <w:r w:rsidRPr="000749E2">
              <w:t>0575</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408088E" w14:textId="77777777" w:rsidR="002D2DDF" w:rsidRPr="000749E2" w:rsidRDefault="002D2DDF"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33D235A" w14:textId="77777777" w:rsidR="002D2DDF" w:rsidRPr="000749E2" w:rsidRDefault="002D2DDF" w:rsidP="005076D8">
            <w:pPr>
              <w:pStyle w:val="TAL"/>
            </w:pPr>
            <w:r w:rsidRPr="000749E2">
              <w:t>Correction to TDD CA contiguous Intra-band setting for signalling test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B81FF85" w14:textId="77777777" w:rsidR="002D2DDF" w:rsidRPr="000749E2" w:rsidRDefault="002D2DDF"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5348AA0" w14:textId="77777777" w:rsidR="002D2DDF" w:rsidRPr="000749E2" w:rsidRDefault="002D2DDF" w:rsidP="005076D8">
            <w:pPr>
              <w:pStyle w:val="TAL"/>
            </w:pPr>
            <w:r w:rsidRPr="000749E2">
              <w:t>12.4.1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BB6F8F7" w14:textId="77777777" w:rsidR="002D2DDF" w:rsidRPr="000749E2" w:rsidRDefault="002D2DDF" w:rsidP="005076D8">
            <w:pPr>
              <w:pStyle w:val="TAL"/>
            </w:pPr>
            <w:r w:rsidRPr="000749E2">
              <w:t>12.5.0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579D13C" w14:textId="77777777" w:rsidR="002D2DDF" w:rsidRPr="000749E2" w:rsidRDefault="002D2DDF" w:rsidP="005076D8">
            <w:pPr>
              <w:pStyle w:val="TAL"/>
            </w:pPr>
            <w:r w:rsidRPr="000749E2">
              <w:t>R5-150679</w:t>
            </w:r>
          </w:p>
        </w:tc>
      </w:tr>
      <w:tr w:rsidR="002D2DDF" w:rsidRPr="000749E2" w14:paraId="33BBB894"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36A8989" w14:textId="77777777" w:rsidR="002D2DDF" w:rsidRPr="000749E2" w:rsidRDefault="002D2DDF" w:rsidP="005076D8">
            <w:pPr>
              <w:pStyle w:val="TAL"/>
            </w:pPr>
            <w:r w:rsidRPr="000749E2">
              <w:t>RP#67</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92B251C" w14:textId="77777777" w:rsidR="002D2DDF" w:rsidRPr="000749E2" w:rsidRDefault="002D2DDF" w:rsidP="005076D8">
            <w:pPr>
              <w:pStyle w:val="TAL"/>
            </w:pPr>
            <w:r w:rsidRPr="000749E2">
              <w:t>RP-150342</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73B82EE" w14:textId="77777777" w:rsidR="002D2DDF" w:rsidRPr="000749E2" w:rsidRDefault="002D2DDF" w:rsidP="005076D8">
            <w:pPr>
              <w:pStyle w:val="TAL"/>
            </w:pPr>
            <w:r w:rsidRPr="000749E2">
              <w:t>0576</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11AC38B" w14:textId="77777777" w:rsidR="002D2DDF" w:rsidRPr="000749E2" w:rsidRDefault="002D2DDF"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ACC9898" w14:textId="77777777" w:rsidR="002D2DDF" w:rsidRPr="000749E2" w:rsidRDefault="002D2DDF" w:rsidP="005076D8">
            <w:pPr>
              <w:pStyle w:val="TAL"/>
            </w:pPr>
            <w:r w:rsidRPr="000749E2">
              <w:t xml:space="preserve">Addition of Signalling test </w:t>
            </w:r>
            <w:r w:rsidR="00B311D9" w:rsidRPr="000749E2">
              <w:t>frequencies</w:t>
            </w:r>
            <w:r w:rsidRPr="000749E2">
              <w:t xml:space="preserve"> to 36.508 for CA_1A-7A</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606C4AD" w14:textId="77777777" w:rsidR="002D2DDF" w:rsidRPr="000749E2" w:rsidRDefault="002D2DDF"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CB4094D" w14:textId="77777777" w:rsidR="002D2DDF" w:rsidRPr="000749E2" w:rsidRDefault="002D2DDF" w:rsidP="005076D8">
            <w:pPr>
              <w:pStyle w:val="TAL"/>
            </w:pPr>
            <w:r w:rsidRPr="000749E2">
              <w:t>12.4.1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1D58A65" w14:textId="77777777" w:rsidR="002D2DDF" w:rsidRPr="000749E2" w:rsidRDefault="002D2DDF" w:rsidP="005076D8">
            <w:pPr>
              <w:pStyle w:val="TAL"/>
            </w:pPr>
            <w:r w:rsidRPr="000749E2">
              <w:t>12.5.0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82AF9BE" w14:textId="77777777" w:rsidR="002D2DDF" w:rsidRPr="000749E2" w:rsidRDefault="002D2DDF" w:rsidP="005076D8">
            <w:pPr>
              <w:pStyle w:val="TAL"/>
            </w:pPr>
            <w:r w:rsidRPr="000749E2">
              <w:t>R5-150680</w:t>
            </w:r>
          </w:p>
        </w:tc>
      </w:tr>
      <w:tr w:rsidR="002D2DDF" w:rsidRPr="000749E2" w14:paraId="2F8E6496"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3A4D557" w14:textId="77777777" w:rsidR="002D2DDF" w:rsidRPr="000749E2" w:rsidRDefault="002D2DDF" w:rsidP="005076D8">
            <w:pPr>
              <w:pStyle w:val="TAL"/>
            </w:pPr>
            <w:r w:rsidRPr="000749E2">
              <w:t>RP#67</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59940B3" w14:textId="77777777" w:rsidR="002D2DDF" w:rsidRPr="000749E2" w:rsidRDefault="002D2DDF" w:rsidP="005076D8">
            <w:pPr>
              <w:pStyle w:val="TAL"/>
            </w:pPr>
            <w:r w:rsidRPr="000749E2">
              <w:t>RP-150343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353E18E" w14:textId="77777777" w:rsidR="002D2DDF" w:rsidRPr="000749E2" w:rsidRDefault="002D2DDF" w:rsidP="005076D8">
            <w:pPr>
              <w:pStyle w:val="TAL"/>
            </w:pPr>
            <w:r w:rsidRPr="000749E2">
              <w:t>0577</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400C5D9" w14:textId="77777777" w:rsidR="002D2DDF" w:rsidRPr="000749E2" w:rsidRDefault="002D2DDF"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CB2F7B0" w14:textId="77777777" w:rsidR="002D2DDF" w:rsidRPr="000749E2" w:rsidRDefault="002D2DDF" w:rsidP="005076D8">
            <w:pPr>
              <w:pStyle w:val="TAL"/>
            </w:pPr>
            <w:r w:rsidRPr="000749E2">
              <w:t>Addition of CA_2A-30A to Clause 6.2.3.2 of TS 36.508.</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8D51453" w14:textId="77777777" w:rsidR="002D2DDF" w:rsidRPr="000749E2" w:rsidRDefault="002D2DDF"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1797186" w14:textId="77777777" w:rsidR="002D2DDF" w:rsidRPr="000749E2" w:rsidRDefault="002D2DDF" w:rsidP="005076D8">
            <w:pPr>
              <w:pStyle w:val="TAL"/>
            </w:pPr>
            <w:r w:rsidRPr="000749E2">
              <w:t>12.4.1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B04CC16" w14:textId="77777777" w:rsidR="002D2DDF" w:rsidRPr="000749E2" w:rsidRDefault="002D2DDF" w:rsidP="005076D8">
            <w:pPr>
              <w:pStyle w:val="TAL"/>
            </w:pPr>
            <w:r w:rsidRPr="000749E2">
              <w:t>12.5.0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21660DB" w14:textId="77777777" w:rsidR="002D2DDF" w:rsidRPr="000749E2" w:rsidRDefault="002D2DDF" w:rsidP="005076D8">
            <w:pPr>
              <w:pStyle w:val="TAL"/>
            </w:pPr>
            <w:r w:rsidRPr="000749E2">
              <w:t>R5-150682</w:t>
            </w:r>
          </w:p>
        </w:tc>
      </w:tr>
      <w:tr w:rsidR="002D2DDF" w:rsidRPr="000749E2" w14:paraId="407DC46D"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4B59CB9" w14:textId="77777777" w:rsidR="002D2DDF" w:rsidRPr="000749E2" w:rsidRDefault="002D2DDF" w:rsidP="005076D8">
            <w:pPr>
              <w:pStyle w:val="TAL"/>
            </w:pPr>
            <w:r w:rsidRPr="000749E2">
              <w:lastRenderedPageBreak/>
              <w:t>RP#67</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64A2199" w14:textId="77777777" w:rsidR="002D2DDF" w:rsidRPr="000749E2" w:rsidRDefault="002D2DDF" w:rsidP="005076D8">
            <w:pPr>
              <w:pStyle w:val="TAL"/>
            </w:pPr>
            <w:r w:rsidRPr="000749E2">
              <w:t>RP-150343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4F7D3DC" w14:textId="77777777" w:rsidR="002D2DDF" w:rsidRPr="000749E2" w:rsidRDefault="002D2DDF" w:rsidP="005076D8">
            <w:pPr>
              <w:pStyle w:val="TAL"/>
            </w:pPr>
            <w:r w:rsidRPr="000749E2">
              <w:t>0578</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2875A44" w14:textId="77777777" w:rsidR="002D2DDF" w:rsidRPr="000749E2" w:rsidRDefault="002D2DDF"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D9EB726" w14:textId="77777777" w:rsidR="002D2DDF" w:rsidRPr="000749E2" w:rsidRDefault="002D2DDF" w:rsidP="005076D8">
            <w:pPr>
              <w:pStyle w:val="TAL"/>
            </w:pPr>
            <w:r w:rsidRPr="000749E2">
              <w:t>Addition of CA_4A-30A to Clause 6.2.3.2 of TS 36.508.</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CE4FB7B" w14:textId="77777777" w:rsidR="002D2DDF" w:rsidRPr="000749E2" w:rsidRDefault="002D2DDF"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7906CE2" w14:textId="77777777" w:rsidR="002D2DDF" w:rsidRPr="000749E2" w:rsidRDefault="002D2DDF" w:rsidP="005076D8">
            <w:pPr>
              <w:pStyle w:val="TAL"/>
            </w:pPr>
            <w:r w:rsidRPr="000749E2">
              <w:t>12.4.1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AADF3B7" w14:textId="77777777" w:rsidR="002D2DDF" w:rsidRPr="000749E2" w:rsidRDefault="002D2DDF" w:rsidP="005076D8">
            <w:pPr>
              <w:pStyle w:val="TAL"/>
            </w:pPr>
            <w:r w:rsidRPr="000749E2">
              <w:t>12.5.0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E6B969C" w14:textId="77777777" w:rsidR="002D2DDF" w:rsidRPr="000749E2" w:rsidRDefault="002D2DDF" w:rsidP="005076D8">
            <w:pPr>
              <w:pStyle w:val="TAL"/>
            </w:pPr>
            <w:r w:rsidRPr="000749E2">
              <w:t>R5-150683</w:t>
            </w:r>
          </w:p>
        </w:tc>
      </w:tr>
      <w:tr w:rsidR="002D2DDF" w:rsidRPr="000749E2" w14:paraId="482ED153"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3E556B3" w14:textId="77777777" w:rsidR="002D2DDF" w:rsidRPr="000749E2" w:rsidRDefault="002D2DDF" w:rsidP="005076D8">
            <w:pPr>
              <w:pStyle w:val="TAL"/>
            </w:pPr>
            <w:r w:rsidRPr="000749E2">
              <w:t>RP#67</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03BE759" w14:textId="77777777" w:rsidR="002D2DDF" w:rsidRPr="000749E2" w:rsidRDefault="002D2DDF" w:rsidP="005076D8">
            <w:pPr>
              <w:pStyle w:val="TAL"/>
            </w:pPr>
            <w:r w:rsidRPr="000749E2">
              <w:t>RP-150343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526FE67" w14:textId="77777777" w:rsidR="002D2DDF" w:rsidRPr="000749E2" w:rsidRDefault="002D2DDF" w:rsidP="005076D8">
            <w:pPr>
              <w:pStyle w:val="TAL"/>
            </w:pPr>
            <w:r w:rsidRPr="000749E2">
              <w:t>0579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3FA6A52" w14:textId="77777777" w:rsidR="002D2DDF" w:rsidRPr="000749E2" w:rsidRDefault="002D2DDF"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8CD96C7" w14:textId="77777777" w:rsidR="002D2DDF" w:rsidRPr="000749E2" w:rsidRDefault="002D2DDF" w:rsidP="005076D8">
            <w:pPr>
              <w:pStyle w:val="TAL"/>
            </w:pPr>
            <w:r w:rsidRPr="000749E2">
              <w:t>Addition of CA_5A-30A to Clause 6.2.3.2 of TS 36.508.</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21E04CC" w14:textId="77777777" w:rsidR="002D2DDF" w:rsidRPr="000749E2" w:rsidRDefault="002D2DDF"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4AAF475" w14:textId="77777777" w:rsidR="002D2DDF" w:rsidRPr="000749E2" w:rsidRDefault="002D2DDF" w:rsidP="005076D8">
            <w:pPr>
              <w:pStyle w:val="TAL"/>
            </w:pPr>
            <w:r w:rsidRPr="000749E2">
              <w:t>12.4.1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D712392" w14:textId="77777777" w:rsidR="002D2DDF" w:rsidRPr="000749E2" w:rsidRDefault="002D2DDF" w:rsidP="005076D8">
            <w:pPr>
              <w:pStyle w:val="TAL"/>
            </w:pPr>
            <w:r w:rsidRPr="000749E2">
              <w:t>12.5.0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86E3D34" w14:textId="77777777" w:rsidR="002D2DDF" w:rsidRPr="000749E2" w:rsidRDefault="002D2DDF" w:rsidP="005076D8">
            <w:pPr>
              <w:pStyle w:val="TAL"/>
            </w:pPr>
            <w:r w:rsidRPr="000749E2">
              <w:t>R5-150684</w:t>
            </w:r>
          </w:p>
        </w:tc>
      </w:tr>
      <w:tr w:rsidR="002D2DDF" w:rsidRPr="000749E2" w14:paraId="16132E09"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7214A66" w14:textId="77777777" w:rsidR="002D2DDF" w:rsidRPr="000749E2" w:rsidRDefault="002D2DDF" w:rsidP="005076D8">
            <w:pPr>
              <w:pStyle w:val="TAL"/>
            </w:pPr>
            <w:r w:rsidRPr="000749E2">
              <w:t>RP#67</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32FFE73" w14:textId="77777777" w:rsidR="002D2DDF" w:rsidRPr="000749E2" w:rsidRDefault="002D2DDF" w:rsidP="005076D8">
            <w:pPr>
              <w:pStyle w:val="TAL"/>
            </w:pPr>
            <w:r w:rsidRPr="000749E2">
              <w:t>RP-150342</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34161FC" w14:textId="77777777" w:rsidR="002D2DDF" w:rsidRPr="000749E2" w:rsidRDefault="002D2DDF" w:rsidP="005076D8">
            <w:pPr>
              <w:pStyle w:val="TAL"/>
            </w:pPr>
            <w:r w:rsidRPr="000749E2">
              <w:t>0580</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E58E314" w14:textId="77777777" w:rsidR="002D2DDF" w:rsidRPr="000749E2" w:rsidRDefault="002D2DDF"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30C4AA2" w14:textId="77777777" w:rsidR="002D2DDF" w:rsidRPr="000749E2" w:rsidRDefault="002D2DDF" w:rsidP="005076D8">
            <w:pPr>
              <w:pStyle w:val="TAL"/>
            </w:pPr>
            <w:r w:rsidRPr="000749E2">
              <w:t>Addition of Signalling test frequencies to 36.508 for CA_5A-25A and CA_12A-25A</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99816EC" w14:textId="77777777" w:rsidR="002D2DDF" w:rsidRPr="000749E2" w:rsidRDefault="002D2DDF"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AB42F22" w14:textId="77777777" w:rsidR="002D2DDF" w:rsidRPr="000749E2" w:rsidRDefault="002D2DDF" w:rsidP="005076D8">
            <w:pPr>
              <w:pStyle w:val="TAL"/>
            </w:pPr>
            <w:r w:rsidRPr="000749E2">
              <w:t>12.4.1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D80E533" w14:textId="77777777" w:rsidR="002D2DDF" w:rsidRPr="000749E2" w:rsidRDefault="002D2DDF" w:rsidP="005076D8">
            <w:pPr>
              <w:pStyle w:val="TAL"/>
            </w:pPr>
            <w:r w:rsidRPr="000749E2">
              <w:t>12.5.0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4E591B2" w14:textId="77777777" w:rsidR="002D2DDF" w:rsidRPr="000749E2" w:rsidRDefault="002D2DDF" w:rsidP="005076D8">
            <w:pPr>
              <w:pStyle w:val="TAL"/>
            </w:pPr>
            <w:r w:rsidRPr="000749E2">
              <w:t>R5-150722</w:t>
            </w:r>
          </w:p>
        </w:tc>
      </w:tr>
      <w:tr w:rsidR="002D2DDF" w:rsidRPr="000749E2" w14:paraId="425A7C4C"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8D9D6F9" w14:textId="77777777" w:rsidR="002D2DDF" w:rsidRPr="000749E2" w:rsidRDefault="002D2DDF" w:rsidP="005076D8">
            <w:pPr>
              <w:pStyle w:val="TAL"/>
            </w:pPr>
            <w:r w:rsidRPr="000749E2">
              <w:t>RP#67</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8190824" w14:textId="77777777" w:rsidR="002D2DDF" w:rsidRPr="000749E2" w:rsidRDefault="002D2DDF" w:rsidP="005076D8">
            <w:pPr>
              <w:pStyle w:val="TAL"/>
            </w:pPr>
            <w:r w:rsidRPr="000749E2">
              <w:t>RP-150343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35A2651" w14:textId="77777777" w:rsidR="002D2DDF" w:rsidRPr="000749E2" w:rsidRDefault="002D2DDF" w:rsidP="005076D8">
            <w:pPr>
              <w:pStyle w:val="TAL"/>
            </w:pPr>
            <w:r w:rsidRPr="000749E2">
              <w:t>0581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47CD814" w14:textId="77777777" w:rsidR="002D2DDF" w:rsidRPr="000749E2" w:rsidRDefault="002D2DDF"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47A4B44" w14:textId="77777777" w:rsidR="002D2DDF" w:rsidRPr="000749E2" w:rsidRDefault="002D2DDF" w:rsidP="005076D8">
            <w:pPr>
              <w:pStyle w:val="TAL"/>
            </w:pPr>
            <w:r w:rsidRPr="000749E2">
              <w:t>Correction to CA_18A-28A SIG test frequency in 36.508</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2A61491" w14:textId="77777777" w:rsidR="002D2DDF" w:rsidRPr="000749E2" w:rsidRDefault="002D2DDF"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86FE69B" w14:textId="77777777" w:rsidR="002D2DDF" w:rsidRPr="000749E2" w:rsidRDefault="002D2DDF" w:rsidP="005076D8">
            <w:pPr>
              <w:pStyle w:val="TAL"/>
            </w:pPr>
            <w:r w:rsidRPr="000749E2">
              <w:t>12.4.1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7EE7951" w14:textId="77777777" w:rsidR="002D2DDF" w:rsidRPr="000749E2" w:rsidRDefault="002D2DDF" w:rsidP="005076D8">
            <w:pPr>
              <w:pStyle w:val="TAL"/>
            </w:pPr>
            <w:r w:rsidRPr="000749E2">
              <w:t>12.5.0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2B0C3F6" w14:textId="77777777" w:rsidR="002D2DDF" w:rsidRPr="000749E2" w:rsidRDefault="002D2DDF" w:rsidP="005076D8">
            <w:pPr>
              <w:pStyle w:val="TAL"/>
            </w:pPr>
            <w:r w:rsidRPr="000749E2">
              <w:t>R5-150743</w:t>
            </w:r>
          </w:p>
        </w:tc>
      </w:tr>
      <w:tr w:rsidR="002D2DDF" w:rsidRPr="000749E2" w14:paraId="05C6D82C"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45F57D6" w14:textId="77777777" w:rsidR="002D2DDF" w:rsidRPr="000749E2" w:rsidRDefault="002D2DDF" w:rsidP="005076D8">
            <w:pPr>
              <w:pStyle w:val="TAL"/>
            </w:pPr>
            <w:r w:rsidRPr="000749E2">
              <w:t>RP#67</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8B9799E" w14:textId="77777777" w:rsidR="002D2DDF" w:rsidRPr="000749E2" w:rsidRDefault="002D2DDF" w:rsidP="005076D8">
            <w:pPr>
              <w:pStyle w:val="TAL"/>
            </w:pPr>
            <w:r w:rsidRPr="000749E2">
              <w:t>RP-150342</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E7B8A2C" w14:textId="77777777" w:rsidR="002D2DDF" w:rsidRPr="000749E2" w:rsidRDefault="002D2DDF" w:rsidP="005076D8">
            <w:pPr>
              <w:pStyle w:val="TAL"/>
            </w:pPr>
            <w:r w:rsidRPr="000749E2">
              <w:t>0582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470A9DA" w14:textId="77777777" w:rsidR="002D2DDF" w:rsidRPr="000749E2" w:rsidRDefault="002D2DDF"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130F160" w14:textId="77777777" w:rsidR="002D2DDF" w:rsidRPr="000749E2" w:rsidRDefault="002D2DDF" w:rsidP="005076D8">
            <w:pPr>
              <w:pStyle w:val="TAL"/>
            </w:pPr>
            <w:r w:rsidRPr="000749E2">
              <w:t>Addition of test frequency table for Band 23B to 36.508</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DA8E044" w14:textId="77777777" w:rsidR="002D2DDF" w:rsidRPr="000749E2" w:rsidRDefault="002D2DDF"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2B07C3A" w14:textId="77777777" w:rsidR="002D2DDF" w:rsidRPr="000749E2" w:rsidRDefault="002D2DDF" w:rsidP="005076D8">
            <w:pPr>
              <w:pStyle w:val="TAL"/>
            </w:pPr>
            <w:r w:rsidRPr="000749E2">
              <w:t>12.4.1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79A89A6" w14:textId="77777777" w:rsidR="002D2DDF" w:rsidRPr="000749E2" w:rsidRDefault="002D2DDF" w:rsidP="005076D8">
            <w:pPr>
              <w:pStyle w:val="TAL"/>
            </w:pPr>
            <w:r w:rsidRPr="000749E2">
              <w:t>12.5.0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E9F7135" w14:textId="77777777" w:rsidR="002D2DDF" w:rsidRPr="000749E2" w:rsidRDefault="002D2DDF" w:rsidP="005076D8">
            <w:pPr>
              <w:pStyle w:val="TAL"/>
            </w:pPr>
            <w:r w:rsidRPr="000749E2">
              <w:t>R5-150859</w:t>
            </w:r>
          </w:p>
        </w:tc>
      </w:tr>
      <w:tr w:rsidR="002D2DDF" w:rsidRPr="000749E2" w14:paraId="1E5CAE2B"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85FC243" w14:textId="77777777" w:rsidR="002D2DDF" w:rsidRPr="000749E2" w:rsidRDefault="002D2DDF" w:rsidP="005076D8">
            <w:pPr>
              <w:pStyle w:val="TAL"/>
            </w:pPr>
            <w:r w:rsidRPr="000749E2">
              <w:t>RP#67</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CAC599C" w14:textId="77777777" w:rsidR="002D2DDF" w:rsidRPr="000749E2" w:rsidRDefault="002D2DDF" w:rsidP="005076D8">
            <w:pPr>
              <w:pStyle w:val="TAL"/>
            </w:pPr>
            <w:r w:rsidRPr="000749E2">
              <w:t>RP-150343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AF68446" w14:textId="77777777" w:rsidR="002D2DDF" w:rsidRPr="000749E2" w:rsidRDefault="002D2DDF" w:rsidP="005076D8">
            <w:pPr>
              <w:pStyle w:val="TAL"/>
            </w:pPr>
            <w:r w:rsidRPr="000749E2">
              <w:t>0583</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E3D39A9" w14:textId="77777777" w:rsidR="002D2DDF" w:rsidRPr="000749E2" w:rsidRDefault="002D2DDF"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DD9E620" w14:textId="77777777" w:rsidR="002D2DDF" w:rsidRPr="000749E2" w:rsidRDefault="002D2DDF" w:rsidP="005076D8">
            <w:pPr>
              <w:pStyle w:val="TAL"/>
            </w:pPr>
            <w:r w:rsidRPr="000749E2">
              <w:t>Addition of test frequencies for CA_18A-28A in 36.508</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B5E62BF" w14:textId="77777777" w:rsidR="002D2DDF" w:rsidRPr="000749E2" w:rsidRDefault="002D2DDF"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EFEFC72" w14:textId="77777777" w:rsidR="002D2DDF" w:rsidRPr="000749E2" w:rsidRDefault="002D2DDF" w:rsidP="005076D8">
            <w:pPr>
              <w:pStyle w:val="TAL"/>
            </w:pPr>
            <w:r w:rsidRPr="000749E2">
              <w:t>12.4.1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727910E" w14:textId="77777777" w:rsidR="002D2DDF" w:rsidRPr="000749E2" w:rsidRDefault="002D2DDF" w:rsidP="005076D8">
            <w:pPr>
              <w:pStyle w:val="TAL"/>
            </w:pPr>
            <w:r w:rsidRPr="000749E2">
              <w:t>12.5.0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3F4B8A7" w14:textId="77777777" w:rsidR="002D2DDF" w:rsidRPr="000749E2" w:rsidRDefault="002D2DDF" w:rsidP="005076D8">
            <w:pPr>
              <w:pStyle w:val="TAL"/>
            </w:pPr>
            <w:r w:rsidRPr="000749E2">
              <w:t>R5-150864</w:t>
            </w:r>
          </w:p>
        </w:tc>
      </w:tr>
      <w:tr w:rsidR="002D2DDF" w:rsidRPr="000749E2" w14:paraId="309CB384"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49276BE" w14:textId="77777777" w:rsidR="002D2DDF" w:rsidRPr="000749E2" w:rsidRDefault="002D2DDF" w:rsidP="005076D8">
            <w:pPr>
              <w:pStyle w:val="TAL"/>
            </w:pPr>
            <w:r w:rsidRPr="000749E2">
              <w:t>RP#67</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1E25008" w14:textId="77777777" w:rsidR="002D2DDF" w:rsidRPr="000749E2" w:rsidRDefault="002D2DDF" w:rsidP="005076D8">
            <w:pPr>
              <w:pStyle w:val="TAL"/>
            </w:pPr>
            <w:r w:rsidRPr="000749E2">
              <w:t>RP-150343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2252A28" w14:textId="77777777" w:rsidR="002D2DDF" w:rsidRPr="000749E2" w:rsidRDefault="002D2DDF" w:rsidP="005076D8">
            <w:pPr>
              <w:pStyle w:val="TAL"/>
            </w:pPr>
            <w:r w:rsidRPr="000749E2">
              <w:t>0584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6CF25E9" w14:textId="77777777" w:rsidR="002D2DDF" w:rsidRPr="000749E2" w:rsidRDefault="002D2DDF"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3EE2C44" w14:textId="77777777" w:rsidR="002D2DDF" w:rsidRPr="000749E2" w:rsidRDefault="002D2DDF" w:rsidP="005076D8">
            <w:pPr>
              <w:pStyle w:val="TAL"/>
            </w:pPr>
            <w:r w:rsidRPr="000749E2">
              <w:t>Addition of 3DL Intra-band Contiguous and Non-contiguous Test Frequencies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32517A1" w14:textId="77777777" w:rsidR="002D2DDF" w:rsidRPr="000749E2" w:rsidRDefault="002D2DDF"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10836C2" w14:textId="77777777" w:rsidR="002D2DDF" w:rsidRPr="000749E2" w:rsidRDefault="002D2DDF" w:rsidP="005076D8">
            <w:pPr>
              <w:pStyle w:val="TAL"/>
            </w:pPr>
            <w:r w:rsidRPr="000749E2">
              <w:t>12.4.1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3297DF5" w14:textId="77777777" w:rsidR="002D2DDF" w:rsidRPr="000749E2" w:rsidRDefault="002D2DDF" w:rsidP="005076D8">
            <w:pPr>
              <w:pStyle w:val="TAL"/>
            </w:pPr>
            <w:r w:rsidRPr="000749E2">
              <w:t>12.5.0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69D1CC6F" w14:textId="77777777" w:rsidR="002D2DDF" w:rsidRPr="000749E2" w:rsidRDefault="002D2DDF" w:rsidP="005076D8">
            <w:pPr>
              <w:pStyle w:val="TAL"/>
            </w:pPr>
            <w:r w:rsidRPr="000749E2">
              <w:t>R5-150895</w:t>
            </w:r>
          </w:p>
        </w:tc>
      </w:tr>
      <w:tr w:rsidR="002D2DDF" w:rsidRPr="000749E2" w14:paraId="6BB65C0D"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69F9CBC" w14:textId="77777777" w:rsidR="002D2DDF" w:rsidRPr="000749E2" w:rsidRDefault="002D2DDF" w:rsidP="005076D8">
            <w:pPr>
              <w:pStyle w:val="TAL"/>
            </w:pPr>
            <w:r w:rsidRPr="000749E2">
              <w:t>RP#67</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44C7A3E" w14:textId="77777777" w:rsidR="002D2DDF" w:rsidRPr="000749E2" w:rsidRDefault="002D2DDF" w:rsidP="005076D8">
            <w:pPr>
              <w:pStyle w:val="TAL"/>
            </w:pPr>
            <w:r w:rsidRPr="000749E2">
              <w:t>RP-150342</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4FA5ADC" w14:textId="77777777" w:rsidR="002D2DDF" w:rsidRPr="000749E2" w:rsidRDefault="002D2DDF" w:rsidP="005076D8">
            <w:pPr>
              <w:pStyle w:val="TAL"/>
            </w:pPr>
            <w:r w:rsidRPr="000749E2">
              <w:t>0585</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37CAEEB" w14:textId="77777777" w:rsidR="002D2DDF" w:rsidRPr="000749E2" w:rsidRDefault="002D2DDF"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14F5719" w14:textId="77777777" w:rsidR="002D2DDF" w:rsidRPr="000749E2" w:rsidRDefault="002D2DDF" w:rsidP="005076D8">
            <w:pPr>
              <w:pStyle w:val="TAL"/>
            </w:pPr>
            <w:r w:rsidRPr="000749E2">
              <w:t>Addition of further test frequencies for Intra-band Non-contiguous 2DL CA</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BCD18DE" w14:textId="77777777" w:rsidR="002D2DDF" w:rsidRPr="000749E2" w:rsidRDefault="002D2DDF"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6400519" w14:textId="77777777" w:rsidR="002D2DDF" w:rsidRPr="000749E2" w:rsidRDefault="002D2DDF" w:rsidP="005076D8">
            <w:pPr>
              <w:pStyle w:val="TAL"/>
            </w:pPr>
            <w:r w:rsidRPr="000749E2">
              <w:t>12.4.1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1103AB7" w14:textId="77777777" w:rsidR="002D2DDF" w:rsidRPr="000749E2" w:rsidRDefault="002D2DDF" w:rsidP="005076D8">
            <w:pPr>
              <w:pStyle w:val="TAL"/>
            </w:pPr>
            <w:r w:rsidRPr="000749E2">
              <w:t>12.5.0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6A965E2" w14:textId="77777777" w:rsidR="002D2DDF" w:rsidRPr="000749E2" w:rsidRDefault="002D2DDF" w:rsidP="005076D8">
            <w:pPr>
              <w:pStyle w:val="TAL"/>
            </w:pPr>
            <w:r w:rsidRPr="000749E2">
              <w:t>R5-150896</w:t>
            </w:r>
          </w:p>
        </w:tc>
      </w:tr>
      <w:tr w:rsidR="002D2DDF" w:rsidRPr="000749E2" w14:paraId="19D8E7BD"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DF64D77" w14:textId="77777777" w:rsidR="002D2DDF" w:rsidRPr="000749E2" w:rsidRDefault="002D2DDF" w:rsidP="005076D8">
            <w:pPr>
              <w:pStyle w:val="TAL"/>
            </w:pPr>
            <w:r w:rsidRPr="000749E2">
              <w:t>RP#67</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D06BA0D" w14:textId="77777777" w:rsidR="002D2DDF" w:rsidRPr="000749E2" w:rsidRDefault="002D2DDF" w:rsidP="005076D8">
            <w:pPr>
              <w:pStyle w:val="TAL"/>
            </w:pPr>
            <w:r w:rsidRPr="000749E2">
              <w:t>RP-150343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61C6D2D" w14:textId="77777777" w:rsidR="002D2DDF" w:rsidRPr="000749E2" w:rsidRDefault="002D2DDF" w:rsidP="005076D8">
            <w:pPr>
              <w:pStyle w:val="TAL"/>
            </w:pPr>
            <w:r w:rsidRPr="000749E2">
              <w:t>0586</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B9512EB" w14:textId="77777777" w:rsidR="002D2DDF" w:rsidRPr="000749E2" w:rsidRDefault="002D2DDF"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103845B" w14:textId="77777777" w:rsidR="002D2DDF" w:rsidRPr="000749E2" w:rsidRDefault="002D2DDF" w:rsidP="005076D8">
            <w:pPr>
              <w:pStyle w:val="TAL"/>
            </w:pPr>
            <w:r w:rsidRPr="000749E2">
              <w:t>Update of SCC configuration for 3DL CA RF/RRM tests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EF97FBC" w14:textId="77777777" w:rsidR="002D2DDF" w:rsidRPr="000749E2" w:rsidRDefault="002D2DDF"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4A61FB2" w14:textId="77777777" w:rsidR="002D2DDF" w:rsidRPr="000749E2" w:rsidRDefault="002D2DDF" w:rsidP="005076D8">
            <w:pPr>
              <w:pStyle w:val="TAL"/>
            </w:pPr>
            <w:r w:rsidRPr="000749E2">
              <w:t>12.4.1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41AC5AE" w14:textId="77777777" w:rsidR="002D2DDF" w:rsidRPr="000749E2" w:rsidRDefault="002D2DDF" w:rsidP="005076D8">
            <w:pPr>
              <w:pStyle w:val="TAL"/>
            </w:pPr>
            <w:r w:rsidRPr="000749E2">
              <w:t>12.5.0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21E9221" w14:textId="77777777" w:rsidR="002D2DDF" w:rsidRPr="000749E2" w:rsidRDefault="002D2DDF" w:rsidP="005076D8">
            <w:pPr>
              <w:pStyle w:val="TAL"/>
            </w:pPr>
            <w:r w:rsidRPr="000749E2">
              <w:t>R5-150912</w:t>
            </w:r>
          </w:p>
        </w:tc>
      </w:tr>
      <w:tr w:rsidR="002D2DDF" w:rsidRPr="000749E2" w14:paraId="2C12EC49"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13EF8EE" w14:textId="77777777" w:rsidR="002D2DDF" w:rsidRPr="000749E2" w:rsidRDefault="002D2DDF" w:rsidP="005076D8">
            <w:pPr>
              <w:pStyle w:val="TAL"/>
            </w:pPr>
            <w:r w:rsidRPr="000749E2">
              <w:t>RP#67</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7E08FF0" w14:textId="77777777" w:rsidR="002D2DDF" w:rsidRPr="000749E2" w:rsidRDefault="002D2DDF" w:rsidP="005076D8">
            <w:pPr>
              <w:pStyle w:val="TAL"/>
            </w:pPr>
            <w:r w:rsidRPr="000749E2">
              <w:t>RP-150345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CFEBCFB" w14:textId="77777777" w:rsidR="002D2DDF" w:rsidRPr="000749E2" w:rsidRDefault="002D2DDF" w:rsidP="005076D8">
            <w:pPr>
              <w:pStyle w:val="TAL"/>
            </w:pPr>
            <w:r w:rsidRPr="000749E2">
              <w:t>0569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3A4DE5F" w14:textId="77777777" w:rsidR="002D2DDF" w:rsidRPr="000749E2" w:rsidRDefault="002D2DDF"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6F3BFA6" w14:textId="77777777" w:rsidR="002D2DDF" w:rsidRPr="000749E2" w:rsidRDefault="002D2DDF" w:rsidP="005076D8">
            <w:pPr>
              <w:pStyle w:val="TAL"/>
            </w:pPr>
            <w:r w:rsidRPr="000749E2">
              <w:t>Addition of UE Positioning testing to State 3A</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00C14AD" w14:textId="77777777" w:rsidR="002D2DDF" w:rsidRPr="000749E2" w:rsidRDefault="002D2DDF"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A8214BA" w14:textId="77777777" w:rsidR="002D2DDF" w:rsidRPr="000749E2" w:rsidRDefault="002D2DDF" w:rsidP="005076D8">
            <w:pPr>
              <w:pStyle w:val="TAL"/>
            </w:pPr>
            <w:r w:rsidRPr="000749E2">
              <w:t>12.4.1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B620247" w14:textId="77777777" w:rsidR="002D2DDF" w:rsidRPr="000749E2" w:rsidRDefault="002D2DDF" w:rsidP="005076D8">
            <w:pPr>
              <w:pStyle w:val="TAL"/>
            </w:pPr>
            <w:r w:rsidRPr="000749E2">
              <w:t>12.5.0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9FE4E68" w14:textId="77777777" w:rsidR="002D2DDF" w:rsidRPr="000749E2" w:rsidRDefault="002D2DDF" w:rsidP="005076D8">
            <w:pPr>
              <w:pStyle w:val="TAL"/>
            </w:pPr>
            <w:r w:rsidRPr="000749E2">
              <w:t>R5-150933</w:t>
            </w:r>
          </w:p>
        </w:tc>
      </w:tr>
      <w:tr w:rsidR="002D2DDF" w:rsidRPr="000749E2" w14:paraId="77026500"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CFF73C6" w14:textId="77777777" w:rsidR="002D2DDF" w:rsidRPr="000749E2" w:rsidRDefault="002D2DDF" w:rsidP="005076D8">
            <w:pPr>
              <w:pStyle w:val="TAL"/>
            </w:pPr>
            <w:r w:rsidRPr="000749E2">
              <w:t>RP#67</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F09692B" w14:textId="77777777" w:rsidR="002D2DDF" w:rsidRPr="000749E2" w:rsidRDefault="002D2DDF" w:rsidP="005076D8">
            <w:pPr>
              <w:pStyle w:val="TAL"/>
            </w:pPr>
            <w:r w:rsidRPr="000749E2">
              <w:t>RP-150342</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7146260" w14:textId="77777777" w:rsidR="002D2DDF" w:rsidRPr="000749E2" w:rsidRDefault="002D2DDF" w:rsidP="005076D8">
            <w:pPr>
              <w:pStyle w:val="TAL"/>
            </w:pPr>
            <w:r w:rsidRPr="000749E2">
              <w:t>0573</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740EC8D9" w14:textId="77777777" w:rsidR="002D2DDF" w:rsidRPr="000749E2" w:rsidRDefault="002D2DDF"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63C3413" w14:textId="77777777" w:rsidR="002D2DDF" w:rsidRPr="000749E2" w:rsidRDefault="002D2DDF" w:rsidP="005076D8">
            <w:pPr>
              <w:pStyle w:val="TAL"/>
            </w:pPr>
            <w:r w:rsidRPr="000749E2">
              <w:t xml:space="preserve">Addition of Signalling test </w:t>
            </w:r>
            <w:r w:rsidR="00B311D9" w:rsidRPr="000749E2">
              <w:t>frequencies</w:t>
            </w:r>
            <w:r w:rsidRPr="000749E2">
              <w:t xml:space="preserve"> to 36.508 for CA_23B</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EA6B7DB" w14:textId="77777777" w:rsidR="002D2DDF" w:rsidRPr="000749E2" w:rsidRDefault="002D2DDF"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CE84F9B" w14:textId="77777777" w:rsidR="002D2DDF" w:rsidRPr="000749E2" w:rsidRDefault="002D2DDF" w:rsidP="005076D8">
            <w:pPr>
              <w:pStyle w:val="TAL"/>
            </w:pPr>
            <w:r w:rsidRPr="000749E2">
              <w:t>12.4.1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742E1AC" w14:textId="77777777" w:rsidR="002D2DDF" w:rsidRPr="000749E2" w:rsidRDefault="002D2DDF" w:rsidP="005076D8">
            <w:pPr>
              <w:pStyle w:val="TAL"/>
            </w:pPr>
            <w:r w:rsidRPr="000749E2">
              <w:t>12.5.0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BD860B2" w14:textId="77777777" w:rsidR="002D2DDF" w:rsidRPr="000749E2" w:rsidRDefault="002D2DDF" w:rsidP="005076D8">
            <w:pPr>
              <w:pStyle w:val="TAL"/>
            </w:pPr>
            <w:r w:rsidRPr="000749E2">
              <w:t>R5-150936</w:t>
            </w:r>
          </w:p>
        </w:tc>
      </w:tr>
      <w:tr w:rsidR="002D2DDF" w:rsidRPr="000749E2" w14:paraId="1E670067"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1E9B71F" w14:textId="77777777" w:rsidR="002D2DDF" w:rsidRPr="000749E2" w:rsidRDefault="002D2DDF" w:rsidP="005076D8">
            <w:pPr>
              <w:pStyle w:val="TAL"/>
            </w:pPr>
            <w:r w:rsidRPr="000749E2">
              <w:t>RP#67</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E22FF7E" w14:textId="77777777" w:rsidR="002D2DDF" w:rsidRPr="000749E2" w:rsidRDefault="002D2DDF" w:rsidP="005076D8">
            <w:pPr>
              <w:pStyle w:val="TAL"/>
            </w:pPr>
            <w:r w:rsidRPr="000749E2">
              <w:t>RP-150342</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FB07FCE" w14:textId="77777777" w:rsidR="002D2DDF" w:rsidRPr="000749E2" w:rsidRDefault="002D2DDF" w:rsidP="005076D8">
            <w:pPr>
              <w:pStyle w:val="TAL"/>
            </w:pPr>
            <w:r w:rsidRPr="000749E2">
              <w:t>0574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123E591" w14:textId="77777777" w:rsidR="002D2DDF" w:rsidRPr="000749E2" w:rsidRDefault="002D2DDF"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92ABC74" w14:textId="77777777" w:rsidR="002D2DDF" w:rsidRPr="000749E2" w:rsidRDefault="002D2DDF" w:rsidP="005076D8">
            <w:pPr>
              <w:pStyle w:val="TAL"/>
            </w:pPr>
            <w:r w:rsidRPr="000749E2">
              <w:t xml:space="preserve">Addition of Signalling test </w:t>
            </w:r>
            <w:r w:rsidR="00B311D9" w:rsidRPr="000749E2">
              <w:t>frequencies</w:t>
            </w:r>
            <w:r w:rsidRPr="000749E2">
              <w:t xml:space="preserve"> to 36.508 for CA_23A-29A</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78C5A47" w14:textId="77777777" w:rsidR="002D2DDF" w:rsidRPr="000749E2" w:rsidRDefault="002D2DDF"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E7008BE" w14:textId="77777777" w:rsidR="002D2DDF" w:rsidRPr="000749E2" w:rsidRDefault="002D2DDF" w:rsidP="005076D8">
            <w:pPr>
              <w:pStyle w:val="TAL"/>
            </w:pPr>
            <w:r w:rsidRPr="000749E2">
              <w:t>12.4.1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B0C4EA5" w14:textId="77777777" w:rsidR="002D2DDF" w:rsidRPr="000749E2" w:rsidRDefault="002D2DDF" w:rsidP="005076D8">
            <w:pPr>
              <w:pStyle w:val="TAL"/>
            </w:pPr>
            <w:r w:rsidRPr="000749E2">
              <w:t>12.5.0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231DFE5" w14:textId="77777777" w:rsidR="002D2DDF" w:rsidRPr="000749E2" w:rsidRDefault="002D2DDF" w:rsidP="005076D8">
            <w:pPr>
              <w:pStyle w:val="TAL"/>
            </w:pPr>
            <w:r w:rsidRPr="000749E2">
              <w:t>R5-150937</w:t>
            </w:r>
          </w:p>
        </w:tc>
      </w:tr>
      <w:tr w:rsidR="005264C5" w:rsidRPr="000749E2" w14:paraId="60B2014F"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0872956" w14:textId="77777777" w:rsidR="005264C5" w:rsidRPr="000749E2" w:rsidRDefault="005264C5" w:rsidP="005076D8">
            <w:pPr>
              <w:pStyle w:val="TAL"/>
            </w:pPr>
            <w:r w:rsidRPr="000749E2">
              <w:t>RP#68</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C49B1BF" w14:textId="77777777" w:rsidR="005264C5" w:rsidRPr="000749E2" w:rsidRDefault="005264C5" w:rsidP="005076D8">
            <w:pPr>
              <w:pStyle w:val="TAL"/>
            </w:pPr>
            <w:r w:rsidRPr="000749E2">
              <w:t>RP-150886</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2349647" w14:textId="77777777" w:rsidR="005264C5" w:rsidRPr="000749E2" w:rsidRDefault="005264C5" w:rsidP="005076D8">
            <w:pPr>
              <w:pStyle w:val="TAL"/>
            </w:pPr>
            <w:r w:rsidRPr="000749E2">
              <w:t>0587</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675C383" w14:textId="77777777" w:rsidR="005264C5" w:rsidRPr="000749E2" w:rsidRDefault="005264C5"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EDA4864" w14:textId="77777777" w:rsidR="005264C5" w:rsidRPr="000749E2" w:rsidRDefault="005264C5" w:rsidP="005076D8">
            <w:pPr>
              <w:pStyle w:val="TAL"/>
            </w:pPr>
            <w:r w:rsidRPr="000749E2">
              <w:t>APN IE requirements for IMS emergency PDN</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717FFF6" w14:textId="77777777" w:rsidR="005264C5" w:rsidRPr="000749E2" w:rsidRDefault="005264C5"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EC38630" w14:textId="77777777" w:rsidR="005264C5" w:rsidRPr="000749E2" w:rsidRDefault="005264C5" w:rsidP="005076D8">
            <w:pPr>
              <w:pStyle w:val="TAL"/>
            </w:pPr>
            <w:r w:rsidRPr="000749E2">
              <w:t>12.5.0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DFFC929" w14:textId="77777777" w:rsidR="005264C5" w:rsidRPr="000749E2" w:rsidRDefault="005264C5" w:rsidP="005076D8">
            <w:pPr>
              <w:pStyle w:val="TAL"/>
            </w:pPr>
            <w:r w:rsidRPr="000749E2">
              <w:t>12.6.0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8D50F20" w14:textId="77777777" w:rsidR="005264C5" w:rsidRPr="000749E2" w:rsidRDefault="005264C5" w:rsidP="005076D8">
            <w:pPr>
              <w:pStyle w:val="TAL"/>
            </w:pPr>
            <w:r w:rsidRPr="000749E2">
              <w:t>R5-151104</w:t>
            </w:r>
          </w:p>
        </w:tc>
      </w:tr>
      <w:tr w:rsidR="005264C5" w:rsidRPr="000749E2" w14:paraId="599B997D"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7E926DE" w14:textId="77777777" w:rsidR="005264C5" w:rsidRPr="000749E2" w:rsidRDefault="005264C5" w:rsidP="005076D8">
            <w:pPr>
              <w:pStyle w:val="TAL"/>
            </w:pPr>
            <w:r w:rsidRPr="000749E2">
              <w:t>RP#68</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684CD18" w14:textId="77777777" w:rsidR="005264C5" w:rsidRPr="000749E2" w:rsidRDefault="005264C5" w:rsidP="005076D8">
            <w:pPr>
              <w:pStyle w:val="TAL"/>
            </w:pPr>
            <w:r w:rsidRPr="000749E2">
              <w:t>RP-150900</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FBCDF46" w14:textId="77777777" w:rsidR="005264C5" w:rsidRPr="000749E2" w:rsidRDefault="005264C5" w:rsidP="005076D8">
            <w:pPr>
              <w:pStyle w:val="TAL"/>
            </w:pPr>
            <w:r w:rsidRPr="000749E2">
              <w:t>0588</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BCE33D5" w14:textId="77777777" w:rsidR="005264C5" w:rsidRPr="000749E2" w:rsidRDefault="005264C5"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0A73D16" w14:textId="77777777" w:rsidR="005264C5" w:rsidRPr="000749E2" w:rsidRDefault="005264C5" w:rsidP="005076D8">
            <w:pPr>
              <w:pStyle w:val="TAL"/>
            </w:pPr>
            <w:r w:rsidRPr="000749E2">
              <w:t>CA RF: Connection diagrams for 3DL CA (RF) testing</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4ADF2C24" w14:textId="77777777" w:rsidR="005264C5" w:rsidRPr="000749E2" w:rsidRDefault="005264C5"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EAD2EED" w14:textId="77777777" w:rsidR="005264C5" w:rsidRPr="000749E2" w:rsidRDefault="005264C5" w:rsidP="005076D8">
            <w:pPr>
              <w:pStyle w:val="TAL"/>
            </w:pPr>
            <w:r w:rsidRPr="000749E2">
              <w:t>12.5.0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4EE2FBD" w14:textId="77777777" w:rsidR="005264C5" w:rsidRPr="000749E2" w:rsidRDefault="005264C5" w:rsidP="005076D8">
            <w:pPr>
              <w:pStyle w:val="TAL"/>
            </w:pPr>
            <w:r w:rsidRPr="000749E2">
              <w:t>12.6.0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0AA2008" w14:textId="77777777" w:rsidR="005264C5" w:rsidRPr="000749E2" w:rsidRDefault="005264C5" w:rsidP="005076D8">
            <w:pPr>
              <w:pStyle w:val="TAL"/>
            </w:pPr>
            <w:r w:rsidRPr="000749E2">
              <w:t>R5-151113</w:t>
            </w:r>
          </w:p>
        </w:tc>
      </w:tr>
      <w:tr w:rsidR="005264C5" w:rsidRPr="000749E2" w14:paraId="2252179A"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15C2E4C" w14:textId="77777777" w:rsidR="005264C5" w:rsidRPr="000749E2" w:rsidRDefault="005264C5" w:rsidP="005076D8">
            <w:pPr>
              <w:pStyle w:val="TAL"/>
            </w:pPr>
            <w:r w:rsidRPr="000749E2">
              <w:t>RP#68</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868E3F1" w14:textId="77777777" w:rsidR="005264C5" w:rsidRPr="000749E2" w:rsidRDefault="005264C5" w:rsidP="005076D8">
            <w:pPr>
              <w:pStyle w:val="TAL"/>
            </w:pPr>
            <w:r w:rsidRPr="000749E2">
              <w:t>RP-150905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AFD4F38" w14:textId="77777777" w:rsidR="005264C5" w:rsidRPr="000749E2" w:rsidRDefault="005264C5" w:rsidP="005076D8">
            <w:pPr>
              <w:pStyle w:val="TAL"/>
            </w:pPr>
            <w:r w:rsidRPr="000749E2">
              <w:t>0592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2D4F9CD" w14:textId="77777777" w:rsidR="005264C5" w:rsidRPr="000749E2" w:rsidRDefault="005264C5"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F7FFADF" w14:textId="77777777" w:rsidR="005264C5" w:rsidRPr="000749E2" w:rsidRDefault="005264C5" w:rsidP="005076D8">
            <w:pPr>
              <w:pStyle w:val="TAL"/>
            </w:pPr>
            <w:r w:rsidRPr="000749E2">
              <w:t>Addition of band 32 to 36.508</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4BC82F34" w14:textId="77777777" w:rsidR="005264C5" w:rsidRPr="000749E2" w:rsidRDefault="005264C5"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9C7B0D6" w14:textId="77777777" w:rsidR="005264C5" w:rsidRPr="000749E2" w:rsidRDefault="005264C5" w:rsidP="005076D8">
            <w:pPr>
              <w:pStyle w:val="TAL"/>
            </w:pPr>
            <w:r w:rsidRPr="000749E2">
              <w:t>12.5.0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CD7DE81" w14:textId="77777777" w:rsidR="005264C5" w:rsidRPr="000749E2" w:rsidRDefault="005264C5" w:rsidP="005076D8">
            <w:pPr>
              <w:pStyle w:val="TAL"/>
            </w:pPr>
            <w:r w:rsidRPr="000749E2">
              <w:t>12.6.0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607FCFC1" w14:textId="77777777" w:rsidR="005264C5" w:rsidRPr="000749E2" w:rsidRDefault="005264C5" w:rsidP="005076D8">
            <w:pPr>
              <w:pStyle w:val="TAL"/>
            </w:pPr>
            <w:r w:rsidRPr="000749E2">
              <w:t>R5-151327</w:t>
            </w:r>
          </w:p>
        </w:tc>
      </w:tr>
      <w:tr w:rsidR="005264C5" w:rsidRPr="000749E2" w14:paraId="4F3CA361"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260256B" w14:textId="77777777" w:rsidR="005264C5" w:rsidRPr="000749E2" w:rsidRDefault="005264C5" w:rsidP="005076D8">
            <w:pPr>
              <w:pStyle w:val="TAL"/>
            </w:pPr>
            <w:r w:rsidRPr="000749E2">
              <w:t>RP#68</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D8855BB" w14:textId="77777777" w:rsidR="005264C5" w:rsidRPr="000749E2" w:rsidRDefault="005264C5" w:rsidP="005076D8">
            <w:pPr>
              <w:pStyle w:val="TAL"/>
            </w:pPr>
            <w:r w:rsidRPr="000749E2">
              <w:t>RP-150912</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24DDB4B" w14:textId="77777777" w:rsidR="005264C5" w:rsidRPr="000749E2" w:rsidRDefault="005264C5" w:rsidP="005076D8">
            <w:pPr>
              <w:pStyle w:val="TAL"/>
            </w:pPr>
            <w:r w:rsidRPr="000749E2">
              <w:t>0594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FE2CFE5" w14:textId="77777777" w:rsidR="005264C5" w:rsidRPr="000749E2" w:rsidRDefault="005264C5"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B4E6394" w14:textId="77777777" w:rsidR="005264C5" w:rsidRPr="000749E2" w:rsidRDefault="005264C5" w:rsidP="005076D8">
            <w:pPr>
              <w:pStyle w:val="TAL"/>
            </w:pPr>
            <w:r w:rsidRPr="000749E2">
              <w:t>Updates to 36.508 for CA_7C, CA_40C, CA_41C, CA_41D</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94EE101" w14:textId="77777777" w:rsidR="005264C5" w:rsidRPr="000749E2" w:rsidRDefault="005264C5"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21AE510" w14:textId="77777777" w:rsidR="005264C5" w:rsidRPr="000749E2" w:rsidRDefault="005264C5" w:rsidP="005076D8">
            <w:pPr>
              <w:pStyle w:val="TAL"/>
            </w:pPr>
            <w:r w:rsidRPr="000749E2">
              <w:t>12.5.0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CD280D6" w14:textId="77777777" w:rsidR="005264C5" w:rsidRPr="000749E2" w:rsidRDefault="005264C5" w:rsidP="005076D8">
            <w:pPr>
              <w:pStyle w:val="TAL"/>
            </w:pPr>
            <w:r w:rsidRPr="000749E2">
              <w:t>12.6.0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2A56C67" w14:textId="77777777" w:rsidR="005264C5" w:rsidRPr="000749E2" w:rsidRDefault="005264C5" w:rsidP="005076D8">
            <w:pPr>
              <w:pStyle w:val="TAL"/>
            </w:pPr>
            <w:r w:rsidRPr="000749E2">
              <w:t>R5-151365</w:t>
            </w:r>
          </w:p>
        </w:tc>
      </w:tr>
      <w:tr w:rsidR="005264C5" w:rsidRPr="000749E2" w14:paraId="3CE793BE"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45492BC" w14:textId="77777777" w:rsidR="005264C5" w:rsidRPr="000749E2" w:rsidRDefault="005264C5" w:rsidP="005076D8">
            <w:pPr>
              <w:pStyle w:val="TAL"/>
            </w:pPr>
            <w:r w:rsidRPr="000749E2">
              <w:t>RP#68</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B8E0F9D" w14:textId="77777777" w:rsidR="005264C5" w:rsidRPr="000749E2" w:rsidRDefault="005264C5" w:rsidP="005076D8">
            <w:pPr>
              <w:pStyle w:val="TAL"/>
            </w:pPr>
            <w:r w:rsidRPr="000749E2">
              <w:t>RP-150888</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3F9C14B" w14:textId="77777777" w:rsidR="005264C5" w:rsidRPr="000749E2" w:rsidRDefault="005264C5" w:rsidP="005076D8">
            <w:pPr>
              <w:pStyle w:val="TAL"/>
            </w:pPr>
            <w:r w:rsidRPr="000749E2">
              <w:t>0595</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F792A1F" w14:textId="77777777" w:rsidR="005264C5" w:rsidRPr="000749E2" w:rsidRDefault="005264C5"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651B2DE" w14:textId="77777777" w:rsidR="005264C5" w:rsidRPr="000749E2" w:rsidRDefault="005264C5" w:rsidP="005076D8">
            <w:pPr>
              <w:pStyle w:val="TAL"/>
            </w:pPr>
            <w:r w:rsidRPr="000749E2">
              <w:t>Change of default Network Signalling Value for Uplink Carrier aggregation test cases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747ACB0" w14:textId="77777777" w:rsidR="005264C5" w:rsidRPr="000749E2" w:rsidRDefault="005264C5"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3B8C511" w14:textId="77777777" w:rsidR="005264C5" w:rsidRPr="000749E2" w:rsidRDefault="005264C5" w:rsidP="005076D8">
            <w:pPr>
              <w:pStyle w:val="TAL"/>
            </w:pPr>
            <w:r w:rsidRPr="000749E2">
              <w:t>12.5.0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26CCAA9" w14:textId="77777777" w:rsidR="005264C5" w:rsidRPr="000749E2" w:rsidRDefault="005264C5" w:rsidP="005076D8">
            <w:pPr>
              <w:pStyle w:val="TAL"/>
            </w:pPr>
            <w:r w:rsidRPr="000749E2">
              <w:t>12.6.0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2A772B0" w14:textId="77777777" w:rsidR="005264C5" w:rsidRPr="000749E2" w:rsidRDefault="005264C5" w:rsidP="005076D8">
            <w:pPr>
              <w:pStyle w:val="TAL"/>
            </w:pPr>
            <w:r w:rsidRPr="000749E2">
              <w:t>R5-151423</w:t>
            </w:r>
          </w:p>
        </w:tc>
      </w:tr>
      <w:tr w:rsidR="005264C5" w:rsidRPr="000749E2" w14:paraId="7256F524"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B1BB6A5" w14:textId="77777777" w:rsidR="005264C5" w:rsidRPr="000749E2" w:rsidRDefault="005264C5" w:rsidP="005076D8">
            <w:pPr>
              <w:pStyle w:val="TAL"/>
            </w:pPr>
            <w:r w:rsidRPr="000749E2">
              <w:t>RP#68</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13A8A85" w14:textId="77777777" w:rsidR="005264C5" w:rsidRPr="000749E2" w:rsidRDefault="005264C5" w:rsidP="005076D8">
            <w:pPr>
              <w:pStyle w:val="TAL"/>
            </w:pPr>
            <w:r w:rsidRPr="000749E2">
              <w:t>RP-150900</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DE0DB19" w14:textId="77777777" w:rsidR="005264C5" w:rsidRPr="000749E2" w:rsidRDefault="005264C5" w:rsidP="005076D8">
            <w:pPr>
              <w:pStyle w:val="TAL"/>
            </w:pPr>
            <w:r w:rsidRPr="000749E2">
              <w:t>0602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6420C34" w14:textId="77777777" w:rsidR="005264C5" w:rsidRPr="000749E2" w:rsidRDefault="005264C5"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EDACA42" w14:textId="77777777" w:rsidR="005264C5" w:rsidRPr="000749E2" w:rsidRDefault="005264C5" w:rsidP="005076D8">
            <w:pPr>
              <w:pStyle w:val="TAL"/>
            </w:pPr>
            <w:r w:rsidRPr="000749E2">
              <w:t>Addition of test frequencies for CA_1A-18A-28A in 36 508</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A8E15A1" w14:textId="77777777" w:rsidR="005264C5" w:rsidRPr="000749E2" w:rsidRDefault="005264C5"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7E0782F" w14:textId="77777777" w:rsidR="005264C5" w:rsidRPr="000749E2" w:rsidRDefault="005264C5" w:rsidP="005076D8">
            <w:pPr>
              <w:pStyle w:val="TAL"/>
            </w:pPr>
            <w:r w:rsidRPr="000749E2">
              <w:t>12.5.0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96F93D7" w14:textId="77777777" w:rsidR="005264C5" w:rsidRPr="000749E2" w:rsidRDefault="005264C5" w:rsidP="005076D8">
            <w:pPr>
              <w:pStyle w:val="TAL"/>
            </w:pPr>
            <w:r w:rsidRPr="000749E2">
              <w:t>12.6.0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887871C" w14:textId="77777777" w:rsidR="005264C5" w:rsidRPr="000749E2" w:rsidRDefault="005264C5" w:rsidP="005076D8">
            <w:pPr>
              <w:pStyle w:val="TAL"/>
            </w:pPr>
            <w:r w:rsidRPr="000749E2">
              <w:t>R5-151582</w:t>
            </w:r>
          </w:p>
        </w:tc>
      </w:tr>
      <w:tr w:rsidR="005264C5" w:rsidRPr="000749E2" w14:paraId="2C35B932"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D075A38" w14:textId="77777777" w:rsidR="005264C5" w:rsidRPr="000749E2" w:rsidRDefault="005264C5" w:rsidP="005076D8">
            <w:pPr>
              <w:pStyle w:val="TAL"/>
            </w:pPr>
            <w:r w:rsidRPr="000749E2">
              <w:t>RP#68</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E1CDECC" w14:textId="77777777" w:rsidR="005264C5" w:rsidRPr="000749E2" w:rsidRDefault="005264C5" w:rsidP="005076D8">
            <w:pPr>
              <w:pStyle w:val="TAL"/>
            </w:pPr>
            <w:r w:rsidRPr="000749E2">
              <w:t>RP-150900</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49C2ABF" w14:textId="77777777" w:rsidR="005264C5" w:rsidRPr="000749E2" w:rsidRDefault="005264C5" w:rsidP="005076D8">
            <w:pPr>
              <w:pStyle w:val="TAL"/>
            </w:pPr>
            <w:r w:rsidRPr="000749E2">
              <w:t>0604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620DE4B" w14:textId="77777777" w:rsidR="005264C5" w:rsidRPr="000749E2" w:rsidRDefault="005264C5"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45FCB538" w14:textId="77777777" w:rsidR="005264C5" w:rsidRPr="000749E2" w:rsidRDefault="005264C5" w:rsidP="005076D8">
            <w:pPr>
              <w:pStyle w:val="TAL"/>
            </w:pPr>
            <w:r w:rsidRPr="000749E2">
              <w:t>Correction to test frequencies for CA_18A-28A in 36.508</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AC0F43F" w14:textId="77777777" w:rsidR="005264C5" w:rsidRPr="000749E2" w:rsidRDefault="005264C5"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766D2A1" w14:textId="77777777" w:rsidR="005264C5" w:rsidRPr="000749E2" w:rsidRDefault="005264C5" w:rsidP="005076D8">
            <w:pPr>
              <w:pStyle w:val="TAL"/>
            </w:pPr>
            <w:r w:rsidRPr="000749E2">
              <w:t>12.5.0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EAB37BE" w14:textId="77777777" w:rsidR="005264C5" w:rsidRPr="000749E2" w:rsidRDefault="005264C5" w:rsidP="005076D8">
            <w:pPr>
              <w:pStyle w:val="TAL"/>
            </w:pPr>
            <w:r w:rsidRPr="000749E2">
              <w:t>12.6.0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98631E9" w14:textId="77777777" w:rsidR="005264C5" w:rsidRPr="000749E2" w:rsidRDefault="005264C5" w:rsidP="005076D8">
            <w:pPr>
              <w:pStyle w:val="TAL"/>
            </w:pPr>
            <w:r w:rsidRPr="000749E2">
              <w:t>R5-151626</w:t>
            </w:r>
          </w:p>
        </w:tc>
      </w:tr>
      <w:tr w:rsidR="005264C5" w:rsidRPr="000749E2" w14:paraId="2CF41498"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40E8F41" w14:textId="77777777" w:rsidR="005264C5" w:rsidRPr="000749E2" w:rsidRDefault="005264C5" w:rsidP="005076D8">
            <w:pPr>
              <w:pStyle w:val="TAL"/>
            </w:pPr>
            <w:r w:rsidRPr="000749E2">
              <w:t>RP#68</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D9A6D27" w14:textId="77777777" w:rsidR="005264C5" w:rsidRPr="000749E2" w:rsidRDefault="005264C5" w:rsidP="005076D8">
            <w:pPr>
              <w:pStyle w:val="TAL"/>
            </w:pPr>
            <w:r w:rsidRPr="000749E2">
              <w:t>RP-150900</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85A6862" w14:textId="77777777" w:rsidR="005264C5" w:rsidRPr="000749E2" w:rsidRDefault="005264C5" w:rsidP="005076D8">
            <w:pPr>
              <w:pStyle w:val="TAL"/>
            </w:pPr>
            <w:r w:rsidRPr="000749E2">
              <w:t>0607</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F632AB5" w14:textId="77777777" w:rsidR="005264C5" w:rsidRPr="000749E2" w:rsidRDefault="005264C5"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A6A1095" w14:textId="77777777" w:rsidR="005264C5" w:rsidRPr="000749E2" w:rsidRDefault="005264C5" w:rsidP="005076D8">
            <w:pPr>
              <w:pStyle w:val="TAL"/>
            </w:pPr>
            <w:r w:rsidRPr="000749E2">
              <w:t>36.508: Test frequencies definition for CA_12B</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20B1221" w14:textId="77777777" w:rsidR="005264C5" w:rsidRPr="000749E2" w:rsidRDefault="005264C5"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DC321F9" w14:textId="77777777" w:rsidR="005264C5" w:rsidRPr="000749E2" w:rsidRDefault="005264C5" w:rsidP="005076D8">
            <w:pPr>
              <w:pStyle w:val="TAL"/>
            </w:pPr>
            <w:r w:rsidRPr="000749E2">
              <w:t>12.5.0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1FB512F" w14:textId="77777777" w:rsidR="005264C5" w:rsidRPr="000749E2" w:rsidRDefault="005264C5" w:rsidP="005076D8">
            <w:pPr>
              <w:pStyle w:val="TAL"/>
            </w:pPr>
            <w:r w:rsidRPr="000749E2">
              <w:t>12.6.0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61664F10" w14:textId="77777777" w:rsidR="005264C5" w:rsidRPr="000749E2" w:rsidRDefault="005264C5" w:rsidP="005076D8">
            <w:pPr>
              <w:pStyle w:val="TAL"/>
            </w:pPr>
            <w:r w:rsidRPr="000749E2">
              <w:t>R5-151658</w:t>
            </w:r>
          </w:p>
        </w:tc>
      </w:tr>
      <w:tr w:rsidR="005264C5" w:rsidRPr="000749E2" w14:paraId="2E0AD61E"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AC6E7C2" w14:textId="77777777" w:rsidR="005264C5" w:rsidRPr="000749E2" w:rsidRDefault="005264C5" w:rsidP="005076D8">
            <w:pPr>
              <w:pStyle w:val="TAL"/>
            </w:pPr>
            <w:r w:rsidRPr="000749E2">
              <w:t>RP#68</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BB5BD78" w14:textId="77777777" w:rsidR="005264C5" w:rsidRPr="000749E2" w:rsidRDefault="005264C5" w:rsidP="005076D8">
            <w:pPr>
              <w:pStyle w:val="TAL"/>
            </w:pPr>
            <w:r w:rsidRPr="000749E2">
              <w:t>RP-150900</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6325CB6" w14:textId="77777777" w:rsidR="005264C5" w:rsidRPr="000749E2" w:rsidRDefault="005264C5" w:rsidP="005076D8">
            <w:pPr>
              <w:pStyle w:val="TAL"/>
            </w:pPr>
            <w:r w:rsidRPr="000749E2">
              <w:t>0608</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51BB432" w14:textId="77777777" w:rsidR="005264C5" w:rsidRPr="000749E2" w:rsidRDefault="005264C5"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2DCA23B" w14:textId="77777777" w:rsidR="005264C5" w:rsidRPr="000749E2" w:rsidRDefault="005264C5" w:rsidP="005076D8">
            <w:pPr>
              <w:pStyle w:val="TAL"/>
            </w:pPr>
            <w:r w:rsidRPr="000749E2">
              <w:t>36.508: Signalling test frequencies definition for CA_12B</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5487086" w14:textId="77777777" w:rsidR="005264C5" w:rsidRPr="000749E2" w:rsidRDefault="005264C5"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7119C46" w14:textId="77777777" w:rsidR="005264C5" w:rsidRPr="000749E2" w:rsidRDefault="005264C5" w:rsidP="005076D8">
            <w:pPr>
              <w:pStyle w:val="TAL"/>
            </w:pPr>
            <w:r w:rsidRPr="000749E2">
              <w:t>12.5.0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9A4E9DE" w14:textId="77777777" w:rsidR="005264C5" w:rsidRPr="000749E2" w:rsidRDefault="005264C5" w:rsidP="005076D8">
            <w:pPr>
              <w:pStyle w:val="TAL"/>
            </w:pPr>
            <w:r w:rsidRPr="000749E2">
              <w:t>12.6.0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6ACCB95" w14:textId="77777777" w:rsidR="005264C5" w:rsidRPr="000749E2" w:rsidRDefault="005264C5" w:rsidP="005076D8">
            <w:pPr>
              <w:pStyle w:val="TAL"/>
            </w:pPr>
            <w:r w:rsidRPr="000749E2">
              <w:t>R5-151660</w:t>
            </w:r>
          </w:p>
        </w:tc>
      </w:tr>
      <w:tr w:rsidR="005264C5" w:rsidRPr="000749E2" w14:paraId="6520D9C1"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0C4FF35" w14:textId="77777777" w:rsidR="005264C5" w:rsidRPr="000749E2" w:rsidRDefault="005264C5" w:rsidP="005076D8">
            <w:pPr>
              <w:pStyle w:val="TAL"/>
            </w:pPr>
            <w:r w:rsidRPr="000749E2">
              <w:t>RP#68</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07F8AF1" w14:textId="77777777" w:rsidR="005264C5" w:rsidRPr="000749E2" w:rsidRDefault="005264C5" w:rsidP="005076D8">
            <w:pPr>
              <w:pStyle w:val="TAL"/>
            </w:pPr>
            <w:r w:rsidRPr="000749E2">
              <w:t>RP-150888</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8020E9A" w14:textId="77777777" w:rsidR="005264C5" w:rsidRPr="000749E2" w:rsidRDefault="005264C5" w:rsidP="005076D8">
            <w:pPr>
              <w:pStyle w:val="TAL"/>
            </w:pPr>
            <w:r w:rsidRPr="000749E2">
              <w:t>0601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1F6F5A0" w14:textId="77777777" w:rsidR="005264C5" w:rsidRPr="000749E2" w:rsidRDefault="005264C5"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4A39C022" w14:textId="77777777" w:rsidR="005264C5" w:rsidRPr="000749E2" w:rsidRDefault="005264C5" w:rsidP="005076D8">
            <w:pPr>
              <w:pStyle w:val="TAL"/>
            </w:pPr>
            <w:r w:rsidRPr="000749E2">
              <w:t>Addition of Carrier Aggregation band combination 2 to 13</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48CBD5B" w14:textId="77777777" w:rsidR="005264C5" w:rsidRPr="000749E2" w:rsidRDefault="005264C5"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6492034" w14:textId="77777777" w:rsidR="005264C5" w:rsidRPr="000749E2" w:rsidRDefault="005264C5" w:rsidP="005076D8">
            <w:pPr>
              <w:pStyle w:val="TAL"/>
            </w:pPr>
            <w:r w:rsidRPr="000749E2">
              <w:t>12.5.0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E65440D" w14:textId="77777777" w:rsidR="005264C5" w:rsidRPr="000749E2" w:rsidRDefault="005264C5" w:rsidP="005076D8">
            <w:pPr>
              <w:pStyle w:val="TAL"/>
            </w:pPr>
            <w:r w:rsidRPr="000749E2">
              <w:t>12.6.0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DF0ACC6" w14:textId="77777777" w:rsidR="005264C5" w:rsidRPr="000749E2" w:rsidRDefault="005264C5" w:rsidP="005076D8">
            <w:pPr>
              <w:pStyle w:val="TAL"/>
            </w:pPr>
            <w:r w:rsidRPr="000749E2">
              <w:t>R5-151737</w:t>
            </w:r>
          </w:p>
        </w:tc>
      </w:tr>
      <w:tr w:rsidR="005264C5" w:rsidRPr="000749E2" w14:paraId="4A03AA8F"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84EB94D" w14:textId="77777777" w:rsidR="005264C5" w:rsidRPr="000749E2" w:rsidRDefault="005264C5" w:rsidP="005076D8">
            <w:pPr>
              <w:pStyle w:val="TAL"/>
            </w:pPr>
            <w:r w:rsidRPr="000749E2">
              <w:t>RP#68</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F277FF0" w14:textId="77777777" w:rsidR="005264C5" w:rsidRPr="000749E2" w:rsidRDefault="005264C5" w:rsidP="005076D8">
            <w:pPr>
              <w:pStyle w:val="TAL"/>
            </w:pPr>
            <w:r w:rsidRPr="000749E2">
              <w:t>RP-150912</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963E02B" w14:textId="77777777" w:rsidR="005264C5" w:rsidRPr="000749E2" w:rsidRDefault="005264C5" w:rsidP="005076D8">
            <w:pPr>
              <w:pStyle w:val="TAL"/>
            </w:pPr>
            <w:r w:rsidRPr="000749E2">
              <w:t>0603</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79BC47D" w14:textId="77777777" w:rsidR="005264C5" w:rsidRPr="000749E2" w:rsidRDefault="005264C5"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DCDB457" w14:textId="77777777" w:rsidR="005264C5" w:rsidRPr="000749E2" w:rsidRDefault="005264C5" w:rsidP="005076D8">
            <w:pPr>
              <w:pStyle w:val="TAL"/>
            </w:pPr>
            <w:r w:rsidRPr="000749E2">
              <w:t xml:space="preserve">Removal of SIB1 transmission in 5.2A.5 Exceptions for </w:t>
            </w:r>
            <w:proofErr w:type="spellStart"/>
            <w:r w:rsidRPr="000749E2">
              <w:t>feICIC</w:t>
            </w:r>
            <w:proofErr w:type="spellEnd"/>
            <w:r w:rsidRPr="000749E2">
              <w:t xml:space="preserve"> tests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78C7202" w14:textId="77777777" w:rsidR="005264C5" w:rsidRPr="000749E2" w:rsidRDefault="005264C5"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1FE68B4" w14:textId="77777777" w:rsidR="005264C5" w:rsidRPr="000749E2" w:rsidRDefault="005264C5" w:rsidP="005076D8">
            <w:pPr>
              <w:pStyle w:val="TAL"/>
            </w:pPr>
            <w:r w:rsidRPr="000749E2">
              <w:t>12.5.0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803A127" w14:textId="77777777" w:rsidR="005264C5" w:rsidRPr="000749E2" w:rsidRDefault="005264C5" w:rsidP="005076D8">
            <w:pPr>
              <w:pStyle w:val="TAL"/>
            </w:pPr>
            <w:r w:rsidRPr="000749E2">
              <w:t>12.6.0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E4A0DE4" w14:textId="77777777" w:rsidR="005264C5" w:rsidRPr="000749E2" w:rsidRDefault="005264C5" w:rsidP="005076D8">
            <w:pPr>
              <w:pStyle w:val="TAL"/>
            </w:pPr>
            <w:r w:rsidRPr="000749E2">
              <w:t>R5-151801</w:t>
            </w:r>
          </w:p>
        </w:tc>
      </w:tr>
      <w:tr w:rsidR="005264C5" w:rsidRPr="000749E2" w14:paraId="1397BE69"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9B31BC6" w14:textId="77777777" w:rsidR="005264C5" w:rsidRPr="000749E2" w:rsidRDefault="005264C5" w:rsidP="005076D8">
            <w:pPr>
              <w:pStyle w:val="TAL"/>
            </w:pPr>
            <w:r w:rsidRPr="000749E2">
              <w:t>RP#68</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73D3D04" w14:textId="77777777" w:rsidR="005264C5" w:rsidRPr="000749E2" w:rsidRDefault="005264C5" w:rsidP="005076D8">
            <w:pPr>
              <w:pStyle w:val="TAL"/>
            </w:pPr>
            <w:r w:rsidRPr="000749E2">
              <w:t>RP-150888</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35AA43C" w14:textId="77777777" w:rsidR="005264C5" w:rsidRPr="000749E2" w:rsidRDefault="005264C5" w:rsidP="005076D8">
            <w:pPr>
              <w:pStyle w:val="TAL"/>
            </w:pPr>
            <w:r w:rsidRPr="000749E2">
              <w:t>0600</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75B6D37" w14:textId="77777777" w:rsidR="005264C5" w:rsidRPr="000749E2" w:rsidRDefault="005264C5"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9797B2B" w14:textId="77777777" w:rsidR="005264C5" w:rsidRPr="000749E2" w:rsidRDefault="005264C5" w:rsidP="005076D8">
            <w:pPr>
              <w:pStyle w:val="TAL"/>
            </w:pPr>
            <w:r w:rsidRPr="000749E2">
              <w:t>Addition of exception of RRC Connection Setup(UTRA)</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477168F" w14:textId="77777777" w:rsidR="005264C5" w:rsidRPr="000749E2" w:rsidRDefault="005264C5"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7A9420C" w14:textId="77777777" w:rsidR="005264C5" w:rsidRPr="000749E2" w:rsidRDefault="005264C5" w:rsidP="005076D8">
            <w:pPr>
              <w:pStyle w:val="TAL"/>
            </w:pPr>
            <w:r w:rsidRPr="000749E2">
              <w:t>12.5.0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3576E86" w14:textId="77777777" w:rsidR="005264C5" w:rsidRPr="000749E2" w:rsidRDefault="005264C5" w:rsidP="005076D8">
            <w:pPr>
              <w:pStyle w:val="TAL"/>
            </w:pPr>
            <w:r w:rsidRPr="000749E2">
              <w:t>12.6.0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C37CBF1" w14:textId="77777777" w:rsidR="005264C5" w:rsidRPr="000749E2" w:rsidRDefault="005264C5" w:rsidP="005076D8">
            <w:pPr>
              <w:pStyle w:val="TAL"/>
            </w:pPr>
            <w:r w:rsidRPr="000749E2">
              <w:t>R5-151804</w:t>
            </w:r>
          </w:p>
        </w:tc>
      </w:tr>
      <w:tr w:rsidR="005264C5" w:rsidRPr="000749E2" w14:paraId="11D43996"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F707E2A" w14:textId="77777777" w:rsidR="005264C5" w:rsidRPr="000749E2" w:rsidRDefault="005264C5" w:rsidP="005076D8">
            <w:pPr>
              <w:pStyle w:val="TAL"/>
            </w:pPr>
            <w:r w:rsidRPr="000749E2">
              <w:t>RP#68</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9A4D7B0" w14:textId="77777777" w:rsidR="005264C5" w:rsidRPr="000749E2" w:rsidRDefault="005264C5" w:rsidP="005076D8">
            <w:pPr>
              <w:pStyle w:val="TAL"/>
            </w:pPr>
            <w:r w:rsidRPr="000749E2">
              <w:t>RP-150900</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3F37140" w14:textId="77777777" w:rsidR="005264C5" w:rsidRPr="000749E2" w:rsidRDefault="005264C5" w:rsidP="005076D8">
            <w:pPr>
              <w:pStyle w:val="TAL"/>
            </w:pPr>
            <w:r w:rsidRPr="000749E2">
              <w:t>0591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D4C76D2" w14:textId="77777777" w:rsidR="005264C5" w:rsidRPr="000749E2" w:rsidRDefault="005264C5"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9773693" w14:textId="77777777" w:rsidR="005264C5" w:rsidRPr="000749E2" w:rsidRDefault="005264C5" w:rsidP="005076D8">
            <w:pPr>
              <w:pStyle w:val="TAL"/>
            </w:pPr>
            <w:r w:rsidRPr="000749E2">
              <w:t>Addition of 2DL CA and 3DL CA Frequencies to 36.508 Chapter 6</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D75688A" w14:textId="77777777" w:rsidR="005264C5" w:rsidRPr="000749E2" w:rsidRDefault="005264C5"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C384661" w14:textId="77777777" w:rsidR="005264C5" w:rsidRPr="000749E2" w:rsidRDefault="005264C5" w:rsidP="005076D8">
            <w:pPr>
              <w:pStyle w:val="TAL"/>
            </w:pPr>
            <w:r w:rsidRPr="000749E2">
              <w:t>12.5.0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5F0E5AE" w14:textId="77777777" w:rsidR="005264C5" w:rsidRPr="000749E2" w:rsidRDefault="005264C5" w:rsidP="005076D8">
            <w:pPr>
              <w:pStyle w:val="TAL"/>
            </w:pPr>
            <w:r w:rsidRPr="000749E2">
              <w:t>12.6.0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5A83A60" w14:textId="77777777" w:rsidR="005264C5" w:rsidRPr="000749E2" w:rsidRDefault="005264C5" w:rsidP="005076D8">
            <w:pPr>
              <w:pStyle w:val="TAL"/>
            </w:pPr>
            <w:r w:rsidRPr="000749E2">
              <w:t>R5-151967</w:t>
            </w:r>
          </w:p>
        </w:tc>
      </w:tr>
      <w:tr w:rsidR="005264C5" w:rsidRPr="000749E2" w14:paraId="15D38D72"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5B1F8A0" w14:textId="77777777" w:rsidR="005264C5" w:rsidRPr="000749E2" w:rsidRDefault="005264C5" w:rsidP="005076D8">
            <w:pPr>
              <w:pStyle w:val="TAL"/>
            </w:pPr>
            <w:r w:rsidRPr="000749E2">
              <w:t>RP#68</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79BD063" w14:textId="77777777" w:rsidR="005264C5" w:rsidRPr="000749E2" w:rsidRDefault="005264C5" w:rsidP="005076D8">
            <w:pPr>
              <w:pStyle w:val="TAL"/>
            </w:pPr>
            <w:r w:rsidRPr="000749E2">
              <w:t>RP-150909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F9663FE" w14:textId="77777777" w:rsidR="005264C5" w:rsidRPr="000749E2" w:rsidRDefault="005264C5" w:rsidP="005076D8">
            <w:pPr>
              <w:pStyle w:val="TAL"/>
            </w:pPr>
            <w:r w:rsidRPr="000749E2">
              <w:t>0590</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786F50C" w14:textId="77777777" w:rsidR="005264C5" w:rsidRPr="000749E2" w:rsidRDefault="005264C5"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F7384CE" w14:textId="77777777" w:rsidR="005264C5" w:rsidRPr="000749E2" w:rsidRDefault="005264C5" w:rsidP="005076D8">
            <w:pPr>
              <w:pStyle w:val="TAL"/>
            </w:pPr>
            <w:r w:rsidRPr="000749E2">
              <w:t>Update of default SIB1 for Low Cost MTC testing</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DBABC90" w14:textId="77777777" w:rsidR="005264C5" w:rsidRPr="000749E2" w:rsidRDefault="005264C5"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FE09F2D" w14:textId="77777777" w:rsidR="005264C5" w:rsidRPr="000749E2" w:rsidRDefault="005264C5" w:rsidP="005076D8">
            <w:pPr>
              <w:pStyle w:val="TAL"/>
            </w:pPr>
            <w:r w:rsidRPr="000749E2">
              <w:t>12.5.0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7476A65" w14:textId="77777777" w:rsidR="005264C5" w:rsidRPr="000749E2" w:rsidRDefault="005264C5" w:rsidP="005076D8">
            <w:pPr>
              <w:pStyle w:val="TAL"/>
            </w:pPr>
            <w:r w:rsidRPr="000749E2">
              <w:t>12.6.0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9C997DC" w14:textId="77777777" w:rsidR="005264C5" w:rsidRPr="000749E2" w:rsidRDefault="005264C5" w:rsidP="005076D8">
            <w:pPr>
              <w:pStyle w:val="TAL"/>
            </w:pPr>
            <w:r w:rsidRPr="000749E2">
              <w:t>R5-151975</w:t>
            </w:r>
          </w:p>
        </w:tc>
      </w:tr>
      <w:tr w:rsidR="005264C5" w:rsidRPr="000749E2" w14:paraId="6DB90236"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FE5FC91" w14:textId="77777777" w:rsidR="005264C5" w:rsidRPr="000749E2" w:rsidRDefault="005264C5" w:rsidP="005076D8">
            <w:pPr>
              <w:pStyle w:val="TAL"/>
            </w:pPr>
            <w:r w:rsidRPr="000749E2">
              <w:t>RP#68</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51742AE" w14:textId="77777777" w:rsidR="005264C5" w:rsidRPr="000749E2" w:rsidRDefault="005264C5" w:rsidP="005076D8">
            <w:pPr>
              <w:pStyle w:val="TAL"/>
            </w:pPr>
            <w:r w:rsidRPr="000749E2">
              <w:t>RP-150906</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865FEBA" w14:textId="77777777" w:rsidR="005264C5" w:rsidRPr="000749E2" w:rsidRDefault="005264C5" w:rsidP="005076D8">
            <w:pPr>
              <w:pStyle w:val="TAL"/>
            </w:pPr>
            <w:r w:rsidRPr="000749E2">
              <w:t>0596</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BEA0688" w14:textId="77777777" w:rsidR="005264C5" w:rsidRPr="000749E2" w:rsidRDefault="005264C5" w:rsidP="005076D8">
            <w:pPr>
              <w:pStyle w:val="TAL"/>
            </w:pPr>
            <w:r w:rsidRPr="000749E2">
              <w:t>2</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C094488" w14:textId="77777777" w:rsidR="005264C5" w:rsidRPr="000749E2" w:rsidRDefault="005264C5" w:rsidP="005076D8">
            <w:pPr>
              <w:pStyle w:val="TAL"/>
            </w:pPr>
            <w:r w:rsidRPr="000749E2">
              <w:t>Add generic procedure for IMS MO speech for EVS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A96E6ED" w14:textId="77777777" w:rsidR="005264C5" w:rsidRPr="000749E2" w:rsidRDefault="005264C5"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A2603EB" w14:textId="77777777" w:rsidR="005264C5" w:rsidRPr="000749E2" w:rsidRDefault="005264C5" w:rsidP="005076D8">
            <w:pPr>
              <w:pStyle w:val="TAL"/>
            </w:pPr>
            <w:r w:rsidRPr="000749E2">
              <w:t>12.5.0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F70FE8C" w14:textId="77777777" w:rsidR="005264C5" w:rsidRPr="000749E2" w:rsidRDefault="005264C5" w:rsidP="005076D8">
            <w:pPr>
              <w:pStyle w:val="TAL"/>
            </w:pPr>
            <w:r w:rsidRPr="000749E2">
              <w:t>12.6.0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CE23931" w14:textId="77777777" w:rsidR="005264C5" w:rsidRPr="000749E2" w:rsidRDefault="005264C5" w:rsidP="005076D8">
            <w:pPr>
              <w:pStyle w:val="TAL"/>
            </w:pPr>
            <w:r w:rsidRPr="000749E2">
              <w:t>R5-151976</w:t>
            </w:r>
          </w:p>
        </w:tc>
      </w:tr>
      <w:tr w:rsidR="005264C5" w:rsidRPr="000749E2" w14:paraId="742D80B1"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D96C3A8" w14:textId="77777777" w:rsidR="005264C5" w:rsidRPr="000749E2" w:rsidRDefault="005264C5" w:rsidP="005076D8">
            <w:pPr>
              <w:pStyle w:val="TAL"/>
            </w:pPr>
            <w:r w:rsidRPr="000749E2">
              <w:t>RP#68</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BDCEF8E" w14:textId="77777777" w:rsidR="005264C5" w:rsidRPr="000749E2" w:rsidRDefault="005264C5" w:rsidP="005076D8">
            <w:pPr>
              <w:pStyle w:val="TAL"/>
            </w:pPr>
            <w:r w:rsidRPr="000749E2">
              <w:t>RP-150903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5DEE73C" w14:textId="77777777" w:rsidR="005264C5" w:rsidRPr="000749E2" w:rsidRDefault="005264C5" w:rsidP="005076D8">
            <w:pPr>
              <w:pStyle w:val="TAL"/>
            </w:pPr>
            <w:r w:rsidRPr="000749E2">
              <w:t>0598</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359E209" w14:textId="77777777" w:rsidR="005264C5" w:rsidRPr="000749E2" w:rsidRDefault="005264C5"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A4122DA" w14:textId="77777777" w:rsidR="005264C5" w:rsidRPr="000749E2" w:rsidRDefault="005264C5" w:rsidP="005076D8">
            <w:pPr>
              <w:pStyle w:val="TAL"/>
            </w:pPr>
            <w:r w:rsidRPr="000749E2">
              <w:t>Introduction of EUTRA-WLAN interworking test environment parameters and message contents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FE2C5C9" w14:textId="77777777" w:rsidR="005264C5" w:rsidRPr="000749E2" w:rsidRDefault="005264C5"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9CA7986" w14:textId="77777777" w:rsidR="005264C5" w:rsidRPr="000749E2" w:rsidRDefault="005264C5" w:rsidP="005076D8">
            <w:pPr>
              <w:pStyle w:val="TAL"/>
            </w:pPr>
            <w:r w:rsidRPr="000749E2">
              <w:t>12.5.0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7A4EAC9" w14:textId="77777777" w:rsidR="005264C5" w:rsidRPr="000749E2" w:rsidRDefault="005264C5" w:rsidP="005076D8">
            <w:pPr>
              <w:pStyle w:val="TAL"/>
            </w:pPr>
            <w:r w:rsidRPr="000749E2">
              <w:t>12.6.0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CD00A72" w14:textId="77777777" w:rsidR="005264C5" w:rsidRPr="000749E2" w:rsidRDefault="005264C5" w:rsidP="005076D8">
            <w:pPr>
              <w:pStyle w:val="TAL"/>
            </w:pPr>
            <w:r w:rsidRPr="000749E2">
              <w:t>R5-151995</w:t>
            </w:r>
          </w:p>
        </w:tc>
      </w:tr>
      <w:tr w:rsidR="005264C5" w:rsidRPr="000749E2" w14:paraId="3AD880CF"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0AEF8DF" w14:textId="77777777" w:rsidR="005264C5" w:rsidRPr="000749E2" w:rsidRDefault="005264C5" w:rsidP="005076D8">
            <w:pPr>
              <w:pStyle w:val="TAL"/>
            </w:pPr>
            <w:r w:rsidRPr="000749E2">
              <w:t>RP#68</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38E2C26" w14:textId="77777777" w:rsidR="005264C5" w:rsidRPr="000749E2" w:rsidRDefault="005264C5" w:rsidP="005076D8">
            <w:pPr>
              <w:pStyle w:val="TAL"/>
            </w:pPr>
            <w:r w:rsidRPr="000749E2">
              <w:t>RP-150908</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0407CEE" w14:textId="77777777" w:rsidR="005264C5" w:rsidRPr="000749E2" w:rsidRDefault="005264C5" w:rsidP="005076D8">
            <w:pPr>
              <w:pStyle w:val="TAL"/>
            </w:pPr>
            <w:r w:rsidRPr="000749E2">
              <w:t>0589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505891B" w14:textId="77777777" w:rsidR="005264C5" w:rsidRPr="000749E2" w:rsidRDefault="005264C5"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069B810" w14:textId="77777777" w:rsidR="005264C5" w:rsidRPr="000749E2" w:rsidRDefault="005264C5" w:rsidP="005076D8">
            <w:pPr>
              <w:pStyle w:val="TAL"/>
            </w:pPr>
            <w:r w:rsidRPr="000749E2">
              <w:t>Addition of Device to Device Proximity Services Test Environment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2C6FCD5" w14:textId="77777777" w:rsidR="005264C5" w:rsidRPr="000749E2" w:rsidRDefault="005264C5"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6DE21A3" w14:textId="77777777" w:rsidR="005264C5" w:rsidRPr="000749E2" w:rsidRDefault="005264C5" w:rsidP="005076D8">
            <w:pPr>
              <w:pStyle w:val="TAL"/>
            </w:pPr>
            <w:r w:rsidRPr="000749E2">
              <w:t>12.5.0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2BD5523" w14:textId="77777777" w:rsidR="005264C5" w:rsidRPr="000749E2" w:rsidRDefault="005264C5" w:rsidP="005076D8">
            <w:pPr>
              <w:pStyle w:val="TAL"/>
            </w:pPr>
            <w:r w:rsidRPr="000749E2">
              <w:t>12.6.0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4780158" w14:textId="77777777" w:rsidR="005264C5" w:rsidRPr="000749E2" w:rsidRDefault="005264C5" w:rsidP="005076D8">
            <w:pPr>
              <w:pStyle w:val="TAL"/>
            </w:pPr>
            <w:r w:rsidRPr="000749E2">
              <w:t>R5-152058</w:t>
            </w:r>
          </w:p>
        </w:tc>
      </w:tr>
      <w:tr w:rsidR="005264C5" w:rsidRPr="000749E2" w14:paraId="5AA7A944"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ED25826" w14:textId="77777777" w:rsidR="005264C5" w:rsidRPr="000749E2" w:rsidRDefault="005264C5" w:rsidP="005076D8">
            <w:pPr>
              <w:pStyle w:val="TAL"/>
            </w:pPr>
            <w:r w:rsidRPr="000749E2">
              <w:t>RP#68</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68C6035" w14:textId="77777777" w:rsidR="005264C5" w:rsidRPr="000749E2" w:rsidRDefault="005264C5" w:rsidP="005076D8">
            <w:pPr>
              <w:pStyle w:val="TAL"/>
            </w:pPr>
            <w:r w:rsidRPr="000749E2">
              <w:t>RP-150903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2537FC9" w14:textId="77777777" w:rsidR="005264C5" w:rsidRPr="000749E2" w:rsidRDefault="005264C5" w:rsidP="005076D8">
            <w:pPr>
              <w:pStyle w:val="TAL"/>
            </w:pPr>
            <w:r w:rsidRPr="000749E2">
              <w:t>0599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85A1424" w14:textId="77777777" w:rsidR="005264C5" w:rsidRPr="000749E2" w:rsidRDefault="005264C5"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2C385EA" w14:textId="77777777" w:rsidR="005264C5" w:rsidRPr="000749E2" w:rsidRDefault="005264C5" w:rsidP="005076D8">
            <w:pPr>
              <w:pStyle w:val="TAL"/>
            </w:pPr>
            <w:r w:rsidRPr="000749E2">
              <w:t xml:space="preserve">Introduction of generic procedures for EUTRA-WLAN interworking </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1F53DE0" w14:textId="77777777" w:rsidR="005264C5" w:rsidRPr="000749E2" w:rsidRDefault="005264C5"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8536203" w14:textId="77777777" w:rsidR="005264C5" w:rsidRPr="000749E2" w:rsidRDefault="005264C5" w:rsidP="005076D8">
            <w:pPr>
              <w:pStyle w:val="TAL"/>
            </w:pPr>
            <w:r w:rsidRPr="000749E2">
              <w:t>12.5.0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1E3EA4D" w14:textId="77777777" w:rsidR="005264C5" w:rsidRPr="000749E2" w:rsidRDefault="005264C5" w:rsidP="005076D8">
            <w:pPr>
              <w:pStyle w:val="TAL"/>
            </w:pPr>
            <w:r w:rsidRPr="000749E2">
              <w:t>12.6.0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FA07B51" w14:textId="77777777" w:rsidR="005264C5" w:rsidRPr="000749E2" w:rsidRDefault="005264C5" w:rsidP="005076D8">
            <w:pPr>
              <w:pStyle w:val="TAL"/>
            </w:pPr>
            <w:r w:rsidRPr="000749E2">
              <w:t>R5-152117</w:t>
            </w:r>
          </w:p>
        </w:tc>
      </w:tr>
      <w:tr w:rsidR="005264C5" w:rsidRPr="000749E2" w14:paraId="3E6C038F"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D15838C" w14:textId="77777777" w:rsidR="005264C5" w:rsidRPr="000749E2" w:rsidRDefault="005264C5" w:rsidP="005076D8">
            <w:pPr>
              <w:pStyle w:val="TAL"/>
            </w:pPr>
            <w:r w:rsidRPr="000749E2">
              <w:t>RP#68</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D6476A3" w14:textId="77777777" w:rsidR="005264C5" w:rsidRPr="000749E2" w:rsidRDefault="005264C5" w:rsidP="005076D8">
            <w:pPr>
              <w:pStyle w:val="TAL"/>
            </w:pPr>
            <w:r w:rsidRPr="000749E2">
              <w:t>RP-150888</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22830E5" w14:textId="77777777" w:rsidR="005264C5" w:rsidRPr="000749E2" w:rsidRDefault="005264C5" w:rsidP="005076D8">
            <w:pPr>
              <w:pStyle w:val="TAL"/>
            </w:pPr>
            <w:r w:rsidRPr="000749E2">
              <w:t>0609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AE88767" w14:textId="77777777" w:rsidR="005264C5" w:rsidRPr="000749E2" w:rsidRDefault="005264C5"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59F3576" w14:textId="77777777" w:rsidR="005264C5" w:rsidRPr="000749E2" w:rsidRDefault="005264C5" w:rsidP="005076D8">
            <w:pPr>
              <w:pStyle w:val="TAL"/>
            </w:pPr>
            <w:r w:rsidRPr="000749E2">
              <w:t>Correction to default E-UTRA channel bandwidth combination for CA_39C</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7D2CECE" w14:textId="77777777" w:rsidR="005264C5" w:rsidRPr="000749E2" w:rsidRDefault="005264C5"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D546DA1" w14:textId="77777777" w:rsidR="005264C5" w:rsidRPr="000749E2" w:rsidRDefault="005264C5" w:rsidP="005076D8">
            <w:pPr>
              <w:pStyle w:val="TAL"/>
            </w:pPr>
            <w:r w:rsidRPr="000749E2">
              <w:t>12.5.0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AFEAD8E" w14:textId="77777777" w:rsidR="005264C5" w:rsidRPr="000749E2" w:rsidRDefault="005264C5" w:rsidP="005076D8">
            <w:pPr>
              <w:pStyle w:val="TAL"/>
            </w:pPr>
            <w:r w:rsidRPr="000749E2">
              <w:t>12.6.0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6754E1EC" w14:textId="77777777" w:rsidR="005264C5" w:rsidRPr="000749E2" w:rsidRDefault="005264C5" w:rsidP="005076D8">
            <w:pPr>
              <w:pStyle w:val="TAL"/>
            </w:pPr>
            <w:r w:rsidRPr="000749E2">
              <w:t>R5-152140</w:t>
            </w:r>
          </w:p>
        </w:tc>
      </w:tr>
      <w:tr w:rsidR="005264C5" w:rsidRPr="000749E2" w14:paraId="24DDF044"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0D16335" w14:textId="77777777" w:rsidR="005264C5" w:rsidRPr="000749E2" w:rsidRDefault="005264C5" w:rsidP="005076D8">
            <w:pPr>
              <w:pStyle w:val="TAL"/>
            </w:pPr>
            <w:r w:rsidRPr="000749E2">
              <w:t>RP#68</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BD7D56E" w14:textId="77777777" w:rsidR="005264C5" w:rsidRPr="000749E2" w:rsidRDefault="005264C5" w:rsidP="005076D8">
            <w:pPr>
              <w:pStyle w:val="TAL"/>
            </w:pPr>
            <w:r w:rsidRPr="000749E2">
              <w:t>RP-150903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2238306" w14:textId="77777777" w:rsidR="005264C5" w:rsidRPr="000749E2" w:rsidRDefault="005264C5" w:rsidP="005076D8">
            <w:pPr>
              <w:pStyle w:val="TAL"/>
            </w:pPr>
            <w:r w:rsidRPr="000749E2">
              <w:t>0610</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7666182" w14:textId="77777777" w:rsidR="005264C5" w:rsidRPr="000749E2" w:rsidRDefault="005264C5"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DB79A76" w14:textId="77777777" w:rsidR="005264C5" w:rsidRPr="000749E2" w:rsidRDefault="005264C5" w:rsidP="005076D8">
            <w:pPr>
              <w:pStyle w:val="TAL"/>
            </w:pPr>
            <w:r w:rsidRPr="000749E2">
              <w:t>Update to registration procedure to support multi PDN for RAN assisted WLAN interworking</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7AD595D" w14:textId="77777777" w:rsidR="005264C5" w:rsidRPr="000749E2" w:rsidRDefault="005264C5"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04A1CFA" w14:textId="77777777" w:rsidR="005264C5" w:rsidRPr="000749E2" w:rsidRDefault="005264C5" w:rsidP="005076D8">
            <w:pPr>
              <w:pStyle w:val="TAL"/>
            </w:pPr>
            <w:r w:rsidRPr="000749E2">
              <w:t>12.5.0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64674A5" w14:textId="77777777" w:rsidR="005264C5" w:rsidRPr="000749E2" w:rsidRDefault="005264C5" w:rsidP="005076D8">
            <w:pPr>
              <w:pStyle w:val="TAL"/>
            </w:pPr>
            <w:r w:rsidRPr="000749E2">
              <w:t>12.6.0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7F59EE7" w14:textId="77777777" w:rsidR="005264C5" w:rsidRPr="000749E2" w:rsidRDefault="005264C5" w:rsidP="005076D8">
            <w:pPr>
              <w:pStyle w:val="TAL"/>
            </w:pPr>
            <w:r w:rsidRPr="000749E2">
              <w:t>R5-152141</w:t>
            </w:r>
          </w:p>
        </w:tc>
      </w:tr>
      <w:tr w:rsidR="00E50F34" w:rsidRPr="000749E2" w14:paraId="1EB438B9"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1572D5A" w14:textId="77777777" w:rsidR="00E50F34" w:rsidRPr="000749E2" w:rsidRDefault="00E50F34" w:rsidP="005076D8">
            <w:pPr>
              <w:pStyle w:val="TAL"/>
            </w:pPr>
            <w:r w:rsidRPr="000749E2">
              <w:t>RP#69</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873CEEE" w14:textId="77777777" w:rsidR="00E50F34" w:rsidRPr="000749E2" w:rsidRDefault="00E50F34" w:rsidP="005076D8">
            <w:pPr>
              <w:pStyle w:val="TAL"/>
            </w:pPr>
            <w:r w:rsidRPr="000749E2">
              <w:t>RP-151409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DD65667" w14:textId="77777777" w:rsidR="00E50F34" w:rsidRPr="000749E2" w:rsidRDefault="00E50F34" w:rsidP="005076D8">
            <w:pPr>
              <w:pStyle w:val="TAL"/>
            </w:pPr>
            <w:r w:rsidRPr="000749E2">
              <w:t>0612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2BD945F" w14:textId="77777777" w:rsidR="00E50F34" w:rsidRPr="000749E2" w:rsidRDefault="00E50F34"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DF1CA05" w14:textId="77777777" w:rsidR="00E50F34" w:rsidRPr="000749E2" w:rsidRDefault="00E50F34" w:rsidP="005076D8">
            <w:pPr>
              <w:pStyle w:val="TAL"/>
            </w:pPr>
            <w:r w:rsidRPr="000749E2">
              <w:t>Prevent unnecessary IMS signalling over GERAN for non-IMS related test cases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FDFDC90" w14:textId="77777777" w:rsidR="00E50F34" w:rsidRPr="000749E2" w:rsidRDefault="00E50F34"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A1D4360" w14:textId="77777777" w:rsidR="00E50F34" w:rsidRPr="000749E2" w:rsidRDefault="00E50F34" w:rsidP="005076D8">
            <w:pPr>
              <w:pStyle w:val="TAL"/>
            </w:pPr>
            <w:r w:rsidRPr="000749E2">
              <w:t>12.6.0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FAE8328" w14:textId="77777777" w:rsidR="00E50F34" w:rsidRPr="000749E2" w:rsidRDefault="00E50F34" w:rsidP="005076D8">
            <w:pPr>
              <w:pStyle w:val="TAL"/>
            </w:pPr>
            <w:r w:rsidRPr="000749E2">
              <w:t>12.7.0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4EA61BC" w14:textId="77777777" w:rsidR="00E50F34" w:rsidRPr="000749E2" w:rsidRDefault="00E50F34" w:rsidP="005076D8">
            <w:pPr>
              <w:pStyle w:val="TAL"/>
            </w:pPr>
            <w:r w:rsidRPr="000749E2">
              <w:t>R5-153114</w:t>
            </w:r>
          </w:p>
        </w:tc>
      </w:tr>
      <w:tr w:rsidR="00E50F34" w:rsidRPr="000749E2" w14:paraId="0B7C6BAB"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2F0D95E" w14:textId="77777777" w:rsidR="00E50F34" w:rsidRPr="000749E2" w:rsidRDefault="00E50F34" w:rsidP="005076D8">
            <w:pPr>
              <w:pStyle w:val="TAL"/>
            </w:pPr>
            <w:r w:rsidRPr="000749E2">
              <w:t>RP#69</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CCF9B8D" w14:textId="77777777" w:rsidR="00E50F34" w:rsidRPr="000749E2" w:rsidRDefault="00E50F34" w:rsidP="005076D8">
            <w:pPr>
              <w:pStyle w:val="TAL"/>
            </w:pPr>
            <w:r w:rsidRPr="000749E2">
              <w:t>RP-151409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38F5719" w14:textId="77777777" w:rsidR="00E50F34" w:rsidRPr="000749E2" w:rsidRDefault="00E50F34" w:rsidP="005076D8">
            <w:pPr>
              <w:pStyle w:val="TAL"/>
            </w:pPr>
            <w:r w:rsidRPr="000749E2">
              <w:t>0613</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D0D59FC" w14:textId="77777777" w:rsidR="00E50F34" w:rsidRPr="000749E2" w:rsidRDefault="00E50F34"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441F4C8" w14:textId="77777777" w:rsidR="00E50F34" w:rsidRPr="000749E2" w:rsidRDefault="00E50F34" w:rsidP="005076D8">
            <w:pPr>
              <w:pStyle w:val="TAL"/>
            </w:pPr>
            <w:r w:rsidRPr="000749E2">
              <w:t xml:space="preserve">Correct the IMS APN format </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1588D7F" w14:textId="77777777" w:rsidR="00E50F34" w:rsidRPr="000749E2" w:rsidRDefault="00E50F34"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D39301B" w14:textId="77777777" w:rsidR="00E50F34" w:rsidRPr="000749E2" w:rsidRDefault="00E50F34" w:rsidP="005076D8">
            <w:pPr>
              <w:pStyle w:val="TAL"/>
            </w:pPr>
            <w:r w:rsidRPr="000749E2">
              <w:t>12.6.0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5F75606" w14:textId="77777777" w:rsidR="00E50F34" w:rsidRPr="000749E2" w:rsidRDefault="00E50F34" w:rsidP="005076D8">
            <w:pPr>
              <w:pStyle w:val="TAL"/>
            </w:pPr>
            <w:r w:rsidRPr="000749E2">
              <w:t>12.7.0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CABF255" w14:textId="77777777" w:rsidR="00E50F34" w:rsidRPr="000749E2" w:rsidRDefault="00E50F34" w:rsidP="005076D8">
            <w:pPr>
              <w:pStyle w:val="TAL"/>
            </w:pPr>
            <w:r w:rsidRPr="000749E2">
              <w:t>R5-153149</w:t>
            </w:r>
          </w:p>
        </w:tc>
      </w:tr>
      <w:tr w:rsidR="00E50F34" w:rsidRPr="000749E2" w14:paraId="3F92A863"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F3B28DB" w14:textId="77777777" w:rsidR="00E50F34" w:rsidRPr="000749E2" w:rsidRDefault="00E50F34" w:rsidP="005076D8">
            <w:pPr>
              <w:pStyle w:val="TAL"/>
            </w:pPr>
            <w:r w:rsidRPr="000749E2">
              <w:t>RP#69</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B9B3A11" w14:textId="77777777" w:rsidR="00E50F34" w:rsidRPr="000749E2" w:rsidRDefault="00E50F34" w:rsidP="005076D8">
            <w:pPr>
              <w:pStyle w:val="TAL"/>
            </w:pPr>
            <w:r w:rsidRPr="000749E2">
              <w:t>RP-151429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D0F7637" w14:textId="77777777" w:rsidR="00E50F34" w:rsidRPr="000749E2" w:rsidRDefault="00E50F34" w:rsidP="005076D8">
            <w:pPr>
              <w:pStyle w:val="TAL"/>
            </w:pPr>
            <w:r w:rsidRPr="000749E2">
              <w:t>0614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537063C" w14:textId="77777777" w:rsidR="00E50F34" w:rsidRPr="000749E2" w:rsidRDefault="00E50F34"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AF6CECA" w14:textId="77777777" w:rsidR="00E50F34" w:rsidRPr="000749E2" w:rsidRDefault="00E50F34" w:rsidP="005076D8">
            <w:pPr>
              <w:pStyle w:val="TAL"/>
            </w:pPr>
            <w:r w:rsidRPr="000749E2">
              <w:t xml:space="preserve">Introduction of new RRC default message - </w:t>
            </w:r>
            <w:proofErr w:type="spellStart"/>
            <w:r w:rsidRPr="000749E2">
              <w:lastRenderedPageBreak/>
              <w:t>SidelinkUEInformation</w:t>
            </w:r>
            <w:proofErr w:type="spellEnd"/>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967EE8D" w14:textId="77777777" w:rsidR="00E50F34" w:rsidRPr="000749E2" w:rsidRDefault="00E50F34" w:rsidP="005076D8">
            <w:pPr>
              <w:pStyle w:val="TAL"/>
            </w:pPr>
            <w:r w:rsidRPr="000749E2">
              <w:lastRenderedPageBreak/>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33788E5" w14:textId="77777777" w:rsidR="00E50F34" w:rsidRPr="000749E2" w:rsidRDefault="00E50F34" w:rsidP="005076D8">
            <w:pPr>
              <w:pStyle w:val="TAL"/>
            </w:pPr>
            <w:r w:rsidRPr="000749E2">
              <w:t>12.6.0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48B5B5D" w14:textId="77777777" w:rsidR="00E50F34" w:rsidRPr="000749E2" w:rsidRDefault="00E50F34" w:rsidP="005076D8">
            <w:pPr>
              <w:pStyle w:val="TAL"/>
            </w:pPr>
            <w:r w:rsidRPr="000749E2">
              <w:t>12.7.0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13CABAB" w14:textId="77777777" w:rsidR="00E50F34" w:rsidRPr="000749E2" w:rsidRDefault="00E50F34" w:rsidP="005076D8">
            <w:pPr>
              <w:pStyle w:val="TAL"/>
            </w:pPr>
            <w:r w:rsidRPr="000749E2">
              <w:t>R5-153188</w:t>
            </w:r>
          </w:p>
        </w:tc>
      </w:tr>
      <w:tr w:rsidR="00E50F34" w:rsidRPr="000749E2" w14:paraId="6FDA1DAB"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852B075" w14:textId="77777777" w:rsidR="00E50F34" w:rsidRPr="000749E2" w:rsidRDefault="00E50F34" w:rsidP="005076D8">
            <w:pPr>
              <w:pStyle w:val="TAL"/>
            </w:pPr>
            <w:r w:rsidRPr="000749E2">
              <w:t>RP#69</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748782F" w14:textId="77777777" w:rsidR="00E50F34" w:rsidRPr="000749E2" w:rsidRDefault="00E50F34" w:rsidP="005076D8">
            <w:pPr>
              <w:pStyle w:val="TAL"/>
            </w:pPr>
            <w:r w:rsidRPr="000749E2">
              <w:t>RP-151412</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2376A55" w14:textId="77777777" w:rsidR="00E50F34" w:rsidRPr="000749E2" w:rsidRDefault="00E50F34" w:rsidP="005076D8">
            <w:pPr>
              <w:pStyle w:val="TAL"/>
            </w:pPr>
            <w:r w:rsidRPr="000749E2">
              <w:t>0623</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2F70EC1" w14:textId="77777777" w:rsidR="00E50F34" w:rsidRPr="000749E2" w:rsidRDefault="00E50F34"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4AFDCDB7" w14:textId="77777777" w:rsidR="00E50F34" w:rsidRPr="000749E2" w:rsidRDefault="00E50F34" w:rsidP="005076D8">
            <w:pPr>
              <w:pStyle w:val="TAL"/>
            </w:pPr>
            <w:r w:rsidRPr="000749E2">
              <w:t>Correction to Table 4.4.2-1A to change root sequence index for Cell 30</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5C9C9E3" w14:textId="77777777" w:rsidR="00E50F34" w:rsidRPr="000749E2" w:rsidRDefault="00E50F34"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952CC3A" w14:textId="77777777" w:rsidR="00E50F34" w:rsidRPr="000749E2" w:rsidRDefault="00E50F34" w:rsidP="005076D8">
            <w:pPr>
              <w:pStyle w:val="TAL"/>
            </w:pPr>
            <w:r w:rsidRPr="000749E2">
              <w:t>12.6.0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871A0D7" w14:textId="77777777" w:rsidR="00E50F34" w:rsidRPr="000749E2" w:rsidRDefault="00E50F34" w:rsidP="005076D8">
            <w:pPr>
              <w:pStyle w:val="TAL"/>
            </w:pPr>
            <w:r w:rsidRPr="000749E2">
              <w:t>12.7.0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6A3434CA" w14:textId="77777777" w:rsidR="00E50F34" w:rsidRPr="000749E2" w:rsidRDefault="00E50F34" w:rsidP="005076D8">
            <w:pPr>
              <w:pStyle w:val="TAL"/>
            </w:pPr>
            <w:r w:rsidRPr="000749E2">
              <w:t>R5-153408</w:t>
            </w:r>
          </w:p>
        </w:tc>
      </w:tr>
      <w:tr w:rsidR="00E50F34" w:rsidRPr="000749E2" w14:paraId="7D20592E"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DB125BB" w14:textId="77777777" w:rsidR="00E50F34" w:rsidRPr="000749E2" w:rsidRDefault="00E50F34" w:rsidP="005076D8">
            <w:pPr>
              <w:pStyle w:val="TAL"/>
            </w:pPr>
            <w:r w:rsidRPr="000749E2">
              <w:t>RP#69</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0012D1C" w14:textId="77777777" w:rsidR="00E50F34" w:rsidRPr="000749E2" w:rsidRDefault="00E50F34" w:rsidP="005076D8">
            <w:pPr>
              <w:pStyle w:val="TAL"/>
            </w:pPr>
            <w:r w:rsidRPr="000749E2">
              <w:t>RP-151427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82C4B29" w14:textId="77777777" w:rsidR="00E50F34" w:rsidRPr="000749E2" w:rsidRDefault="00E50F34" w:rsidP="005076D8">
            <w:pPr>
              <w:pStyle w:val="TAL"/>
            </w:pPr>
            <w:r w:rsidRPr="000749E2">
              <w:t>0631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64C4262" w14:textId="77777777" w:rsidR="00E50F34" w:rsidRPr="000749E2" w:rsidRDefault="00E50F34"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69B5EF4" w14:textId="77777777" w:rsidR="00E50F34" w:rsidRPr="000749E2" w:rsidRDefault="00E50F34" w:rsidP="005076D8">
            <w:pPr>
              <w:pStyle w:val="TAL"/>
            </w:pPr>
            <w:r w:rsidRPr="000749E2">
              <w:t>Add generic procedure for IMS MT speech for EVS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19676B5" w14:textId="77777777" w:rsidR="00E50F34" w:rsidRPr="000749E2" w:rsidRDefault="00E50F34"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454BCD8" w14:textId="77777777" w:rsidR="00E50F34" w:rsidRPr="000749E2" w:rsidRDefault="00E50F34" w:rsidP="005076D8">
            <w:pPr>
              <w:pStyle w:val="TAL"/>
            </w:pPr>
            <w:r w:rsidRPr="000749E2">
              <w:t>12.6.0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1DD820F" w14:textId="77777777" w:rsidR="00E50F34" w:rsidRPr="000749E2" w:rsidRDefault="00E50F34" w:rsidP="005076D8">
            <w:pPr>
              <w:pStyle w:val="TAL"/>
            </w:pPr>
            <w:r w:rsidRPr="000749E2">
              <w:t>12.7.0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9D36040" w14:textId="77777777" w:rsidR="00E50F34" w:rsidRPr="000749E2" w:rsidRDefault="00E50F34" w:rsidP="005076D8">
            <w:pPr>
              <w:pStyle w:val="TAL"/>
            </w:pPr>
            <w:r w:rsidRPr="000749E2">
              <w:t>R5-153539</w:t>
            </w:r>
          </w:p>
        </w:tc>
      </w:tr>
      <w:tr w:rsidR="00E50F34" w:rsidRPr="000749E2" w14:paraId="30350ABC"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D0A230F" w14:textId="77777777" w:rsidR="00E50F34" w:rsidRPr="000749E2" w:rsidRDefault="00E50F34" w:rsidP="005076D8">
            <w:pPr>
              <w:pStyle w:val="TAL"/>
            </w:pPr>
            <w:r w:rsidRPr="000749E2">
              <w:t>RP#69</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8EFDF46" w14:textId="77777777" w:rsidR="00E50F34" w:rsidRPr="000749E2" w:rsidRDefault="00E50F34" w:rsidP="005076D8">
            <w:pPr>
              <w:pStyle w:val="TAL"/>
            </w:pPr>
            <w:r w:rsidRPr="000749E2">
              <w:t>RP-151412</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5555EB0" w14:textId="77777777" w:rsidR="00E50F34" w:rsidRPr="000749E2" w:rsidRDefault="00E50F34" w:rsidP="005076D8">
            <w:pPr>
              <w:pStyle w:val="TAL"/>
            </w:pPr>
            <w:r w:rsidRPr="000749E2">
              <w:t>0625</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71E731C" w14:textId="77777777" w:rsidR="00E50F34" w:rsidRPr="000749E2" w:rsidRDefault="00E50F34"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632C599" w14:textId="77777777" w:rsidR="00E50F34" w:rsidRPr="000749E2" w:rsidRDefault="00E50F34" w:rsidP="005076D8">
            <w:pPr>
              <w:pStyle w:val="TAL"/>
            </w:pPr>
            <w:r w:rsidRPr="000749E2">
              <w:t>Update the default configuration of channel bandwidth for Band 42 for signalling testing</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4D362EA" w14:textId="77777777" w:rsidR="00E50F34" w:rsidRPr="000749E2" w:rsidRDefault="00E50F34"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C8666E1" w14:textId="77777777" w:rsidR="00E50F34" w:rsidRPr="000749E2" w:rsidRDefault="00E50F34" w:rsidP="005076D8">
            <w:pPr>
              <w:pStyle w:val="TAL"/>
            </w:pPr>
            <w:r w:rsidRPr="000749E2">
              <w:t>12.6.0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B257E3D" w14:textId="77777777" w:rsidR="00E50F34" w:rsidRPr="000749E2" w:rsidRDefault="00E50F34" w:rsidP="005076D8">
            <w:pPr>
              <w:pStyle w:val="TAL"/>
            </w:pPr>
            <w:r w:rsidRPr="000749E2">
              <w:t>12.7.0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8689BFE" w14:textId="77777777" w:rsidR="00E50F34" w:rsidRPr="000749E2" w:rsidRDefault="00E50F34" w:rsidP="005076D8">
            <w:pPr>
              <w:pStyle w:val="TAL"/>
            </w:pPr>
            <w:r w:rsidRPr="000749E2">
              <w:t>R5-153715</w:t>
            </w:r>
          </w:p>
        </w:tc>
      </w:tr>
      <w:tr w:rsidR="00E50F34" w:rsidRPr="000749E2" w14:paraId="18E32185"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DE98F42" w14:textId="77777777" w:rsidR="00E50F34" w:rsidRPr="000749E2" w:rsidRDefault="00E50F34" w:rsidP="005076D8">
            <w:pPr>
              <w:pStyle w:val="TAL"/>
            </w:pPr>
            <w:r w:rsidRPr="000749E2">
              <w:t>RP#69</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429C354" w14:textId="77777777" w:rsidR="00E50F34" w:rsidRPr="000749E2" w:rsidRDefault="00E50F34" w:rsidP="005076D8">
            <w:pPr>
              <w:pStyle w:val="TAL"/>
            </w:pPr>
            <w:r w:rsidRPr="000749E2">
              <w:t>RP-151409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13713CE" w14:textId="77777777" w:rsidR="00E50F34" w:rsidRPr="000749E2" w:rsidRDefault="00E50F34" w:rsidP="005076D8">
            <w:pPr>
              <w:pStyle w:val="TAL"/>
            </w:pPr>
            <w:r w:rsidRPr="000749E2">
              <w:t>0628</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8FF98B5" w14:textId="77777777" w:rsidR="00E50F34" w:rsidRPr="000749E2" w:rsidRDefault="00E50F34"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0922D8D" w14:textId="77777777" w:rsidR="00E50F34" w:rsidRPr="000749E2" w:rsidRDefault="00E50F34" w:rsidP="005076D8">
            <w:pPr>
              <w:pStyle w:val="TAL"/>
            </w:pPr>
            <w:r w:rsidRPr="000749E2">
              <w:t>New generic procedure 4.5A.21 Generic Test Procedure for IMS MO Customized Alerting Tones and speech establishment in E-UTRA</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2EA2CE0" w14:textId="77777777" w:rsidR="00E50F34" w:rsidRPr="000749E2" w:rsidRDefault="00E50F34"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CC85F1E" w14:textId="77777777" w:rsidR="00E50F34" w:rsidRPr="000749E2" w:rsidRDefault="00E50F34" w:rsidP="005076D8">
            <w:pPr>
              <w:pStyle w:val="TAL"/>
            </w:pPr>
            <w:r w:rsidRPr="000749E2">
              <w:t>12.6.0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DF6089F" w14:textId="77777777" w:rsidR="00E50F34" w:rsidRPr="000749E2" w:rsidRDefault="00E50F34" w:rsidP="005076D8">
            <w:pPr>
              <w:pStyle w:val="TAL"/>
            </w:pPr>
            <w:r w:rsidRPr="000749E2">
              <w:t>12.7.0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2B58604" w14:textId="77777777" w:rsidR="00E50F34" w:rsidRPr="000749E2" w:rsidRDefault="00E50F34" w:rsidP="005076D8">
            <w:pPr>
              <w:pStyle w:val="TAL"/>
            </w:pPr>
            <w:r w:rsidRPr="000749E2">
              <w:t>R5-153716</w:t>
            </w:r>
          </w:p>
        </w:tc>
      </w:tr>
      <w:tr w:rsidR="00E50F34" w:rsidRPr="000749E2" w14:paraId="01882E9F"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C89AB87" w14:textId="77777777" w:rsidR="00E50F34" w:rsidRPr="000749E2" w:rsidRDefault="00E50F34" w:rsidP="005076D8">
            <w:pPr>
              <w:pStyle w:val="TAL"/>
            </w:pPr>
            <w:r w:rsidRPr="000749E2">
              <w:t>RP#69</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8864D6F" w14:textId="77777777" w:rsidR="00E50F34" w:rsidRPr="000749E2" w:rsidRDefault="00E50F34" w:rsidP="005076D8">
            <w:pPr>
              <w:pStyle w:val="TAL"/>
            </w:pPr>
            <w:r w:rsidRPr="000749E2">
              <w:t>RP-151412</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3556AAC" w14:textId="77777777" w:rsidR="00E50F34" w:rsidRPr="000749E2" w:rsidRDefault="00E50F34" w:rsidP="005076D8">
            <w:pPr>
              <w:pStyle w:val="TAL"/>
            </w:pPr>
            <w:r w:rsidRPr="000749E2">
              <w:t>0630</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EEA3009" w14:textId="77777777" w:rsidR="00E50F34" w:rsidRPr="000749E2" w:rsidRDefault="00E50F34"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941A429" w14:textId="77777777" w:rsidR="00E50F34" w:rsidRPr="000749E2" w:rsidRDefault="00E50F34" w:rsidP="005076D8">
            <w:pPr>
              <w:pStyle w:val="TAL"/>
            </w:pPr>
            <w:r w:rsidRPr="000749E2">
              <w:t xml:space="preserve">Correction to </w:t>
            </w:r>
            <w:proofErr w:type="spellStart"/>
            <w:r w:rsidRPr="000749E2">
              <w:t>PhysicalConfigDedicated</w:t>
            </w:r>
            <w:proofErr w:type="spellEnd"/>
            <w:r w:rsidRPr="000749E2">
              <w:t>-DEFAULT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6437909" w14:textId="77777777" w:rsidR="00E50F34" w:rsidRPr="000749E2" w:rsidRDefault="00E50F34"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5871455" w14:textId="77777777" w:rsidR="00E50F34" w:rsidRPr="000749E2" w:rsidRDefault="00E50F34" w:rsidP="005076D8">
            <w:pPr>
              <w:pStyle w:val="TAL"/>
            </w:pPr>
            <w:r w:rsidRPr="000749E2">
              <w:t>12.6.0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A23ADFD" w14:textId="77777777" w:rsidR="00E50F34" w:rsidRPr="000749E2" w:rsidRDefault="00E50F34" w:rsidP="005076D8">
            <w:pPr>
              <w:pStyle w:val="TAL"/>
            </w:pPr>
            <w:r w:rsidRPr="000749E2">
              <w:t>12.7.0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5D683B9" w14:textId="77777777" w:rsidR="00E50F34" w:rsidRPr="000749E2" w:rsidRDefault="00E50F34" w:rsidP="005076D8">
            <w:pPr>
              <w:pStyle w:val="TAL"/>
            </w:pPr>
            <w:r w:rsidRPr="000749E2">
              <w:t>R5-153717</w:t>
            </w:r>
          </w:p>
        </w:tc>
      </w:tr>
      <w:tr w:rsidR="00E50F34" w:rsidRPr="000749E2" w14:paraId="7249FCD3"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0713824" w14:textId="77777777" w:rsidR="00E50F34" w:rsidRPr="000749E2" w:rsidRDefault="00E50F34" w:rsidP="005076D8">
            <w:pPr>
              <w:pStyle w:val="TAL"/>
            </w:pPr>
            <w:r w:rsidRPr="000749E2">
              <w:t>RP#69</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283A7A0" w14:textId="77777777" w:rsidR="00E50F34" w:rsidRPr="000749E2" w:rsidRDefault="00E50F34" w:rsidP="005076D8">
            <w:pPr>
              <w:pStyle w:val="TAL"/>
            </w:pPr>
            <w:r w:rsidRPr="000749E2">
              <w:t>RP-151423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FC295AB" w14:textId="77777777" w:rsidR="00E50F34" w:rsidRPr="000749E2" w:rsidRDefault="00E50F34" w:rsidP="005076D8">
            <w:pPr>
              <w:pStyle w:val="TAL"/>
            </w:pPr>
            <w:r w:rsidRPr="000749E2">
              <w:t>0624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6F4945E" w14:textId="77777777" w:rsidR="00E50F34" w:rsidRPr="000749E2" w:rsidRDefault="00E50F34"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FECAC6C" w14:textId="77777777" w:rsidR="00E50F34" w:rsidRPr="000749E2" w:rsidRDefault="00E50F34" w:rsidP="005076D8">
            <w:pPr>
              <w:pStyle w:val="TAL"/>
            </w:pPr>
            <w:r w:rsidRPr="000749E2">
              <w:t>Addition and modification of 2DL CA Frequencies and CA Channel Bandwidth combination</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59F6FA6" w14:textId="77777777" w:rsidR="00E50F34" w:rsidRPr="000749E2" w:rsidRDefault="00E50F34"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08AE090" w14:textId="77777777" w:rsidR="00E50F34" w:rsidRPr="000749E2" w:rsidRDefault="00E50F34" w:rsidP="005076D8">
            <w:pPr>
              <w:pStyle w:val="TAL"/>
            </w:pPr>
            <w:r w:rsidRPr="000749E2">
              <w:t>12.6.0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AD5C30F" w14:textId="77777777" w:rsidR="00E50F34" w:rsidRPr="000749E2" w:rsidRDefault="00E50F34" w:rsidP="005076D8">
            <w:pPr>
              <w:pStyle w:val="TAL"/>
            </w:pPr>
            <w:r w:rsidRPr="000749E2">
              <w:t>12.7.0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5A912FA" w14:textId="77777777" w:rsidR="00E50F34" w:rsidRPr="000749E2" w:rsidRDefault="00E50F34" w:rsidP="005076D8">
            <w:pPr>
              <w:pStyle w:val="TAL"/>
            </w:pPr>
            <w:r w:rsidRPr="000749E2">
              <w:t>R5-153749</w:t>
            </w:r>
          </w:p>
        </w:tc>
      </w:tr>
      <w:tr w:rsidR="00E50F34" w:rsidRPr="000749E2" w14:paraId="03F972BE"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B751C2C" w14:textId="77777777" w:rsidR="00E50F34" w:rsidRPr="000749E2" w:rsidRDefault="00E50F34" w:rsidP="005076D8">
            <w:pPr>
              <w:pStyle w:val="TAL"/>
            </w:pPr>
            <w:r w:rsidRPr="000749E2">
              <w:t>RP#69</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6C67EA6" w14:textId="77777777" w:rsidR="00E50F34" w:rsidRPr="000749E2" w:rsidRDefault="00E50F34" w:rsidP="005076D8">
            <w:pPr>
              <w:pStyle w:val="TAL"/>
            </w:pPr>
            <w:r w:rsidRPr="000749E2">
              <w:t>RP-151423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7F5AF20" w14:textId="77777777" w:rsidR="00E50F34" w:rsidRPr="000749E2" w:rsidRDefault="00E50F34" w:rsidP="005076D8">
            <w:pPr>
              <w:pStyle w:val="TAL"/>
            </w:pPr>
            <w:r w:rsidRPr="000749E2">
              <w:t>0640</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74C2C2C" w14:textId="77777777" w:rsidR="00E50F34" w:rsidRPr="000749E2" w:rsidRDefault="00E50F34"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047941C" w14:textId="77777777" w:rsidR="00E50F34" w:rsidRPr="000749E2" w:rsidRDefault="00E50F34" w:rsidP="005076D8">
            <w:pPr>
              <w:pStyle w:val="TAL"/>
            </w:pPr>
            <w:r w:rsidRPr="000749E2">
              <w:t>Introduction of test environment information for intra-band Carrier Aggregation combinations CA_2C</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509E73E" w14:textId="77777777" w:rsidR="00E50F34" w:rsidRPr="000749E2" w:rsidRDefault="00E50F34"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7F8ECBE" w14:textId="77777777" w:rsidR="00E50F34" w:rsidRPr="000749E2" w:rsidRDefault="00E50F34" w:rsidP="005076D8">
            <w:pPr>
              <w:pStyle w:val="TAL"/>
            </w:pPr>
            <w:r w:rsidRPr="000749E2">
              <w:t>12.6.0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39F3034" w14:textId="77777777" w:rsidR="00E50F34" w:rsidRPr="000749E2" w:rsidRDefault="00E50F34" w:rsidP="005076D8">
            <w:pPr>
              <w:pStyle w:val="TAL"/>
            </w:pPr>
            <w:r w:rsidRPr="000749E2">
              <w:t>12.7.0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D092C69" w14:textId="77777777" w:rsidR="00E50F34" w:rsidRPr="000749E2" w:rsidRDefault="00E50F34" w:rsidP="005076D8">
            <w:pPr>
              <w:pStyle w:val="TAL"/>
            </w:pPr>
            <w:r w:rsidRPr="000749E2">
              <w:t>R5-153751</w:t>
            </w:r>
          </w:p>
        </w:tc>
      </w:tr>
      <w:tr w:rsidR="00E50F34" w:rsidRPr="000749E2" w14:paraId="55A323CA"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3B39827" w14:textId="77777777" w:rsidR="00E50F34" w:rsidRPr="000749E2" w:rsidRDefault="00E50F34" w:rsidP="005076D8">
            <w:pPr>
              <w:pStyle w:val="TAL"/>
            </w:pPr>
            <w:r w:rsidRPr="000749E2">
              <w:t>RP#69</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BE0BB53" w14:textId="77777777" w:rsidR="00E50F34" w:rsidRPr="000749E2" w:rsidRDefault="00E50F34" w:rsidP="005076D8">
            <w:pPr>
              <w:pStyle w:val="TAL"/>
            </w:pPr>
            <w:r w:rsidRPr="000749E2">
              <w:t>RP-151423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77F50F8" w14:textId="77777777" w:rsidR="00E50F34" w:rsidRPr="000749E2" w:rsidRDefault="00E50F34" w:rsidP="005076D8">
            <w:pPr>
              <w:pStyle w:val="TAL"/>
            </w:pPr>
            <w:r w:rsidRPr="000749E2">
              <w:t>0636</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A5210A2" w14:textId="77777777" w:rsidR="00E50F34" w:rsidRPr="000749E2" w:rsidRDefault="00E50F34"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9550F30" w14:textId="77777777" w:rsidR="00E50F34" w:rsidRPr="000749E2" w:rsidRDefault="00E50F34" w:rsidP="005076D8">
            <w:pPr>
              <w:pStyle w:val="TAL"/>
            </w:pPr>
            <w:r w:rsidRPr="000749E2">
              <w:t>Introduction of Default E-UTRA channel bandwidth combinations for CA Signalling testing with three component carriers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F347356" w14:textId="77777777" w:rsidR="00E50F34" w:rsidRPr="000749E2" w:rsidRDefault="00E50F34"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A398E59" w14:textId="77777777" w:rsidR="00E50F34" w:rsidRPr="000749E2" w:rsidRDefault="00E50F34" w:rsidP="005076D8">
            <w:pPr>
              <w:pStyle w:val="TAL"/>
            </w:pPr>
            <w:r w:rsidRPr="000749E2">
              <w:t>12.6.0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D16B996" w14:textId="77777777" w:rsidR="00E50F34" w:rsidRPr="000749E2" w:rsidRDefault="00E50F34" w:rsidP="005076D8">
            <w:pPr>
              <w:pStyle w:val="TAL"/>
            </w:pPr>
            <w:r w:rsidRPr="000749E2">
              <w:t>12.7.0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BDA6D63" w14:textId="77777777" w:rsidR="00E50F34" w:rsidRPr="000749E2" w:rsidRDefault="00E50F34" w:rsidP="005076D8">
            <w:pPr>
              <w:pStyle w:val="TAL"/>
            </w:pPr>
            <w:r w:rsidRPr="000749E2">
              <w:t>R5-153752</w:t>
            </w:r>
          </w:p>
        </w:tc>
      </w:tr>
      <w:tr w:rsidR="00E50F34" w:rsidRPr="000749E2" w14:paraId="1D019D38"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EA0D864" w14:textId="77777777" w:rsidR="00E50F34" w:rsidRPr="000749E2" w:rsidRDefault="00E50F34" w:rsidP="005076D8">
            <w:pPr>
              <w:pStyle w:val="TAL"/>
            </w:pPr>
            <w:r w:rsidRPr="000749E2">
              <w:t>RP#69</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B9A76A1" w14:textId="77777777" w:rsidR="00E50F34" w:rsidRPr="000749E2" w:rsidRDefault="00E50F34" w:rsidP="005076D8">
            <w:pPr>
              <w:pStyle w:val="TAL"/>
            </w:pPr>
            <w:r w:rsidRPr="000749E2">
              <w:t>RP-151423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FC5D388" w14:textId="77777777" w:rsidR="00E50F34" w:rsidRPr="000749E2" w:rsidRDefault="00E50F34" w:rsidP="005076D8">
            <w:pPr>
              <w:pStyle w:val="TAL"/>
            </w:pPr>
            <w:r w:rsidRPr="000749E2">
              <w:t>0638</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350E877" w14:textId="77777777" w:rsidR="00E50F34" w:rsidRPr="000749E2" w:rsidRDefault="00E50F34"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1F2F1D4" w14:textId="77777777" w:rsidR="00E50F34" w:rsidRPr="000749E2" w:rsidRDefault="00E50F34" w:rsidP="005076D8">
            <w:pPr>
              <w:pStyle w:val="TAL"/>
            </w:pPr>
            <w:r w:rsidRPr="000749E2">
              <w:t>Introduction of test environment and test frequency information for several new 3DL inter-band Carrier Aggregation combinations with two different bands to 36.508.</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0340844" w14:textId="77777777" w:rsidR="00E50F34" w:rsidRPr="000749E2" w:rsidRDefault="00E50F34"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72DDFA9" w14:textId="77777777" w:rsidR="00E50F34" w:rsidRPr="000749E2" w:rsidRDefault="00E50F34" w:rsidP="005076D8">
            <w:pPr>
              <w:pStyle w:val="TAL"/>
            </w:pPr>
            <w:r w:rsidRPr="000749E2">
              <w:t>12.6.0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5EA30C3" w14:textId="77777777" w:rsidR="00E50F34" w:rsidRPr="000749E2" w:rsidRDefault="00E50F34" w:rsidP="005076D8">
            <w:pPr>
              <w:pStyle w:val="TAL"/>
            </w:pPr>
            <w:r w:rsidRPr="000749E2">
              <w:t>12.7.0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45D5E90" w14:textId="77777777" w:rsidR="00E50F34" w:rsidRPr="000749E2" w:rsidRDefault="00E50F34" w:rsidP="005076D8">
            <w:pPr>
              <w:pStyle w:val="TAL"/>
            </w:pPr>
            <w:r w:rsidRPr="000749E2">
              <w:t>R5-153753</w:t>
            </w:r>
          </w:p>
        </w:tc>
      </w:tr>
      <w:tr w:rsidR="00E50F34" w:rsidRPr="000749E2" w14:paraId="24C941DD"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1F93E31" w14:textId="77777777" w:rsidR="00E50F34" w:rsidRPr="000749E2" w:rsidRDefault="00E50F34" w:rsidP="005076D8">
            <w:pPr>
              <w:pStyle w:val="TAL"/>
            </w:pPr>
            <w:r w:rsidRPr="000749E2">
              <w:t>RP#69</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1D3B744" w14:textId="77777777" w:rsidR="00E50F34" w:rsidRPr="000749E2" w:rsidRDefault="00E50F34" w:rsidP="005076D8">
            <w:pPr>
              <w:pStyle w:val="TAL"/>
            </w:pPr>
            <w:r w:rsidRPr="000749E2">
              <w:t>RP-151423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22A80E6" w14:textId="77777777" w:rsidR="00E50F34" w:rsidRPr="000749E2" w:rsidRDefault="00E50F34" w:rsidP="005076D8">
            <w:pPr>
              <w:pStyle w:val="TAL"/>
            </w:pPr>
            <w:r w:rsidRPr="000749E2">
              <w:t>0627</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39FBF2F" w14:textId="77777777" w:rsidR="00E50F34" w:rsidRPr="000749E2" w:rsidRDefault="00E50F34"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27660CA" w14:textId="77777777" w:rsidR="00E50F34" w:rsidRPr="000749E2" w:rsidRDefault="00E50F34" w:rsidP="005076D8">
            <w:pPr>
              <w:pStyle w:val="TAL"/>
            </w:pPr>
            <w:r w:rsidRPr="000749E2">
              <w:t xml:space="preserve">Addition of CA_2C to Chapter 4 </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26C02BF" w14:textId="77777777" w:rsidR="00E50F34" w:rsidRPr="000749E2" w:rsidRDefault="00E50F34"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4B2194E" w14:textId="77777777" w:rsidR="00E50F34" w:rsidRPr="000749E2" w:rsidRDefault="00E50F34" w:rsidP="005076D8">
            <w:pPr>
              <w:pStyle w:val="TAL"/>
            </w:pPr>
            <w:r w:rsidRPr="000749E2">
              <w:t>12.6.0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F81767E" w14:textId="77777777" w:rsidR="00E50F34" w:rsidRPr="000749E2" w:rsidRDefault="00E50F34" w:rsidP="005076D8">
            <w:pPr>
              <w:pStyle w:val="TAL"/>
            </w:pPr>
            <w:r w:rsidRPr="000749E2">
              <w:t>12.7.0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64AB903C" w14:textId="77777777" w:rsidR="00E50F34" w:rsidRPr="000749E2" w:rsidRDefault="00E50F34" w:rsidP="005076D8">
            <w:pPr>
              <w:pStyle w:val="TAL"/>
            </w:pPr>
            <w:r w:rsidRPr="000749E2">
              <w:t>R5-153820</w:t>
            </w:r>
          </w:p>
        </w:tc>
      </w:tr>
      <w:tr w:rsidR="00E50F34" w:rsidRPr="000749E2" w14:paraId="7B558FCD"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7F07C9F" w14:textId="77777777" w:rsidR="00E50F34" w:rsidRPr="000749E2" w:rsidRDefault="00E50F34" w:rsidP="005076D8">
            <w:pPr>
              <w:pStyle w:val="TAL"/>
            </w:pPr>
            <w:r w:rsidRPr="000749E2">
              <w:t>RP#69</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FE9C896" w14:textId="77777777" w:rsidR="00E50F34" w:rsidRPr="000749E2" w:rsidRDefault="00E50F34" w:rsidP="005076D8">
            <w:pPr>
              <w:pStyle w:val="TAL"/>
            </w:pPr>
            <w:r w:rsidRPr="000749E2">
              <w:t>RP-151433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6C100C1" w14:textId="77777777" w:rsidR="00E50F34" w:rsidRPr="000749E2" w:rsidRDefault="00E50F34" w:rsidP="005076D8">
            <w:pPr>
              <w:pStyle w:val="TAL"/>
            </w:pPr>
            <w:r w:rsidRPr="000749E2">
              <w:t>0629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546B2EC" w14:textId="77777777" w:rsidR="00E50F34" w:rsidRPr="000749E2" w:rsidRDefault="00E50F34"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44AD429" w14:textId="77777777" w:rsidR="00E50F34" w:rsidRPr="000749E2" w:rsidRDefault="00E50F34" w:rsidP="005076D8">
            <w:pPr>
              <w:pStyle w:val="TAL"/>
            </w:pPr>
            <w:r w:rsidRPr="000749E2">
              <w:t>Introduce connection diagram for multi-cell Enhanced requirements Type C tests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5BA0D38" w14:textId="77777777" w:rsidR="00E50F34" w:rsidRPr="000749E2" w:rsidRDefault="00E50F34"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D9A25EF" w14:textId="77777777" w:rsidR="00E50F34" w:rsidRPr="000749E2" w:rsidRDefault="00E50F34" w:rsidP="005076D8">
            <w:pPr>
              <w:pStyle w:val="TAL"/>
            </w:pPr>
            <w:r w:rsidRPr="000749E2">
              <w:t>12.6.0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DAE4720" w14:textId="77777777" w:rsidR="00E50F34" w:rsidRPr="000749E2" w:rsidRDefault="00E50F34" w:rsidP="005076D8">
            <w:pPr>
              <w:pStyle w:val="TAL"/>
            </w:pPr>
            <w:r w:rsidRPr="000749E2">
              <w:t>12.7.0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1EB4F7F" w14:textId="77777777" w:rsidR="00E50F34" w:rsidRPr="000749E2" w:rsidRDefault="00E50F34" w:rsidP="005076D8">
            <w:pPr>
              <w:pStyle w:val="TAL"/>
            </w:pPr>
            <w:r w:rsidRPr="000749E2">
              <w:t>R5-153835</w:t>
            </w:r>
          </w:p>
        </w:tc>
      </w:tr>
      <w:tr w:rsidR="00E50F34" w:rsidRPr="000749E2" w14:paraId="6E612A5B"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C7AB56B" w14:textId="77777777" w:rsidR="00E50F34" w:rsidRPr="000749E2" w:rsidRDefault="00E50F34" w:rsidP="005076D8">
            <w:pPr>
              <w:pStyle w:val="TAL"/>
            </w:pPr>
            <w:r w:rsidRPr="000749E2">
              <w:t>RP#69</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A8E8CC9" w14:textId="77777777" w:rsidR="00E50F34" w:rsidRPr="000749E2" w:rsidRDefault="00E50F34" w:rsidP="005076D8">
            <w:pPr>
              <w:pStyle w:val="TAL"/>
            </w:pPr>
            <w:r w:rsidRPr="000749E2">
              <w:t>RP-151430</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9BBB65D" w14:textId="77777777" w:rsidR="00E50F34" w:rsidRPr="000749E2" w:rsidRDefault="00E50F34" w:rsidP="005076D8">
            <w:pPr>
              <w:pStyle w:val="TAL"/>
            </w:pPr>
            <w:r w:rsidRPr="000749E2">
              <w:t>0616</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714FE23A" w14:textId="77777777" w:rsidR="00E50F34" w:rsidRPr="000749E2" w:rsidRDefault="00E50F34"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0A6C01C" w14:textId="77777777" w:rsidR="00E50F34" w:rsidRPr="000749E2" w:rsidRDefault="00E50F34" w:rsidP="005076D8">
            <w:pPr>
              <w:pStyle w:val="TAL"/>
            </w:pPr>
            <w:r w:rsidRPr="000749E2">
              <w:t>UE Cat 0: Connection diagrams for RF/RRM testing</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824C186" w14:textId="77777777" w:rsidR="00E50F34" w:rsidRPr="000749E2" w:rsidRDefault="00E50F34"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520F2DD" w14:textId="77777777" w:rsidR="00E50F34" w:rsidRPr="000749E2" w:rsidRDefault="00E50F34" w:rsidP="005076D8">
            <w:pPr>
              <w:pStyle w:val="TAL"/>
            </w:pPr>
            <w:r w:rsidRPr="000749E2">
              <w:t>12.6.0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C12098A" w14:textId="77777777" w:rsidR="00E50F34" w:rsidRPr="000749E2" w:rsidRDefault="00E50F34" w:rsidP="005076D8">
            <w:pPr>
              <w:pStyle w:val="TAL"/>
            </w:pPr>
            <w:r w:rsidRPr="000749E2">
              <w:t>12.7.0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B04B359" w14:textId="77777777" w:rsidR="00E50F34" w:rsidRPr="000749E2" w:rsidRDefault="00E50F34" w:rsidP="005076D8">
            <w:pPr>
              <w:pStyle w:val="TAL"/>
            </w:pPr>
            <w:r w:rsidRPr="000749E2">
              <w:t>R5-153850</w:t>
            </w:r>
          </w:p>
        </w:tc>
      </w:tr>
      <w:tr w:rsidR="00E50F34" w:rsidRPr="000749E2" w14:paraId="659EF569"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0A2DAC6" w14:textId="77777777" w:rsidR="00E50F34" w:rsidRPr="000749E2" w:rsidRDefault="00E50F34" w:rsidP="005076D8">
            <w:pPr>
              <w:pStyle w:val="TAL"/>
            </w:pPr>
            <w:r w:rsidRPr="000749E2">
              <w:t>RP#69</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2AF9F32" w14:textId="77777777" w:rsidR="00E50F34" w:rsidRPr="000749E2" w:rsidRDefault="00E50F34" w:rsidP="005076D8">
            <w:pPr>
              <w:pStyle w:val="TAL"/>
            </w:pPr>
            <w:r w:rsidRPr="000749E2">
              <w:t>RP-151423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67AFCA8" w14:textId="77777777" w:rsidR="00E50F34" w:rsidRPr="000749E2" w:rsidRDefault="00E50F34" w:rsidP="005076D8">
            <w:pPr>
              <w:pStyle w:val="TAL"/>
            </w:pPr>
            <w:r w:rsidRPr="000749E2">
              <w:t>0611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773B9B69" w14:textId="77777777" w:rsidR="00E50F34" w:rsidRPr="000749E2" w:rsidRDefault="00E50F34"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44C5F7F1" w14:textId="77777777" w:rsidR="00E50F34" w:rsidRPr="000749E2" w:rsidRDefault="00E50F34" w:rsidP="005076D8">
            <w:pPr>
              <w:pStyle w:val="TAL"/>
            </w:pPr>
            <w:r w:rsidRPr="000749E2">
              <w:t>CA RF: Update of connection diagrams for 3CCs (RF) testing for more than 3CCs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9C5A87F" w14:textId="77777777" w:rsidR="00E50F34" w:rsidRPr="000749E2" w:rsidRDefault="00E50F34"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EDE0913" w14:textId="77777777" w:rsidR="00E50F34" w:rsidRPr="000749E2" w:rsidRDefault="00E50F34" w:rsidP="005076D8">
            <w:pPr>
              <w:pStyle w:val="TAL"/>
            </w:pPr>
            <w:r w:rsidRPr="000749E2">
              <w:t>12.6.0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70ED7F9" w14:textId="77777777" w:rsidR="00E50F34" w:rsidRPr="000749E2" w:rsidRDefault="00E50F34" w:rsidP="005076D8">
            <w:pPr>
              <w:pStyle w:val="TAL"/>
            </w:pPr>
            <w:r w:rsidRPr="000749E2">
              <w:t>12.7.0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F803C88" w14:textId="77777777" w:rsidR="00E50F34" w:rsidRPr="000749E2" w:rsidRDefault="00E50F34" w:rsidP="005076D8">
            <w:pPr>
              <w:pStyle w:val="TAL"/>
            </w:pPr>
            <w:r w:rsidRPr="000749E2">
              <w:t>R5-153875</w:t>
            </w:r>
          </w:p>
        </w:tc>
      </w:tr>
      <w:tr w:rsidR="00E50F34" w:rsidRPr="000749E2" w14:paraId="2BCF941F"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E39AC57" w14:textId="77777777" w:rsidR="00E50F34" w:rsidRPr="000749E2" w:rsidRDefault="00E50F34" w:rsidP="005076D8">
            <w:pPr>
              <w:pStyle w:val="TAL"/>
            </w:pPr>
            <w:r w:rsidRPr="000749E2">
              <w:t>RP#69</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5954E5D" w14:textId="77777777" w:rsidR="00E50F34" w:rsidRPr="000749E2" w:rsidRDefault="00E50F34" w:rsidP="005076D8">
            <w:pPr>
              <w:pStyle w:val="TAL"/>
            </w:pPr>
            <w:r w:rsidRPr="000749E2">
              <w:t>RP-151423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BEC0792" w14:textId="77777777" w:rsidR="00E50F34" w:rsidRPr="000749E2" w:rsidRDefault="00E50F34" w:rsidP="005076D8">
            <w:pPr>
              <w:pStyle w:val="TAL"/>
            </w:pPr>
            <w:r w:rsidRPr="000749E2">
              <w:t>0621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8EB584F" w14:textId="77777777" w:rsidR="00E50F34" w:rsidRPr="000749E2" w:rsidRDefault="00E50F34"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7A7BAAB" w14:textId="77777777" w:rsidR="00E50F34" w:rsidRPr="000749E2" w:rsidRDefault="00E50F34" w:rsidP="005076D8">
            <w:pPr>
              <w:pStyle w:val="TAL"/>
            </w:pPr>
            <w:r w:rsidRPr="000749E2">
              <w:t>Update of 4.4.2 Simulated cells for CA RRM test cases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8B12882" w14:textId="77777777" w:rsidR="00E50F34" w:rsidRPr="000749E2" w:rsidRDefault="00E50F34"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F6BDCC5" w14:textId="77777777" w:rsidR="00E50F34" w:rsidRPr="000749E2" w:rsidRDefault="00E50F34" w:rsidP="005076D8">
            <w:pPr>
              <w:pStyle w:val="TAL"/>
            </w:pPr>
            <w:r w:rsidRPr="000749E2">
              <w:t>12.6.0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801275E" w14:textId="77777777" w:rsidR="00E50F34" w:rsidRPr="000749E2" w:rsidRDefault="00E50F34" w:rsidP="005076D8">
            <w:pPr>
              <w:pStyle w:val="TAL"/>
            </w:pPr>
            <w:r w:rsidRPr="000749E2">
              <w:t>12.7.0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F5004A9" w14:textId="77777777" w:rsidR="00E50F34" w:rsidRPr="000749E2" w:rsidRDefault="00E50F34" w:rsidP="005076D8">
            <w:pPr>
              <w:pStyle w:val="TAL"/>
            </w:pPr>
            <w:r w:rsidRPr="000749E2">
              <w:t>R5-153876</w:t>
            </w:r>
          </w:p>
        </w:tc>
      </w:tr>
      <w:tr w:rsidR="00E50F34" w:rsidRPr="000749E2" w14:paraId="3E5E885F"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572431A" w14:textId="77777777" w:rsidR="00E50F34" w:rsidRPr="000749E2" w:rsidRDefault="00E50F34" w:rsidP="005076D8">
            <w:pPr>
              <w:pStyle w:val="TAL"/>
            </w:pPr>
            <w:r w:rsidRPr="000749E2">
              <w:t>RP#69</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B850E1F" w14:textId="77777777" w:rsidR="00E50F34" w:rsidRPr="000749E2" w:rsidRDefault="00E50F34" w:rsidP="005076D8">
            <w:pPr>
              <w:pStyle w:val="TAL"/>
            </w:pPr>
            <w:r w:rsidRPr="000749E2">
              <w:t>RP-151409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A7B6E49" w14:textId="77777777" w:rsidR="00E50F34" w:rsidRPr="000749E2" w:rsidRDefault="00E50F34" w:rsidP="005076D8">
            <w:pPr>
              <w:pStyle w:val="TAL"/>
            </w:pPr>
            <w:r w:rsidRPr="000749E2">
              <w:t>0618</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C42DB1C" w14:textId="77777777" w:rsidR="00E50F34" w:rsidRPr="000749E2" w:rsidRDefault="00E50F34"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BDC8CED" w14:textId="77777777" w:rsidR="00E50F34" w:rsidRPr="000749E2" w:rsidRDefault="00E50F34" w:rsidP="005076D8">
            <w:pPr>
              <w:pStyle w:val="TAL"/>
            </w:pPr>
            <w:r w:rsidRPr="000749E2">
              <w:t>Update to Loopback activation procedure for IMS enabled UE</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7172C14" w14:textId="77777777" w:rsidR="00E50F34" w:rsidRPr="000749E2" w:rsidRDefault="00E50F34"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F02B5C8" w14:textId="77777777" w:rsidR="00E50F34" w:rsidRPr="000749E2" w:rsidRDefault="00E50F34" w:rsidP="005076D8">
            <w:pPr>
              <w:pStyle w:val="TAL"/>
            </w:pPr>
            <w:r w:rsidRPr="000749E2">
              <w:t>12.6.0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604B48A" w14:textId="77777777" w:rsidR="00E50F34" w:rsidRPr="000749E2" w:rsidRDefault="00E50F34" w:rsidP="005076D8">
            <w:pPr>
              <w:pStyle w:val="TAL"/>
            </w:pPr>
            <w:r w:rsidRPr="000749E2">
              <w:t>12.7.0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D8EE7C7" w14:textId="77777777" w:rsidR="00E50F34" w:rsidRPr="000749E2" w:rsidRDefault="00E50F34" w:rsidP="005076D8">
            <w:pPr>
              <w:pStyle w:val="TAL"/>
            </w:pPr>
            <w:r w:rsidRPr="000749E2">
              <w:t>R5-153971</w:t>
            </w:r>
          </w:p>
        </w:tc>
      </w:tr>
      <w:tr w:rsidR="00E50F34" w:rsidRPr="000749E2" w14:paraId="1A910F93"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BA27E80" w14:textId="77777777" w:rsidR="00E50F34" w:rsidRPr="000749E2" w:rsidRDefault="00E50F34" w:rsidP="005076D8">
            <w:pPr>
              <w:pStyle w:val="TAL"/>
            </w:pPr>
            <w:r w:rsidRPr="000749E2">
              <w:t>RP#69</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3DBD41C" w14:textId="77777777" w:rsidR="00E50F34" w:rsidRPr="000749E2" w:rsidRDefault="00E50F34" w:rsidP="005076D8">
            <w:pPr>
              <w:pStyle w:val="TAL"/>
            </w:pPr>
            <w:r w:rsidRPr="000749E2">
              <w:t>RP-151429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3650752" w14:textId="77777777" w:rsidR="00E50F34" w:rsidRPr="000749E2" w:rsidRDefault="00E50F34" w:rsidP="005076D8">
            <w:pPr>
              <w:pStyle w:val="TAL"/>
            </w:pPr>
            <w:r w:rsidRPr="000749E2">
              <w:t>0615</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5D6A3C4" w14:textId="77777777" w:rsidR="00E50F34" w:rsidRPr="000749E2" w:rsidRDefault="00E50F34" w:rsidP="005076D8">
            <w:pPr>
              <w:pStyle w:val="TAL"/>
            </w:pPr>
            <w:r w:rsidRPr="000749E2">
              <w:t>2</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6555AEA" w14:textId="77777777" w:rsidR="00E50F34" w:rsidRPr="000749E2" w:rsidRDefault="00E50F34" w:rsidP="005076D8">
            <w:pPr>
              <w:pStyle w:val="TAL"/>
            </w:pPr>
            <w:r w:rsidRPr="000749E2">
              <w:t>Update to Device to Device Proximity Services Test Environment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38D8C24" w14:textId="77777777" w:rsidR="00E50F34" w:rsidRPr="000749E2" w:rsidRDefault="00E50F34"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845FF57" w14:textId="77777777" w:rsidR="00E50F34" w:rsidRPr="000749E2" w:rsidRDefault="00E50F34" w:rsidP="005076D8">
            <w:pPr>
              <w:pStyle w:val="TAL"/>
            </w:pPr>
            <w:r w:rsidRPr="000749E2">
              <w:t>12.6.0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061AAA2" w14:textId="77777777" w:rsidR="00E50F34" w:rsidRPr="000749E2" w:rsidRDefault="00E50F34" w:rsidP="005076D8">
            <w:pPr>
              <w:pStyle w:val="TAL"/>
            </w:pPr>
            <w:r w:rsidRPr="000749E2">
              <w:t>12.7.0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DDBF6A0" w14:textId="77777777" w:rsidR="00E50F34" w:rsidRPr="000749E2" w:rsidRDefault="00E50F34" w:rsidP="005076D8">
            <w:pPr>
              <w:pStyle w:val="TAL"/>
            </w:pPr>
            <w:r w:rsidRPr="000749E2">
              <w:t>R5-153998</w:t>
            </w:r>
          </w:p>
        </w:tc>
      </w:tr>
      <w:tr w:rsidR="00E41CD0" w:rsidRPr="000749E2" w14:paraId="0DCE48BC"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A0F3DC3" w14:textId="77777777" w:rsidR="00E41CD0" w:rsidRPr="000749E2" w:rsidRDefault="00E41CD0" w:rsidP="005076D8">
            <w:pPr>
              <w:pStyle w:val="TAL"/>
            </w:pPr>
            <w:r w:rsidRPr="000749E2">
              <w:t>RP#69</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5C146FE" w14:textId="77777777" w:rsidR="00E41CD0" w:rsidRPr="000749E2" w:rsidRDefault="00E41CD0" w:rsidP="005076D8">
            <w:pPr>
              <w:pStyle w:val="TAL"/>
            </w:pPr>
            <w:r w:rsidRPr="000749E2">
              <w:t>-</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2CD605B" w14:textId="77777777" w:rsidR="00E41CD0" w:rsidRPr="000749E2" w:rsidRDefault="00E41CD0" w:rsidP="005076D8">
            <w:pPr>
              <w:pStyle w:val="TAL"/>
            </w:pPr>
            <w:r w:rsidRPr="000749E2">
              <w:t>-</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BF653FB" w14:textId="77777777" w:rsidR="00E41CD0" w:rsidRPr="000749E2" w:rsidRDefault="00E41CD0"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400A49D" w14:textId="77777777" w:rsidR="00E41CD0" w:rsidRPr="000749E2" w:rsidRDefault="00E41CD0" w:rsidP="005076D8">
            <w:pPr>
              <w:pStyle w:val="TAL"/>
            </w:pPr>
            <w:r w:rsidRPr="000749E2">
              <w:t>update of the "non-specific references" in section 2 according to the approved R5-153582 and an action point on ETSI MCC</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7B81278" w14:textId="77777777" w:rsidR="00E41CD0" w:rsidRPr="000749E2" w:rsidRDefault="00E41CD0" w:rsidP="005076D8">
            <w:pPr>
              <w:pStyle w:val="TAL"/>
            </w:pPr>
            <w:r w:rsidRPr="000749E2">
              <w:t>-</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BA9741D" w14:textId="77777777" w:rsidR="00E41CD0" w:rsidRPr="000749E2" w:rsidRDefault="00E41CD0" w:rsidP="005076D8">
            <w:pPr>
              <w:pStyle w:val="TAL"/>
            </w:pPr>
            <w:r w:rsidRPr="000749E2">
              <w:t>12.6.0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ED8534D" w14:textId="77777777" w:rsidR="00E41CD0" w:rsidRPr="000749E2" w:rsidRDefault="00E41CD0" w:rsidP="005076D8">
            <w:pPr>
              <w:pStyle w:val="TAL"/>
            </w:pPr>
            <w:r w:rsidRPr="000749E2">
              <w:t>12.7.0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C0097DA" w14:textId="77777777" w:rsidR="00E41CD0" w:rsidRPr="000749E2" w:rsidRDefault="00E41CD0" w:rsidP="005076D8">
            <w:pPr>
              <w:pStyle w:val="TAL"/>
            </w:pPr>
            <w:r w:rsidRPr="000749E2">
              <w:t>-</w:t>
            </w:r>
          </w:p>
        </w:tc>
      </w:tr>
      <w:tr w:rsidR="00F3332D" w:rsidRPr="000749E2" w14:paraId="4068189E"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DC9132A" w14:textId="77777777" w:rsidR="00F3332D" w:rsidRPr="000749E2" w:rsidRDefault="00F3332D" w:rsidP="005076D8">
            <w:pPr>
              <w:pStyle w:val="TAL"/>
            </w:pPr>
            <w:r w:rsidRPr="000749E2">
              <w:t>RP#70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5F0F4F1" w14:textId="77777777" w:rsidR="00F3332D" w:rsidRPr="000749E2" w:rsidRDefault="00F3332D" w:rsidP="005076D8">
            <w:pPr>
              <w:pStyle w:val="TAL"/>
            </w:pPr>
            <w:r w:rsidRPr="000749E2">
              <w:t>RP-151703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7F1B4B7" w14:textId="77777777" w:rsidR="00F3332D" w:rsidRPr="000749E2" w:rsidRDefault="00F3332D" w:rsidP="005076D8">
            <w:pPr>
              <w:pStyle w:val="TAL"/>
            </w:pPr>
            <w:r w:rsidRPr="000749E2">
              <w:t>0641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EAEB14A" w14:textId="77777777" w:rsidR="00F3332D" w:rsidRPr="000749E2" w:rsidRDefault="00F3332D"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4ED4316F" w14:textId="77777777" w:rsidR="00F3332D" w:rsidRPr="000749E2" w:rsidRDefault="00F3332D" w:rsidP="005076D8">
            <w:pPr>
              <w:pStyle w:val="TAL"/>
            </w:pPr>
            <w:r w:rsidRPr="000749E2">
              <w:t>Update generic procedures 4.5A.19 and 4.5A.20</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D794917" w14:textId="77777777" w:rsidR="00F3332D" w:rsidRPr="000749E2" w:rsidRDefault="00F3332D"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0F5C20E" w14:textId="77777777" w:rsidR="00F3332D" w:rsidRPr="000749E2" w:rsidRDefault="00F3332D" w:rsidP="005076D8">
            <w:pPr>
              <w:pStyle w:val="TAL"/>
            </w:pPr>
            <w:r w:rsidRPr="000749E2">
              <w:t>12.7.0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F2296F6" w14:textId="77777777" w:rsidR="00F3332D" w:rsidRPr="000749E2" w:rsidRDefault="00F3332D" w:rsidP="005076D8">
            <w:pPr>
              <w:pStyle w:val="TAL"/>
            </w:pPr>
            <w:r w:rsidRPr="000749E2">
              <w:t>12.8.0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D062939" w14:textId="77777777" w:rsidR="00F3332D" w:rsidRPr="000749E2" w:rsidRDefault="00F3332D" w:rsidP="005076D8">
            <w:pPr>
              <w:pStyle w:val="TAL"/>
            </w:pPr>
            <w:r w:rsidRPr="000749E2">
              <w:t>R5-155083</w:t>
            </w:r>
          </w:p>
        </w:tc>
      </w:tr>
      <w:tr w:rsidR="00F3332D" w:rsidRPr="000749E2" w14:paraId="065F5040"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48545FA" w14:textId="77777777" w:rsidR="00F3332D" w:rsidRPr="000749E2" w:rsidRDefault="00F3332D" w:rsidP="005076D8">
            <w:pPr>
              <w:pStyle w:val="TAL"/>
            </w:pPr>
            <w:r w:rsidRPr="000749E2">
              <w:t>RP#70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7DA8D32" w14:textId="77777777" w:rsidR="00F3332D" w:rsidRPr="000749E2" w:rsidRDefault="00F3332D" w:rsidP="005076D8">
            <w:pPr>
              <w:pStyle w:val="TAL"/>
            </w:pPr>
            <w:r w:rsidRPr="000749E2">
              <w:t>RP-151685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66776ED" w14:textId="77777777" w:rsidR="00F3332D" w:rsidRPr="000749E2" w:rsidRDefault="00F3332D" w:rsidP="005076D8">
            <w:pPr>
              <w:pStyle w:val="TAL"/>
            </w:pPr>
            <w:r w:rsidRPr="000749E2">
              <w:t>0642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A4A520A" w14:textId="77777777" w:rsidR="00F3332D" w:rsidRPr="000749E2" w:rsidRDefault="00F3332D"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03A31B5" w14:textId="77777777" w:rsidR="00F3332D" w:rsidRPr="000749E2" w:rsidRDefault="00F3332D" w:rsidP="005076D8">
            <w:pPr>
              <w:pStyle w:val="TAL"/>
            </w:pPr>
            <w:r w:rsidRPr="000749E2">
              <w:t>Editor notes correction in clause 5.2A.1A</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391D210" w14:textId="77777777" w:rsidR="00F3332D" w:rsidRPr="000749E2" w:rsidRDefault="00F3332D"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C34531B" w14:textId="77777777" w:rsidR="00F3332D" w:rsidRPr="000749E2" w:rsidRDefault="00F3332D" w:rsidP="005076D8">
            <w:pPr>
              <w:pStyle w:val="TAL"/>
            </w:pPr>
            <w:r w:rsidRPr="000749E2">
              <w:t>12.7.0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E64FB7D" w14:textId="77777777" w:rsidR="00F3332D" w:rsidRPr="000749E2" w:rsidRDefault="00F3332D" w:rsidP="005076D8">
            <w:pPr>
              <w:pStyle w:val="TAL"/>
            </w:pPr>
            <w:r w:rsidRPr="000749E2">
              <w:t>12.8.0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310CB98" w14:textId="77777777" w:rsidR="00F3332D" w:rsidRPr="000749E2" w:rsidRDefault="00F3332D" w:rsidP="005076D8">
            <w:pPr>
              <w:pStyle w:val="TAL"/>
            </w:pPr>
            <w:r w:rsidRPr="000749E2">
              <w:t>R5-155111</w:t>
            </w:r>
          </w:p>
        </w:tc>
      </w:tr>
      <w:tr w:rsidR="00F3332D" w:rsidRPr="000749E2" w14:paraId="748591B1"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1966C69" w14:textId="77777777" w:rsidR="00F3332D" w:rsidRPr="000749E2" w:rsidRDefault="00F3332D" w:rsidP="005076D8">
            <w:pPr>
              <w:pStyle w:val="TAL"/>
            </w:pPr>
            <w:r w:rsidRPr="000749E2">
              <w:t>RP#70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2C9C4B8" w14:textId="77777777" w:rsidR="00F3332D" w:rsidRPr="000749E2" w:rsidRDefault="00F3332D" w:rsidP="005076D8">
            <w:pPr>
              <w:pStyle w:val="TAL"/>
            </w:pPr>
            <w:r w:rsidRPr="000749E2">
              <w:t>RP-151705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18CB91D" w14:textId="77777777" w:rsidR="00F3332D" w:rsidRPr="000749E2" w:rsidRDefault="00F3332D" w:rsidP="005076D8">
            <w:pPr>
              <w:pStyle w:val="TAL"/>
            </w:pPr>
            <w:r w:rsidRPr="000749E2">
              <w:t>0643</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EA64116" w14:textId="77777777" w:rsidR="00F3332D" w:rsidRPr="000749E2" w:rsidRDefault="00F3332D"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B1BC1A2" w14:textId="77777777" w:rsidR="00F3332D" w:rsidRPr="000749E2" w:rsidRDefault="00F3332D" w:rsidP="005076D8">
            <w:pPr>
              <w:pStyle w:val="TAL"/>
            </w:pPr>
            <w:r w:rsidRPr="000749E2">
              <w:t>Editorial correction to Device to Device Proximity Services Test Environment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2E0391F" w14:textId="77777777" w:rsidR="00F3332D" w:rsidRPr="000749E2" w:rsidRDefault="00F3332D"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EFC28DC" w14:textId="77777777" w:rsidR="00F3332D" w:rsidRPr="000749E2" w:rsidRDefault="00F3332D" w:rsidP="005076D8">
            <w:pPr>
              <w:pStyle w:val="TAL"/>
            </w:pPr>
            <w:r w:rsidRPr="000749E2">
              <w:t>12.7.0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AB86E85" w14:textId="77777777" w:rsidR="00F3332D" w:rsidRPr="000749E2" w:rsidRDefault="00F3332D" w:rsidP="005076D8">
            <w:pPr>
              <w:pStyle w:val="TAL"/>
            </w:pPr>
            <w:r w:rsidRPr="000749E2">
              <w:t>12.8.0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60749BB0" w14:textId="77777777" w:rsidR="00F3332D" w:rsidRPr="000749E2" w:rsidRDefault="00F3332D" w:rsidP="005076D8">
            <w:pPr>
              <w:pStyle w:val="TAL"/>
            </w:pPr>
            <w:r w:rsidRPr="000749E2">
              <w:t>R5-155130</w:t>
            </w:r>
          </w:p>
        </w:tc>
      </w:tr>
      <w:tr w:rsidR="00F3332D" w:rsidRPr="000749E2" w14:paraId="22334915"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3331C93" w14:textId="77777777" w:rsidR="00F3332D" w:rsidRPr="000749E2" w:rsidRDefault="00F3332D" w:rsidP="005076D8">
            <w:pPr>
              <w:pStyle w:val="TAL"/>
            </w:pPr>
            <w:r w:rsidRPr="000749E2">
              <w:t>RP#70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ADC1530" w14:textId="77777777" w:rsidR="00F3332D" w:rsidRPr="000749E2" w:rsidRDefault="00F3332D" w:rsidP="005076D8">
            <w:pPr>
              <w:pStyle w:val="TAL"/>
            </w:pPr>
            <w:r w:rsidRPr="000749E2">
              <w:t>RP-151710</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825877E" w14:textId="77777777" w:rsidR="00F3332D" w:rsidRPr="000749E2" w:rsidRDefault="00F3332D" w:rsidP="005076D8">
            <w:pPr>
              <w:pStyle w:val="TAL"/>
            </w:pPr>
            <w:r w:rsidRPr="000749E2">
              <w:t>0644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2CB90F7" w14:textId="77777777" w:rsidR="00F3332D" w:rsidRPr="000749E2" w:rsidRDefault="00F3332D"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685234D" w14:textId="77777777" w:rsidR="00F3332D" w:rsidRPr="000749E2" w:rsidRDefault="00F3332D" w:rsidP="005076D8">
            <w:pPr>
              <w:pStyle w:val="TAL"/>
            </w:pPr>
            <w:r w:rsidRPr="000749E2">
              <w:t>Introduction of combinations of system information blocks for Dual Connectivity</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CA83D6D" w14:textId="77777777" w:rsidR="00F3332D" w:rsidRPr="000749E2" w:rsidRDefault="00F3332D"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D497390" w14:textId="77777777" w:rsidR="00F3332D" w:rsidRPr="000749E2" w:rsidRDefault="00F3332D" w:rsidP="005076D8">
            <w:pPr>
              <w:pStyle w:val="TAL"/>
            </w:pPr>
            <w:r w:rsidRPr="000749E2">
              <w:t>12.7.0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5E3239E" w14:textId="77777777" w:rsidR="00F3332D" w:rsidRPr="000749E2" w:rsidRDefault="00F3332D" w:rsidP="005076D8">
            <w:pPr>
              <w:pStyle w:val="TAL"/>
            </w:pPr>
            <w:r w:rsidRPr="000749E2">
              <w:t>12.8.0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5DA491B" w14:textId="77777777" w:rsidR="00F3332D" w:rsidRPr="000749E2" w:rsidRDefault="00F3332D" w:rsidP="005076D8">
            <w:pPr>
              <w:pStyle w:val="TAL"/>
            </w:pPr>
            <w:r w:rsidRPr="000749E2">
              <w:t>R5-155234</w:t>
            </w:r>
          </w:p>
        </w:tc>
      </w:tr>
      <w:tr w:rsidR="00F3332D" w:rsidRPr="000749E2" w14:paraId="14A9D82D"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4876DEB" w14:textId="77777777" w:rsidR="00F3332D" w:rsidRPr="000749E2" w:rsidRDefault="00F3332D" w:rsidP="005076D8">
            <w:pPr>
              <w:pStyle w:val="TAL"/>
            </w:pPr>
            <w:r w:rsidRPr="000749E2">
              <w:t>RP#70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A908830" w14:textId="77777777" w:rsidR="00F3332D" w:rsidRPr="000749E2" w:rsidRDefault="00F3332D" w:rsidP="005076D8">
            <w:pPr>
              <w:pStyle w:val="TAL"/>
            </w:pPr>
            <w:r w:rsidRPr="000749E2">
              <w:t>RP-151710</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5C5A602" w14:textId="77777777" w:rsidR="00F3332D" w:rsidRPr="000749E2" w:rsidRDefault="00F3332D" w:rsidP="005076D8">
            <w:pPr>
              <w:pStyle w:val="TAL"/>
            </w:pPr>
            <w:r w:rsidRPr="000749E2">
              <w:t>0651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A7E44E9" w14:textId="77777777" w:rsidR="00F3332D" w:rsidRPr="000749E2" w:rsidRDefault="00F3332D"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926829A" w14:textId="77777777" w:rsidR="00F3332D" w:rsidRPr="000749E2" w:rsidRDefault="00F3332D" w:rsidP="005076D8">
            <w:pPr>
              <w:pStyle w:val="TAL"/>
            </w:pPr>
            <w:r w:rsidRPr="000749E2">
              <w:t>Introduction of generic test procedures for Dual Connectivity for signalling testing</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56D0D43" w14:textId="77777777" w:rsidR="00F3332D" w:rsidRPr="000749E2" w:rsidRDefault="00F3332D"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3A2897A" w14:textId="77777777" w:rsidR="00F3332D" w:rsidRPr="000749E2" w:rsidRDefault="00F3332D" w:rsidP="005076D8">
            <w:pPr>
              <w:pStyle w:val="TAL"/>
            </w:pPr>
            <w:r w:rsidRPr="000749E2">
              <w:t>12.7.0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D80C165" w14:textId="77777777" w:rsidR="00F3332D" w:rsidRPr="000749E2" w:rsidRDefault="00F3332D" w:rsidP="005076D8">
            <w:pPr>
              <w:pStyle w:val="TAL"/>
            </w:pPr>
            <w:r w:rsidRPr="000749E2">
              <w:t>12.8.0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F8822BF" w14:textId="77777777" w:rsidR="00F3332D" w:rsidRPr="000749E2" w:rsidRDefault="00F3332D" w:rsidP="005076D8">
            <w:pPr>
              <w:pStyle w:val="TAL"/>
            </w:pPr>
            <w:r w:rsidRPr="000749E2">
              <w:t>R5-155419</w:t>
            </w:r>
          </w:p>
        </w:tc>
      </w:tr>
      <w:tr w:rsidR="00F3332D" w:rsidRPr="000749E2" w14:paraId="0577EE09"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2D6E135" w14:textId="77777777" w:rsidR="00F3332D" w:rsidRPr="000749E2" w:rsidRDefault="00F3332D" w:rsidP="005076D8">
            <w:pPr>
              <w:pStyle w:val="TAL"/>
            </w:pPr>
            <w:r w:rsidRPr="000749E2">
              <w:t>RP#70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88A8433" w14:textId="77777777" w:rsidR="00F3332D" w:rsidRPr="000749E2" w:rsidRDefault="00F3332D" w:rsidP="005076D8">
            <w:pPr>
              <w:pStyle w:val="TAL"/>
            </w:pPr>
            <w:r w:rsidRPr="000749E2">
              <w:t>RP-151710</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4FE591E" w14:textId="77777777" w:rsidR="00F3332D" w:rsidRPr="000749E2" w:rsidRDefault="00F3332D" w:rsidP="005076D8">
            <w:pPr>
              <w:pStyle w:val="TAL"/>
            </w:pPr>
            <w:r w:rsidRPr="000749E2">
              <w:t>0652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7CAD9D66" w14:textId="77777777" w:rsidR="00F3332D" w:rsidRPr="000749E2" w:rsidRDefault="00F3332D"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B7C5987" w14:textId="77777777" w:rsidR="00F3332D" w:rsidRPr="000749E2" w:rsidRDefault="00F3332D" w:rsidP="005076D8">
            <w:pPr>
              <w:pStyle w:val="TAL"/>
            </w:pPr>
            <w:r w:rsidRPr="000749E2">
              <w:t>Introduction of default messages for Dual Connectivity</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C83531A" w14:textId="77777777" w:rsidR="00F3332D" w:rsidRPr="000749E2" w:rsidRDefault="00F3332D"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517FC17" w14:textId="77777777" w:rsidR="00F3332D" w:rsidRPr="000749E2" w:rsidRDefault="00F3332D" w:rsidP="005076D8">
            <w:pPr>
              <w:pStyle w:val="TAL"/>
            </w:pPr>
            <w:r w:rsidRPr="000749E2">
              <w:t>12.7.0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42ECA8E" w14:textId="77777777" w:rsidR="00F3332D" w:rsidRPr="000749E2" w:rsidRDefault="00F3332D" w:rsidP="005076D8">
            <w:pPr>
              <w:pStyle w:val="TAL"/>
            </w:pPr>
            <w:r w:rsidRPr="000749E2">
              <w:t>12.8.0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21D9F60" w14:textId="77777777" w:rsidR="00F3332D" w:rsidRPr="000749E2" w:rsidRDefault="00F3332D" w:rsidP="005076D8">
            <w:pPr>
              <w:pStyle w:val="TAL"/>
            </w:pPr>
            <w:r w:rsidRPr="000749E2">
              <w:t>R5-155434</w:t>
            </w:r>
          </w:p>
        </w:tc>
      </w:tr>
      <w:tr w:rsidR="00F3332D" w:rsidRPr="000749E2" w14:paraId="3B94813E"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4F37FAC" w14:textId="77777777" w:rsidR="00F3332D" w:rsidRPr="000749E2" w:rsidRDefault="00F3332D" w:rsidP="005076D8">
            <w:pPr>
              <w:pStyle w:val="TAL"/>
            </w:pPr>
            <w:r w:rsidRPr="000749E2">
              <w:t>RP#70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C75D05C" w14:textId="77777777" w:rsidR="00F3332D" w:rsidRPr="000749E2" w:rsidRDefault="00F3332D" w:rsidP="005076D8">
            <w:pPr>
              <w:pStyle w:val="TAL"/>
            </w:pPr>
            <w:r w:rsidRPr="000749E2">
              <w:t>RP-151685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EC74251" w14:textId="77777777" w:rsidR="00F3332D" w:rsidRPr="000749E2" w:rsidRDefault="00F3332D" w:rsidP="005076D8">
            <w:pPr>
              <w:pStyle w:val="TAL"/>
            </w:pPr>
            <w:r w:rsidRPr="000749E2">
              <w:t>0655</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D482905" w14:textId="77777777" w:rsidR="00F3332D" w:rsidRPr="000749E2" w:rsidRDefault="00F3332D"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45A6795" w14:textId="77777777" w:rsidR="00F3332D" w:rsidRPr="000749E2" w:rsidRDefault="00F3332D" w:rsidP="005076D8">
            <w:pPr>
              <w:pStyle w:val="TAL"/>
            </w:pPr>
            <w:r w:rsidRPr="000749E2">
              <w:t>Correction to procedure for UE triggered establishment of a default EPS bearer context associated with an additional PDN</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B446C88" w14:textId="77777777" w:rsidR="00F3332D" w:rsidRPr="000749E2" w:rsidRDefault="00F3332D"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B04A075" w14:textId="77777777" w:rsidR="00F3332D" w:rsidRPr="000749E2" w:rsidRDefault="00F3332D" w:rsidP="005076D8">
            <w:pPr>
              <w:pStyle w:val="TAL"/>
            </w:pPr>
            <w:r w:rsidRPr="000749E2">
              <w:t>12.7.0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B8C7681" w14:textId="77777777" w:rsidR="00F3332D" w:rsidRPr="000749E2" w:rsidRDefault="00F3332D" w:rsidP="005076D8">
            <w:pPr>
              <w:pStyle w:val="TAL"/>
            </w:pPr>
            <w:r w:rsidRPr="000749E2">
              <w:t>12.8.0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6AB1014" w14:textId="77777777" w:rsidR="00F3332D" w:rsidRPr="000749E2" w:rsidRDefault="00F3332D" w:rsidP="005076D8">
            <w:pPr>
              <w:pStyle w:val="TAL"/>
            </w:pPr>
            <w:r w:rsidRPr="000749E2">
              <w:t>R5-155490</w:t>
            </w:r>
          </w:p>
        </w:tc>
      </w:tr>
      <w:tr w:rsidR="00F3332D" w:rsidRPr="000749E2" w14:paraId="6FDA938C"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B2F0748" w14:textId="77777777" w:rsidR="00F3332D" w:rsidRPr="000749E2" w:rsidRDefault="00F3332D" w:rsidP="005076D8">
            <w:pPr>
              <w:pStyle w:val="TAL"/>
            </w:pPr>
            <w:r w:rsidRPr="000749E2">
              <w:t>RP#70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637343D" w14:textId="77777777" w:rsidR="00F3332D" w:rsidRPr="000749E2" w:rsidRDefault="00F3332D" w:rsidP="005076D8">
            <w:pPr>
              <w:pStyle w:val="TAL"/>
            </w:pPr>
            <w:r w:rsidRPr="000749E2">
              <w:t>RP-151705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EDBF541" w14:textId="77777777" w:rsidR="00F3332D" w:rsidRPr="000749E2" w:rsidRDefault="00F3332D" w:rsidP="005076D8">
            <w:pPr>
              <w:pStyle w:val="TAL"/>
            </w:pPr>
            <w:r w:rsidRPr="000749E2">
              <w:t>0659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75CAA70" w14:textId="77777777" w:rsidR="00F3332D" w:rsidRPr="000749E2" w:rsidRDefault="00F3332D"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9034CDA" w14:textId="77777777" w:rsidR="00F3332D" w:rsidRPr="000749E2" w:rsidRDefault="00F3332D" w:rsidP="005076D8">
            <w:pPr>
              <w:pStyle w:val="TAL"/>
            </w:pPr>
            <w:r w:rsidRPr="000749E2">
              <w:t xml:space="preserve">Addition of default Test UICC contents for </w:t>
            </w:r>
            <w:proofErr w:type="spellStart"/>
            <w:r w:rsidRPr="000749E2">
              <w:t>DF_ProSe</w:t>
            </w:r>
            <w:proofErr w:type="spellEnd"/>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EA80995" w14:textId="77777777" w:rsidR="00F3332D" w:rsidRPr="000749E2" w:rsidRDefault="00F3332D"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F84706B" w14:textId="77777777" w:rsidR="00F3332D" w:rsidRPr="000749E2" w:rsidRDefault="00F3332D" w:rsidP="005076D8">
            <w:pPr>
              <w:pStyle w:val="TAL"/>
            </w:pPr>
            <w:r w:rsidRPr="000749E2">
              <w:t>12.7.0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6D9AA2A" w14:textId="77777777" w:rsidR="00F3332D" w:rsidRPr="000749E2" w:rsidRDefault="00F3332D" w:rsidP="005076D8">
            <w:pPr>
              <w:pStyle w:val="TAL"/>
            </w:pPr>
            <w:r w:rsidRPr="000749E2">
              <w:t>12.8.0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761D950" w14:textId="77777777" w:rsidR="00F3332D" w:rsidRPr="000749E2" w:rsidRDefault="00F3332D" w:rsidP="005076D8">
            <w:pPr>
              <w:pStyle w:val="TAL"/>
            </w:pPr>
            <w:r w:rsidRPr="000749E2">
              <w:t>R5-155647</w:t>
            </w:r>
          </w:p>
        </w:tc>
      </w:tr>
      <w:tr w:rsidR="00F3332D" w:rsidRPr="000749E2" w14:paraId="54D7D841"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F5B589F" w14:textId="77777777" w:rsidR="00F3332D" w:rsidRPr="000749E2" w:rsidRDefault="00F3332D" w:rsidP="005076D8">
            <w:pPr>
              <w:pStyle w:val="TAL"/>
            </w:pPr>
            <w:r w:rsidRPr="000749E2">
              <w:t>RP#70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E63A1DA" w14:textId="77777777" w:rsidR="00F3332D" w:rsidRPr="000749E2" w:rsidRDefault="00F3332D" w:rsidP="005076D8">
            <w:pPr>
              <w:pStyle w:val="TAL"/>
            </w:pPr>
            <w:r w:rsidRPr="000749E2">
              <w:t>RP-151713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F451D16" w14:textId="77777777" w:rsidR="00F3332D" w:rsidRPr="000749E2" w:rsidRDefault="00F3332D" w:rsidP="005076D8">
            <w:pPr>
              <w:pStyle w:val="TAL"/>
            </w:pPr>
            <w:r w:rsidRPr="000749E2">
              <w:t>0662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9799642" w14:textId="77777777" w:rsidR="00F3332D" w:rsidRPr="000749E2" w:rsidRDefault="00F3332D"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8861D79" w14:textId="77777777" w:rsidR="00F3332D" w:rsidRPr="000749E2" w:rsidRDefault="00F3332D" w:rsidP="005076D8">
            <w:pPr>
              <w:pStyle w:val="TAL"/>
            </w:pPr>
            <w:r w:rsidRPr="000749E2">
              <w:t>Removal of incorrect test frequencies for CA_12B</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C2566F9" w14:textId="77777777" w:rsidR="00F3332D" w:rsidRPr="000749E2" w:rsidRDefault="00F3332D"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1EC4B40" w14:textId="77777777" w:rsidR="00F3332D" w:rsidRPr="000749E2" w:rsidRDefault="00F3332D" w:rsidP="005076D8">
            <w:pPr>
              <w:pStyle w:val="TAL"/>
            </w:pPr>
            <w:r w:rsidRPr="000749E2">
              <w:t>12.7.0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10FCC91" w14:textId="77777777" w:rsidR="00F3332D" w:rsidRPr="000749E2" w:rsidRDefault="00F3332D" w:rsidP="005076D8">
            <w:pPr>
              <w:pStyle w:val="TAL"/>
            </w:pPr>
            <w:r w:rsidRPr="000749E2">
              <w:t>12.8.0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62782F6" w14:textId="77777777" w:rsidR="00F3332D" w:rsidRPr="000749E2" w:rsidRDefault="00F3332D" w:rsidP="005076D8">
            <w:pPr>
              <w:pStyle w:val="TAL"/>
            </w:pPr>
            <w:r w:rsidRPr="000749E2">
              <w:t>R5-155800</w:t>
            </w:r>
          </w:p>
        </w:tc>
      </w:tr>
      <w:tr w:rsidR="00F3332D" w:rsidRPr="000749E2" w14:paraId="3AEC81AF"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7901AFD" w14:textId="77777777" w:rsidR="00F3332D" w:rsidRPr="000749E2" w:rsidRDefault="00F3332D" w:rsidP="005076D8">
            <w:pPr>
              <w:pStyle w:val="TAL"/>
            </w:pPr>
            <w:r w:rsidRPr="000749E2">
              <w:t>RP#70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E6852E5" w14:textId="77777777" w:rsidR="00F3332D" w:rsidRPr="000749E2" w:rsidRDefault="00F3332D" w:rsidP="005076D8">
            <w:pPr>
              <w:pStyle w:val="TAL"/>
            </w:pPr>
            <w:r w:rsidRPr="000749E2">
              <w:t>RP-151700</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341061D" w14:textId="77777777" w:rsidR="00F3332D" w:rsidRPr="000749E2" w:rsidRDefault="00F3332D" w:rsidP="005076D8">
            <w:pPr>
              <w:pStyle w:val="TAL"/>
            </w:pPr>
            <w:r w:rsidRPr="000749E2">
              <w:t>0654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094682A" w14:textId="77777777" w:rsidR="00F3332D" w:rsidRPr="000749E2" w:rsidRDefault="00F3332D"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86D0719" w14:textId="77777777" w:rsidR="00F3332D" w:rsidRPr="000749E2" w:rsidRDefault="00F3332D" w:rsidP="005076D8">
            <w:pPr>
              <w:pStyle w:val="TAL"/>
            </w:pPr>
            <w:r w:rsidRPr="000749E2">
              <w:t>Connections for 3DL CA RRM test cases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49B61CE1" w14:textId="77777777" w:rsidR="00F3332D" w:rsidRPr="000749E2" w:rsidRDefault="00F3332D"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A7EB290" w14:textId="77777777" w:rsidR="00F3332D" w:rsidRPr="000749E2" w:rsidRDefault="00F3332D" w:rsidP="005076D8">
            <w:pPr>
              <w:pStyle w:val="TAL"/>
            </w:pPr>
            <w:r w:rsidRPr="000749E2">
              <w:t>12.7.0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9951B73" w14:textId="77777777" w:rsidR="00F3332D" w:rsidRPr="000749E2" w:rsidRDefault="00F3332D" w:rsidP="005076D8">
            <w:pPr>
              <w:pStyle w:val="TAL"/>
            </w:pPr>
            <w:r w:rsidRPr="000749E2">
              <w:t>12.8.0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84ADC27" w14:textId="77777777" w:rsidR="00F3332D" w:rsidRPr="000749E2" w:rsidRDefault="00F3332D" w:rsidP="005076D8">
            <w:pPr>
              <w:pStyle w:val="TAL"/>
            </w:pPr>
            <w:r w:rsidRPr="000749E2">
              <w:t>R5-155865</w:t>
            </w:r>
          </w:p>
        </w:tc>
      </w:tr>
      <w:tr w:rsidR="00F3332D" w:rsidRPr="000749E2" w14:paraId="7F0A9355"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E37F549" w14:textId="77777777" w:rsidR="00F3332D" w:rsidRPr="000749E2" w:rsidRDefault="00F3332D" w:rsidP="005076D8">
            <w:pPr>
              <w:pStyle w:val="TAL"/>
            </w:pPr>
            <w:r w:rsidRPr="000749E2">
              <w:t>RP#70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3C9BBC6" w14:textId="77777777" w:rsidR="00F3332D" w:rsidRPr="000749E2" w:rsidRDefault="00F3332D" w:rsidP="005076D8">
            <w:pPr>
              <w:pStyle w:val="TAL"/>
            </w:pPr>
            <w:r w:rsidRPr="000749E2">
              <w:t>RP-151700</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D3574FE" w14:textId="77777777" w:rsidR="00F3332D" w:rsidRPr="000749E2" w:rsidRDefault="00F3332D" w:rsidP="005076D8">
            <w:pPr>
              <w:pStyle w:val="TAL"/>
            </w:pPr>
            <w:r w:rsidRPr="000749E2">
              <w:t>0658</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6D61ADA" w14:textId="77777777" w:rsidR="00F3332D" w:rsidRPr="000749E2" w:rsidRDefault="00F3332D"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ED0EA39" w14:textId="77777777" w:rsidR="00F3332D" w:rsidRPr="000749E2" w:rsidRDefault="00F3332D" w:rsidP="005076D8">
            <w:pPr>
              <w:pStyle w:val="TAL"/>
            </w:pPr>
            <w:r w:rsidRPr="000749E2">
              <w:t xml:space="preserve">3DL carrier aggregation combination corrections to Table 6.2.3.2-2 “Test frequencies for E-UTRA </w:t>
            </w:r>
            <w:proofErr w:type="spellStart"/>
            <w:r w:rsidRPr="000749E2">
              <w:t>PCell</w:t>
            </w:r>
            <w:proofErr w:type="spellEnd"/>
            <w:r w:rsidRPr="000749E2">
              <w:t xml:space="preserve"> and </w:t>
            </w:r>
            <w:proofErr w:type="spellStart"/>
            <w:r w:rsidRPr="000749E2">
              <w:t>SCell</w:t>
            </w:r>
            <w:proofErr w:type="spellEnd"/>
            <w:r w:rsidRPr="000749E2">
              <w:t xml:space="preserve"> for CA Inter-band operation (two bands)”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FB65C0F" w14:textId="77777777" w:rsidR="00F3332D" w:rsidRPr="000749E2" w:rsidRDefault="00F3332D"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1F66CA3" w14:textId="77777777" w:rsidR="00F3332D" w:rsidRPr="000749E2" w:rsidRDefault="00F3332D" w:rsidP="005076D8">
            <w:pPr>
              <w:pStyle w:val="TAL"/>
            </w:pPr>
            <w:r w:rsidRPr="000749E2">
              <w:t>12.7.0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5B2841A" w14:textId="77777777" w:rsidR="00F3332D" w:rsidRPr="000749E2" w:rsidRDefault="00F3332D" w:rsidP="005076D8">
            <w:pPr>
              <w:pStyle w:val="TAL"/>
            </w:pPr>
            <w:r w:rsidRPr="000749E2">
              <w:t>12.8.0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C82BFF3" w14:textId="77777777" w:rsidR="00F3332D" w:rsidRPr="000749E2" w:rsidRDefault="00F3332D" w:rsidP="005076D8">
            <w:pPr>
              <w:pStyle w:val="TAL"/>
            </w:pPr>
            <w:r w:rsidRPr="000749E2">
              <w:t>R5-155910</w:t>
            </w:r>
          </w:p>
        </w:tc>
      </w:tr>
      <w:tr w:rsidR="00F3332D" w:rsidRPr="000749E2" w14:paraId="7A62D292"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3C31DB6" w14:textId="77777777" w:rsidR="00F3332D" w:rsidRPr="000749E2" w:rsidRDefault="00F3332D" w:rsidP="005076D8">
            <w:pPr>
              <w:pStyle w:val="TAL"/>
            </w:pPr>
            <w:r w:rsidRPr="000749E2">
              <w:t>RP#70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F57B671" w14:textId="77777777" w:rsidR="00F3332D" w:rsidRPr="000749E2" w:rsidRDefault="00F3332D" w:rsidP="005076D8">
            <w:pPr>
              <w:pStyle w:val="TAL"/>
            </w:pPr>
            <w:r w:rsidRPr="000749E2">
              <w:t>RP-151705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2FEF965" w14:textId="77777777" w:rsidR="00F3332D" w:rsidRPr="000749E2" w:rsidRDefault="00F3332D" w:rsidP="005076D8">
            <w:pPr>
              <w:pStyle w:val="TAL"/>
            </w:pPr>
            <w:r w:rsidRPr="000749E2">
              <w:t>0663</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AB28AB4" w14:textId="77777777" w:rsidR="00F3332D" w:rsidRPr="000749E2" w:rsidRDefault="00F3332D"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E8014A0" w14:textId="77777777" w:rsidR="00F3332D" w:rsidRPr="000749E2" w:rsidRDefault="00F3332D" w:rsidP="005076D8">
            <w:pPr>
              <w:pStyle w:val="TAL"/>
            </w:pPr>
            <w:r w:rsidRPr="000749E2">
              <w:t>Clarification of SIB18/19 Table</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2A413EA" w14:textId="77777777" w:rsidR="00F3332D" w:rsidRPr="000749E2" w:rsidRDefault="00F3332D"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B9CF763" w14:textId="77777777" w:rsidR="00F3332D" w:rsidRPr="000749E2" w:rsidRDefault="00F3332D" w:rsidP="005076D8">
            <w:pPr>
              <w:pStyle w:val="TAL"/>
            </w:pPr>
            <w:r w:rsidRPr="000749E2">
              <w:t>12.7.0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FCB62B6" w14:textId="77777777" w:rsidR="00F3332D" w:rsidRPr="000749E2" w:rsidRDefault="00F3332D" w:rsidP="005076D8">
            <w:pPr>
              <w:pStyle w:val="TAL"/>
            </w:pPr>
            <w:r w:rsidRPr="000749E2">
              <w:t>12.8.0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6896C079" w14:textId="77777777" w:rsidR="00F3332D" w:rsidRPr="000749E2" w:rsidRDefault="00F3332D" w:rsidP="005076D8">
            <w:pPr>
              <w:pStyle w:val="TAL"/>
            </w:pPr>
            <w:r w:rsidRPr="000749E2">
              <w:t>R5-155922</w:t>
            </w:r>
          </w:p>
        </w:tc>
      </w:tr>
      <w:tr w:rsidR="00F3332D" w:rsidRPr="000749E2" w14:paraId="5A3872F8"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C352B77" w14:textId="77777777" w:rsidR="00F3332D" w:rsidRPr="000749E2" w:rsidRDefault="00F3332D" w:rsidP="005076D8">
            <w:pPr>
              <w:pStyle w:val="TAL"/>
            </w:pPr>
            <w:r w:rsidRPr="000749E2">
              <w:t>RP#70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ED15AF5" w14:textId="77777777" w:rsidR="00F3332D" w:rsidRPr="000749E2" w:rsidRDefault="00F3332D" w:rsidP="005076D8">
            <w:pPr>
              <w:pStyle w:val="TAL"/>
            </w:pPr>
            <w:r w:rsidRPr="000749E2">
              <w:t>RP-151699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09B43F8" w14:textId="77777777" w:rsidR="00F3332D" w:rsidRPr="000749E2" w:rsidRDefault="00F3332D" w:rsidP="005076D8">
            <w:pPr>
              <w:pStyle w:val="TAL"/>
            </w:pPr>
            <w:r w:rsidRPr="000749E2">
              <w:t>0661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7F8B4832" w14:textId="77777777" w:rsidR="00F3332D" w:rsidRPr="000749E2" w:rsidRDefault="00F3332D"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D5DB4D4" w14:textId="77777777" w:rsidR="00F3332D" w:rsidRPr="000749E2" w:rsidRDefault="00F3332D" w:rsidP="005076D8">
            <w:pPr>
              <w:pStyle w:val="TAL"/>
            </w:pPr>
            <w:r w:rsidRPr="000749E2">
              <w:t>Add generic procedures for IMS over WLAN</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EEEFCDD" w14:textId="77777777" w:rsidR="00F3332D" w:rsidRPr="000749E2" w:rsidRDefault="00F3332D"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1676794" w14:textId="77777777" w:rsidR="00F3332D" w:rsidRPr="000749E2" w:rsidRDefault="00F3332D" w:rsidP="005076D8">
            <w:pPr>
              <w:pStyle w:val="TAL"/>
            </w:pPr>
            <w:r w:rsidRPr="000749E2">
              <w:t>12.7.0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6FD6293" w14:textId="77777777" w:rsidR="00F3332D" w:rsidRPr="000749E2" w:rsidRDefault="00F3332D" w:rsidP="005076D8">
            <w:pPr>
              <w:pStyle w:val="TAL"/>
            </w:pPr>
            <w:r w:rsidRPr="000749E2">
              <w:t>12.8.0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1BB51A9" w14:textId="77777777" w:rsidR="00F3332D" w:rsidRPr="000749E2" w:rsidRDefault="00F3332D" w:rsidP="005076D8">
            <w:pPr>
              <w:pStyle w:val="TAL"/>
            </w:pPr>
            <w:r w:rsidRPr="000749E2">
              <w:t>R5-155958</w:t>
            </w:r>
          </w:p>
        </w:tc>
      </w:tr>
      <w:tr w:rsidR="00F3332D" w:rsidRPr="000749E2" w14:paraId="07A0D91D"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29F853C" w14:textId="77777777" w:rsidR="00F3332D" w:rsidRPr="000749E2" w:rsidRDefault="00F3332D" w:rsidP="005076D8">
            <w:pPr>
              <w:pStyle w:val="TAL"/>
            </w:pPr>
            <w:r w:rsidRPr="000749E2">
              <w:t>RP#70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CC73346" w14:textId="77777777" w:rsidR="00F3332D" w:rsidRPr="000749E2" w:rsidRDefault="00F3332D" w:rsidP="005076D8">
            <w:pPr>
              <w:pStyle w:val="TAL"/>
            </w:pPr>
            <w:r w:rsidRPr="000749E2">
              <w:t>RP-151701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106F487" w14:textId="77777777" w:rsidR="00F3332D" w:rsidRPr="000749E2" w:rsidRDefault="00F3332D" w:rsidP="005076D8">
            <w:pPr>
              <w:pStyle w:val="TAL"/>
            </w:pPr>
            <w:r w:rsidRPr="000749E2">
              <w:t>0650</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2DF8855" w14:textId="77777777" w:rsidR="00F3332D" w:rsidRPr="000749E2" w:rsidRDefault="00F3332D"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47DDB94" w14:textId="77777777" w:rsidR="00F3332D" w:rsidRPr="000749E2" w:rsidRDefault="00F3332D" w:rsidP="005076D8">
            <w:pPr>
              <w:pStyle w:val="TAL"/>
            </w:pPr>
            <w:r w:rsidRPr="000749E2">
              <w:t xml:space="preserve">Addition of new generic procedures to check UE </w:t>
            </w:r>
            <w:r w:rsidRPr="000749E2">
              <w:lastRenderedPageBreak/>
              <w:t>does not offload</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B5D92AA" w14:textId="77777777" w:rsidR="00F3332D" w:rsidRPr="000749E2" w:rsidRDefault="00F3332D" w:rsidP="005076D8">
            <w:pPr>
              <w:pStyle w:val="TAL"/>
            </w:pPr>
            <w:r w:rsidRPr="000749E2">
              <w:lastRenderedPageBreak/>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FD089CE" w14:textId="77777777" w:rsidR="00F3332D" w:rsidRPr="000749E2" w:rsidRDefault="00F3332D" w:rsidP="005076D8">
            <w:pPr>
              <w:pStyle w:val="TAL"/>
            </w:pPr>
            <w:r w:rsidRPr="000749E2">
              <w:t>12.7.0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E437C08" w14:textId="77777777" w:rsidR="00F3332D" w:rsidRPr="000749E2" w:rsidRDefault="00F3332D" w:rsidP="005076D8">
            <w:pPr>
              <w:pStyle w:val="TAL"/>
            </w:pPr>
            <w:r w:rsidRPr="000749E2">
              <w:t>12.8.0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DF9EA5D" w14:textId="77777777" w:rsidR="00F3332D" w:rsidRPr="000749E2" w:rsidRDefault="00F3332D" w:rsidP="005076D8">
            <w:pPr>
              <w:pStyle w:val="TAL"/>
            </w:pPr>
            <w:r w:rsidRPr="000749E2">
              <w:t>R5-155961</w:t>
            </w:r>
          </w:p>
        </w:tc>
      </w:tr>
      <w:tr w:rsidR="00F3332D" w:rsidRPr="000749E2" w14:paraId="06884383"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0B5F385" w14:textId="77777777" w:rsidR="00F3332D" w:rsidRPr="000749E2" w:rsidRDefault="00F3332D" w:rsidP="005076D8">
            <w:pPr>
              <w:pStyle w:val="TAL"/>
            </w:pPr>
            <w:r w:rsidRPr="000749E2">
              <w:t>RP#70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F4C01D2" w14:textId="77777777" w:rsidR="00F3332D" w:rsidRPr="000749E2" w:rsidRDefault="00F3332D" w:rsidP="005076D8">
            <w:pPr>
              <w:pStyle w:val="TAL"/>
            </w:pPr>
            <w:r w:rsidRPr="000749E2">
              <w:t>RP-151701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1EE9A39" w14:textId="77777777" w:rsidR="00F3332D" w:rsidRPr="000749E2" w:rsidRDefault="00F3332D" w:rsidP="005076D8">
            <w:pPr>
              <w:pStyle w:val="TAL"/>
            </w:pPr>
            <w:r w:rsidRPr="000749E2">
              <w:t>0657</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799F5ABD" w14:textId="77777777" w:rsidR="00F3332D" w:rsidRPr="000749E2" w:rsidRDefault="00F3332D"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1690349" w14:textId="77777777" w:rsidR="00F3332D" w:rsidRPr="000749E2" w:rsidRDefault="00F3332D" w:rsidP="005076D8">
            <w:pPr>
              <w:pStyle w:val="TAL"/>
            </w:pPr>
            <w:r w:rsidRPr="000749E2">
              <w:t>Update of WLAN Offload procedures to and from EUTRA</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4B006D2" w14:textId="77777777" w:rsidR="00F3332D" w:rsidRPr="000749E2" w:rsidRDefault="00F3332D"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0029781" w14:textId="77777777" w:rsidR="00F3332D" w:rsidRPr="000749E2" w:rsidRDefault="00F3332D" w:rsidP="005076D8">
            <w:pPr>
              <w:pStyle w:val="TAL"/>
            </w:pPr>
            <w:r w:rsidRPr="000749E2">
              <w:t>12.7.0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E7B1B50" w14:textId="77777777" w:rsidR="00F3332D" w:rsidRPr="000749E2" w:rsidRDefault="00F3332D" w:rsidP="005076D8">
            <w:pPr>
              <w:pStyle w:val="TAL"/>
            </w:pPr>
            <w:r w:rsidRPr="000749E2">
              <w:t>12.8.0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3D391AC" w14:textId="77777777" w:rsidR="00F3332D" w:rsidRPr="000749E2" w:rsidRDefault="00F3332D" w:rsidP="005076D8">
            <w:pPr>
              <w:pStyle w:val="TAL"/>
            </w:pPr>
            <w:r w:rsidRPr="000749E2">
              <w:t>R5-155962</w:t>
            </w:r>
          </w:p>
        </w:tc>
      </w:tr>
      <w:tr w:rsidR="00F3332D" w:rsidRPr="000749E2" w14:paraId="1607163A"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492ABC4" w14:textId="77777777" w:rsidR="00F3332D" w:rsidRPr="000749E2" w:rsidRDefault="00F3332D" w:rsidP="005076D8">
            <w:pPr>
              <w:pStyle w:val="TAL"/>
            </w:pPr>
            <w:r w:rsidRPr="000749E2">
              <w:t>RP#70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9D45A5D" w14:textId="77777777" w:rsidR="00F3332D" w:rsidRPr="000749E2" w:rsidRDefault="00F3332D" w:rsidP="005076D8">
            <w:pPr>
              <w:pStyle w:val="TAL"/>
            </w:pPr>
            <w:r w:rsidRPr="000749E2">
              <w:t>RP-151705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29B8BA8" w14:textId="77777777" w:rsidR="00F3332D" w:rsidRPr="000749E2" w:rsidRDefault="00F3332D" w:rsidP="005076D8">
            <w:pPr>
              <w:pStyle w:val="TAL"/>
            </w:pPr>
            <w:r w:rsidRPr="000749E2">
              <w:t>0648</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4499F33" w14:textId="77777777" w:rsidR="00F3332D" w:rsidRPr="000749E2" w:rsidRDefault="00F3332D"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76D21F9" w14:textId="77777777" w:rsidR="00F3332D" w:rsidRPr="000749E2" w:rsidRDefault="00F3332D" w:rsidP="005076D8">
            <w:pPr>
              <w:pStyle w:val="TAL"/>
            </w:pPr>
            <w:proofErr w:type="spellStart"/>
            <w:r w:rsidRPr="000749E2">
              <w:t>ProSe</w:t>
            </w:r>
            <w:proofErr w:type="spellEnd"/>
            <w:r w:rsidRPr="000749E2">
              <w:t>: Connection diagram for basic Tx/Rx testing</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0BD1B02" w14:textId="77777777" w:rsidR="00F3332D" w:rsidRPr="000749E2" w:rsidRDefault="00F3332D"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1C1F57F" w14:textId="77777777" w:rsidR="00F3332D" w:rsidRPr="000749E2" w:rsidRDefault="00F3332D" w:rsidP="005076D8">
            <w:pPr>
              <w:pStyle w:val="TAL"/>
            </w:pPr>
            <w:r w:rsidRPr="000749E2">
              <w:t>12.7.0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8F3AD7B" w14:textId="77777777" w:rsidR="00F3332D" w:rsidRPr="000749E2" w:rsidRDefault="00F3332D" w:rsidP="005076D8">
            <w:pPr>
              <w:pStyle w:val="TAL"/>
            </w:pPr>
            <w:r w:rsidRPr="000749E2">
              <w:t>12.8.0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752FED6" w14:textId="77777777" w:rsidR="00F3332D" w:rsidRPr="000749E2" w:rsidRDefault="00F3332D" w:rsidP="005076D8">
            <w:pPr>
              <w:pStyle w:val="TAL"/>
            </w:pPr>
            <w:r w:rsidRPr="000749E2">
              <w:t>R5-156012</w:t>
            </w:r>
          </w:p>
        </w:tc>
      </w:tr>
      <w:tr w:rsidR="00F3332D" w:rsidRPr="000749E2" w14:paraId="7BDDC550"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8EC6606" w14:textId="77777777" w:rsidR="00F3332D" w:rsidRPr="000749E2" w:rsidRDefault="00F3332D" w:rsidP="005076D8">
            <w:pPr>
              <w:pStyle w:val="TAL"/>
            </w:pPr>
            <w:r w:rsidRPr="000749E2">
              <w:t>RP#70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012B48C" w14:textId="77777777" w:rsidR="00F3332D" w:rsidRPr="000749E2" w:rsidRDefault="00F3332D" w:rsidP="005076D8">
            <w:pPr>
              <w:pStyle w:val="TAL"/>
            </w:pPr>
            <w:r w:rsidRPr="000749E2">
              <w:t>RP-151712</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8A51376" w14:textId="77777777" w:rsidR="00F3332D" w:rsidRPr="000749E2" w:rsidRDefault="00F3332D" w:rsidP="005076D8">
            <w:pPr>
              <w:pStyle w:val="TAL"/>
            </w:pPr>
            <w:r w:rsidRPr="000749E2">
              <w:t>0645</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FE85CFA" w14:textId="77777777" w:rsidR="00F3332D" w:rsidRPr="000749E2" w:rsidRDefault="00F3332D"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043A4C3" w14:textId="77777777" w:rsidR="00F3332D" w:rsidRPr="000749E2" w:rsidRDefault="00F3332D" w:rsidP="005076D8">
            <w:pPr>
              <w:pStyle w:val="TAL"/>
            </w:pPr>
            <w:r w:rsidRPr="000749E2">
              <w:t>Adding default message contents for NAICS test cases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E147A52" w14:textId="77777777" w:rsidR="00F3332D" w:rsidRPr="000749E2" w:rsidRDefault="00F3332D"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2A57F72" w14:textId="77777777" w:rsidR="00F3332D" w:rsidRPr="000749E2" w:rsidRDefault="00F3332D" w:rsidP="005076D8">
            <w:pPr>
              <w:pStyle w:val="TAL"/>
            </w:pPr>
            <w:r w:rsidRPr="000749E2">
              <w:t>12.7.0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217109C" w14:textId="77777777" w:rsidR="00F3332D" w:rsidRPr="000749E2" w:rsidRDefault="00F3332D" w:rsidP="005076D8">
            <w:pPr>
              <w:pStyle w:val="TAL"/>
            </w:pPr>
            <w:r w:rsidRPr="000749E2">
              <w:t>12.8.0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9E4DC22" w14:textId="77777777" w:rsidR="00F3332D" w:rsidRPr="000749E2" w:rsidRDefault="00F3332D" w:rsidP="005076D8">
            <w:pPr>
              <w:pStyle w:val="TAL"/>
            </w:pPr>
            <w:r w:rsidRPr="000749E2">
              <w:t>R5-156088</w:t>
            </w:r>
          </w:p>
        </w:tc>
      </w:tr>
      <w:tr w:rsidR="00F3332D" w:rsidRPr="000749E2" w14:paraId="6F532145"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5E77A6A" w14:textId="77777777" w:rsidR="00F3332D" w:rsidRPr="000749E2" w:rsidRDefault="00F3332D" w:rsidP="005076D8">
            <w:pPr>
              <w:pStyle w:val="TAL"/>
            </w:pPr>
            <w:r w:rsidRPr="000749E2">
              <w:t>RP#70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C4FDACC" w14:textId="77777777" w:rsidR="00F3332D" w:rsidRPr="000749E2" w:rsidRDefault="00F3332D" w:rsidP="005076D8">
            <w:pPr>
              <w:pStyle w:val="TAL"/>
            </w:pPr>
            <w:r w:rsidRPr="000749E2">
              <w:t>RP-151685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E8996FB" w14:textId="77777777" w:rsidR="00F3332D" w:rsidRPr="000749E2" w:rsidRDefault="00F3332D" w:rsidP="005076D8">
            <w:pPr>
              <w:pStyle w:val="TAL"/>
            </w:pPr>
            <w:r w:rsidRPr="000749E2">
              <w:t>0653</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F71F0FA" w14:textId="77777777" w:rsidR="00F3332D" w:rsidRPr="000749E2" w:rsidRDefault="00F3332D"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1367FD7" w14:textId="77777777" w:rsidR="00F3332D" w:rsidRPr="000749E2" w:rsidRDefault="00F3332D" w:rsidP="005076D8">
            <w:pPr>
              <w:pStyle w:val="TAL"/>
            </w:pPr>
            <w:r w:rsidRPr="000749E2">
              <w:t>Correction to UE test states for RF/RRM testing</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2D3067C" w14:textId="77777777" w:rsidR="00F3332D" w:rsidRPr="000749E2" w:rsidRDefault="00F3332D"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4ACC9C5" w14:textId="77777777" w:rsidR="00F3332D" w:rsidRPr="000749E2" w:rsidRDefault="00F3332D" w:rsidP="005076D8">
            <w:pPr>
              <w:pStyle w:val="TAL"/>
            </w:pPr>
            <w:r w:rsidRPr="000749E2">
              <w:t>12.7.0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3C554D3" w14:textId="77777777" w:rsidR="00F3332D" w:rsidRPr="000749E2" w:rsidRDefault="00F3332D" w:rsidP="005076D8">
            <w:pPr>
              <w:pStyle w:val="TAL"/>
            </w:pPr>
            <w:r w:rsidRPr="000749E2">
              <w:t>12.8.0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453D65B" w14:textId="77777777" w:rsidR="00F3332D" w:rsidRPr="000749E2" w:rsidRDefault="00F3332D" w:rsidP="005076D8">
            <w:pPr>
              <w:pStyle w:val="TAL"/>
            </w:pPr>
            <w:r w:rsidRPr="000749E2">
              <w:t>R5-156094</w:t>
            </w:r>
          </w:p>
        </w:tc>
      </w:tr>
      <w:tr w:rsidR="00F3332D" w:rsidRPr="000749E2" w14:paraId="530C200D"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3304774" w14:textId="77777777" w:rsidR="00F3332D" w:rsidRPr="000749E2" w:rsidRDefault="00F3332D" w:rsidP="005076D8">
            <w:pPr>
              <w:pStyle w:val="TAL"/>
            </w:pPr>
            <w:r w:rsidRPr="000749E2">
              <w:t>RP#70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E3222DA" w14:textId="77777777" w:rsidR="00F3332D" w:rsidRPr="000749E2" w:rsidRDefault="00F3332D" w:rsidP="005076D8">
            <w:pPr>
              <w:pStyle w:val="TAL"/>
            </w:pPr>
            <w:r w:rsidRPr="000749E2">
              <w:t>RP-151705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46FECBE" w14:textId="77777777" w:rsidR="00F3332D" w:rsidRPr="000749E2" w:rsidRDefault="00F3332D" w:rsidP="005076D8">
            <w:pPr>
              <w:pStyle w:val="TAL"/>
            </w:pPr>
            <w:r w:rsidRPr="000749E2">
              <w:t>0647</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4DA3647" w14:textId="77777777" w:rsidR="00F3332D" w:rsidRPr="000749E2" w:rsidRDefault="00F3332D"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42610202" w14:textId="77777777" w:rsidR="00F3332D" w:rsidRPr="000749E2" w:rsidRDefault="00F3332D" w:rsidP="005076D8">
            <w:pPr>
              <w:pStyle w:val="TAL"/>
            </w:pPr>
            <w:r w:rsidRPr="000749E2">
              <w:t xml:space="preserve">Add generic procedures for </w:t>
            </w:r>
            <w:proofErr w:type="spellStart"/>
            <w:r w:rsidRPr="000749E2">
              <w:t>ProSe</w:t>
            </w:r>
            <w:proofErr w:type="spellEnd"/>
            <w:r w:rsidRPr="000749E2">
              <w:t xml:space="preserve"> UE registration</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E96D3C1" w14:textId="77777777" w:rsidR="00F3332D" w:rsidRPr="000749E2" w:rsidRDefault="00F3332D"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B466277" w14:textId="77777777" w:rsidR="00F3332D" w:rsidRPr="000749E2" w:rsidRDefault="00F3332D" w:rsidP="005076D8">
            <w:pPr>
              <w:pStyle w:val="TAL"/>
            </w:pPr>
            <w:r w:rsidRPr="000749E2">
              <w:t>12.7.0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63C306A" w14:textId="77777777" w:rsidR="00F3332D" w:rsidRPr="000749E2" w:rsidRDefault="00F3332D" w:rsidP="005076D8">
            <w:pPr>
              <w:pStyle w:val="TAL"/>
            </w:pPr>
            <w:r w:rsidRPr="000749E2">
              <w:t>12.8.0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E1A53C1" w14:textId="77777777" w:rsidR="00F3332D" w:rsidRPr="000749E2" w:rsidRDefault="00F3332D" w:rsidP="005076D8">
            <w:pPr>
              <w:pStyle w:val="TAL"/>
            </w:pPr>
            <w:r w:rsidRPr="000749E2">
              <w:t>R5-156159</w:t>
            </w:r>
          </w:p>
        </w:tc>
      </w:tr>
      <w:tr w:rsidR="004D2F8C" w:rsidRPr="000749E2" w14:paraId="6DFA0194"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3368631" w14:textId="77777777" w:rsidR="004D2F8C" w:rsidRPr="000749E2" w:rsidRDefault="004D2F8C" w:rsidP="005076D8">
            <w:pPr>
              <w:pStyle w:val="TAL"/>
            </w:pPr>
            <w:r w:rsidRPr="000749E2">
              <w:t>RP#71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DC6B5C2" w14:textId="77777777" w:rsidR="004D2F8C" w:rsidRPr="000749E2" w:rsidRDefault="004D2F8C" w:rsidP="005076D8">
            <w:pPr>
              <w:pStyle w:val="TAL"/>
            </w:pPr>
            <w:r w:rsidRPr="000749E2">
              <w:t>RP-160107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B37908B" w14:textId="77777777" w:rsidR="004D2F8C" w:rsidRPr="000749E2" w:rsidRDefault="004D2F8C" w:rsidP="005076D8">
            <w:pPr>
              <w:pStyle w:val="TAL"/>
            </w:pPr>
            <w:r w:rsidRPr="000749E2">
              <w:t>0675</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DB0FFC2" w14:textId="77777777" w:rsidR="004D2F8C" w:rsidRPr="000749E2" w:rsidRDefault="004D2F8C"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A509874" w14:textId="77777777" w:rsidR="004D2F8C" w:rsidRPr="000749E2" w:rsidRDefault="004D2F8C" w:rsidP="005076D8">
            <w:pPr>
              <w:pStyle w:val="TAL"/>
            </w:pPr>
            <w:r w:rsidRPr="000749E2">
              <w:t>Correction of generic setup procedures for Dual Connectivity protocol testing</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0F59852" w14:textId="77777777" w:rsidR="004D2F8C" w:rsidRPr="000749E2" w:rsidRDefault="004D2F8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8E15722" w14:textId="77777777" w:rsidR="004D2F8C" w:rsidRPr="000749E2" w:rsidRDefault="004D2F8C" w:rsidP="005076D8">
            <w:pPr>
              <w:pStyle w:val="TAL"/>
            </w:pPr>
            <w:r w:rsidRPr="000749E2">
              <w:t>12.8.0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7D888EB" w14:textId="77777777" w:rsidR="004D2F8C" w:rsidRPr="000749E2" w:rsidRDefault="004D2F8C" w:rsidP="005076D8">
            <w:pPr>
              <w:pStyle w:val="TAL"/>
            </w:pPr>
            <w:r w:rsidRPr="000749E2">
              <w:t>12.9.0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90989D9" w14:textId="77777777" w:rsidR="004D2F8C" w:rsidRPr="000749E2" w:rsidRDefault="004D2F8C" w:rsidP="005076D8">
            <w:pPr>
              <w:pStyle w:val="TAL"/>
            </w:pPr>
            <w:r w:rsidRPr="000749E2">
              <w:t>R5-160406</w:t>
            </w:r>
          </w:p>
        </w:tc>
      </w:tr>
      <w:tr w:rsidR="004D2F8C" w:rsidRPr="000749E2" w14:paraId="69342AAB"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B1B6A00" w14:textId="77777777" w:rsidR="004D2F8C" w:rsidRPr="000749E2" w:rsidRDefault="004D2F8C" w:rsidP="005076D8">
            <w:pPr>
              <w:pStyle w:val="TAL"/>
            </w:pPr>
            <w:r w:rsidRPr="000749E2">
              <w:t>RP#71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5BE56BE" w14:textId="77777777" w:rsidR="004D2F8C" w:rsidRPr="000749E2" w:rsidRDefault="004D2F8C" w:rsidP="005076D8">
            <w:pPr>
              <w:pStyle w:val="TAL"/>
            </w:pPr>
            <w:r w:rsidRPr="000749E2">
              <w:t>RP-160107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212A193" w14:textId="77777777" w:rsidR="004D2F8C" w:rsidRPr="000749E2" w:rsidRDefault="004D2F8C" w:rsidP="005076D8">
            <w:pPr>
              <w:pStyle w:val="TAL"/>
            </w:pPr>
            <w:r w:rsidRPr="000749E2">
              <w:t>0676</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FCD431F" w14:textId="77777777" w:rsidR="004D2F8C" w:rsidRPr="000749E2" w:rsidRDefault="004D2F8C"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094B104" w14:textId="77777777" w:rsidR="004D2F8C" w:rsidRPr="000749E2" w:rsidRDefault="004D2F8C" w:rsidP="005076D8">
            <w:pPr>
              <w:pStyle w:val="TAL"/>
            </w:pPr>
            <w:r w:rsidRPr="000749E2">
              <w:t>Introduction of generic RF procedures for Dual Connectivity</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357AC24" w14:textId="77777777" w:rsidR="004D2F8C" w:rsidRPr="000749E2" w:rsidRDefault="004D2F8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57391B5" w14:textId="77777777" w:rsidR="004D2F8C" w:rsidRPr="000749E2" w:rsidRDefault="004D2F8C" w:rsidP="005076D8">
            <w:pPr>
              <w:pStyle w:val="TAL"/>
            </w:pPr>
            <w:r w:rsidRPr="000749E2">
              <w:t>12.8.0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DA9A22C" w14:textId="77777777" w:rsidR="004D2F8C" w:rsidRPr="000749E2" w:rsidRDefault="004D2F8C" w:rsidP="005076D8">
            <w:pPr>
              <w:pStyle w:val="TAL"/>
            </w:pPr>
            <w:r w:rsidRPr="000749E2">
              <w:t>12.9.0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FBF4E84" w14:textId="77777777" w:rsidR="004D2F8C" w:rsidRPr="000749E2" w:rsidRDefault="004D2F8C" w:rsidP="005076D8">
            <w:pPr>
              <w:pStyle w:val="TAL"/>
            </w:pPr>
            <w:r w:rsidRPr="000749E2">
              <w:t>R5-160407</w:t>
            </w:r>
          </w:p>
        </w:tc>
      </w:tr>
      <w:tr w:rsidR="004D2F8C" w:rsidRPr="000749E2" w14:paraId="5F8D3188"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155C0C2" w14:textId="77777777" w:rsidR="004D2F8C" w:rsidRPr="000749E2" w:rsidRDefault="004D2F8C" w:rsidP="005076D8">
            <w:pPr>
              <w:pStyle w:val="TAL"/>
            </w:pPr>
            <w:r w:rsidRPr="000749E2">
              <w:t>RP#71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1D095C4" w14:textId="77777777" w:rsidR="004D2F8C" w:rsidRPr="000749E2" w:rsidRDefault="004D2F8C" w:rsidP="005076D8">
            <w:pPr>
              <w:pStyle w:val="TAL"/>
            </w:pPr>
            <w:r w:rsidRPr="000749E2">
              <w:t>RP-160111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A0E3806" w14:textId="77777777" w:rsidR="004D2F8C" w:rsidRPr="000749E2" w:rsidRDefault="004D2F8C" w:rsidP="005076D8">
            <w:pPr>
              <w:pStyle w:val="TAL"/>
            </w:pPr>
            <w:r w:rsidRPr="000749E2">
              <w:t>0678</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E882461" w14:textId="77777777" w:rsidR="004D2F8C" w:rsidRPr="000749E2" w:rsidRDefault="004D2F8C"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7E89425" w14:textId="77777777" w:rsidR="004D2F8C" w:rsidRPr="000749E2" w:rsidRDefault="004D2F8C" w:rsidP="005076D8">
            <w:pPr>
              <w:pStyle w:val="TAL"/>
            </w:pPr>
            <w:r w:rsidRPr="000749E2">
              <w:t>CA_20A-67A: Add test frequencies to sub-clause 6.2.3.2</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08859D6" w14:textId="77777777" w:rsidR="004D2F8C" w:rsidRPr="000749E2" w:rsidRDefault="004D2F8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9EB2D19" w14:textId="77777777" w:rsidR="004D2F8C" w:rsidRPr="000749E2" w:rsidRDefault="004D2F8C" w:rsidP="005076D8">
            <w:pPr>
              <w:pStyle w:val="TAL"/>
            </w:pPr>
            <w:r w:rsidRPr="000749E2">
              <w:t>12.8.0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E2E076D" w14:textId="77777777" w:rsidR="004D2F8C" w:rsidRPr="000749E2" w:rsidRDefault="004D2F8C" w:rsidP="005076D8">
            <w:pPr>
              <w:pStyle w:val="TAL"/>
            </w:pPr>
            <w:r w:rsidRPr="000749E2">
              <w:t>12.9.0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6DFB770" w14:textId="77777777" w:rsidR="004D2F8C" w:rsidRPr="000749E2" w:rsidRDefault="004D2F8C" w:rsidP="005076D8">
            <w:pPr>
              <w:pStyle w:val="TAL"/>
            </w:pPr>
            <w:r w:rsidRPr="000749E2">
              <w:t>R5-160413</w:t>
            </w:r>
          </w:p>
        </w:tc>
      </w:tr>
      <w:tr w:rsidR="004D2F8C" w:rsidRPr="000749E2" w14:paraId="72E23837"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6B2132F" w14:textId="77777777" w:rsidR="004D2F8C" w:rsidRPr="000749E2" w:rsidRDefault="004D2F8C" w:rsidP="005076D8">
            <w:pPr>
              <w:pStyle w:val="TAL"/>
            </w:pPr>
            <w:r w:rsidRPr="000749E2">
              <w:t>RP#71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896D7AE" w14:textId="77777777" w:rsidR="004D2F8C" w:rsidRPr="000749E2" w:rsidRDefault="004D2F8C" w:rsidP="005076D8">
            <w:pPr>
              <w:pStyle w:val="TAL"/>
            </w:pPr>
            <w:r w:rsidRPr="000749E2">
              <w:t>RP-160099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DDCED61" w14:textId="77777777" w:rsidR="004D2F8C" w:rsidRPr="000749E2" w:rsidRDefault="004D2F8C" w:rsidP="005076D8">
            <w:pPr>
              <w:pStyle w:val="TAL"/>
            </w:pPr>
            <w:r w:rsidRPr="000749E2">
              <w:t>0679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F8B5A6F" w14:textId="77777777" w:rsidR="004D2F8C" w:rsidRPr="000749E2" w:rsidRDefault="004D2F8C"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0193701" w14:textId="77777777" w:rsidR="004D2F8C" w:rsidRPr="000749E2" w:rsidRDefault="004D2F8C" w:rsidP="005076D8">
            <w:pPr>
              <w:pStyle w:val="TAL"/>
            </w:pPr>
            <w:r w:rsidRPr="000749E2">
              <w:t>Addition of default power level for WLAN AP beacon RSSI</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26003BE" w14:textId="77777777" w:rsidR="004D2F8C" w:rsidRPr="000749E2" w:rsidRDefault="004D2F8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87C7CD1" w14:textId="77777777" w:rsidR="004D2F8C" w:rsidRPr="000749E2" w:rsidRDefault="004D2F8C" w:rsidP="005076D8">
            <w:pPr>
              <w:pStyle w:val="TAL"/>
            </w:pPr>
            <w:r w:rsidRPr="000749E2">
              <w:t>12.8.0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ACD543E" w14:textId="77777777" w:rsidR="004D2F8C" w:rsidRPr="000749E2" w:rsidRDefault="004D2F8C" w:rsidP="005076D8">
            <w:pPr>
              <w:pStyle w:val="TAL"/>
            </w:pPr>
            <w:r w:rsidRPr="000749E2">
              <w:t>12.9.0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2257ABC" w14:textId="77777777" w:rsidR="004D2F8C" w:rsidRPr="000749E2" w:rsidRDefault="004D2F8C" w:rsidP="005076D8">
            <w:pPr>
              <w:pStyle w:val="TAL"/>
            </w:pPr>
            <w:r w:rsidRPr="000749E2">
              <w:t>R5-160471</w:t>
            </w:r>
          </w:p>
        </w:tc>
      </w:tr>
      <w:tr w:rsidR="004D2F8C" w:rsidRPr="000749E2" w14:paraId="14ED8B9A"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B937F7B" w14:textId="77777777" w:rsidR="004D2F8C" w:rsidRPr="000749E2" w:rsidRDefault="004D2F8C" w:rsidP="005076D8">
            <w:pPr>
              <w:pStyle w:val="TAL"/>
            </w:pPr>
            <w:r w:rsidRPr="000749E2">
              <w:t>RP#71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48E7903" w14:textId="77777777" w:rsidR="004D2F8C" w:rsidRPr="000749E2" w:rsidRDefault="004D2F8C" w:rsidP="005076D8">
            <w:pPr>
              <w:pStyle w:val="TAL"/>
            </w:pPr>
            <w:r w:rsidRPr="000749E2">
              <w:t>RP-160110</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8C52E26" w14:textId="77777777" w:rsidR="004D2F8C" w:rsidRPr="000749E2" w:rsidRDefault="004D2F8C" w:rsidP="005076D8">
            <w:pPr>
              <w:pStyle w:val="TAL"/>
            </w:pPr>
            <w:r w:rsidRPr="000749E2">
              <w:t>0680</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7F883B45" w14:textId="77777777" w:rsidR="004D2F8C" w:rsidRPr="000749E2" w:rsidRDefault="004D2F8C"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856D39C" w14:textId="77777777" w:rsidR="004D2F8C" w:rsidRPr="000749E2" w:rsidRDefault="004D2F8C" w:rsidP="005076D8">
            <w:pPr>
              <w:pStyle w:val="TAL"/>
            </w:pPr>
            <w:r w:rsidRPr="000749E2">
              <w:t xml:space="preserve">Addition of reference message definitions for </w:t>
            </w:r>
            <w:proofErr w:type="spellStart"/>
            <w:r w:rsidRPr="000749E2">
              <w:t>eIMTA</w:t>
            </w:r>
            <w:proofErr w:type="spellEnd"/>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600BFCC" w14:textId="77777777" w:rsidR="004D2F8C" w:rsidRPr="000749E2" w:rsidRDefault="004D2F8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5CAAA76" w14:textId="77777777" w:rsidR="004D2F8C" w:rsidRPr="000749E2" w:rsidRDefault="004D2F8C" w:rsidP="005076D8">
            <w:pPr>
              <w:pStyle w:val="TAL"/>
            </w:pPr>
            <w:r w:rsidRPr="000749E2">
              <w:t>12.8.0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AFA30EE" w14:textId="77777777" w:rsidR="004D2F8C" w:rsidRPr="000749E2" w:rsidRDefault="004D2F8C" w:rsidP="005076D8">
            <w:pPr>
              <w:pStyle w:val="TAL"/>
            </w:pPr>
            <w:r w:rsidRPr="000749E2">
              <w:t>12.9.0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B33FFE9" w14:textId="77777777" w:rsidR="004D2F8C" w:rsidRPr="000749E2" w:rsidRDefault="004D2F8C" w:rsidP="005076D8">
            <w:pPr>
              <w:pStyle w:val="TAL"/>
            </w:pPr>
            <w:r w:rsidRPr="000749E2">
              <w:t>R5-160476</w:t>
            </w:r>
          </w:p>
        </w:tc>
      </w:tr>
      <w:tr w:rsidR="004D2F8C" w:rsidRPr="000749E2" w14:paraId="643357F1"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8115375" w14:textId="77777777" w:rsidR="004D2F8C" w:rsidRPr="000749E2" w:rsidRDefault="004D2F8C" w:rsidP="005076D8">
            <w:pPr>
              <w:pStyle w:val="TAL"/>
            </w:pPr>
            <w:r w:rsidRPr="000749E2">
              <w:t>RP#71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BBB9867" w14:textId="77777777" w:rsidR="004D2F8C" w:rsidRPr="000749E2" w:rsidRDefault="004D2F8C" w:rsidP="005076D8">
            <w:pPr>
              <w:pStyle w:val="TAL"/>
            </w:pPr>
            <w:r w:rsidRPr="000749E2">
              <w:t>RP-160103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6D28CA5" w14:textId="77777777" w:rsidR="004D2F8C" w:rsidRPr="000749E2" w:rsidRDefault="004D2F8C" w:rsidP="005076D8">
            <w:pPr>
              <w:pStyle w:val="TAL"/>
            </w:pPr>
            <w:r w:rsidRPr="000749E2">
              <w:t>0682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66A7EFF" w14:textId="77777777" w:rsidR="004D2F8C" w:rsidRPr="000749E2" w:rsidRDefault="004D2F8C"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E96A33A" w14:textId="77777777" w:rsidR="004D2F8C" w:rsidRPr="000749E2" w:rsidRDefault="004D2F8C" w:rsidP="005076D8">
            <w:pPr>
              <w:pStyle w:val="TAL"/>
            </w:pPr>
            <w:r w:rsidRPr="000749E2">
              <w:t xml:space="preserve">Addition of </w:t>
            </w:r>
            <w:proofErr w:type="spellStart"/>
            <w:r w:rsidRPr="000749E2">
              <w:t>ProSe</w:t>
            </w:r>
            <w:proofErr w:type="spellEnd"/>
            <w:r w:rsidRPr="000749E2">
              <w:t xml:space="preserve"> Test Frequencies and update to Band and Bandwidth capabilities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400B074" w14:textId="77777777" w:rsidR="004D2F8C" w:rsidRPr="000749E2" w:rsidRDefault="004D2F8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97E1774" w14:textId="77777777" w:rsidR="004D2F8C" w:rsidRPr="000749E2" w:rsidRDefault="004D2F8C" w:rsidP="005076D8">
            <w:pPr>
              <w:pStyle w:val="TAL"/>
            </w:pPr>
            <w:r w:rsidRPr="000749E2">
              <w:t>12.8.0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556714B" w14:textId="77777777" w:rsidR="004D2F8C" w:rsidRPr="000749E2" w:rsidRDefault="004D2F8C" w:rsidP="005076D8">
            <w:pPr>
              <w:pStyle w:val="TAL"/>
            </w:pPr>
            <w:r w:rsidRPr="000749E2">
              <w:t>12.9.0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0450DE8" w14:textId="77777777" w:rsidR="004D2F8C" w:rsidRPr="000749E2" w:rsidRDefault="004D2F8C" w:rsidP="005076D8">
            <w:pPr>
              <w:pStyle w:val="TAL"/>
            </w:pPr>
            <w:r w:rsidRPr="000749E2">
              <w:t>R5-160503</w:t>
            </w:r>
          </w:p>
        </w:tc>
      </w:tr>
      <w:tr w:rsidR="004D2F8C" w:rsidRPr="000749E2" w14:paraId="3247B083"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0C1B083" w14:textId="77777777" w:rsidR="004D2F8C" w:rsidRPr="000749E2" w:rsidRDefault="004D2F8C" w:rsidP="005076D8">
            <w:pPr>
              <w:pStyle w:val="TAL"/>
            </w:pPr>
            <w:r w:rsidRPr="000749E2">
              <w:t>RP#71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19D6403" w14:textId="77777777" w:rsidR="004D2F8C" w:rsidRPr="000749E2" w:rsidRDefault="004D2F8C" w:rsidP="005076D8">
            <w:pPr>
              <w:pStyle w:val="TAL"/>
            </w:pPr>
            <w:r w:rsidRPr="000749E2">
              <w:t>RP-160117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E12996F" w14:textId="77777777" w:rsidR="004D2F8C" w:rsidRPr="000749E2" w:rsidRDefault="004D2F8C" w:rsidP="005076D8">
            <w:pPr>
              <w:pStyle w:val="TAL"/>
            </w:pPr>
            <w:r w:rsidRPr="000749E2">
              <w:t>0683</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A952911" w14:textId="77777777" w:rsidR="004D2F8C" w:rsidRPr="000749E2" w:rsidRDefault="004D2F8C"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75540AE" w14:textId="77777777" w:rsidR="004D2F8C" w:rsidRPr="000749E2" w:rsidRDefault="004D2F8C" w:rsidP="005076D8">
            <w:pPr>
              <w:pStyle w:val="TAL"/>
            </w:pPr>
            <w:r w:rsidRPr="000749E2">
              <w:t>Addition of missing E-UTRA manual selection (E5) -end state</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C9EFBF8" w14:textId="77777777" w:rsidR="004D2F8C" w:rsidRPr="000749E2" w:rsidRDefault="004D2F8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A35521B" w14:textId="77777777" w:rsidR="004D2F8C" w:rsidRPr="000749E2" w:rsidRDefault="004D2F8C" w:rsidP="005076D8">
            <w:pPr>
              <w:pStyle w:val="TAL"/>
            </w:pPr>
            <w:r w:rsidRPr="000749E2">
              <w:t>12.8.0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A9B96C5" w14:textId="77777777" w:rsidR="004D2F8C" w:rsidRPr="000749E2" w:rsidRDefault="004D2F8C" w:rsidP="005076D8">
            <w:pPr>
              <w:pStyle w:val="TAL"/>
            </w:pPr>
            <w:r w:rsidRPr="000749E2">
              <w:t>12.9.0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DF3EFEA" w14:textId="77777777" w:rsidR="004D2F8C" w:rsidRPr="000749E2" w:rsidRDefault="004D2F8C" w:rsidP="005076D8">
            <w:pPr>
              <w:pStyle w:val="TAL"/>
            </w:pPr>
            <w:r w:rsidRPr="000749E2">
              <w:t>R5-160562</w:t>
            </w:r>
          </w:p>
        </w:tc>
      </w:tr>
      <w:tr w:rsidR="004D2F8C" w:rsidRPr="000749E2" w14:paraId="40607052"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34B5687" w14:textId="77777777" w:rsidR="004D2F8C" w:rsidRPr="000749E2" w:rsidRDefault="004D2F8C" w:rsidP="005076D8">
            <w:pPr>
              <w:pStyle w:val="TAL"/>
            </w:pPr>
            <w:r w:rsidRPr="000749E2">
              <w:t>RP#71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C4330B6" w14:textId="77777777" w:rsidR="004D2F8C" w:rsidRPr="000749E2" w:rsidRDefault="004D2F8C" w:rsidP="005076D8">
            <w:pPr>
              <w:pStyle w:val="TAL"/>
            </w:pPr>
            <w:r w:rsidRPr="000749E2">
              <w:t>RP-160105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8B0B4C0" w14:textId="77777777" w:rsidR="004D2F8C" w:rsidRPr="000749E2" w:rsidRDefault="004D2F8C" w:rsidP="005076D8">
            <w:pPr>
              <w:pStyle w:val="TAL"/>
            </w:pPr>
            <w:r w:rsidRPr="000749E2">
              <w:t>0686</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E12F341" w14:textId="77777777" w:rsidR="004D2F8C" w:rsidRPr="000749E2" w:rsidRDefault="004D2F8C"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80AE5B8" w14:textId="77777777" w:rsidR="004D2F8C" w:rsidRPr="000749E2" w:rsidRDefault="004D2F8C" w:rsidP="005076D8">
            <w:pPr>
              <w:pStyle w:val="TAL"/>
            </w:pPr>
            <w:r w:rsidRPr="000749E2">
              <w:t xml:space="preserve">Correction of </w:t>
            </w:r>
            <w:proofErr w:type="spellStart"/>
            <w:r w:rsidRPr="000749E2">
              <w:t>PhysicalConfigDedicated</w:t>
            </w:r>
            <w:proofErr w:type="spellEnd"/>
            <w:r w:rsidRPr="000749E2">
              <w:t>-DEFAULT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51BAD46" w14:textId="77777777" w:rsidR="004D2F8C" w:rsidRPr="000749E2" w:rsidRDefault="004D2F8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1D2F959" w14:textId="77777777" w:rsidR="004D2F8C" w:rsidRPr="000749E2" w:rsidRDefault="004D2F8C" w:rsidP="005076D8">
            <w:pPr>
              <w:pStyle w:val="TAL"/>
            </w:pPr>
            <w:r w:rsidRPr="000749E2">
              <w:t>12.8.0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5B49788" w14:textId="77777777" w:rsidR="004D2F8C" w:rsidRPr="000749E2" w:rsidRDefault="004D2F8C" w:rsidP="005076D8">
            <w:pPr>
              <w:pStyle w:val="TAL"/>
            </w:pPr>
            <w:r w:rsidRPr="000749E2">
              <w:t>12.9.0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C263231" w14:textId="77777777" w:rsidR="004D2F8C" w:rsidRPr="000749E2" w:rsidRDefault="004D2F8C" w:rsidP="005076D8">
            <w:pPr>
              <w:pStyle w:val="TAL"/>
            </w:pPr>
            <w:r w:rsidRPr="000749E2">
              <w:t>R5-160646</w:t>
            </w:r>
          </w:p>
        </w:tc>
      </w:tr>
      <w:tr w:rsidR="004D2F8C" w:rsidRPr="000749E2" w14:paraId="23E182CD"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EC1D08E" w14:textId="77777777" w:rsidR="004D2F8C" w:rsidRPr="000749E2" w:rsidRDefault="004D2F8C" w:rsidP="005076D8">
            <w:pPr>
              <w:pStyle w:val="TAL"/>
            </w:pPr>
            <w:r w:rsidRPr="000749E2">
              <w:t>RP#71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C6ABE76" w14:textId="77777777" w:rsidR="004D2F8C" w:rsidRPr="000749E2" w:rsidRDefault="004D2F8C" w:rsidP="005076D8">
            <w:pPr>
              <w:pStyle w:val="TAL"/>
            </w:pPr>
            <w:r w:rsidRPr="000749E2">
              <w:t>RP-160128</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6199DC5" w14:textId="77777777" w:rsidR="004D2F8C" w:rsidRPr="000749E2" w:rsidRDefault="004D2F8C" w:rsidP="005076D8">
            <w:pPr>
              <w:pStyle w:val="TAL"/>
            </w:pPr>
            <w:r w:rsidRPr="000749E2">
              <w:t>0687</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FC64D6E" w14:textId="77777777" w:rsidR="004D2F8C" w:rsidRPr="000749E2" w:rsidRDefault="004D2F8C"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5955E03" w14:textId="77777777" w:rsidR="004D2F8C" w:rsidRPr="000749E2" w:rsidRDefault="004D2F8C" w:rsidP="005076D8">
            <w:pPr>
              <w:pStyle w:val="TAL"/>
            </w:pPr>
            <w:r w:rsidRPr="000749E2">
              <w:t>Correction of test frequencies for CA_3C and CA_7C</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E4465E4" w14:textId="77777777" w:rsidR="004D2F8C" w:rsidRPr="000749E2" w:rsidRDefault="004D2F8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105BCA2" w14:textId="77777777" w:rsidR="004D2F8C" w:rsidRPr="000749E2" w:rsidRDefault="004D2F8C" w:rsidP="005076D8">
            <w:pPr>
              <w:pStyle w:val="TAL"/>
            </w:pPr>
            <w:r w:rsidRPr="000749E2">
              <w:t>12.8.0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42286C4" w14:textId="77777777" w:rsidR="004D2F8C" w:rsidRPr="000749E2" w:rsidRDefault="004D2F8C" w:rsidP="005076D8">
            <w:pPr>
              <w:pStyle w:val="TAL"/>
            </w:pPr>
            <w:r w:rsidRPr="000749E2">
              <w:t>12.9.0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B98E6F8" w14:textId="77777777" w:rsidR="004D2F8C" w:rsidRPr="000749E2" w:rsidRDefault="004D2F8C" w:rsidP="005076D8">
            <w:pPr>
              <w:pStyle w:val="TAL"/>
            </w:pPr>
            <w:r w:rsidRPr="000749E2">
              <w:t>R5-160647</w:t>
            </w:r>
          </w:p>
        </w:tc>
      </w:tr>
      <w:tr w:rsidR="004D2F8C" w:rsidRPr="000749E2" w14:paraId="4563D791"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D63A99F" w14:textId="77777777" w:rsidR="004D2F8C" w:rsidRPr="000749E2" w:rsidRDefault="004D2F8C" w:rsidP="005076D8">
            <w:pPr>
              <w:pStyle w:val="TAL"/>
            </w:pPr>
            <w:r w:rsidRPr="000749E2">
              <w:t>RP#71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36F069E" w14:textId="77777777" w:rsidR="004D2F8C" w:rsidRPr="000749E2" w:rsidRDefault="004D2F8C" w:rsidP="005076D8">
            <w:pPr>
              <w:pStyle w:val="TAL"/>
            </w:pPr>
            <w:r w:rsidRPr="000749E2">
              <w:t>RP-160103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55D8450" w14:textId="77777777" w:rsidR="004D2F8C" w:rsidRPr="000749E2" w:rsidRDefault="004D2F8C" w:rsidP="005076D8">
            <w:pPr>
              <w:pStyle w:val="TAL"/>
            </w:pPr>
            <w:r w:rsidRPr="000749E2">
              <w:t>0689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FA9AB49" w14:textId="77777777" w:rsidR="004D2F8C" w:rsidRPr="000749E2" w:rsidRDefault="004D2F8C"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B1CC829" w14:textId="77777777" w:rsidR="004D2F8C" w:rsidRPr="000749E2" w:rsidRDefault="004D2F8C" w:rsidP="005076D8">
            <w:pPr>
              <w:pStyle w:val="TAL"/>
            </w:pPr>
            <w:r w:rsidRPr="000749E2">
              <w:t xml:space="preserve">Addition of default Test UICC contents for </w:t>
            </w:r>
            <w:proofErr w:type="spellStart"/>
            <w:r w:rsidRPr="000749E2">
              <w:t>DF_ProSe</w:t>
            </w:r>
            <w:proofErr w:type="spellEnd"/>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A37D963" w14:textId="77777777" w:rsidR="004D2F8C" w:rsidRPr="000749E2" w:rsidRDefault="004D2F8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B9B749E" w14:textId="77777777" w:rsidR="004D2F8C" w:rsidRPr="000749E2" w:rsidRDefault="004D2F8C" w:rsidP="005076D8">
            <w:pPr>
              <w:pStyle w:val="TAL"/>
            </w:pPr>
            <w:r w:rsidRPr="000749E2">
              <w:t>12.8.0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5D5C071" w14:textId="77777777" w:rsidR="004D2F8C" w:rsidRPr="000749E2" w:rsidRDefault="004D2F8C" w:rsidP="005076D8">
            <w:pPr>
              <w:pStyle w:val="TAL"/>
            </w:pPr>
            <w:r w:rsidRPr="000749E2">
              <w:t>12.9.0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4449062" w14:textId="77777777" w:rsidR="004D2F8C" w:rsidRPr="000749E2" w:rsidRDefault="004D2F8C" w:rsidP="005076D8">
            <w:pPr>
              <w:pStyle w:val="TAL"/>
            </w:pPr>
            <w:r w:rsidRPr="000749E2">
              <w:t>R5-160699</w:t>
            </w:r>
          </w:p>
        </w:tc>
      </w:tr>
      <w:tr w:rsidR="004D2F8C" w:rsidRPr="000749E2" w14:paraId="28120C08"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251B8F5" w14:textId="77777777" w:rsidR="004D2F8C" w:rsidRPr="000749E2" w:rsidRDefault="004D2F8C" w:rsidP="005076D8">
            <w:pPr>
              <w:pStyle w:val="TAL"/>
            </w:pPr>
            <w:r w:rsidRPr="000749E2">
              <w:t>RP#71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4315C55" w14:textId="77777777" w:rsidR="004D2F8C" w:rsidRPr="000749E2" w:rsidRDefault="004D2F8C" w:rsidP="005076D8">
            <w:pPr>
              <w:pStyle w:val="TAL"/>
            </w:pPr>
            <w:r w:rsidRPr="000749E2">
              <w:t>RP-160117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4AFEDBC" w14:textId="77777777" w:rsidR="004D2F8C" w:rsidRPr="000749E2" w:rsidRDefault="004D2F8C" w:rsidP="005076D8">
            <w:pPr>
              <w:pStyle w:val="TAL"/>
            </w:pPr>
            <w:r w:rsidRPr="000749E2">
              <w:t>0673</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C4042BA" w14:textId="77777777" w:rsidR="004D2F8C" w:rsidRPr="000749E2" w:rsidRDefault="004D2F8C"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84CB5F5" w14:textId="77777777" w:rsidR="004D2F8C" w:rsidRPr="000749E2" w:rsidRDefault="004D2F8C" w:rsidP="005076D8">
            <w:pPr>
              <w:pStyle w:val="TAL"/>
            </w:pPr>
            <w:r w:rsidRPr="000749E2">
              <w:t>UTRAN Registration procedure for LTE-IRAT test cases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1ED506C" w14:textId="77777777" w:rsidR="004D2F8C" w:rsidRPr="000749E2" w:rsidRDefault="004D2F8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832FF99" w14:textId="77777777" w:rsidR="004D2F8C" w:rsidRPr="000749E2" w:rsidRDefault="004D2F8C" w:rsidP="005076D8">
            <w:pPr>
              <w:pStyle w:val="TAL"/>
            </w:pPr>
            <w:r w:rsidRPr="000749E2">
              <w:t>12.8.0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7846B8C" w14:textId="77777777" w:rsidR="004D2F8C" w:rsidRPr="000749E2" w:rsidRDefault="004D2F8C" w:rsidP="005076D8">
            <w:pPr>
              <w:pStyle w:val="TAL"/>
            </w:pPr>
            <w:r w:rsidRPr="000749E2">
              <w:t>12.9.0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6E1EA0F7" w14:textId="77777777" w:rsidR="004D2F8C" w:rsidRPr="000749E2" w:rsidRDefault="004D2F8C" w:rsidP="005076D8">
            <w:pPr>
              <w:pStyle w:val="TAL"/>
            </w:pPr>
            <w:r w:rsidRPr="000749E2">
              <w:t>R5-160730</w:t>
            </w:r>
          </w:p>
        </w:tc>
      </w:tr>
      <w:tr w:rsidR="004D2F8C" w:rsidRPr="000749E2" w14:paraId="503F934E"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76462C0" w14:textId="77777777" w:rsidR="004D2F8C" w:rsidRPr="000749E2" w:rsidRDefault="004D2F8C" w:rsidP="005076D8">
            <w:pPr>
              <w:pStyle w:val="TAL"/>
            </w:pPr>
            <w:r w:rsidRPr="000749E2">
              <w:t>RP#71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12D4368" w14:textId="77777777" w:rsidR="004D2F8C" w:rsidRPr="000749E2" w:rsidRDefault="004D2F8C" w:rsidP="005076D8">
            <w:pPr>
              <w:pStyle w:val="TAL"/>
            </w:pPr>
            <w:r w:rsidRPr="000749E2">
              <w:t>RP-160117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07FB697" w14:textId="77777777" w:rsidR="004D2F8C" w:rsidRPr="000749E2" w:rsidRDefault="004D2F8C" w:rsidP="005076D8">
            <w:pPr>
              <w:pStyle w:val="TAL"/>
            </w:pPr>
            <w:r w:rsidRPr="000749E2">
              <w:t>0684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E8C6F1C" w14:textId="77777777" w:rsidR="004D2F8C" w:rsidRPr="000749E2" w:rsidRDefault="004D2F8C"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C8F5E1D" w14:textId="77777777" w:rsidR="004D2F8C" w:rsidRPr="000749E2" w:rsidRDefault="004D2F8C" w:rsidP="005076D8">
            <w:pPr>
              <w:pStyle w:val="TAL"/>
            </w:pPr>
            <w:r w:rsidRPr="000749E2">
              <w:t>Correction to CDMA Frequency range for E25-CDMA BC1 band combination</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31A54C8" w14:textId="77777777" w:rsidR="004D2F8C" w:rsidRPr="000749E2" w:rsidRDefault="004D2F8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43332C0" w14:textId="77777777" w:rsidR="004D2F8C" w:rsidRPr="000749E2" w:rsidRDefault="004D2F8C" w:rsidP="005076D8">
            <w:pPr>
              <w:pStyle w:val="TAL"/>
            </w:pPr>
            <w:r w:rsidRPr="000749E2">
              <w:t>12.8.0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B2EF57F" w14:textId="77777777" w:rsidR="004D2F8C" w:rsidRPr="000749E2" w:rsidRDefault="004D2F8C" w:rsidP="005076D8">
            <w:pPr>
              <w:pStyle w:val="TAL"/>
            </w:pPr>
            <w:r w:rsidRPr="000749E2">
              <w:t>12.9.0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38CEBD2" w14:textId="77777777" w:rsidR="004D2F8C" w:rsidRPr="000749E2" w:rsidRDefault="004D2F8C" w:rsidP="005076D8">
            <w:pPr>
              <w:pStyle w:val="TAL"/>
            </w:pPr>
            <w:r w:rsidRPr="000749E2">
              <w:t>R5-160731</w:t>
            </w:r>
          </w:p>
        </w:tc>
      </w:tr>
      <w:tr w:rsidR="004D2F8C" w:rsidRPr="000749E2" w14:paraId="0CA8E3EE"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2030422" w14:textId="77777777" w:rsidR="004D2F8C" w:rsidRPr="000749E2" w:rsidRDefault="004D2F8C" w:rsidP="005076D8">
            <w:pPr>
              <w:pStyle w:val="TAL"/>
            </w:pPr>
            <w:r w:rsidRPr="000749E2">
              <w:t>RP#71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8C25C4D" w14:textId="77777777" w:rsidR="004D2F8C" w:rsidRPr="000749E2" w:rsidRDefault="004D2F8C" w:rsidP="005076D8">
            <w:pPr>
              <w:pStyle w:val="TAL"/>
            </w:pPr>
            <w:r w:rsidRPr="000749E2">
              <w:t>RP-160103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35BC88C" w14:textId="77777777" w:rsidR="004D2F8C" w:rsidRPr="000749E2" w:rsidRDefault="004D2F8C" w:rsidP="005076D8">
            <w:pPr>
              <w:pStyle w:val="TAL"/>
            </w:pPr>
            <w:r w:rsidRPr="000749E2">
              <w:t>0670</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3295CC7" w14:textId="77777777" w:rsidR="004D2F8C" w:rsidRPr="000749E2" w:rsidRDefault="004D2F8C"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4D927CB" w14:textId="77777777" w:rsidR="004D2F8C" w:rsidRPr="000749E2" w:rsidRDefault="004D2F8C" w:rsidP="005076D8">
            <w:pPr>
              <w:pStyle w:val="TAL"/>
            </w:pPr>
            <w:r w:rsidRPr="000749E2">
              <w:t xml:space="preserve">Update generic procedures 4.5A.22 </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9D866FF" w14:textId="77777777" w:rsidR="004D2F8C" w:rsidRPr="000749E2" w:rsidRDefault="004D2F8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DF40CB8" w14:textId="77777777" w:rsidR="004D2F8C" w:rsidRPr="000749E2" w:rsidRDefault="004D2F8C" w:rsidP="005076D8">
            <w:pPr>
              <w:pStyle w:val="TAL"/>
            </w:pPr>
            <w:r w:rsidRPr="000749E2">
              <w:t>12.8.0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698BEA4" w14:textId="77777777" w:rsidR="004D2F8C" w:rsidRPr="000749E2" w:rsidRDefault="004D2F8C" w:rsidP="005076D8">
            <w:pPr>
              <w:pStyle w:val="TAL"/>
            </w:pPr>
            <w:r w:rsidRPr="000749E2">
              <w:t>12.9.0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CD68494" w14:textId="77777777" w:rsidR="004D2F8C" w:rsidRPr="000749E2" w:rsidRDefault="004D2F8C" w:rsidP="005076D8">
            <w:pPr>
              <w:pStyle w:val="TAL"/>
            </w:pPr>
            <w:r w:rsidRPr="000749E2">
              <w:t>R5-160765</w:t>
            </w:r>
          </w:p>
        </w:tc>
      </w:tr>
      <w:tr w:rsidR="004D2F8C" w:rsidRPr="000749E2" w14:paraId="45DF0AC3"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63CE3D9" w14:textId="77777777" w:rsidR="004D2F8C" w:rsidRPr="000749E2" w:rsidRDefault="004D2F8C" w:rsidP="005076D8">
            <w:pPr>
              <w:pStyle w:val="TAL"/>
            </w:pPr>
            <w:r w:rsidRPr="000749E2">
              <w:t>RP#71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8FDD320" w14:textId="77777777" w:rsidR="004D2F8C" w:rsidRPr="000749E2" w:rsidRDefault="004D2F8C" w:rsidP="005076D8">
            <w:pPr>
              <w:pStyle w:val="TAL"/>
            </w:pPr>
            <w:r w:rsidRPr="000749E2">
              <w:t>RP-160103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C993D8E" w14:textId="77777777" w:rsidR="004D2F8C" w:rsidRPr="000749E2" w:rsidRDefault="004D2F8C" w:rsidP="005076D8">
            <w:pPr>
              <w:pStyle w:val="TAL"/>
            </w:pPr>
            <w:r w:rsidRPr="000749E2">
              <w:t>0685</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DDB3CA4" w14:textId="77777777" w:rsidR="004D2F8C" w:rsidRPr="000749E2" w:rsidRDefault="004D2F8C"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EB22111" w14:textId="77777777" w:rsidR="004D2F8C" w:rsidRPr="000749E2" w:rsidRDefault="004D2F8C" w:rsidP="005076D8">
            <w:pPr>
              <w:pStyle w:val="TAL"/>
            </w:pPr>
            <w:r w:rsidRPr="000749E2">
              <w:t>Update for SIB18 and SIB19</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2AB5994" w14:textId="77777777" w:rsidR="004D2F8C" w:rsidRPr="000749E2" w:rsidRDefault="004D2F8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298326D" w14:textId="77777777" w:rsidR="004D2F8C" w:rsidRPr="000749E2" w:rsidRDefault="004D2F8C" w:rsidP="005076D8">
            <w:pPr>
              <w:pStyle w:val="TAL"/>
            </w:pPr>
            <w:r w:rsidRPr="000749E2">
              <w:t>12.8.0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3D320CC" w14:textId="77777777" w:rsidR="004D2F8C" w:rsidRPr="000749E2" w:rsidRDefault="004D2F8C" w:rsidP="005076D8">
            <w:pPr>
              <w:pStyle w:val="TAL"/>
            </w:pPr>
            <w:r w:rsidRPr="000749E2">
              <w:t>12.9.0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59DE820" w14:textId="77777777" w:rsidR="004D2F8C" w:rsidRPr="000749E2" w:rsidRDefault="004D2F8C" w:rsidP="005076D8">
            <w:pPr>
              <w:pStyle w:val="TAL"/>
            </w:pPr>
            <w:r w:rsidRPr="000749E2">
              <w:t>R5-160767</w:t>
            </w:r>
          </w:p>
        </w:tc>
      </w:tr>
      <w:tr w:rsidR="004D2F8C" w:rsidRPr="000749E2" w14:paraId="15B82C6F"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8ACAD7D" w14:textId="77777777" w:rsidR="004D2F8C" w:rsidRPr="000749E2" w:rsidRDefault="004D2F8C" w:rsidP="005076D8">
            <w:pPr>
              <w:pStyle w:val="TAL"/>
            </w:pPr>
            <w:r w:rsidRPr="000749E2">
              <w:t>RP#71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388554D" w14:textId="77777777" w:rsidR="004D2F8C" w:rsidRPr="000749E2" w:rsidRDefault="004D2F8C" w:rsidP="005076D8">
            <w:pPr>
              <w:pStyle w:val="TAL"/>
            </w:pPr>
            <w:r w:rsidRPr="000749E2">
              <w:t>RP-160117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03D29FE" w14:textId="77777777" w:rsidR="004D2F8C" w:rsidRPr="000749E2" w:rsidRDefault="004D2F8C" w:rsidP="005076D8">
            <w:pPr>
              <w:pStyle w:val="TAL"/>
            </w:pPr>
            <w:r w:rsidRPr="000749E2">
              <w:t>0690</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5809F89" w14:textId="77777777" w:rsidR="004D2F8C" w:rsidRPr="000749E2" w:rsidRDefault="004D2F8C"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2750F55" w14:textId="77777777" w:rsidR="004D2F8C" w:rsidRPr="000749E2" w:rsidRDefault="004D2F8C" w:rsidP="005076D8">
            <w:pPr>
              <w:pStyle w:val="TAL"/>
            </w:pPr>
            <w:r w:rsidRPr="000749E2">
              <w:t>Correction to UE registration procedure State 2</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FD9EB12" w14:textId="77777777" w:rsidR="004D2F8C" w:rsidRPr="000749E2" w:rsidRDefault="004D2F8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61BFE6A" w14:textId="77777777" w:rsidR="004D2F8C" w:rsidRPr="000749E2" w:rsidRDefault="004D2F8C" w:rsidP="005076D8">
            <w:pPr>
              <w:pStyle w:val="TAL"/>
            </w:pPr>
            <w:r w:rsidRPr="000749E2">
              <w:t>12.8.0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AFBF011" w14:textId="77777777" w:rsidR="004D2F8C" w:rsidRPr="000749E2" w:rsidRDefault="004D2F8C" w:rsidP="005076D8">
            <w:pPr>
              <w:pStyle w:val="TAL"/>
            </w:pPr>
            <w:r w:rsidRPr="000749E2">
              <w:t>12.9.0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6E35818F" w14:textId="77777777" w:rsidR="004D2F8C" w:rsidRPr="000749E2" w:rsidRDefault="004D2F8C" w:rsidP="005076D8">
            <w:pPr>
              <w:pStyle w:val="TAL"/>
            </w:pPr>
            <w:r w:rsidRPr="000749E2">
              <w:t>R5-160784</w:t>
            </w:r>
          </w:p>
        </w:tc>
      </w:tr>
      <w:tr w:rsidR="004D2F8C" w:rsidRPr="000749E2" w14:paraId="105762CB"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58D5DF0" w14:textId="77777777" w:rsidR="004D2F8C" w:rsidRPr="000749E2" w:rsidRDefault="004D2F8C" w:rsidP="005076D8">
            <w:pPr>
              <w:pStyle w:val="TAL"/>
            </w:pPr>
            <w:r w:rsidRPr="000749E2">
              <w:t>RP#71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B59A232" w14:textId="77777777" w:rsidR="004D2F8C" w:rsidRPr="000749E2" w:rsidRDefault="004D2F8C" w:rsidP="005076D8">
            <w:pPr>
              <w:pStyle w:val="TAL"/>
            </w:pPr>
            <w:r w:rsidRPr="000749E2">
              <w:t>RP-160098</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8B0221F" w14:textId="77777777" w:rsidR="004D2F8C" w:rsidRPr="000749E2" w:rsidRDefault="004D2F8C" w:rsidP="005076D8">
            <w:pPr>
              <w:pStyle w:val="TAL"/>
            </w:pPr>
            <w:r w:rsidRPr="000749E2">
              <w:t>0691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819BD75" w14:textId="77777777" w:rsidR="004D2F8C" w:rsidRPr="000749E2" w:rsidRDefault="004D2F8C"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E85DBD6" w14:textId="77777777" w:rsidR="004D2F8C" w:rsidRPr="000749E2" w:rsidRDefault="004D2F8C" w:rsidP="005076D8">
            <w:pPr>
              <w:pStyle w:val="TAL"/>
            </w:pPr>
            <w:r w:rsidRPr="000749E2">
              <w:t>Add new antenna diagram for 3DL CA RSTD test cases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04F92A2" w14:textId="77777777" w:rsidR="004D2F8C" w:rsidRPr="000749E2" w:rsidRDefault="004D2F8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7B92E4A" w14:textId="77777777" w:rsidR="004D2F8C" w:rsidRPr="000749E2" w:rsidRDefault="004D2F8C" w:rsidP="005076D8">
            <w:pPr>
              <w:pStyle w:val="TAL"/>
            </w:pPr>
            <w:r w:rsidRPr="000749E2">
              <w:t>12.8.0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63193C4" w14:textId="77777777" w:rsidR="004D2F8C" w:rsidRPr="000749E2" w:rsidRDefault="004D2F8C" w:rsidP="005076D8">
            <w:pPr>
              <w:pStyle w:val="TAL"/>
            </w:pPr>
            <w:r w:rsidRPr="000749E2">
              <w:t>12.9.0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6FE999A" w14:textId="77777777" w:rsidR="004D2F8C" w:rsidRPr="000749E2" w:rsidRDefault="004D2F8C" w:rsidP="005076D8">
            <w:pPr>
              <w:pStyle w:val="TAL"/>
            </w:pPr>
            <w:r w:rsidRPr="000749E2">
              <w:t>R5-160789</w:t>
            </w:r>
          </w:p>
        </w:tc>
      </w:tr>
      <w:tr w:rsidR="004D2F8C" w:rsidRPr="000749E2" w14:paraId="1BF7E510"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375C1EB" w14:textId="77777777" w:rsidR="004D2F8C" w:rsidRPr="000749E2" w:rsidRDefault="004D2F8C" w:rsidP="005076D8">
            <w:pPr>
              <w:pStyle w:val="TAL"/>
            </w:pPr>
            <w:r w:rsidRPr="000749E2">
              <w:t>RP#71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79D0260" w14:textId="77777777" w:rsidR="004D2F8C" w:rsidRPr="000749E2" w:rsidRDefault="004D2F8C" w:rsidP="005076D8">
            <w:pPr>
              <w:pStyle w:val="TAL"/>
            </w:pPr>
            <w:r w:rsidRPr="000749E2">
              <w:t>RP-160111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D710AF2" w14:textId="77777777" w:rsidR="004D2F8C" w:rsidRPr="000749E2" w:rsidRDefault="004D2F8C" w:rsidP="005076D8">
            <w:pPr>
              <w:pStyle w:val="TAL"/>
            </w:pPr>
            <w:r w:rsidRPr="000749E2">
              <w:t>0672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4BDB93C" w14:textId="77777777" w:rsidR="004D2F8C" w:rsidRPr="000749E2" w:rsidRDefault="004D2F8C"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D780C09" w14:textId="77777777" w:rsidR="004D2F8C" w:rsidRPr="000749E2" w:rsidRDefault="004D2F8C" w:rsidP="005076D8">
            <w:pPr>
              <w:pStyle w:val="TAL"/>
            </w:pPr>
            <w:r w:rsidRPr="000749E2">
              <w:t>Addition of Test frequency for CA_19A-28A and CA_1A-19A-28A</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1729BEC" w14:textId="77777777" w:rsidR="004D2F8C" w:rsidRPr="000749E2" w:rsidRDefault="004D2F8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4D480E2" w14:textId="77777777" w:rsidR="004D2F8C" w:rsidRPr="000749E2" w:rsidRDefault="004D2F8C" w:rsidP="005076D8">
            <w:pPr>
              <w:pStyle w:val="TAL"/>
            </w:pPr>
            <w:r w:rsidRPr="000749E2">
              <w:t>12.8.0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76110E7" w14:textId="77777777" w:rsidR="004D2F8C" w:rsidRPr="000749E2" w:rsidRDefault="004D2F8C" w:rsidP="005076D8">
            <w:pPr>
              <w:pStyle w:val="TAL"/>
            </w:pPr>
            <w:r w:rsidRPr="000749E2">
              <w:t>12.9.0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1D24D9B" w14:textId="77777777" w:rsidR="004D2F8C" w:rsidRPr="000749E2" w:rsidRDefault="004D2F8C" w:rsidP="005076D8">
            <w:pPr>
              <w:pStyle w:val="TAL"/>
            </w:pPr>
            <w:r w:rsidRPr="000749E2">
              <w:t>R5-160809</w:t>
            </w:r>
          </w:p>
        </w:tc>
      </w:tr>
      <w:tr w:rsidR="004D2F8C" w:rsidRPr="000749E2" w14:paraId="561CBF23"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01B61AB" w14:textId="77777777" w:rsidR="004D2F8C" w:rsidRPr="000749E2" w:rsidRDefault="004D2F8C" w:rsidP="005076D8">
            <w:pPr>
              <w:pStyle w:val="TAL"/>
            </w:pPr>
            <w:r w:rsidRPr="000749E2">
              <w:t>RP#71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57EA235" w14:textId="77777777" w:rsidR="004D2F8C" w:rsidRPr="000749E2" w:rsidRDefault="004D2F8C" w:rsidP="005076D8">
            <w:pPr>
              <w:pStyle w:val="TAL"/>
            </w:pPr>
            <w:r w:rsidRPr="000749E2">
              <w:t>RP-160111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62190DC" w14:textId="77777777" w:rsidR="004D2F8C" w:rsidRPr="000749E2" w:rsidRDefault="004D2F8C" w:rsidP="005076D8">
            <w:pPr>
              <w:pStyle w:val="TAL"/>
            </w:pPr>
            <w:r w:rsidRPr="000749E2">
              <w:t>0677</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0BF3E4F" w14:textId="77777777" w:rsidR="004D2F8C" w:rsidRPr="000749E2" w:rsidRDefault="004D2F8C"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3C6363D" w14:textId="77777777" w:rsidR="004D2F8C" w:rsidRPr="000749E2" w:rsidRDefault="004D2F8C" w:rsidP="005076D8">
            <w:pPr>
              <w:pStyle w:val="TAL"/>
            </w:pPr>
            <w:r w:rsidRPr="000749E2">
              <w:t>CA_20A-67A: Add test frequencies to sub-clause 4.3.1</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61B9E52" w14:textId="77777777" w:rsidR="004D2F8C" w:rsidRPr="000749E2" w:rsidRDefault="004D2F8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C9599A9" w14:textId="77777777" w:rsidR="004D2F8C" w:rsidRPr="000749E2" w:rsidRDefault="004D2F8C" w:rsidP="005076D8">
            <w:pPr>
              <w:pStyle w:val="TAL"/>
            </w:pPr>
            <w:r w:rsidRPr="000749E2">
              <w:t>12.8.0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234DB7D" w14:textId="77777777" w:rsidR="004D2F8C" w:rsidRPr="000749E2" w:rsidRDefault="004D2F8C" w:rsidP="005076D8">
            <w:pPr>
              <w:pStyle w:val="TAL"/>
            </w:pPr>
            <w:r w:rsidRPr="000749E2">
              <w:t>12.9.0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0D4FDE4" w14:textId="77777777" w:rsidR="004D2F8C" w:rsidRPr="000749E2" w:rsidRDefault="004D2F8C" w:rsidP="005076D8">
            <w:pPr>
              <w:pStyle w:val="TAL"/>
            </w:pPr>
            <w:r w:rsidRPr="000749E2">
              <w:t>R5-160810</w:t>
            </w:r>
          </w:p>
        </w:tc>
      </w:tr>
      <w:tr w:rsidR="004D2F8C" w:rsidRPr="000749E2" w14:paraId="622ACE2F"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7DD7B1B" w14:textId="77777777" w:rsidR="004D2F8C" w:rsidRPr="000749E2" w:rsidRDefault="004D2F8C" w:rsidP="005076D8">
            <w:pPr>
              <w:pStyle w:val="TAL"/>
            </w:pPr>
            <w:r w:rsidRPr="000749E2">
              <w:t>RP#71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6C88908" w14:textId="77777777" w:rsidR="004D2F8C" w:rsidRPr="000749E2" w:rsidRDefault="004D2F8C" w:rsidP="005076D8">
            <w:pPr>
              <w:pStyle w:val="TAL"/>
            </w:pPr>
            <w:r w:rsidRPr="000749E2">
              <w:t>RP-160109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63DEA07" w14:textId="77777777" w:rsidR="004D2F8C" w:rsidRPr="000749E2" w:rsidRDefault="004D2F8C" w:rsidP="005076D8">
            <w:pPr>
              <w:pStyle w:val="TAL"/>
            </w:pPr>
            <w:r w:rsidRPr="000749E2">
              <w:t>0664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047B43C" w14:textId="77777777" w:rsidR="004D2F8C" w:rsidRPr="000749E2" w:rsidRDefault="004D2F8C"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9DA2349" w14:textId="77777777" w:rsidR="004D2F8C" w:rsidRPr="000749E2" w:rsidRDefault="004D2F8C" w:rsidP="005076D8">
            <w:pPr>
              <w:pStyle w:val="TAL"/>
            </w:pPr>
            <w:r w:rsidRPr="000749E2">
              <w:t>Adding new specific message content to release NAICS configuration</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08877EB" w14:textId="77777777" w:rsidR="004D2F8C" w:rsidRPr="000749E2" w:rsidRDefault="004D2F8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E6D4863" w14:textId="77777777" w:rsidR="004D2F8C" w:rsidRPr="000749E2" w:rsidRDefault="004D2F8C" w:rsidP="005076D8">
            <w:pPr>
              <w:pStyle w:val="TAL"/>
            </w:pPr>
            <w:r w:rsidRPr="000749E2">
              <w:t>12.8.0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17EEBE3" w14:textId="77777777" w:rsidR="004D2F8C" w:rsidRPr="000749E2" w:rsidRDefault="004D2F8C" w:rsidP="005076D8">
            <w:pPr>
              <w:pStyle w:val="TAL"/>
            </w:pPr>
            <w:r w:rsidRPr="000749E2">
              <w:t>12.9.0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D2C28ED" w14:textId="77777777" w:rsidR="004D2F8C" w:rsidRPr="000749E2" w:rsidRDefault="004D2F8C" w:rsidP="005076D8">
            <w:pPr>
              <w:pStyle w:val="TAL"/>
            </w:pPr>
            <w:r w:rsidRPr="000749E2">
              <w:t>R5-160848</w:t>
            </w:r>
          </w:p>
        </w:tc>
      </w:tr>
      <w:tr w:rsidR="004D2F8C" w:rsidRPr="000749E2" w14:paraId="7535B923"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F34C2DC" w14:textId="77777777" w:rsidR="004D2F8C" w:rsidRPr="000749E2" w:rsidRDefault="004D2F8C" w:rsidP="005076D8">
            <w:pPr>
              <w:pStyle w:val="TAL"/>
            </w:pPr>
            <w:r w:rsidRPr="000749E2">
              <w:t>RP#71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62426F9" w14:textId="77777777" w:rsidR="004D2F8C" w:rsidRPr="000749E2" w:rsidRDefault="004D2F8C" w:rsidP="005076D8">
            <w:pPr>
              <w:pStyle w:val="TAL"/>
            </w:pPr>
            <w:r w:rsidRPr="000749E2">
              <w:t>RP-160112</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3F7E902" w14:textId="77777777" w:rsidR="004D2F8C" w:rsidRPr="000749E2" w:rsidRDefault="004D2F8C" w:rsidP="005076D8">
            <w:pPr>
              <w:pStyle w:val="TAL"/>
            </w:pPr>
            <w:r w:rsidRPr="000749E2">
              <w:t>0667</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8B2E7AB" w14:textId="77777777" w:rsidR="004D2F8C" w:rsidRPr="000749E2" w:rsidRDefault="004D2F8C"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26E3B00" w14:textId="77777777" w:rsidR="004D2F8C" w:rsidRPr="000749E2" w:rsidRDefault="004D2F8C" w:rsidP="005076D8">
            <w:pPr>
              <w:pStyle w:val="TAL"/>
            </w:pPr>
            <w:r w:rsidRPr="000749E2">
              <w:t>Connection diagram for Receiver test with 4 Rx antenna ports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9DA4B76" w14:textId="77777777" w:rsidR="004D2F8C" w:rsidRPr="000749E2" w:rsidRDefault="004D2F8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68DCD3F" w14:textId="77777777" w:rsidR="004D2F8C" w:rsidRPr="000749E2" w:rsidRDefault="004D2F8C" w:rsidP="005076D8">
            <w:pPr>
              <w:pStyle w:val="TAL"/>
            </w:pPr>
            <w:r w:rsidRPr="000749E2">
              <w:t>12.8.0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907F2DB" w14:textId="77777777" w:rsidR="004D2F8C" w:rsidRPr="000749E2" w:rsidRDefault="004D2F8C" w:rsidP="005076D8">
            <w:pPr>
              <w:pStyle w:val="TAL"/>
            </w:pPr>
            <w:r w:rsidRPr="000749E2">
              <w:t>12.9.0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0FC96E6" w14:textId="77777777" w:rsidR="004D2F8C" w:rsidRPr="000749E2" w:rsidRDefault="004D2F8C" w:rsidP="005076D8">
            <w:pPr>
              <w:pStyle w:val="TAL"/>
            </w:pPr>
            <w:r w:rsidRPr="000749E2">
              <w:t>R5-160895</w:t>
            </w:r>
          </w:p>
        </w:tc>
      </w:tr>
      <w:tr w:rsidR="004D2F8C" w:rsidRPr="000749E2" w14:paraId="084C6360"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90C6DC7" w14:textId="77777777" w:rsidR="004D2F8C" w:rsidRPr="000749E2" w:rsidRDefault="004D2F8C" w:rsidP="005076D8">
            <w:pPr>
              <w:pStyle w:val="TAL"/>
            </w:pPr>
            <w:r w:rsidRPr="000749E2">
              <w:t>RP#71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CDC2643" w14:textId="77777777" w:rsidR="004D2F8C" w:rsidRPr="000749E2" w:rsidRDefault="004D2F8C" w:rsidP="005076D8">
            <w:pPr>
              <w:pStyle w:val="TAL"/>
            </w:pPr>
            <w:r w:rsidRPr="000749E2">
              <w:t>RP-160107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4B4B04F" w14:textId="77777777" w:rsidR="004D2F8C" w:rsidRPr="000749E2" w:rsidRDefault="004D2F8C" w:rsidP="005076D8">
            <w:pPr>
              <w:pStyle w:val="TAL"/>
            </w:pPr>
            <w:r w:rsidRPr="000749E2">
              <w:t>0674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2DC839E" w14:textId="77777777" w:rsidR="004D2F8C" w:rsidRPr="000749E2" w:rsidRDefault="004D2F8C"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0B211BB" w14:textId="77777777" w:rsidR="004D2F8C" w:rsidRPr="000749E2" w:rsidRDefault="004D2F8C" w:rsidP="005076D8">
            <w:pPr>
              <w:pStyle w:val="TAL"/>
            </w:pPr>
            <w:r w:rsidRPr="000749E2">
              <w:t>Corrections to default RRC messages for Dual Connectivity</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4A5ED16E" w14:textId="77777777" w:rsidR="004D2F8C" w:rsidRPr="000749E2" w:rsidRDefault="004D2F8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2954008" w14:textId="77777777" w:rsidR="004D2F8C" w:rsidRPr="000749E2" w:rsidRDefault="004D2F8C" w:rsidP="005076D8">
            <w:pPr>
              <w:pStyle w:val="TAL"/>
            </w:pPr>
            <w:r w:rsidRPr="000749E2">
              <w:t>12.8.0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2C63465" w14:textId="77777777" w:rsidR="004D2F8C" w:rsidRPr="000749E2" w:rsidRDefault="004D2F8C" w:rsidP="005076D8">
            <w:pPr>
              <w:pStyle w:val="TAL"/>
            </w:pPr>
            <w:r w:rsidRPr="000749E2">
              <w:t>12.9.0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8D4D717" w14:textId="77777777" w:rsidR="004D2F8C" w:rsidRPr="000749E2" w:rsidRDefault="004D2F8C" w:rsidP="005076D8">
            <w:pPr>
              <w:pStyle w:val="TAL"/>
            </w:pPr>
            <w:r w:rsidRPr="000749E2">
              <w:t>R5-160950</w:t>
            </w:r>
          </w:p>
        </w:tc>
      </w:tr>
      <w:tr w:rsidR="004D2F8C" w:rsidRPr="000749E2" w14:paraId="213777EB"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58D216E" w14:textId="77777777" w:rsidR="004D2F8C" w:rsidRPr="000749E2" w:rsidRDefault="004D2F8C" w:rsidP="005076D8">
            <w:pPr>
              <w:pStyle w:val="TAL"/>
            </w:pPr>
            <w:r w:rsidRPr="000749E2">
              <w:t>RP#71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24864B5" w14:textId="77777777" w:rsidR="004D2F8C" w:rsidRPr="000749E2" w:rsidRDefault="004D2F8C" w:rsidP="005076D8">
            <w:pPr>
              <w:pStyle w:val="TAL"/>
            </w:pPr>
            <w:r w:rsidRPr="000749E2">
              <w:t>RP-160117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E4C5562" w14:textId="77777777" w:rsidR="004D2F8C" w:rsidRPr="000749E2" w:rsidRDefault="004D2F8C" w:rsidP="005076D8">
            <w:pPr>
              <w:pStyle w:val="TAL"/>
            </w:pPr>
            <w:r w:rsidRPr="000749E2">
              <w:t>0671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1748472" w14:textId="77777777" w:rsidR="004D2F8C" w:rsidRPr="000749E2" w:rsidRDefault="004D2F8C"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E09B5FE" w14:textId="77777777" w:rsidR="004D2F8C" w:rsidRPr="000749E2" w:rsidRDefault="004D2F8C" w:rsidP="005076D8">
            <w:pPr>
              <w:pStyle w:val="TAL"/>
            </w:pPr>
            <w:r w:rsidRPr="000749E2">
              <w:t>Corrections to bit rates for video calls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597D467" w14:textId="77777777" w:rsidR="004D2F8C" w:rsidRPr="000749E2" w:rsidRDefault="004D2F8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CBC2D7D" w14:textId="77777777" w:rsidR="004D2F8C" w:rsidRPr="000749E2" w:rsidRDefault="004D2F8C" w:rsidP="005076D8">
            <w:pPr>
              <w:pStyle w:val="TAL"/>
            </w:pPr>
            <w:r w:rsidRPr="000749E2">
              <w:t>12.8.0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A29E57B" w14:textId="77777777" w:rsidR="004D2F8C" w:rsidRPr="000749E2" w:rsidRDefault="004D2F8C" w:rsidP="005076D8">
            <w:pPr>
              <w:pStyle w:val="TAL"/>
            </w:pPr>
            <w:r w:rsidRPr="000749E2">
              <w:t>12.9.0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4558E0E" w14:textId="77777777" w:rsidR="004D2F8C" w:rsidRPr="000749E2" w:rsidRDefault="004D2F8C" w:rsidP="005076D8">
            <w:pPr>
              <w:pStyle w:val="TAL"/>
            </w:pPr>
            <w:r w:rsidRPr="000749E2">
              <w:t>R5-160980</w:t>
            </w:r>
          </w:p>
        </w:tc>
      </w:tr>
      <w:tr w:rsidR="004D2F8C" w:rsidRPr="000749E2" w14:paraId="182C6D0E"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8003B20" w14:textId="77777777" w:rsidR="004D2F8C" w:rsidRPr="000749E2" w:rsidRDefault="004D2F8C" w:rsidP="005076D8">
            <w:pPr>
              <w:pStyle w:val="TAL"/>
            </w:pPr>
            <w:r w:rsidRPr="000749E2">
              <w:t>RP#71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BE922C6" w14:textId="77777777" w:rsidR="004D2F8C" w:rsidRPr="000749E2" w:rsidRDefault="004D2F8C" w:rsidP="005076D8">
            <w:pPr>
              <w:pStyle w:val="TAL"/>
            </w:pPr>
            <w:r w:rsidRPr="000749E2">
              <w:t>RP-160128</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9E7F233" w14:textId="77777777" w:rsidR="004D2F8C" w:rsidRPr="000749E2" w:rsidRDefault="004D2F8C" w:rsidP="005076D8">
            <w:pPr>
              <w:pStyle w:val="TAL"/>
            </w:pPr>
            <w:r w:rsidRPr="000749E2">
              <w:t>0681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2437A81" w14:textId="77777777" w:rsidR="004D2F8C" w:rsidRPr="000749E2" w:rsidRDefault="004D2F8C"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1BF5085" w14:textId="77777777" w:rsidR="004D2F8C" w:rsidRPr="000749E2" w:rsidRDefault="004D2F8C" w:rsidP="005076D8">
            <w:pPr>
              <w:pStyle w:val="TAL"/>
            </w:pPr>
            <w:r w:rsidRPr="000749E2">
              <w:t>Correction to extendedPHR-r10 for UL CA</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380FE38" w14:textId="77777777" w:rsidR="004D2F8C" w:rsidRPr="000749E2" w:rsidRDefault="004D2F8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6A59D83" w14:textId="77777777" w:rsidR="004D2F8C" w:rsidRPr="000749E2" w:rsidRDefault="004D2F8C" w:rsidP="005076D8">
            <w:pPr>
              <w:pStyle w:val="TAL"/>
            </w:pPr>
            <w:r w:rsidRPr="000749E2">
              <w:t>12.8.0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A986508" w14:textId="77777777" w:rsidR="004D2F8C" w:rsidRPr="000749E2" w:rsidRDefault="004D2F8C" w:rsidP="005076D8">
            <w:pPr>
              <w:pStyle w:val="TAL"/>
            </w:pPr>
            <w:r w:rsidRPr="000749E2">
              <w:t>12.9.0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368D7D1" w14:textId="77777777" w:rsidR="004D2F8C" w:rsidRPr="000749E2" w:rsidRDefault="004D2F8C" w:rsidP="005076D8">
            <w:pPr>
              <w:pStyle w:val="TAL"/>
            </w:pPr>
            <w:r w:rsidRPr="000749E2">
              <w:t>R5-161003</w:t>
            </w:r>
          </w:p>
        </w:tc>
      </w:tr>
      <w:tr w:rsidR="004D2F8C" w:rsidRPr="000749E2" w14:paraId="0BADFA2B"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B607CF0" w14:textId="77777777" w:rsidR="004D2F8C" w:rsidRPr="000749E2" w:rsidRDefault="004D2F8C" w:rsidP="005076D8">
            <w:pPr>
              <w:pStyle w:val="TAL"/>
            </w:pPr>
            <w:r w:rsidRPr="000749E2">
              <w:t>RP#71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FA5EEA3" w14:textId="77777777" w:rsidR="004D2F8C" w:rsidRPr="000749E2" w:rsidRDefault="004D2F8C" w:rsidP="005076D8">
            <w:pPr>
              <w:pStyle w:val="TAL"/>
            </w:pPr>
            <w:r w:rsidRPr="000749E2">
              <w:t>RP-160106</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BC0A8F9" w14:textId="77777777" w:rsidR="004D2F8C" w:rsidRPr="000749E2" w:rsidRDefault="004D2F8C" w:rsidP="005076D8">
            <w:pPr>
              <w:pStyle w:val="TAL"/>
            </w:pPr>
            <w:r w:rsidRPr="000749E2">
              <w:t>0669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91F366C" w14:textId="77777777" w:rsidR="004D2F8C" w:rsidRPr="000749E2" w:rsidRDefault="004D2F8C"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D77782C" w14:textId="77777777" w:rsidR="004D2F8C" w:rsidRPr="000749E2" w:rsidRDefault="004D2F8C" w:rsidP="005076D8">
            <w:pPr>
              <w:pStyle w:val="TAL"/>
            </w:pPr>
            <w:r w:rsidRPr="000749E2">
              <w:t>Addition of the default messages in 36.508 for the small cell enhancements for physical layer test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B49E688" w14:textId="77777777" w:rsidR="004D2F8C" w:rsidRPr="000749E2" w:rsidRDefault="004D2F8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D1DD23D" w14:textId="77777777" w:rsidR="004D2F8C" w:rsidRPr="000749E2" w:rsidRDefault="004D2F8C" w:rsidP="005076D8">
            <w:pPr>
              <w:pStyle w:val="TAL"/>
            </w:pPr>
            <w:r w:rsidRPr="000749E2">
              <w:t>12.8.0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C17380B" w14:textId="77777777" w:rsidR="004D2F8C" w:rsidRPr="000749E2" w:rsidRDefault="004D2F8C" w:rsidP="005076D8">
            <w:pPr>
              <w:pStyle w:val="TAL"/>
            </w:pPr>
            <w:r w:rsidRPr="000749E2">
              <w:t>12.9.0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1CDB538" w14:textId="77777777" w:rsidR="004D2F8C" w:rsidRPr="000749E2" w:rsidRDefault="004D2F8C" w:rsidP="005076D8">
            <w:pPr>
              <w:pStyle w:val="TAL"/>
            </w:pPr>
            <w:r w:rsidRPr="000749E2">
              <w:t>R5-161057</w:t>
            </w:r>
          </w:p>
        </w:tc>
      </w:tr>
      <w:tr w:rsidR="00EE241D" w:rsidRPr="000749E2" w14:paraId="2CDA2DE0"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C62E86A" w14:textId="77777777" w:rsidR="00EE241D" w:rsidRPr="000749E2" w:rsidRDefault="00EE241D" w:rsidP="005076D8">
            <w:pPr>
              <w:pStyle w:val="TAL"/>
            </w:pPr>
            <w:r w:rsidRPr="000749E2">
              <w:t>RP#72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97AE519" w14:textId="77777777" w:rsidR="00EE241D" w:rsidRPr="000749E2" w:rsidRDefault="00EE241D" w:rsidP="005076D8">
            <w:pPr>
              <w:pStyle w:val="TAL"/>
            </w:pPr>
            <w:r w:rsidRPr="000749E2">
              <w:t>RP-160858</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AB3F1EF" w14:textId="77777777" w:rsidR="00EE241D" w:rsidRPr="000749E2" w:rsidRDefault="00EE241D" w:rsidP="005076D8">
            <w:pPr>
              <w:pStyle w:val="TAL"/>
            </w:pPr>
            <w:r w:rsidRPr="000749E2">
              <w:t>0717</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4552F58" w14:textId="77777777" w:rsidR="00EE241D" w:rsidRPr="000749E2" w:rsidRDefault="00EE241D"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30634C8" w14:textId="77777777" w:rsidR="00EE241D" w:rsidRPr="000749E2" w:rsidRDefault="00EE241D" w:rsidP="005076D8">
            <w:pPr>
              <w:pStyle w:val="TAL"/>
            </w:pPr>
            <w:r w:rsidRPr="000749E2">
              <w:t>Defining SIB combination for TDD-FDD CA</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023D97E" w14:textId="77777777" w:rsidR="00EE241D" w:rsidRPr="000749E2" w:rsidRDefault="00EE241D"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A5B5B69" w14:textId="77777777" w:rsidR="00EE241D" w:rsidRPr="000749E2" w:rsidRDefault="00EE241D" w:rsidP="005076D8">
            <w:pPr>
              <w:pStyle w:val="TAL"/>
            </w:pPr>
            <w:r w:rsidRPr="000749E2">
              <w:t>12.9.0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DCEC488" w14:textId="77777777" w:rsidR="00EE241D" w:rsidRPr="000749E2" w:rsidRDefault="00EE241D" w:rsidP="005076D8">
            <w:pPr>
              <w:pStyle w:val="TAL"/>
            </w:pPr>
            <w:r w:rsidRPr="000749E2">
              <w:t>12.10.0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0566129" w14:textId="77777777" w:rsidR="00EE241D" w:rsidRPr="000749E2" w:rsidRDefault="00EE241D" w:rsidP="005076D8">
            <w:pPr>
              <w:pStyle w:val="TAL"/>
            </w:pPr>
            <w:r w:rsidRPr="000749E2">
              <w:t>R5-163012</w:t>
            </w:r>
          </w:p>
        </w:tc>
      </w:tr>
      <w:tr w:rsidR="00EE241D" w:rsidRPr="000749E2" w14:paraId="705DECCF"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91EA4E5" w14:textId="77777777" w:rsidR="00EE241D" w:rsidRPr="000749E2" w:rsidRDefault="00EE241D" w:rsidP="005076D8">
            <w:pPr>
              <w:pStyle w:val="TAL"/>
            </w:pPr>
            <w:r w:rsidRPr="000749E2">
              <w:t>RP#72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7A8B9B6" w14:textId="77777777" w:rsidR="00EE241D" w:rsidRPr="000749E2" w:rsidRDefault="00EE241D" w:rsidP="005076D8">
            <w:pPr>
              <w:pStyle w:val="TAL"/>
            </w:pPr>
            <w:r w:rsidRPr="000749E2">
              <w:t>RP-160843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EE950C2" w14:textId="77777777" w:rsidR="00EE241D" w:rsidRPr="000749E2" w:rsidRDefault="00EE241D" w:rsidP="005076D8">
            <w:pPr>
              <w:pStyle w:val="TAL"/>
            </w:pPr>
            <w:r w:rsidRPr="000749E2">
              <w:t>0708</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7CC13EB" w14:textId="77777777" w:rsidR="00EE241D" w:rsidRPr="000749E2" w:rsidRDefault="00EE241D" w:rsidP="005076D8">
            <w:pPr>
              <w:pStyle w:val="TAL"/>
            </w:pPr>
            <w:r w:rsidRPr="000749E2">
              <w:t>2</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B24F85D" w14:textId="77777777" w:rsidR="00EE241D" w:rsidRPr="000749E2" w:rsidRDefault="00EE241D" w:rsidP="005076D8">
            <w:pPr>
              <w:pStyle w:val="TAL"/>
            </w:pPr>
            <w:r w:rsidRPr="000749E2">
              <w:t>Addition of test frequencies for band 66</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4458C108" w14:textId="77777777" w:rsidR="00EE241D" w:rsidRPr="000749E2" w:rsidRDefault="00EE241D"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BF2210E" w14:textId="77777777" w:rsidR="00EE241D" w:rsidRPr="000749E2" w:rsidRDefault="00EE241D" w:rsidP="005076D8">
            <w:pPr>
              <w:pStyle w:val="TAL"/>
            </w:pPr>
            <w:r w:rsidRPr="000749E2">
              <w:t>12.9.0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2EAE510" w14:textId="77777777" w:rsidR="00EE241D" w:rsidRPr="000749E2" w:rsidRDefault="00EE241D" w:rsidP="005076D8">
            <w:pPr>
              <w:pStyle w:val="TAL"/>
            </w:pPr>
            <w:r w:rsidRPr="000749E2">
              <w:t>12.10.0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8625B85" w14:textId="77777777" w:rsidR="00EE241D" w:rsidRPr="000749E2" w:rsidRDefault="00EE241D" w:rsidP="005076D8">
            <w:pPr>
              <w:pStyle w:val="TAL"/>
            </w:pPr>
            <w:r w:rsidRPr="000749E2">
              <w:t>R5-163193</w:t>
            </w:r>
          </w:p>
        </w:tc>
      </w:tr>
      <w:tr w:rsidR="00EE241D" w:rsidRPr="000749E2" w14:paraId="3ABC3305"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E52A5D4" w14:textId="77777777" w:rsidR="00EE241D" w:rsidRPr="000749E2" w:rsidRDefault="00EE241D" w:rsidP="005076D8">
            <w:pPr>
              <w:pStyle w:val="TAL"/>
            </w:pPr>
            <w:r w:rsidRPr="000749E2">
              <w:t>RP#72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3B08DC2" w14:textId="77777777" w:rsidR="00EE241D" w:rsidRPr="000749E2" w:rsidRDefault="00EE241D" w:rsidP="005076D8">
            <w:pPr>
              <w:pStyle w:val="TAL"/>
            </w:pPr>
            <w:r w:rsidRPr="000749E2">
              <w:t>RP-160835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73B19DA" w14:textId="77777777" w:rsidR="00EE241D" w:rsidRPr="000749E2" w:rsidRDefault="00EE241D" w:rsidP="005076D8">
            <w:pPr>
              <w:pStyle w:val="TAL"/>
            </w:pPr>
            <w:r w:rsidRPr="000749E2">
              <w:t>0734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15B99E2" w14:textId="77777777" w:rsidR="00EE241D" w:rsidRPr="000749E2" w:rsidRDefault="00EE241D"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22B5D33" w14:textId="77777777" w:rsidR="00EE241D" w:rsidRPr="000749E2" w:rsidRDefault="00EE241D" w:rsidP="005076D8">
            <w:pPr>
              <w:pStyle w:val="TAL"/>
            </w:pPr>
            <w:r w:rsidRPr="000749E2">
              <w:t xml:space="preserve">Addition of test frequencies for intra-band non-contiguous Low </w:t>
            </w:r>
            <w:proofErr w:type="spellStart"/>
            <w:r w:rsidRPr="000749E2">
              <w:t>WGap</w:t>
            </w:r>
            <w:proofErr w:type="spellEnd"/>
            <w:r w:rsidRPr="000749E2">
              <w:t xml:space="preserve"> test points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4A34F2A" w14:textId="77777777" w:rsidR="00EE241D" w:rsidRPr="000749E2" w:rsidRDefault="00EE241D"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820A573" w14:textId="77777777" w:rsidR="00EE241D" w:rsidRPr="000749E2" w:rsidRDefault="00EE241D" w:rsidP="005076D8">
            <w:pPr>
              <w:pStyle w:val="TAL"/>
            </w:pPr>
            <w:r w:rsidRPr="000749E2">
              <w:t>12.9.0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777E02D" w14:textId="77777777" w:rsidR="00EE241D" w:rsidRPr="000749E2" w:rsidRDefault="00EE241D" w:rsidP="005076D8">
            <w:pPr>
              <w:pStyle w:val="TAL"/>
            </w:pPr>
            <w:r w:rsidRPr="000749E2">
              <w:t>12.10.0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CE00F69" w14:textId="77777777" w:rsidR="00EE241D" w:rsidRPr="000749E2" w:rsidRDefault="00EE241D" w:rsidP="005076D8">
            <w:pPr>
              <w:pStyle w:val="TAL"/>
            </w:pPr>
            <w:r w:rsidRPr="000749E2">
              <w:t>R5-162889</w:t>
            </w:r>
          </w:p>
        </w:tc>
      </w:tr>
      <w:tr w:rsidR="00EE241D" w:rsidRPr="000749E2" w14:paraId="58111202"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0FE14AA" w14:textId="77777777" w:rsidR="00EE241D" w:rsidRPr="000749E2" w:rsidRDefault="00EE241D" w:rsidP="005076D8">
            <w:pPr>
              <w:pStyle w:val="TAL"/>
            </w:pPr>
            <w:r w:rsidRPr="000749E2">
              <w:t>RP#72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E6BB366" w14:textId="77777777" w:rsidR="00EE241D" w:rsidRPr="000749E2" w:rsidRDefault="00EE241D" w:rsidP="005076D8">
            <w:pPr>
              <w:pStyle w:val="TAL"/>
            </w:pPr>
            <w:r w:rsidRPr="000749E2">
              <w:t>RP-160837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4CE0A46" w14:textId="77777777" w:rsidR="00EE241D" w:rsidRPr="000749E2" w:rsidRDefault="00EE241D" w:rsidP="005076D8">
            <w:pPr>
              <w:pStyle w:val="TAL"/>
            </w:pPr>
            <w:r w:rsidRPr="000749E2">
              <w:t>0695</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7F6CFE6F" w14:textId="77777777" w:rsidR="00EE241D" w:rsidRPr="000749E2" w:rsidRDefault="00EE241D"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369F4D1" w14:textId="77777777" w:rsidR="00EE241D" w:rsidRPr="000749E2" w:rsidRDefault="00EE241D" w:rsidP="005076D8">
            <w:pPr>
              <w:pStyle w:val="TAL"/>
            </w:pPr>
            <w:r w:rsidRPr="000749E2">
              <w:t>Correction to generic RF procedures for Dual Connectivity</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2E1BF94" w14:textId="77777777" w:rsidR="00EE241D" w:rsidRPr="000749E2" w:rsidRDefault="00EE241D"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97F7FD0" w14:textId="77777777" w:rsidR="00EE241D" w:rsidRPr="000749E2" w:rsidRDefault="00EE241D" w:rsidP="005076D8">
            <w:pPr>
              <w:pStyle w:val="TAL"/>
            </w:pPr>
            <w:r w:rsidRPr="000749E2">
              <w:t>12.9.0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B570961" w14:textId="77777777" w:rsidR="00EE241D" w:rsidRPr="000749E2" w:rsidRDefault="00EE241D" w:rsidP="005076D8">
            <w:pPr>
              <w:pStyle w:val="TAL"/>
            </w:pPr>
            <w:r w:rsidRPr="000749E2">
              <w:t>12.10.0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50FBEA1" w14:textId="77777777" w:rsidR="00EE241D" w:rsidRPr="000749E2" w:rsidRDefault="00EE241D" w:rsidP="005076D8">
            <w:pPr>
              <w:pStyle w:val="TAL"/>
            </w:pPr>
            <w:r w:rsidRPr="000749E2">
              <w:t>R5-162883</w:t>
            </w:r>
          </w:p>
        </w:tc>
      </w:tr>
      <w:tr w:rsidR="00EE241D" w:rsidRPr="000749E2" w14:paraId="002236BE"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1ECC9AB" w14:textId="77777777" w:rsidR="00EE241D" w:rsidRPr="000749E2" w:rsidRDefault="00EE241D" w:rsidP="005076D8">
            <w:pPr>
              <w:pStyle w:val="TAL"/>
            </w:pPr>
            <w:r w:rsidRPr="000749E2">
              <w:t>RP#72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4017107" w14:textId="77777777" w:rsidR="00EE241D" w:rsidRPr="000749E2" w:rsidRDefault="00EE241D" w:rsidP="005076D8">
            <w:pPr>
              <w:pStyle w:val="TAL"/>
            </w:pPr>
            <w:r w:rsidRPr="000749E2">
              <w:t>RP-160833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659CD19" w14:textId="77777777" w:rsidR="00EE241D" w:rsidRPr="000749E2" w:rsidRDefault="00EE241D" w:rsidP="005076D8">
            <w:pPr>
              <w:pStyle w:val="TAL"/>
            </w:pPr>
            <w:r w:rsidRPr="000749E2">
              <w:t>0692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E1DEA5D" w14:textId="77777777" w:rsidR="00EE241D" w:rsidRPr="000749E2" w:rsidRDefault="00EE241D"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CB4A0B1" w14:textId="77777777" w:rsidR="00EE241D" w:rsidRPr="000749E2" w:rsidRDefault="00EE241D" w:rsidP="005076D8">
            <w:pPr>
              <w:pStyle w:val="TAL"/>
            </w:pPr>
            <w:r w:rsidRPr="000749E2">
              <w:t xml:space="preserve">Clarifications to the D2D </w:t>
            </w:r>
            <w:proofErr w:type="spellStart"/>
            <w:r w:rsidRPr="000749E2">
              <w:t>ProSe</w:t>
            </w:r>
            <w:proofErr w:type="spellEnd"/>
            <w:r w:rsidRPr="000749E2">
              <w:t xml:space="preserve"> test environment for signalling tests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88574E7" w14:textId="77777777" w:rsidR="00EE241D" w:rsidRPr="000749E2" w:rsidRDefault="00EE241D"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2E28A27" w14:textId="77777777" w:rsidR="00EE241D" w:rsidRPr="000749E2" w:rsidRDefault="00EE241D" w:rsidP="005076D8">
            <w:pPr>
              <w:pStyle w:val="TAL"/>
            </w:pPr>
            <w:r w:rsidRPr="000749E2">
              <w:t>12.9.0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7DAB18A" w14:textId="77777777" w:rsidR="00EE241D" w:rsidRPr="000749E2" w:rsidRDefault="00EE241D" w:rsidP="005076D8">
            <w:pPr>
              <w:pStyle w:val="TAL"/>
            </w:pPr>
            <w:r w:rsidRPr="000749E2">
              <w:t>12.10.0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BD9DDE3" w14:textId="77777777" w:rsidR="00EE241D" w:rsidRPr="000749E2" w:rsidRDefault="00EE241D" w:rsidP="005076D8">
            <w:pPr>
              <w:pStyle w:val="TAL"/>
            </w:pPr>
            <w:r w:rsidRPr="000749E2">
              <w:t>R5-162028</w:t>
            </w:r>
          </w:p>
        </w:tc>
      </w:tr>
      <w:tr w:rsidR="00EE241D" w:rsidRPr="000749E2" w14:paraId="455AA433"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B9AD25E" w14:textId="77777777" w:rsidR="00EE241D" w:rsidRPr="000749E2" w:rsidRDefault="00EE241D" w:rsidP="005076D8">
            <w:pPr>
              <w:pStyle w:val="TAL"/>
            </w:pPr>
            <w:r w:rsidRPr="000749E2">
              <w:t>RP#72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D853498" w14:textId="77777777" w:rsidR="00EE241D" w:rsidRPr="000749E2" w:rsidRDefault="00EE241D" w:rsidP="005076D8">
            <w:pPr>
              <w:pStyle w:val="TAL"/>
            </w:pPr>
            <w:r w:rsidRPr="000749E2">
              <w:t>RP-160833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A3F8848" w14:textId="77777777" w:rsidR="00EE241D" w:rsidRPr="000749E2" w:rsidRDefault="00EE241D" w:rsidP="005076D8">
            <w:pPr>
              <w:pStyle w:val="TAL"/>
            </w:pPr>
            <w:r w:rsidRPr="000749E2">
              <w:t>0698</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25BFC90" w14:textId="77777777" w:rsidR="00EE241D" w:rsidRPr="000749E2" w:rsidRDefault="00EE241D"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DF4E1F4" w14:textId="77777777" w:rsidR="00EE241D" w:rsidRPr="000749E2" w:rsidRDefault="00EE241D" w:rsidP="005076D8">
            <w:pPr>
              <w:pStyle w:val="TAL"/>
            </w:pPr>
            <w:r w:rsidRPr="000749E2">
              <w:t>Update generic procedures 4.5A.22</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68D059E" w14:textId="77777777" w:rsidR="00EE241D" w:rsidRPr="000749E2" w:rsidRDefault="00EE241D"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B1D25CF" w14:textId="77777777" w:rsidR="00EE241D" w:rsidRPr="000749E2" w:rsidRDefault="00EE241D" w:rsidP="005076D8">
            <w:pPr>
              <w:pStyle w:val="TAL"/>
            </w:pPr>
            <w:r w:rsidRPr="000749E2">
              <w:t>12.9.0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84064DE" w14:textId="77777777" w:rsidR="00EE241D" w:rsidRPr="000749E2" w:rsidRDefault="00EE241D" w:rsidP="005076D8">
            <w:pPr>
              <w:pStyle w:val="TAL"/>
            </w:pPr>
            <w:r w:rsidRPr="000749E2">
              <w:t>12.10.0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96A7D6D" w14:textId="77777777" w:rsidR="00EE241D" w:rsidRPr="000749E2" w:rsidRDefault="00EE241D" w:rsidP="005076D8">
            <w:pPr>
              <w:pStyle w:val="TAL"/>
            </w:pPr>
            <w:r w:rsidRPr="000749E2">
              <w:t>R5-162133</w:t>
            </w:r>
          </w:p>
        </w:tc>
      </w:tr>
      <w:tr w:rsidR="00EE241D" w:rsidRPr="000749E2" w14:paraId="58C220A1"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15A1E0E" w14:textId="77777777" w:rsidR="00EE241D" w:rsidRPr="000749E2" w:rsidRDefault="00EE241D" w:rsidP="005076D8">
            <w:pPr>
              <w:pStyle w:val="TAL"/>
            </w:pPr>
            <w:r w:rsidRPr="000749E2">
              <w:t>RP#72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93FDDA5" w14:textId="77777777" w:rsidR="00EE241D" w:rsidRPr="000749E2" w:rsidRDefault="00EE241D" w:rsidP="005076D8">
            <w:pPr>
              <w:pStyle w:val="TAL"/>
            </w:pPr>
            <w:r w:rsidRPr="000749E2">
              <w:t>RP-160833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226E59F" w14:textId="77777777" w:rsidR="00EE241D" w:rsidRPr="000749E2" w:rsidRDefault="00EE241D" w:rsidP="005076D8">
            <w:pPr>
              <w:pStyle w:val="TAL"/>
            </w:pPr>
            <w:r w:rsidRPr="000749E2">
              <w:t>0723</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943E712" w14:textId="77777777" w:rsidR="00EE241D" w:rsidRPr="000749E2" w:rsidRDefault="00EE241D"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D045D02" w14:textId="77777777" w:rsidR="00EE241D" w:rsidRPr="000749E2" w:rsidRDefault="00EE241D" w:rsidP="005076D8">
            <w:pPr>
              <w:pStyle w:val="TAL"/>
            </w:pPr>
            <w:r w:rsidRPr="000749E2">
              <w:t>Update of 36508 USIM for D2D</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B70C36E" w14:textId="77777777" w:rsidR="00EE241D" w:rsidRPr="000749E2" w:rsidRDefault="00EE241D"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0064B86" w14:textId="77777777" w:rsidR="00EE241D" w:rsidRPr="000749E2" w:rsidRDefault="00EE241D" w:rsidP="005076D8">
            <w:pPr>
              <w:pStyle w:val="TAL"/>
            </w:pPr>
            <w:r w:rsidRPr="000749E2">
              <w:t>12.9.0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C8C1131" w14:textId="77777777" w:rsidR="00EE241D" w:rsidRPr="000749E2" w:rsidRDefault="00EE241D" w:rsidP="005076D8">
            <w:pPr>
              <w:pStyle w:val="TAL"/>
            </w:pPr>
            <w:r w:rsidRPr="000749E2">
              <w:t>12.10.0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47C89E0" w14:textId="77777777" w:rsidR="00EE241D" w:rsidRPr="000749E2" w:rsidRDefault="00EE241D" w:rsidP="005076D8">
            <w:pPr>
              <w:pStyle w:val="TAL"/>
            </w:pPr>
            <w:r w:rsidRPr="000749E2">
              <w:t>R5-162611</w:t>
            </w:r>
          </w:p>
        </w:tc>
      </w:tr>
      <w:tr w:rsidR="00EE241D" w:rsidRPr="000749E2" w14:paraId="66AC81C9"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A6A9A8E" w14:textId="77777777" w:rsidR="00EE241D" w:rsidRPr="000749E2" w:rsidRDefault="00EE241D" w:rsidP="005076D8">
            <w:pPr>
              <w:pStyle w:val="TAL"/>
            </w:pPr>
            <w:r w:rsidRPr="000749E2">
              <w:t>RP#72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6B7F9CC" w14:textId="77777777" w:rsidR="00EE241D" w:rsidRPr="000749E2" w:rsidRDefault="00EE241D" w:rsidP="005076D8">
            <w:pPr>
              <w:pStyle w:val="TAL"/>
            </w:pPr>
            <w:r w:rsidRPr="000749E2">
              <w:t>RP-160833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AF6FA7F" w14:textId="77777777" w:rsidR="00EE241D" w:rsidRPr="000749E2" w:rsidRDefault="00EE241D" w:rsidP="005076D8">
            <w:pPr>
              <w:pStyle w:val="TAL"/>
            </w:pPr>
            <w:r w:rsidRPr="000749E2">
              <w:t>0699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FF4CFDA" w14:textId="77777777" w:rsidR="00EE241D" w:rsidRPr="000749E2" w:rsidRDefault="00EE241D"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DD69F76" w14:textId="77777777" w:rsidR="00EE241D" w:rsidRPr="000749E2" w:rsidRDefault="00EE241D" w:rsidP="005076D8">
            <w:pPr>
              <w:pStyle w:val="TAL"/>
            </w:pPr>
            <w:r w:rsidRPr="000749E2">
              <w:t>Add TLS default messages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DB02D5B" w14:textId="77777777" w:rsidR="00EE241D" w:rsidRPr="000749E2" w:rsidRDefault="00EE241D"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AC904CD" w14:textId="77777777" w:rsidR="00EE241D" w:rsidRPr="000749E2" w:rsidRDefault="00EE241D" w:rsidP="005076D8">
            <w:pPr>
              <w:pStyle w:val="TAL"/>
            </w:pPr>
            <w:r w:rsidRPr="000749E2">
              <w:t>12.9.0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CCA1958" w14:textId="77777777" w:rsidR="00EE241D" w:rsidRPr="000749E2" w:rsidRDefault="00EE241D" w:rsidP="005076D8">
            <w:pPr>
              <w:pStyle w:val="TAL"/>
            </w:pPr>
            <w:r w:rsidRPr="000749E2">
              <w:t>12.10.0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03B1BF6" w14:textId="77777777" w:rsidR="00EE241D" w:rsidRPr="000749E2" w:rsidRDefault="00EE241D" w:rsidP="005076D8">
            <w:pPr>
              <w:pStyle w:val="TAL"/>
            </w:pPr>
            <w:r w:rsidRPr="000749E2">
              <w:t>R5-162902</w:t>
            </w:r>
          </w:p>
        </w:tc>
      </w:tr>
      <w:tr w:rsidR="00EE241D" w:rsidRPr="000749E2" w14:paraId="28B5D49D"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2FBD88F" w14:textId="77777777" w:rsidR="00EE241D" w:rsidRPr="000749E2" w:rsidRDefault="00EE241D" w:rsidP="005076D8">
            <w:pPr>
              <w:pStyle w:val="TAL"/>
            </w:pPr>
            <w:r w:rsidRPr="000749E2">
              <w:t>RP#72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2AFA5F1" w14:textId="77777777" w:rsidR="00EE241D" w:rsidRPr="000749E2" w:rsidRDefault="00EE241D" w:rsidP="005076D8">
            <w:pPr>
              <w:pStyle w:val="TAL"/>
            </w:pPr>
            <w:r w:rsidRPr="000749E2">
              <w:t>RP-160833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77DC6AC" w14:textId="77777777" w:rsidR="00EE241D" w:rsidRPr="000749E2" w:rsidRDefault="00EE241D" w:rsidP="005076D8">
            <w:pPr>
              <w:pStyle w:val="TAL"/>
            </w:pPr>
            <w:r w:rsidRPr="000749E2">
              <w:t>0719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F3BA733" w14:textId="77777777" w:rsidR="00EE241D" w:rsidRPr="000749E2" w:rsidRDefault="00EE241D"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E8A2CF7" w14:textId="77777777" w:rsidR="00EE241D" w:rsidRPr="000749E2" w:rsidRDefault="00EE241D" w:rsidP="005076D8">
            <w:pPr>
              <w:pStyle w:val="TAL"/>
            </w:pPr>
            <w:r w:rsidRPr="000749E2">
              <w:t xml:space="preserve">Update of 36508 adding Default </w:t>
            </w:r>
            <w:proofErr w:type="spellStart"/>
            <w:r w:rsidRPr="000749E2">
              <w:t>ProSe</w:t>
            </w:r>
            <w:proofErr w:type="spellEnd"/>
            <w:r w:rsidRPr="000749E2">
              <w:t xml:space="preserve"> messages </w:t>
            </w:r>
            <w:r w:rsidRPr="000749E2">
              <w:lastRenderedPageBreak/>
              <w:t>D2D</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5EBC69D" w14:textId="77777777" w:rsidR="00EE241D" w:rsidRPr="000749E2" w:rsidRDefault="00EE241D" w:rsidP="005076D8">
            <w:pPr>
              <w:pStyle w:val="TAL"/>
            </w:pPr>
            <w:r w:rsidRPr="000749E2">
              <w:lastRenderedPageBreak/>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12F486E" w14:textId="77777777" w:rsidR="00EE241D" w:rsidRPr="000749E2" w:rsidRDefault="00EE241D" w:rsidP="005076D8">
            <w:pPr>
              <w:pStyle w:val="TAL"/>
            </w:pPr>
            <w:r w:rsidRPr="000749E2">
              <w:t>12.9.0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DFA842A" w14:textId="77777777" w:rsidR="00EE241D" w:rsidRPr="000749E2" w:rsidRDefault="00EE241D" w:rsidP="005076D8">
            <w:pPr>
              <w:pStyle w:val="TAL"/>
            </w:pPr>
            <w:r w:rsidRPr="000749E2">
              <w:t>12.10.0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EAD4828" w14:textId="77777777" w:rsidR="00EE241D" w:rsidRPr="000749E2" w:rsidRDefault="00EE241D" w:rsidP="005076D8">
            <w:pPr>
              <w:pStyle w:val="TAL"/>
            </w:pPr>
            <w:r w:rsidRPr="000749E2">
              <w:t>R5-162903</w:t>
            </w:r>
          </w:p>
        </w:tc>
      </w:tr>
      <w:tr w:rsidR="00EE241D" w:rsidRPr="000749E2" w14:paraId="0934E36C"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2AA59B5" w14:textId="77777777" w:rsidR="00EE241D" w:rsidRPr="000749E2" w:rsidRDefault="00EE241D" w:rsidP="005076D8">
            <w:pPr>
              <w:pStyle w:val="TAL"/>
            </w:pPr>
            <w:r w:rsidRPr="000749E2">
              <w:t>RP#72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C406A51" w14:textId="77777777" w:rsidR="00EE241D" w:rsidRPr="000749E2" w:rsidRDefault="00EE241D" w:rsidP="005076D8">
            <w:pPr>
              <w:pStyle w:val="TAL"/>
            </w:pPr>
            <w:r w:rsidRPr="000749E2">
              <w:t>RP-160833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E3B7F0B" w14:textId="77777777" w:rsidR="00EE241D" w:rsidRPr="000749E2" w:rsidRDefault="00EE241D" w:rsidP="005076D8">
            <w:pPr>
              <w:pStyle w:val="TAL"/>
            </w:pPr>
            <w:r w:rsidRPr="000749E2">
              <w:t>0720</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B8585C4" w14:textId="77777777" w:rsidR="00EE241D" w:rsidRPr="000749E2" w:rsidRDefault="00EE241D"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C696F97" w14:textId="77777777" w:rsidR="00EE241D" w:rsidRPr="000749E2" w:rsidRDefault="00EE241D" w:rsidP="005076D8">
            <w:pPr>
              <w:pStyle w:val="TAL"/>
            </w:pPr>
            <w:r w:rsidRPr="000749E2">
              <w:t>Update of 36508 References for D2D</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3EAE752" w14:textId="77777777" w:rsidR="00EE241D" w:rsidRPr="000749E2" w:rsidRDefault="00EE241D"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5B90B2F" w14:textId="77777777" w:rsidR="00EE241D" w:rsidRPr="000749E2" w:rsidRDefault="00EE241D" w:rsidP="005076D8">
            <w:pPr>
              <w:pStyle w:val="TAL"/>
            </w:pPr>
            <w:r w:rsidRPr="000749E2">
              <w:t>12.9.0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6EECE1C" w14:textId="77777777" w:rsidR="00EE241D" w:rsidRPr="000749E2" w:rsidRDefault="00EE241D" w:rsidP="005076D8">
            <w:pPr>
              <w:pStyle w:val="TAL"/>
            </w:pPr>
            <w:r w:rsidRPr="000749E2">
              <w:t>12.10.0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265DF51" w14:textId="77777777" w:rsidR="00EE241D" w:rsidRPr="000749E2" w:rsidRDefault="00EE241D" w:rsidP="005076D8">
            <w:pPr>
              <w:pStyle w:val="TAL"/>
            </w:pPr>
            <w:r w:rsidRPr="000749E2">
              <w:t>R5-162904</w:t>
            </w:r>
          </w:p>
        </w:tc>
      </w:tr>
      <w:tr w:rsidR="00EE241D" w:rsidRPr="000749E2" w14:paraId="42C8175D"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D05542A" w14:textId="77777777" w:rsidR="00EE241D" w:rsidRPr="000749E2" w:rsidRDefault="00EE241D" w:rsidP="005076D8">
            <w:pPr>
              <w:pStyle w:val="TAL"/>
            </w:pPr>
            <w:r w:rsidRPr="000749E2">
              <w:t>RP#72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07AB65C" w14:textId="77777777" w:rsidR="00EE241D" w:rsidRPr="000749E2" w:rsidRDefault="00EE241D" w:rsidP="005076D8">
            <w:pPr>
              <w:pStyle w:val="TAL"/>
            </w:pPr>
            <w:r w:rsidRPr="000749E2">
              <w:t>RP-160833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EB2BEDD" w14:textId="77777777" w:rsidR="00EE241D" w:rsidRPr="000749E2" w:rsidRDefault="00EE241D" w:rsidP="005076D8">
            <w:pPr>
              <w:pStyle w:val="TAL"/>
            </w:pPr>
            <w:r w:rsidRPr="000749E2">
              <w:t>0721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A50FD27" w14:textId="77777777" w:rsidR="00EE241D" w:rsidRPr="000749E2" w:rsidRDefault="00EE241D"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00C84FA" w14:textId="77777777" w:rsidR="00EE241D" w:rsidRPr="000749E2" w:rsidRDefault="00EE241D" w:rsidP="005076D8">
            <w:pPr>
              <w:pStyle w:val="TAL"/>
            </w:pPr>
            <w:r w:rsidRPr="000749E2">
              <w:t>Update of 36508 SIB19 D2D</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B56536B" w14:textId="77777777" w:rsidR="00EE241D" w:rsidRPr="000749E2" w:rsidRDefault="00EE241D"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9CB1F98" w14:textId="77777777" w:rsidR="00EE241D" w:rsidRPr="000749E2" w:rsidRDefault="00EE241D" w:rsidP="005076D8">
            <w:pPr>
              <w:pStyle w:val="TAL"/>
            </w:pPr>
            <w:r w:rsidRPr="000749E2">
              <w:t>12.9.0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087B707" w14:textId="77777777" w:rsidR="00EE241D" w:rsidRPr="000749E2" w:rsidRDefault="00EE241D" w:rsidP="005076D8">
            <w:pPr>
              <w:pStyle w:val="TAL"/>
            </w:pPr>
            <w:r w:rsidRPr="000749E2">
              <w:t>12.10.0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18552D9" w14:textId="77777777" w:rsidR="00EE241D" w:rsidRPr="000749E2" w:rsidRDefault="00EE241D" w:rsidP="005076D8">
            <w:pPr>
              <w:pStyle w:val="TAL"/>
            </w:pPr>
            <w:r w:rsidRPr="000749E2">
              <w:t>R5-162906</w:t>
            </w:r>
          </w:p>
        </w:tc>
      </w:tr>
      <w:tr w:rsidR="00EE241D" w:rsidRPr="000749E2" w14:paraId="686856DA"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1351E09" w14:textId="77777777" w:rsidR="00EE241D" w:rsidRPr="000749E2" w:rsidRDefault="00EE241D" w:rsidP="005076D8">
            <w:pPr>
              <w:pStyle w:val="TAL"/>
            </w:pPr>
            <w:r w:rsidRPr="000749E2">
              <w:t>RP#72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DCDEB2E" w14:textId="77777777" w:rsidR="00EE241D" w:rsidRPr="000749E2" w:rsidRDefault="00EE241D" w:rsidP="005076D8">
            <w:pPr>
              <w:pStyle w:val="TAL"/>
            </w:pPr>
            <w:r w:rsidRPr="000749E2">
              <w:t>RP-160833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FC4081F" w14:textId="77777777" w:rsidR="00EE241D" w:rsidRPr="000749E2" w:rsidRDefault="00EE241D" w:rsidP="005076D8">
            <w:pPr>
              <w:pStyle w:val="TAL"/>
            </w:pPr>
            <w:r w:rsidRPr="000749E2">
              <w:t>0722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E7860E2" w14:textId="77777777" w:rsidR="00EE241D" w:rsidRPr="000749E2" w:rsidRDefault="00EE241D"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B298CDA" w14:textId="77777777" w:rsidR="00EE241D" w:rsidRPr="000749E2" w:rsidRDefault="00EE241D" w:rsidP="005076D8">
            <w:pPr>
              <w:pStyle w:val="TAL"/>
            </w:pPr>
            <w:r w:rsidRPr="000749E2">
              <w:t>Update of 36508 SIB18 D2D</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40D5D5C" w14:textId="77777777" w:rsidR="00EE241D" w:rsidRPr="000749E2" w:rsidRDefault="00EE241D"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FC38E47" w14:textId="77777777" w:rsidR="00EE241D" w:rsidRPr="000749E2" w:rsidRDefault="00EE241D" w:rsidP="005076D8">
            <w:pPr>
              <w:pStyle w:val="TAL"/>
            </w:pPr>
            <w:r w:rsidRPr="000749E2">
              <w:t>12.9.0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C361D5F" w14:textId="77777777" w:rsidR="00EE241D" w:rsidRPr="000749E2" w:rsidRDefault="00EE241D" w:rsidP="005076D8">
            <w:pPr>
              <w:pStyle w:val="TAL"/>
            </w:pPr>
            <w:r w:rsidRPr="000749E2">
              <w:t>12.10.0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311AEB6" w14:textId="77777777" w:rsidR="00EE241D" w:rsidRPr="000749E2" w:rsidRDefault="00EE241D" w:rsidP="005076D8">
            <w:pPr>
              <w:pStyle w:val="TAL"/>
            </w:pPr>
            <w:r w:rsidRPr="000749E2">
              <w:t>R5-162907</w:t>
            </w:r>
          </w:p>
        </w:tc>
      </w:tr>
      <w:tr w:rsidR="00EE241D" w:rsidRPr="000749E2" w14:paraId="3BE64766"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5D8E821" w14:textId="77777777" w:rsidR="00EE241D" w:rsidRPr="000749E2" w:rsidRDefault="00EE241D" w:rsidP="005076D8">
            <w:pPr>
              <w:pStyle w:val="TAL"/>
            </w:pPr>
            <w:r w:rsidRPr="000749E2">
              <w:t>RP#72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D4DE1EC" w14:textId="77777777" w:rsidR="00EE241D" w:rsidRPr="000749E2" w:rsidRDefault="00EE241D" w:rsidP="005076D8">
            <w:pPr>
              <w:pStyle w:val="TAL"/>
            </w:pPr>
            <w:r w:rsidRPr="000749E2">
              <w:t>RP-160837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FE113D1" w14:textId="77777777" w:rsidR="00EE241D" w:rsidRPr="000749E2" w:rsidRDefault="00EE241D" w:rsidP="005076D8">
            <w:pPr>
              <w:pStyle w:val="TAL"/>
            </w:pPr>
            <w:r w:rsidRPr="000749E2">
              <w:t>0694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8C22725" w14:textId="77777777" w:rsidR="00EE241D" w:rsidRPr="000749E2" w:rsidRDefault="00EE241D"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B6497B3" w14:textId="77777777" w:rsidR="00EE241D" w:rsidRPr="000749E2" w:rsidRDefault="00EE241D" w:rsidP="005076D8">
            <w:pPr>
              <w:pStyle w:val="TAL"/>
            </w:pPr>
            <w:r w:rsidRPr="000749E2">
              <w:t>Correction to generic default messages for Dual Connectivity</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4D1C7F06" w14:textId="77777777" w:rsidR="00EE241D" w:rsidRPr="000749E2" w:rsidRDefault="00EE241D"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941F094" w14:textId="77777777" w:rsidR="00EE241D" w:rsidRPr="000749E2" w:rsidRDefault="00EE241D" w:rsidP="005076D8">
            <w:pPr>
              <w:pStyle w:val="TAL"/>
            </w:pPr>
            <w:r w:rsidRPr="000749E2">
              <w:t>12.9.0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1B75114" w14:textId="77777777" w:rsidR="00EE241D" w:rsidRPr="000749E2" w:rsidRDefault="00EE241D" w:rsidP="005076D8">
            <w:pPr>
              <w:pStyle w:val="TAL"/>
            </w:pPr>
            <w:r w:rsidRPr="000749E2">
              <w:t>12.10.0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0AE5B04" w14:textId="77777777" w:rsidR="00EE241D" w:rsidRPr="000749E2" w:rsidRDefault="00EE241D" w:rsidP="005076D8">
            <w:pPr>
              <w:pStyle w:val="TAL"/>
            </w:pPr>
            <w:r w:rsidRPr="000749E2">
              <w:t>R5-162073</w:t>
            </w:r>
          </w:p>
        </w:tc>
      </w:tr>
      <w:tr w:rsidR="00EE241D" w:rsidRPr="000749E2" w14:paraId="6941FCD6"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C4DEE93" w14:textId="77777777" w:rsidR="00EE241D" w:rsidRPr="000749E2" w:rsidRDefault="00EE241D" w:rsidP="005076D8">
            <w:pPr>
              <w:pStyle w:val="TAL"/>
            </w:pPr>
            <w:r w:rsidRPr="000749E2">
              <w:t>RP#72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4C6262A" w14:textId="77777777" w:rsidR="00EE241D" w:rsidRPr="000749E2" w:rsidRDefault="00EE241D" w:rsidP="005076D8">
            <w:pPr>
              <w:pStyle w:val="TAL"/>
            </w:pPr>
            <w:r w:rsidRPr="000749E2">
              <w:t>RP-160837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0B2EBE7" w14:textId="77777777" w:rsidR="00EE241D" w:rsidRPr="000749E2" w:rsidRDefault="00EE241D" w:rsidP="005076D8">
            <w:pPr>
              <w:pStyle w:val="TAL"/>
            </w:pPr>
            <w:r w:rsidRPr="000749E2">
              <w:t>0710</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B10E42B" w14:textId="77777777" w:rsidR="00EE241D" w:rsidRPr="000749E2" w:rsidRDefault="00EE241D"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20E2AFF" w14:textId="77777777" w:rsidR="00EE241D" w:rsidRPr="000749E2" w:rsidRDefault="00EE241D" w:rsidP="005076D8">
            <w:pPr>
              <w:pStyle w:val="TAL"/>
            </w:pPr>
            <w:r w:rsidRPr="000749E2">
              <w:t xml:space="preserve">Introduction of test frequencies for protocol testing of Dual Connectivity </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4946F9F" w14:textId="77777777" w:rsidR="00EE241D" w:rsidRPr="000749E2" w:rsidRDefault="00EE241D"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D8B11AF" w14:textId="77777777" w:rsidR="00EE241D" w:rsidRPr="000749E2" w:rsidRDefault="00EE241D" w:rsidP="005076D8">
            <w:pPr>
              <w:pStyle w:val="TAL"/>
            </w:pPr>
            <w:r w:rsidRPr="000749E2">
              <w:t>12.9.0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B324822" w14:textId="77777777" w:rsidR="00EE241D" w:rsidRPr="000749E2" w:rsidRDefault="00EE241D" w:rsidP="005076D8">
            <w:pPr>
              <w:pStyle w:val="TAL"/>
            </w:pPr>
            <w:r w:rsidRPr="000749E2">
              <w:t>12.10.0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30606DD" w14:textId="77777777" w:rsidR="00EE241D" w:rsidRPr="000749E2" w:rsidRDefault="00EE241D" w:rsidP="005076D8">
            <w:pPr>
              <w:pStyle w:val="TAL"/>
            </w:pPr>
            <w:r w:rsidRPr="000749E2">
              <w:t>R5-162394</w:t>
            </w:r>
          </w:p>
        </w:tc>
      </w:tr>
      <w:tr w:rsidR="00EE241D" w:rsidRPr="000749E2" w14:paraId="7670BB93"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38D928F" w14:textId="77777777" w:rsidR="00EE241D" w:rsidRPr="000749E2" w:rsidRDefault="00EE241D" w:rsidP="005076D8">
            <w:pPr>
              <w:pStyle w:val="TAL"/>
            </w:pPr>
            <w:r w:rsidRPr="000749E2">
              <w:t>RP#72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93C323F" w14:textId="77777777" w:rsidR="00EE241D" w:rsidRPr="000749E2" w:rsidRDefault="00EE241D" w:rsidP="005076D8">
            <w:pPr>
              <w:pStyle w:val="TAL"/>
            </w:pPr>
            <w:r w:rsidRPr="000749E2">
              <w:t>RP-160837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5605A80" w14:textId="77777777" w:rsidR="00EE241D" w:rsidRPr="000749E2" w:rsidRDefault="00EE241D" w:rsidP="005076D8">
            <w:pPr>
              <w:pStyle w:val="TAL"/>
            </w:pPr>
            <w:r w:rsidRPr="000749E2">
              <w:t>0704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C7CC282" w14:textId="77777777" w:rsidR="00EE241D" w:rsidRPr="000749E2" w:rsidRDefault="00EE241D"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93EBF2F" w14:textId="77777777" w:rsidR="00EE241D" w:rsidRPr="000749E2" w:rsidRDefault="00EE241D" w:rsidP="005076D8">
            <w:pPr>
              <w:pStyle w:val="TAL"/>
            </w:pPr>
            <w:r w:rsidRPr="000749E2">
              <w:t>Correction to generic procedures for protocol testing of Dual Connectivity</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7392C44" w14:textId="77777777" w:rsidR="00EE241D" w:rsidRPr="000749E2" w:rsidRDefault="00EE241D"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763FD68" w14:textId="77777777" w:rsidR="00EE241D" w:rsidRPr="000749E2" w:rsidRDefault="00EE241D" w:rsidP="005076D8">
            <w:pPr>
              <w:pStyle w:val="TAL"/>
            </w:pPr>
            <w:r w:rsidRPr="000749E2">
              <w:t>12.9.0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1FD23F3" w14:textId="77777777" w:rsidR="00EE241D" w:rsidRPr="000749E2" w:rsidRDefault="00EE241D" w:rsidP="005076D8">
            <w:pPr>
              <w:pStyle w:val="TAL"/>
            </w:pPr>
            <w:r w:rsidRPr="000749E2">
              <w:t>12.10.0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758D85A" w14:textId="77777777" w:rsidR="00EE241D" w:rsidRPr="000749E2" w:rsidRDefault="00EE241D" w:rsidP="005076D8">
            <w:pPr>
              <w:pStyle w:val="TAL"/>
            </w:pPr>
            <w:r w:rsidRPr="000749E2">
              <w:t>R5-163025</w:t>
            </w:r>
          </w:p>
        </w:tc>
      </w:tr>
      <w:tr w:rsidR="00EE241D" w:rsidRPr="000749E2" w14:paraId="73364B79"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DD8F029" w14:textId="77777777" w:rsidR="00EE241D" w:rsidRPr="000749E2" w:rsidRDefault="00EE241D" w:rsidP="005076D8">
            <w:pPr>
              <w:pStyle w:val="TAL"/>
            </w:pPr>
            <w:r w:rsidRPr="000749E2">
              <w:t>RP#72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682352D" w14:textId="77777777" w:rsidR="00EE241D" w:rsidRPr="000749E2" w:rsidRDefault="00EE241D" w:rsidP="005076D8">
            <w:pPr>
              <w:pStyle w:val="TAL"/>
            </w:pPr>
            <w:r w:rsidRPr="000749E2">
              <w:t>RP-160831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C3EE8D9" w14:textId="77777777" w:rsidR="00EE241D" w:rsidRPr="000749E2" w:rsidRDefault="00EE241D" w:rsidP="005076D8">
            <w:pPr>
              <w:pStyle w:val="TAL"/>
            </w:pPr>
            <w:r w:rsidRPr="000749E2">
              <w:t>0700</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4779D16" w14:textId="77777777" w:rsidR="00EE241D" w:rsidRPr="000749E2" w:rsidRDefault="00EE241D"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BD1F6B5" w14:textId="77777777" w:rsidR="00EE241D" w:rsidRPr="000749E2" w:rsidRDefault="00EE241D" w:rsidP="005076D8">
            <w:pPr>
              <w:pStyle w:val="TAL"/>
            </w:pPr>
            <w:r w:rsidRPr="000749E2">
              <w:t>Add IKEv2 default messages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40F273EB" w14:textId="77777777" w:rsidR="00EE241D" w:rsidRPr="000749E2" w:rsidRDefault="00EE241D"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055C315" w14:textId="77777777" w:rsidR="00EE241D" w:rsidRPr="000749E2" w:rsidRDefault="00EE241D" w:rsidP="005076D8">
            <w:pPr>
              <w:pStyle w:val="TAL"/>
            </w:pPr>
            <w:r w:rsidRPr="000749E2">
              <w:t>12.9.0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529C5C2" w14:textId="77777777" w:rsidR="00EE241D" w:rsidRPr="000749E2" w:rsidRDefault="00EE241D" w:rsidP="005076D8">
            <w:pPr>
              <w:pStyle w:val="TAL"/>
            </w:pPr>
            <w:r w:rsidRPr="000749E2">
              <w:t>12.10.0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E94881C" w14:textId="77777777" w:rsidR="00EE241D" w:rsidRPr="000749E2" w:rsidRDefault="00EE241D" w:rsidP="005076D8">
            <w:pPr>
              <w:pStyle w:val="TAL"/>
            </w:pPr>
            <w:r w:rsidRPr="000749E2">
              <w:t>R5-163077</w:t>
            </w:r>
          </w:p>
        </w:tc>
      </w:tr>
      <w:tr w:rsidR="00EE241D" w:rsidRPr="000749E2" w14:paraId="5E1FC972"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4FA4EBB" w14:textId="77777777" w:rsidR="00EE241D" w:rsidRPr="000749E2" w:rsidRDefault="00EE241D" w:rsidP="005076D8">
            <w:pPr>
              <w:pStyle w:val="TAL"/>
            </w:pPr>
            <w:r w:rsidRPr="000749E2">
              <w:t>RP#72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1AB1375" w14:textId="77777777" w:rsidR="00EE241D" w:rsidRPr="000749E2" w:rsidRDefault="00EE241D" w:rsidP="005076D8">
            <w:pPr>
              <w:pStyle w:val="TAL"/>
            </w:pPr>
            <w:r w:rsidRPr="000749E2">
              <w:t>RP-160839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B1639D5" w14:textId="77777777" w:rsidR="00EE241D" w:rsidRPr="000749E2" w:rsidRDefault="00EE241D" w:rsidP="005076D8">
            <w:pPr>
              <w:pStyle w:val="TAL"/>
            </w:pPr>
            <w:r w:rsidRPr="000749E2">
              <w:t>0724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EB58169" w14:textId="77777777" w:rsidR="00EE241D" w:rsidRPr="000749E2" w:rsidRDefault="00EE241D"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4327BAD" w14:textId="77777777" w:rsidR="00EE241D" w:rsidRPr="000749E2" w:rsidRDefault="00EE241D" w:rsidP="005076D8">
            <w:pPr>
              <w:pStyle w:val="TAL"/>
            </w:pPr>
            <w:r w:rsidRPr="000749E2">
              <w:t xml:space="preserve">Modification of reference message definitions for </w:t>
            </w:r>
            <w:proofErr w:type="spellStart"/>
            <w:r w:rsidRPr="000749E2">
              <w:t>eIMTA</w:t>
            </w:r>
            <w:proofErr w:type="spellEnd"/>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FBF7038" w14:textId="77777777" w:rsidR="00EE241D" w:rsidRPr="000749E2" w:rsidRDefault="00EE241D"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E40DC0D" w14:textId="77777777" w:rsidR="00EE241D" w:rsidRPr="000749E2" w:rsidRDefault="00EE241D" w:rsidP="005076D8">
            <w:pPr>
              <w:pStyle w:val="TAL"/>
            </w:pPr>
            <w:r w:rsidRPr="000749E2">
              <w:t>12.9.0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946B20C" w14:textId="77777777" w:rsidR="00EE241D" w:rsidRPr="000749E2" w:rsidRDefault="00EE241D" w:rsidP="005076D8">
            <w:pPr>
              <w:pStyle w:val="TAL"/>
            </w:pPr>
            <w:r w:rsidRPr="000749E2">
              <w:t>12.10.0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829293C" w14:textId="77777777" w:rsidR="00EE241D" w:rsidRPr="000749E2" w:rsidRDefault="00EE241D" w:rsidP="005076D8">
            <w:pPr>
              <w:pStyle w:val="TAL"/>
            </w:pPr>
            <w:r w:rsidRPr="000749E2">
              <w:t>R5-163081</w:t>
            </w:r>
          </w:p>
        </w:tc>
      </w:tr>
      <w:tr w:rsidR="00EE241D" w:rsidRPr="000749E2" w14:paraId="14826FB2"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48014ED" w14:textId="77777777" w:rsidR="00EE241D" w:rsidRPr="000749E2" w:rsidRDefault="00EE241D" w:rsidP="005076D8">
            <w:pPr>
              <w:pStyle w:val="TAL"/>
            </w:pPr>
            <w:r w:rsidRPr="000749E2">
              <w:t>RP#72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0AF7AE6" w14:textId="77777777" w:rsidR="00EE241D" w:rsidRPr="000749E2" w:rsidRDefault="00EE241D" w:rsidP="005076D8">
            <w:pPr>
              <w:pStyle w:val="TAL"/>
            </w:pPr>
            <w:r w:rsidRPr="000749E2">
              <w:t>RP-160846</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70AA93D" w14:textId="77777777" w:rsidR="00EE241D" w:rsidRPr="000749E2" w:rsidRDefault="00EE241D" w:rsidP="005076D8">
            <w:pPr>
              <w:pStyle w:val="TAL"/>
            </w:pPr>
            <w:r w:rsidRPr="000749E2">
              <w:t>0693</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F0B6146" w14:textId="77777777" w:rsidR="00EE241D" w:rsidRPr="000749E2" w:rsidRDefault="00EE241D"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29FABA5" w14:textId="77777777" w:rsidR="00EE241D" w:rsidRPr="000749E2" w:rsidRDefault="00EE241D" w:rsidP="005076D8">
            <w:pPr>
              <w:pStyle w:val="TAL"/>
            </w:pPr>
            <w:r w:rsidRPr="000749E2">
              <w:t>Removing outdated Editor’s Notes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288C463" w14:textId="77777777" w:rsidR="00EE241D" w:rsidRPr="000749E2" w:rsidRDefault="00EE241D"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3E2F5EF" w14:textId="77777777" w:rsidR="00EE241D" w:rsidRPr="000749E2" w:rsidRDefault="00EE241D" w:rsidP="005076D8">
            <w:pPr>
              <w:pStyle w:val="TAL"/>
            </w:pPr>
            <w:r w:rsidRPr="000749E2">
              <w:t>12.9.0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501C837" w14:textId="77777777" w:rsidR="00EE241D" w:rsidRPr="000749E2" w:rsidRDefault="00EE241D" w:rsidP="005076D8">
            <w:pPr>
              <w:pStyle w:val="TAL"/>
            </w:pPr>
            <w:r w:rsidRPr="000749E2">
              <w:t>12.10.0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06A9929" w14:textId="77777777" w:rsidR="00EE241D" w:rsidRPr="000749E2" w:rsidRDefault="00EE241D" w:rsidP="005076D8">
            <w:pPr>
              <w:pStyle w:val="TAL"/>
            </w:pPr>
            <w:r w:rsidRPr="000749E2">
              <w:t>R5-162042</w:t>
            </w:r>
          </w:p>
        </w:tc>
      </w:tr>
      <w:tr w:rsidR="00EE241D" w:rsidRPr="000749E2" w14:paraId="2DCEBB6C"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B03C32C" w14:textId="77777777" w:rsidR="00EE241D" w:rsidRPr="000749E2" w:rsidRDefault="00EE241D" w:rsidP="005076D8">
            <w:pPr>
              <w:pStyle w:val="TAL"/>
            </w:pPr>
            <w:r w:rsidRPr="000749E2">
              <w:t>RP#72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A636D94" w14:textId="77777777" w:rsidR="00EE241D" w:rsidRPr="000749E2" w:rsidRDefault="00EE241D" w:rsidP="005076D8">
            <w:pPr>
              <w:pStyle w:val="TAL"/>
            </w:pPr>
            <w:r w:rsidRPr="000749E2">
              <w:t>RP-160858</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36F88EE" w14:textId="77777777" w:rsidR="00EE241D" w:rsidRPr="000749E2" w:rsidRDefault="00EE241D" w:rsidP="005076D8">
            <w:pPr>
              <w:pStyle w:val="TAL"/>
            </w:pPr>
            <w:r w:rsidRPr="000749E2">
              <w:t>0718</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8E4D4DA" w14:textId="77777777" w:rsidR="00EE241D" w:rsidRPr="000749E2" w:rsidRDefault="00EE241D"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4DC6601F" w14:textId="77777777" w:rsidR="00EE241D" w:rsidRPr="000749E2" w:rsidRDefault="00EE241D" w:rsidP="005076D8">
            <w:pPr>
              <w:pStyle w:val="TAL"/>
            </w:pPr>
            <w:r w:rsidRPr="000749E2">
              <w:t>New CA band combination CA_8A-40A – Updates of 6.2.3.2 Test Frequency</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4E62768E" w14:textId="77777777" w:rsidR="00EE241D" w:rsidRPr="000749E2" w:rsidRDefault="00EE241D"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26AF1A4" w14:textId="77777777" w:rsidR="00EE241D" w:rsidRPr="000749E2" w:rsidRDefault="00EE241D" w:rsidP="005076D8">
            <w:pPr>
              <w:pStyle w:val="TAL"/>
            </w:pPr>
            <w:r w:rsidRPr="000749E2">
              <w:t>12.9.0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BC4E211" w14:textId="77777777" w:rsidR="00EE241D" w:rsidRPr="000749E2" w:rsidRDefault="00EE241D" w:rsidP="005076D8">
            <w:pPr>
              <w:pStyle w:val="TAL"/>
            </w:pPr>
            <w:r w:rsidRPr="000749E2">
              <w:t>12.10.0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B217693" w14:textId="77777777" w:rsidR="00EE241D" w:rsidRPr="000749E2" w:rsidRDefault="00EE241D" w:rsidP="005076D8">
            <w:pPr>
              <w:pStyle w:val="TAL"/>
            </w:pPr>
            <w:r w:rsidRPr="000749E2">
              <w:t>R5-162558</w:t>
            </w:r>
          </w:p>
        </w:tc>
      </w:tr>
      <w:tr w:rsidR="00EE241D" w:rsidRPr="000749E2" w14:paraId="0BAC33CD"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EF8E5CA" w14:textId="77777777" w:rsidR="00EE241D" w:rsidRPr="000749E2" w:rsidRDefault="00EE241D" w:rsidP="005076D8">
            <w:pPr>
              <w:pStyle w:val="TAL"/>
            </w:pPr>
            <w:r w:rsidRPr="000749E2">
              <w:t>RP#72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D946221" w14:textId="77777777" w:rsidR="00EE241D" w:rsidRPr="000749E2" w:rsidRDefault="00EE241D" w:rsidP="005076D8">
            <w:pPr>
              <w:pStyle w:val="TAL"/>
            </w:pPr>
            <w:r w:rsidRPr="000749E2">
              <w:t>RP-160858</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0856D9F" w14:textId="77777777" w:rsidR="00EE241D" w:rsidRPr="000749E2" w:rsidRDefault="00EE241D" w:rsidP="005076D8">
            <w:pPr>
              <w:pStyle w:val="TAL"/>
            </w:pPr>
            <w:r w:rsidRPr="000749E2">
              <w:t>0705</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9CB3A3D" w14:textId="77777777" w:rsidR="00EE241D" w:rsidRPr="000749E2" w:rsidRDefault="00EE241D"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448608F5" w14:textId="77777777" w:rsidR="00EE241D" w:rsidRPr="000749E2" w:rsidRDefault="00EE241D" w:rsidP="005076D8">
            <w:pPr>
              <w:pStyle w:val="TAL"/>
            </w:pPr>
            <w:r w:rsidRPr="000749E2">
              <w:t>Correction to Tracking area update request message (mobility from another RAT)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5126DD4" w14:textId="77777777" w:rsidR="00EE241D" w:rsidRPr="000749E2" w:rsidRDefault="00EE241D"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F0C3B28" w14:textId="77777777" w:rsidR="00EE241D" w:rsidRPr="000749E2" w:rsidRDefault="00EE241D" w:rsidP="005076D8">
            <w:pPr>
              <w:pStyle w:val="TAL"/>
            </w:pPr>
            <w:r w:rsidRPr="000749E2">
              <w:t>12.9.0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346188A" w14:textId="77777777" w:rsidR="00EE241D" w:rsidRPr="000749E2" w:rsidRDefault="00EE241D" w:rsidP="005076D8">
            <w:pPr>
              <w:pStyle w:val="TAL"/>
            </w:pPr>
            <w:r w:rsidRPr="000749E2">
              <w:t>12.10.0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3284A04" w14:textId="77777777" w:rsidR="00EE241D" w:rsidRPr="000749E2" w:rsidRDefault="00EE241D" w:rsidP="005076D8">
            <w:pPr>
              <w:pStyle w:val="TAL"/>
            </w:pPr>
            <w:r w:rsidRPr="000749E2">
              <w:t>R5-162764</w:t>
            </w:r>
          </w:p>
        </w:tc>
      </w:tr>
      <w:tr w:rsidR="00EE241D" w:rsidRPr="000749E2" w14:paraId="786E77BE"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84C09B9" w14:textId="77777777" w:rsidR="00EE241D" w:rsidRPr="000749E2" w:rsidRDefault="00EE241D" w:rsidP="005076D8">
            <w:pPr>
              <w:pStyle w:val="TAL"/>
            </w:pPr>
            <w:r w:rsidRPr="000749E2">
              <w:t>RP#72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81DFEA2" w14:textId="77777777" w:rsidR="00EE241D" w:rsidRPr="000749E2" w:rsidRDefault="00EE241D" w:rsidP="005076D8">
            <w:pPr>
              <w:pStyle w:val="TAL"/>
            </w:pPr>
            <w:r w:rsidRPr="000749E2">
              <w:t>RP-160846</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1BE736E" w14:textId="77777777" w:rsidR="00EE241D" w:rsidRPr="000749E2" w:rsidRDefault="00EE241D" w:rsidP="005076D8">
            <w:pPr>
              <w:pStyle w:val="TAL"/>
            </w:pPr>
            <w:r w:rsidRPr="000749E2">
              <w:t>0730</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25F0FFD" w14:textId="77777777" w:rsidR="00EE241D" w:rsidRPr="000749E2" w:rsidRDefault="00EE241D"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3F52C42" w14:textId="77777777" w:rsidR="00EE241D" w:rsidRPr="000749E2" w:rsidRDefault="00EE241D" w:rsidP="005076D8">
            <w:pPr>
              <w:pStyle w:val="TAL"/>
            </w:pPr>
            <w:r w:rsidRPr="000749E2">
              <w:t>Updates to bitrate values for the dedicated EPS video bearer</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FAFC786" w14:textId="77777777" w:rsidR="00EE241D" w:rsidRPr="000749E2" w:rsidRDefault="00EE241D"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58660EF" w14:textId="77777777" w:rsidR="00EE241D" w:rsidRPr="000749E2" w:rsidRDefault="00EE241D" w:rsidP="005076D8">
            <w:pPr>
              <w:pStyle w:val="TAL"/>
            </w:pPr>
            <w:r w:rsidRPr="000749E2">
              <w:t>12.9.0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F417109" w14:textId="77777777" w:rsidR="00EE241D" w:rsidRPr="000749E2" w:rsidRDefault="00EE241D" w:rsidP="005076D8">
            <w:pPr>
              <w:pStyle w:val="TAL"/>
            </w:pPr>
            <w:r w:rsidRPr="000749E2">
              <w:t>12.10.0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6C9A59A8" w14:textId="77777777" w:rsidR="00EE241D" w:rsidRPr="000749E2" w:rsidRDefault="00EE241D" w:rsidP="005076D8">
            <w:pPr>
              <w:pStyle w:val="TAL"/>
            </w:pPr>
            <w:r w:rsidRPr="000749E2">
              <w:t>R5-162766</w:t>
            </w:r>
          </w:p>
        </w:tc>
      </w:tr>
      <w:tr w:rsidR="00EE241D" w:rsidRPr="000749E2" w14:paraId="7DFBEB22"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0F49BA6" w14:textId="77777777" w:rsidR="00EE241D" w:rsidRPr="000749E2" w:rsidRDefault="00EE241D" w:rsidP="005076D8">
            <w:pPr>
              <w:pStyle w:val="TAL"/>
            </w:pPr>
            <w:r w:rsidRPr="000749E2">
              <w:t>RP#72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304113D" w14:textId="77777777" w:rsidR="00EE241D" w:rsidRPr="000749E2" w:rsidRDefault="00EE241D" w:rsidP="005076D8">
            <w:pPr>
              <w:pStyle w:val="TAL"/>
            </w:pPr>
            <w:r w:rsidRPr="000749E2">
              <w:t>RP-160858</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E161425" w14:textId="77777777" w:rsidR="00EE241D" w:rsidRPr="000749E2" w:rsidRDefault="00EE241D" w:rsidP="005076D8">
            <w:pPr>
              <w:pStyle w:val="TAL"/>
            </w:pPr>
            <w:r w:rsidRPr="000749E2">
              <w:t>0732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00FB81E" w14:textId="77777777" w:rsidR="00EE241D" w:rsidRPr="000749E2" w:rsidRDefault="00EE241D"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6173E3A" w14:textId="77777777" w:rsidR="00EE241D" w:rsidRPr="000749E2" w:rsidRDefault="00EE241D" w:rsidP="005076D8">
            <w:pPr>
              <w:pStyle w:val="TAL"/>
            </w:pPr>
            <w:r w:rsidRPr="000749E2">
              <w:t>Editorial correction to the test procedure of 6.4.3.10</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4BAFD0E" w14:textId="77777777" w:rsidR="00EE241D" w:rsidRPr="000749E2" w:rsidRDefault="00EE241D"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48ACE97" w14:textId="77777777" w:rsidR="00EE241D" w:rsidRPr="000749E2" w:rsidRDefault="00EE241D" w:rsidP="005076D8">
            <w:pPr>
              <w:pStyle w:val="TAL"/>
            </w:pPr>
            <w:r w:rsidRPr="000749E2">
              <w:t>12.9.0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C243BCA" w14:textId="77777777" w:rsidR="00EE241D" w:rsidRPr="000749E2" w:rsidRDefault="00EE241D" w:rsidP="005076D8">
            <w:pPr>
              <w:pStyle w:val="TAL"/>
            </w:pPr>
            <w:r w:rsidRPr="000749E2">
              <w:t>12.10.0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516926A" w14:textId="77777777" w:rsidR="00EE241D" w:rsidRPr="000749E2" w:rsidRDefault="00EE241D" w:rsidP="005076D8">
            <w:pPr>
              <w:pStyle w:val="TAL"/>
            </w:pPr>
            <w:r w:rsidRPr="000749E2">
              <w:t>R5-162767</w:t>
            </w:r>
          </w:p>
        </w:tc>
      </w:tr>
      <w:tr w:rsidR="00EE241D" w:rsidRPr="000749E2" w14:paraId="7996551A"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47876A8" w14:textId="77777777" w:rsidR="00EE241D" w:rsidRPr="000749E2" w:rsidRDefault="00EE241D" w:rsidP="005076D8">
            <w:pPr>
              <w:pStyle w:val="TAL"/>
            </w:pPr>
            <w:r w:rsidRPr="000749E2">
              <w:t>RP#72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C6CD5E2" w14:textId="77777777" w:rsidR="00EE241D" w:rsidRPr="000749E2" w:rsidRDefault="00EE241D" w:rsidP="005076D8">
            <w:pPr>
              <w:pStyle w:val="TAL"/>
            </w:pPr>
            <w:r w:rsidRPr="000749E2">
              <w:t>RP-160858</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6562A8C" w14:textId="77777777" w:rsidR="00EE241D" w:rsidRPr="000749E2" w:rsidRDefault="00EE241D" w:rsidP="005076D8">
            <w:pPr>
              <w:pStyle w:val="TAL"/>
            </w:pPr>
            <w:r w:rsidRPr="000749E2">
              <w:t>0709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2AB28D5" w14:textId="77777777" w:rsidR="00EE241D" w:rsidRPr="000749E2" w:rsidRDefault="00EE241D" w:rsidP="005076D8">
            <w:pPr>
              <w:pStyle w:val="TAL"/>
            </w:pPr>
            <w:r w:rsidRPr="000749E2">
              <w:t>2</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B4A4367" w14:textId="77777777" w:rsidR="00EE241D" w:rsidRPr="000749E2" w:rsidRDefault="00EE241D" w:rsidP="005076D8">
            <w:pPr>
              <w:pStyle w:val="TAL"/>
            </w:pPr>
            <w:r w:rsidRPr="000749E2">
              <w:t>Updates to handle IMS registration in WLAN offloading procedures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B089FF5" w14:textId="77777777" w:rsidR="00EE241D" w:rsidRPr="000749E2" w:rsidRDefault="00EE241D"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4ED562B" w14:textId="77777777" w:rsidR="00EE241D" w:rsidRPr="000749E2" w:rsidRDefault="00EE241D" w:rsidP="005076D8">
            <w:pPr>
              <w:pStyle w:val="TAL"/>
            </w:pPr>
            <w:r w:rsidRPr="000749E2">
              <w:t>12.9.0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00F7322" w14:textId="77777777" w:rsidR="00EE241D" w:rsidRPr="000749E2" w:rsidRDefault="00EE241D" w:rsidP="005076D8">
            <w:pPr>
              <w:pStyle w:val="TAL"/>
            </w:pPr>
            <w:r w:rsidRPr="000749E2">
              <w:t>12.10.0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BC0AC15" w14:textId="77777777" w:rsidR="00EE241D" w:rsidRPr="000749E2" w:rsidRDefault="00EE241D" w:rsidP="005076D8">
            <w:pPr>
              <w:pStyle w:val="TAL"/>
            </w:pPr>
            <w:r w:rsidRPr="000749E2">
              <w:t>R5-163053</w:t>
            </w:r>
          </w:p>
        </w:tc>
      </w:tr>
      <w:tr w:rsidR="00EE241D" w:rsidRPr="000749E2" w14:paraId="50637349"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74BBE7C" w14:textId="77777777" w:rsidR="00EE241D" w:rsidRPr="000749E2" w:rsidRDefault="00EE241D" w:rsidP="005076D8">
            <w:pPr>
              <w:pStyle w:val="TAL"/>
            </w:pPr>
            <w:r w:rsidRPr="000749E2">
              <w:t>RP#72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FD74E39" w14:textId="77777777" w:rsidR="00EE241D" w:rsidRPr="000749E2" w:rsidRDefault="00EE241D" w:rsidP="005076D8">
            <w:pPr>
              <w:pStyle w:val="TAL"/>
            </w:pPr>
            <w:r w:rsidRPr="000749E2">
              <w:t>RP-160847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1E0BCDF" w14:textId="77777777" w:rsidR="00EE241D" w:rsidRPr="000749E2" w:rsidRDefault="00EE241D" w:rsidP="005076D8">
            <w:pPr>
              <w:pStyle w:val="TAL"/>
            </w:pPr>
            <w:r w:rsidRPr="000749E2">
              <w:t>0729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75BA7A85" w14:textId="77777777" w:rsidR="00EE241D" w:rsidRPr="000749E2" w:rsidRDefault="00EE241D"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DFB3369" w14:textId="77777777" w:rsidR="00EE241D" w:rsidRPr="000749E2" w:rsidRDefault="00EE241D" w:rsidP="005076D8">
            <w:pPr>
              <w:pStyle w:val="TAL"/>
            </w:pPr>
            <w:r w:rsidRPr="000749E2">
              <w:t>Introduction of Generic Test Procedure for optional UE initiated detaching</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8EFF69E" w14:textId="77777777" w:rsidR="00EE241D" w:rsidRPr="000749E2" w:rsidRDefault="00EE241D"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8D5036F" w14:textId="77777777" w:rsidR="00EE241D" w:rsidRPr="000749E2" w:rsidRDefault="00EE241D" w:rsidP="005076D8">
            <w:pPr>
              <w:pStyle w:val="TAL"/>
            </w:pPr>
            <w:r w:rsidRPr="000749E2">
              <w:t>12.9.0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EF192DE" w14:textId="77777777" w:rsidR="00EE241D" w:rsidRPr="000749E2" w:rsidRDefault="00EE241D" w:rsidP="005076D8">
            <w:pPr>
              <w:pStyle w:val="TAL"/>
            </w:pPr>
            <w:r w:rsidRPr="000749E2">
              <w:t>12.10.0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649C0472" w14:textId="77777777" w:rsidR="00EE241D" w:rsidRPr="000749E2" w:rsidRDefault="00EE241D" w:rsidP="005076D8">
            <w:pPr>
              <w:pStyle w:val="TAL"/>
            </w:pPr>
            <w:r w:rsidRPr="000749E2">
              <w:t>R5-163079</w:t>
            </w:r>
          </w:p>
        </w:tc>
      </w:tr>
      <w:tr w:rsidR="00EE241D" w:rsidRPr="000749E2" w14:paraId="57221ACF"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24AAA9D" w14:textId="77777777" w:rsidR="00EE241D" w:rsidRPr="000749E2" w:rsidRDefault="00EE241D" w:rsidP="005076D8">
            <w:pPr>
              <w:pStyle w:val="TAL"/>
            </w:pPr>
            <w:r w:rsidRPr="000749E2">
              <w:t>RP#72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57FFC83" w14:textId="77777777" w:rsidR="00EE241D" w:rsidRPr="000749E2" w:rsidRDefault="00EE241D" w:rsidP="005076D8">
            <w:pPr>
              <w:pStyle w:val="TAL"/>
            </w:pPr>
            <w:r w:rsidRPr="000749E2">
              <w:t>RP-160858</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A06FF43" w14:textId="77777777" w:rsidR="00EE241D" w:rsidRPr="000749E2" w:rsidRDefault="00EE241D" w:rsidP="005076D8">
            <w:pPr>
              <w:pStyle w:val="TAL"/>
            </w:pPr>
            <w:r w:rsidRPr="000749E2">
              <w:t>0703</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97B86BA" w14:textId="77777777" w:rsidR="00EE241D" w:rsidRPr="000749E2" w:rsidRDefault="00EE241D"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42EC8229" w14:textId="77777777" w:rsidR="00EE241D" w:rsidRPr="000749E2" w:rsidRDefault="00EE241D" w:rsidP="005076D8">
            <w:pPr>
              <w:pStyle w:val="TAL"/>
            </w:pPr>
            <w:r w:rsidRPr="000749E2">
              <w:t>[Common] Updates to WLAN offloading procedures to allow IMS PDN</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64A2AA7" w14:textId="77777777" w:rsidR="00EE241D" w:rsidRPr="000749E2" w:rsidRDefault="00EE241D"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652EE48" w14:textId="77777777" w:rsidR="00EE241D" w:rsidRPr="000749E2" w:rsidRDefault="00EE241D" w:rsidP="005076D8">
            <w:pPr>
              <w:pStyle w:val="TAL"/>
            </w:pPr>
            <w:r w:rsidRPr="000749E2">
              <w:t>12.9.0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68C210B" w14:textId="77777777" w:rsidR="00EE241D" w:rsidRPr="000749E2" w:rsidRDefault="00EE241D" w:rsidP="005076D8">
            <w:pPr>
              <w:pStyle w:val="TAL"/>
            </w:pPr>
            <w:r w:rsidRPr="000749E2">
              <w:t>12.10.0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8DC5128" w14:textId="77777777" w:rsidR="00EE241D" w:rsidRPr="000749E2" w:rsidRDefault="00EE241D" w:rsidP="005076D8">
            <w:pPr>
              <w:pStyle w:val="TAL"/>
            </w:pPr>
            <w:r w:rsidRPr="000749E2">
              <w:t>R5-163080</w:t>
            </w:r>
          </w:p>
        </w:tc>
      </w:tr>
      <w:tr w:rsidR="00EE241D" w:rsidRPr="000749E2" w14:paraId="4108502F"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26B68A4" w14:textId="77777777" w:rsidR="00EE241D" w:rsidRPr="000749E2" w:rsidRDefault="00EE241D" w:rsidP="005076D8">
            <w:pPr>
              <w:pStyle w:val="TAL"/>
            </w:pPr>
            <w:r w:rsidRPr="000749E2">
              <w:t>RP#72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D9A3590" w14:textId="77777777" w:rsidR="00EE241D" w:rsidRPr="000749E2" w:rsidRDefault="00EE241D" w:rsidP="005076D8">
            <w:pPr>
              <w:pStyle w:val="TAL"/>
            </w:pPr>
            <w:r w:rsidRPr="000749E2">
              <w:t>RP-160841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005DB49" w14:textId="77777777" w:rsidR="00EE241D" w:rsidRPr="000749E2" w:rsidRDefault="00EE241D" w:rsidP="005076D8">
            <w:pPr>
              <w:pStyle w:val="TAL"/>
            </w:pPr>
            <w:r w:rsidRPr="000749E2">
              <w:t>0716</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BBA50AB" w14:textId="77777777" w:rsidR="00EE241D" w:rsidRPr="000749E2" w:rsidRDefault="00EE241D"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5B57F18" w14:textId="77777777" w:rsidR="00EE241D" w:rsidRPr="000749E2" w:rsidRDefault="00EE241D" w:rsidP="005076D8">
            <w:pPr>
              <w:pStyle w:val="TAL"/>
            </w:pPr>
            <w:r w:rsidRPr="000749E2">
              <w:t>Add test frequencies for CA_42D in 36.508</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ED9A6CB" w14:textId="77777777" w:rsidR="00EE241D" w:rsidRPr="000749E2" w:rsidRDefault="00EE241D"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EE082E0" w14:textId="77777777" w:rsidR="00EE241D" w:rsidRPr="000749E2" w:rsidRDefault="00EE241D" w:rsidP="005076D8">
            <w:pPr>
              <w:pStyle w:val="TAL"/>
            </w:pPr>
            <w:r w:rsidRPr="000749E2">
              <w:t>12.10.0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609B001" w14:textId="77777777" w:rsidR="00EE241D" w:rsidRPr="000749E2" w:rsidRDefault="00EE241D" w:rsidP="005076D8">
            <w:pPr>
              <w:pStyle w:val="TAL"/>
            </w:pPr>
            <w:r w:rsidRPr="000749E2">
              <w:t>13.0.0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CB1EE1B" w14:textId="77777777" w:rsidR="00EE241D" w:rsidRPr="000749E2" w:rsidRDefault="00EE241D" w:rsidP="005076D8">
            <w:pPr>
              <w:pStyle w:val="TAL"/>
            </w:pPr>
            <w:r w:rsidRPr="000749E2">
              <w:t>R5-162541</w:t>
            </w:r>
          </w:p>
        </w:tc>
      </w:tr>
      <w:tr w:rsidR="00EE241D" w:rsidRPr="000749E2" w14:paraId="365C9F2A"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6F8F4C3" w14:textId="77777777" w:rsidR="00EE241D" w:rsidRPr="000749E2" w:rsidRDefault="00EE241D" w:rsidP="005076D8">
            <w:pPr>
              <w:pStyle w:val="TAL"/>
            </w:pPr>
            <w:r w:rsidRPr="000749E2">
              <w:t>RP#72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7D2C6F0" w14:textId="77777777" w:rsidR="00EE241D" w:rsidRPr="000749E2" w:rsidRDefault="00EE241D" w:rsidP="005076D8">
            <w:pPr>
              <w:pStyle w:val="TAL"/>
            </w:pPr>
            <w:r w:rsidRPr="000749E2">
              <w:t>RP-160841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C26C6D1" w14:textId="77777777" w:rsidR="00EE241D" w:rsidRPr="000749E2" w:rsidRDefault="00EE241D" w:rsidP="005076D8">
            <w:pPr>
              <w:pStyle w:val="TAL"/>
            </w:pPr>
            <w:r w:rsidRPr="000749E2">
              <w:t>0711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76A633C3" w14:textId="77777777" w:rsidR="00EE241D" w:rsidRPr="000749E2" w:rsidRDefault="00EE241D"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11CB926" w14:textId="77777777" w:rsidR="00EE241D" w:rsidRPr="000749E2" w:rsidRDefault="00EE241D" w:rsidP="005076D8">
            <w:pPr>
              <w:pStyle w:val="TAL"/>
            </w:pPr>
            <w:r w:rsidRPr="000749E2">
              <w:t>Addition of RF test frequencies for CA_5B, CA_5A-5A &amp; CA_3C-5A to Section 4.3.1</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5F7C3A5" w14:textId="77777777" w:rsidR="00EE241D" w:rsidRPr="000749E2" w:rsidRDefault="00EE241D"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D194671" w14:textId="77777777" w:rsidR="00EE241D" w:rsidRPr="000749E2" w:rsidRDefault="00EE241D" w:rsidP="005076D8">
            <w:pPr>
              <w:pStyle w:val="TAL"/>
            </w:pPr>
            <w:r w:rsidRPr="000749E2">
              <w:t>12.10.0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DB02B0D" w14:textId="77777777" w:rsidR="00EE241D" w:rsidRPr="000749E2" w:rsidRDefault="00EE241D" w:rsidP="005076D8">
            <w:pPr>
              <w:pStyle w:val="TAL"/>
            </w:pPr>
            <w:r w:rsidRPr="000749E2">
              <w:t>13.0.0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A706EEF" w14:textId="77777777" w:rsidR="00EE241D" w:rsidRPr="000749E2" w:rsidRDefault="00EE241D" w:rsidP="005076D8">
            <w:pPr>
              <w:pStyle w:val="TAL"/>
            </w:pPr>
            <w:r w:rsidRPr="000749E2">
              <w:t>R5-163117</w:t>
            </w:r>
          </w:p>
        </w:tc>
      </w:tr>
      <w:tr w:rsidR="00EE241D" w:rsidRPr="000749E2" w14:paraId="735BEAA4"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A52EE05" w14:textId="77777777" w:rsidR="00EE241D" w:rsidRPr="000749E2" w:rsidRDefault="00EE241D" w:rsidP="005076D8">
            <w:pPr>
              <w:pStyle w:val="TAL"/>
            </w:pPr>
            <w:r w:rsidRPr="000749E2">
              <w:t>RP#72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A81EE89" w14:textId="77777777" w:rsidR="00EE241D" w:rsidRPr="000749E2" w:rsidRDefault="00EE241D" w:rsidP="005076D8">
            <w:pPr>
              <w:pStyle w:val="TAL"/>
            </w:pPr>
            <w:r w:rsidRPr="000749E2">
              <w:t>RP-160863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5A8EADD" w14:textId="77777777" w:rsidR="00EE241D" w:rsidRPr="000749E2" w:rsidRDefault="00EE241D" w:rsidP="005076D8">
            <w:pPr>
              <w:pStyle w:val="TAL"/>
            </w:pPr>
            <w:r w:rsidRPr="000749E2">
              <w:t>0727</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C470C1C" w14:textId="77777777" w:rsidR="00EE241D" w:rsidRPr="000749E2" w:rsidRDefault="00EE241D"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CA85042" w14:textId="77777777" w:rsidR="00EE241D" w:rsidRPr="000749E2" w:rsidRDefault="00EE241D" w:rsidP="005076D8">
            <w:pPr>
              <w:pStyle w:val="TAL"/>
            </w:pPr>
            <w:r w:rsidRPr="000749E2">
              <w:t>Band 65 test frequencies for 36.508 clause 4.3</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01BD5C3" w14:textId="77777777" w:rsidR="00EE241D" w:rsidRPr="000749E2" w:rsidRDefault="00EE241D"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6E44EF8" w14:textId="77777777" w:rsidR="00EE241D" w:rsidRPr="000749E2" w:rsidRDefault="00EE241D" w:rsidP="005076D8">
            <w:pPr>
              <w:pStyle w:val="TAL"/>
            </w:pPr>
            <w:r w:rsidRPr="000749E2">
              <w:t>12.10.0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FB62B40" w14:textId="77777777" w:rsidR="00EE241D" w:rsidRPr="000749E2" w:rsidRDefault="00EE241D" w:rsidP="005076D8">
            <w:pPr>
              <w:pStyle w:val="TAL"/>
            </w:pPr>
            <w:r w:rsidRPr="000749E2">
              <w:t>13.0.0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AA62812" w14:textId="77777777" w:rsidR="00EE241D" w:rsidRPr="000749E2" w:rsidRDefault="00EE241D" w:rsidP="005076D8">
            <w:pPr>
              <w:pStyle w:val="TAL"/>
            </w:pPr>
            <w:r w:rsidRPr="000749E2">
              <w:t>R5-162972</w:t>
            </w:r>
          </w:p>
        </w:tc>
      </w:tr>
      <w:tr w:rsidR="00EE241D" w:rsidRPr="000749E2" w14:paraId="52FED6F2"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84586F2" w14:textId="77777777" w:rsidR="00EE241D" w:rsidRPr="000749E2" w:rsidRDefault="00EE241D" w:rsidP="005076D8">
            <w:pPr>
              <w:pStyle w:val="TAL"/>
            </w:pPr>
            <w:r w:rsidRPr="000749E2">
              <w:t>RP#72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E56C503" w14:textId="77777777" w:rsidR="00EE241D" w:rsidRPr="000749E2" w:rsidRDefault="00EE241D" w:rsidP="005076D8">
            <w:pPr>
              <w:pStyle w:val="TAL"/>
            </w:pPr>
            <w:r w:rsidRPr="000749E2">
              <w:t>RP-160841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1D0C86D" w14:textId="77777777" w:rsidR="00EE241D" w:rsidRPr="000749E2" w:rsidRDefault="00EE241D" w:rsidP="005076D8">
            <w:pPr>
              <w:pStyle w:val="TAL"/>
            </w:pPr>
            <w:r w:rsidRPr="000749E2">
              <w:t>0701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1A5CA40" w14:textId="77777777" w:rsidR="00EE241D" w:rsidRPr="000749E2" w:rsidRDefault="00EE241D"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404CCC1F" w14:textId="77777777" w:rsidR="00EE241D" w:rsidRPr="000749E2" w:rsidRDefault="00EE241D" w:rsidP="005076D8">
            <w:pPr>
              <w:pStyle w:val="TAL"/>
            </w:pPr>
            <w:r w:rsidRPr="000749E2">
              <w:t>Updates of 6.2.3.2 Test Frequency for CA_3A-41A for CA signalling test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D3F970E" w14:textId="77777777" w:rsidR="00EE241D" w:rsidRPr="000749E2" w:rsidRDefault="00EE241D"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B92CD19" w14:textId="77777777" w:rsidR="00EE241D" w:rsidRPr="000749E2" w:rsidRDefault="00EE241D" w:rsidP="005076D8">
            <w:pPr>
              <w:pStyle w:val="TAL"/>
            </w:pPr>
            <w:r w:rsidRPr="000749E2">
              <w:t>12.10.0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9D33030" w14:textId="77777777" w:rsidR="00EE241D" w:rsidRPr="000749E2" w:rsidRDefault="00EE241D" w:rsidP="005076D8">
            <w:pPr>
              <w:pStyle w:val="TAL"/>
            </w:pPr>
            <w:r w:rsidRPr="000749E2">
              <w:t>13.0.0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5ECA83C" w14:textId="77777777" w:rsidR="00EE241D" w:rsidRPr="000749E2" w:rsidRDefault="00EE241D" w:rsidP="005076D8">
            <w:pPr>
              <w:pStyle w:val="TAL"/>
            </w:pPr>
            <w:r w:rsidRPr="000749E2">
              <w:t>R5-162170</w:t>
            </w:r>
          </w:p>
        </w:tc>
      </w:tr>
      <w:tr w:rsidR="00EE241D" w:rsidRPr="000749E2" w14:paraId="708667FE"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588D0E4" w14:textId="77777777" w:rsidR="00EE241D" w:rsidRPr="000749E2" w:rsidRDefault="00EE241D" w:rsidP="005076D8">
            <w:pPr>
              <w:pStyle w:val="TAL"/>
            </w:pPr>
            <w:r w:rsidRPr="000749E2">
              <w:t>RP#72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CC27F8A" w14:textId="77777777" w:rsidR="00EE241D" w:rsidRPr="000749E2" w:rsidRDefault="00EE241D" w:rsidP="005076D8">
            <w:pPr>
              <w:pStyle w:val="TAL"/>
            </w:pPr>
            <w:r w:rsidRPr="000749E2">
              <w:t>RP-160841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CA39A44" w14:textId="77777777" w:rsidR="00EE241D" w:rsidRPr="000749E2" w:rsidRDefault="00EE241D" w:rsidP="005076D8">
            <w:pPr>
              <w:pStyle w:val="TAL"/>
            </w:pPr>
            <w:r w:rsidRPr="000749E2">
              <w:t>0702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7B61E0F7" w14:textId="77777777" w:rsidR="00EE241D" w:rsidRPr="000749E2" w:rsidRDefault="00EE241D"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50061C2" w14:textId="77777777" w:rsidR="00EE241D" w:rsidRPr="000749E2" w:rsidRDefault="00EE241D" w:rsidP="005076D8">
            <w:pPr>
              <w:pStyle w:val="TAL"/>
            </w:pPr>
            <w:r w:rsidRPr="000749E2">
              <w:t>Updates of CA Channel Bandwidth combination for CA signalling test in sub-clause 4.3.1</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AB33D66" w14:textId="77777777" w:rsidR="00EE241D" w:rsidRPr="000749E2" w:rsidRDefault="00EE241D"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9473784" w14:textId="77777777" w:rsidR="00EE241D" w:rsidRPr="000749E2" w:rsidRDefault="00EE241D" w:rsidP="005076D8">
            <w:pPr>
              <w:pStyle w:val="TAL"/>
            </w:pPr>
            <w:r w:rsidRPr="000749E2">
              <w:t>12.10.0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C298509" w14:textId="77777777" w:rsidR="00EE241D" w:rsidRPr="000749E2" w:rsidRDefault="00EE241D" w:rsidP="005076D8">
            <w:pPr>
              <w:pStyle w:val="TAL"/>
            </w:pPr>
            <w:r w:rsidRPr="000749E2">
              <w:t>13.0.0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FE1B26A" w14:textId="77777777" w:rsidR="00EE241D" w:rsidRPr="000749E2" w:rsidRDefault="00EE241D" w:rsidP="005076D8">
            <w:pPr>
              <w:pStyle w:val="TAL"/>
            </w:pPr>
            <w:r w:rsidRPr="000749E2">
              <w:t>R5-162171</w:t>
            </w:r>
          </w:p>
        </w:tc>
      </w:tr>
      <w:tr w:rsidR="00EE241D" w:rsidRPr="000749E2" w14:paraId="092135F2"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F507328" w14:textId="77777777" w:rsidR="00EE241D" w:rsidRPr="000749E2" w:rsidRDefault="00EE241D" w:rsidP="005076D8">
            <w:pPr>
              <w:pStyle w:val="TAL"/>
            </w:pPr>
            <w:r w:rsidRPr="000749E2">
              <w:t>RP#72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C5EB758" w14:textId="77777777" w:rsidR="00EE241D" w:rsidRPr="000749E2" w:rsidRDefault="00EE241D" w:rsidP="005076D8">
            <w:pPr>
              <w:pStyle w:val="TAL"/>
            </w:pPr>
            <w:r w:rsidRPr="000749E2">
              <w:t>RP-160841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8ACA7DF" w14:textId="77777777" w:rsidR="00EE241D" w:rsidRPr="000749E2" w:rsidRDefault="00EE241D" w:rsidP="005076D8">
            <w:pPr>
              <w:pStyle w:val="TAL"/>
            </w:pPr>
            <w:r w:rsidRPr="000749E2">
              <w:t>0712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72B10E6B" w14:textId="77777777" w:rsidR="00EE241D" w:rsidRPr="000749E2" w:rsidRDefault="00EE241D"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D831B1B" w14:textId="77777777" w:rsidR="00EE241D" w:rsidRPr="000749E2" w:rsidRDefault="00EE241D" w:rsidP="005076D8">
            <w:pPr>
              <w:pStyle w:val="TAL"/>
            </w:pPr>
            <w:r w:rsidRPr="000749E2">
              <w:t>Addition of signalling test frequencies for CA_5B, CA_5A-5A &amp; CA_3C-5A to Section 6.2.3.2</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9B39493" w14:textId="77777777" w:rsidR="00EE241D" w:rsidRPr="000749E2" w:rsidRDefault="00EE241D"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957CD53" w14:textId="77777777" w:rsidR="00EE241D" w:rsidRPr="000749E2" w:rsidRDefault="00EE241D" w:rsidP="005076D8">
            <w:pPr>
              <w:pStyle w:val="TAL"/>
            </w:pPr>
            <w:r w:rsidRPr="000749E2">
              <w:t>12.10.0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86CE828" w14:textId="77777777" w:rsidR="00EE241D" w:rsidRPr="000749E2" w:rsidRDefault="00EE241D" w:rsidP="005076D8">
            <w:pPr>
              <w:pStyle w:val="TAL"/>
            </w:pPr>
            <w:r w:rsidRPr="000749E2">
              <w:t>13.0.0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5131BE0" w14:textId="77777777" w:rsidR="00EE241D" w:rsidRPr="000749E2" w:rsidRDefault="00EE241D" w:rsidP="005076D8">
            <w:pPr>
              <w:pStyle w:val="TAL"/>
            </w:pPr>
            <w:r w:rsidRPr="000749E2">
              <w:t>R5-162795</w:t>
            </w:r>
          </w:p>
        </w:tc>
      </w:tr>
      <w:tr w:rsidR="00EE241D" w:rsidRPr="000749E2" w14:paraId="47D44F33"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A1F4906" w14:textId="77777777" w:rsidR="00EE241D" w:rsidRPr="000749E2" w:rsidRDefault="00EE241D" w:rsidP="005076D8">
            <w:pPr>
              <w:pStyle w:val="TAL"/>
            </w:pPr>
            <w:r w:rsidRPr="000749E2">
              <w:t>RP#72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D414949" w14:textId="77777777" w:rsidR="00EE241D" w:rsidRPr="000749E2" w:rsidRDefault="00EE241D" w:rsidP="005076D8">
            <w:pPr>
              <w:pStyle w:val="TAL"/>
            </w:pPr>
            <w:r w:rsidRPr="000749E2">
              <w:t>RP-160841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CA57B1E" w14:textId="77777777" w:rsidR="00EE241D" w:rsidRPr="000749E2" w:rsidRDefault="00EE241D" w:rsidP="005076D8">
            <w:pPr>
              <w:pStyle w:val="TAL"/>
            </w:pPr>
            <w:r w:rsidRPr="000749E2">
              <w:t>0733</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37102A5" w14:textId="77777777" w:rsidR="00EE241D" w:rsidRPr="000749E2" w:rsidRDefault="00EE241D"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17F3821" w14:textId="77777777" w:rsidR="00EE241D" w:rsidRPr="000749E2" w:rsidRDefault="00EE241D" w:rsidP="005076D8">
            <w:pPr>
              <w:pStyle w:val="TAL"/>
            </w:pPr>
            <w:r w:rsidRPr="000749E2">
              <w:t>Update of Rel-13 CA test frequency CA_19A-28A and CA_21A-42C</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89908B4" w14:textId="77777777" w:rsidR="00EE241D" w:rsidRPr="000749E2" w:rsidRDefault="00EE241D"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1EFBC82" w14:textId="77777777" w:rsidR="00EE241D" w:rsidRPr="000749E2" w:rsidRDefault="00EE241D" w:rsidP="005076D8">
            <w:pPr>
              <w:pStyle w:val="TAL"/>
            </w:pPr>
            <w:r w:rsidRPr="000749E2">
              <w:t>12.10.0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51F75E8" w14:textId="77777777" w:rsidR="00EE241D" w:rsidRPr="000749E2" w:rsidRDefault="00EE241D" w:rsidP="005076D8">
            <w:pPr>
              <w:pStyle w:val="TAL"/>
            </w:pPr>
            <w:r w:rsidRPr="000749E2">
              <w:t>13.0.0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2FB2558" w14:textId="77777777" w:rsidR="00EE241D" w:rsidRPr="000749E2" w:rsidRDefault="00EE241D" w:rsidP="005076D8">
            <w:pPr>
              <w:pStyle w:val="TAL"/>
            </w:pPr>
            <w:r w:rsidRPr="000749E2">
              <w:t>R5-163052</w:t>
            </w:r>
          </w:p>
        </w:tc>
      </w:tr>
      <w:tr w:rsidR="00EE241D" w:rsidRPr="000749E2" w14:paraId="4887CD2A"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6EF3424" w14:textId="77777777" w:rsidR="00EE241D" w:rsidRPr="000749E2" w:rsidRDefault="00EE241D" w:rsidP="005076D8">
            <w:pPr>
              <w:pStyle w:val="TAL"/>
            </w:pPr>
            <w:r w:rsidRPr="000749E2">
              <w:t>RP#72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1B0100A" w14:textId="77777777" w:rsidR="00EE241D" w:rsidRPr="000749E2" w:rsidRDefault="00EE241D" w:rsidP="005076D8">
            <w:pPr>
              <w:pStyle w:val="TAL"/>
            </w:pPr>
            <w:r w:rsidRPr="000749E2">
              <w:t>RP-160863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A6403A2" w14:textId="77777777" w:rsidR="00EE241D" w:rsidRPr="000749E2" w:rsidRDefault="00EE241D" w:rsidP="005076D8">
            <w:pPr>
              <w:pStyle w:val="TAL"/>
            </w:pPr>
            <w:r w:rsidRPr="000749E2">
              <w:t>0728</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9EC39F0" w14:textId="77777777" w:rsidR="00EE241D" w:rsidRPr="000749E2" w:rsidRDefault="00EE241D"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6778F18" w14:textId="77777777" w:rsidR="00EE241D" w:rsidRPr="000749E2" w:rsidRDefault="00EE241D" w:rsidP="005076D8">
            <w:pPr>
              <w:pStyle w:val="TAL"/>
            </w:pPr>
            <w:r w:rsidRPr="000749E2">
              <w:t xml:space="preserve">Band 65 </w:t>
            </w:r>
            <w:r w:rsidR="00D3176C" w:rsidRPr="000749E2">
              <w:t>signalling</w:t>
            </w:r>
            <w:r w:rsidRPr="000749E2">
              <w:t xml:space="preserve"> test frequencies for 36.508 clause 6.2.3</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43B95C91" w14:textId="77777777" w:rsidR="00EE241D" w:rsidRPr="000749E2" w:rsidRDefault="00EE241D"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9210024" w14:textId="77777777" w:rsidR="00EE241D" w:rsidRPr="000749E2" w:rsidRDefault="00EE241D" w:rsidP="005076D8">
            <w:pPr>
              <w:pStyle w:val="TAL"/>
            </w:pPr>
            <w:r w:rsidRPr="000749E2">
              <w:t>12.10.0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20F3A46" w14:textId="77777777" w:rsidR="00EE241D" w:rsidRPr="000749E2" w:rsidRDefault="00EE241D" w:rsidP="005076D8">
            <w:pPr>
              <w:pStyle w:val="TAL"/>
            </w:pPr>
            <w:r w:rsidRPr="000749E2">
              <w:t>13.0.0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D3B570F" w14:textId="77777777" w:rsidR="00EE241D" w:rsidRPr="000749E2" w:rsidRDefault="00EE241D" w:rsidP="005076D8">
            <w:pPr>
              <w:pStyle w:val="TAL"/>
            </w:pPr>
            <w:r w:rsidRPr="000749E2">
              <w:t>R5-162796</w:t>
            </w:r>
          </w:p>
        </w:tc>
      </w:tr>
      <w:tr w:rsidR="00EE241D" w:rsidRPr="000749E2" w14:paraId="34F5E93A"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CD6A19F" w14:textId="77777777" w:rsidR="00EE241D" w:rsidRPr="000749E2" w:rsidRDefault="00EE241D" w:rsidP="005076D8">
            <w:pPr>
              <w:pStyle w:val="TAL"/>
            </w:pPr>
            <w:r w:rsidRPr="000749E2">
              <w:t>RP#72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10310AC" w14:textId="77777777" w:rsidR="00EE241D" w:rsidRPr="000749E2" w:rsidRDefault="00EE241D" w:rsidP="005076D8">
            <w:pPr>
              <w:pStyle w:val="TAL"/>
            </w:pPr>
            <w:r w:rsidRPr="000749E2">
              <w:t>RP-160861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DA3945E" w14:textId="77777777" w:rsidR="00EE241D" w:rsidRPr="000749E2" w:rsidRDefault="00EE241D" w:rsidP="005076D8">
            <w:pPr>
              <w:pStyle w:val="TAL"/>
            </w:pPr>
            <w:r w:rsidRPr="000749E2">
              <w:t>0726</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77F939F" w14:textId="77777777" w:rsidR="00EE241D" w:rsidRPr="000749E2" w:rsidRDefault="00EE241D" w:rsidP="005076D8">
            <w:pPr>
              <w:pStyle w:val="TAL"/>
            </w:pPr>
            <w:r w:rsidRPr="000749E2">
              <w:t>2</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44EFA73" w14:textId="77777777" w:rsidR="00EE241D" w:rsidRPr="000749E2" w:rsidRDefault="00EE241D" w:rsidP="005076D8">
            <w:pPr>
              <w:pStyle w:val="TAL"/>
            </w:pPr>
            <w:r w:rsidRPr="000749E2">
              <w:t>Introduction of default messages for testing of CAT-M1 UE and UE in enhanced coverage</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44EAF6C0" w14:textId="77777777" w:rsidR="00EE241D" w:rsidRPr="000749E2" w:rsidRDefault="00EE241D"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5090FF3" w14:textId="77777777" w:rsidR="00EE241D" w:rsidRPr="000749E2" w:rsidRDefault="00EE241D" w:rsidP="005076D8">
            <w:pPr>
              <w:pStyle w:val="TAL"/>
            </w:pPr>
            <w:r w:rsidRPr="000749E2">
              <w:t>12.10.0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7B59BD8" w14:textId="77777777" w:rsidR="00EE241D" w:rsidRPr="000749E2" w:rsidRDefault="00EE241D" w:rsidP="005076D8">
            <w:pPr>
              <w:pStyle w:val="TAL"/>
            </w:pPr>
            <w:r w:rsidRPr="000749E2">
              <w:t>13.0.0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D287AA6" w14:textId="77777777" w:rsidR="00EE241D" w:rsidRPr="000749E2" w:rsidRDefault="00EE241D" w:rsidP="005076D8">
            <w:pPr>
              <w:pStyle w:val="TAL"/>
            </w:pPr>
            <w:r w:rsidRPr="000749E2">
              <w:t>R5-163156</w:t>
            </w:r>
          </w:p>
        </w:tc>
      </w:tr>
      <w:tr w:rsidR="00EE241D" w:rsidRPr="000749E2" w14:paraId="759C5C6F"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9013561" w14:textId="77777777" w:rsidR="00EE241D" w:rsidRPr="000749E2" w:rsidRDefault="00EE241D" w:rsidP="005076D8">
            <w:pPr>
              <w:pStyle w:val="TAL"/>
            </w:pPr>
            <w:r w:rsidRPr="000749E2">
              <w:t>RP#72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E69A5E1" w14:textId="77777777" w:rsidR="00EE241D" w:rsidRPr="000749E2" w:rsidRDefault="00EE241D" w:rsidP="005076D8">
            <w:pPr>
              <w:pStyle w:val="TAL"/>
            </w:pPr>
            <w:r w:rsidRPr="000749E2">
              <w:t>RP-160864</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60D61D5" w14:textId="77777777" w:rsidR="00EE241D" w:rsidRPr="000749E2" w:rsidRDefault="00EE241D" w:rsidP="005076D8">
            <w:pPr>
              <w:pStyle w:val="TAL"/>
            </w:pPr>
            <w:r w:rsidRPr="000749E2">
              <w:t>0714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A6F11F4" w14:textId="77777777" w:rsidR="00EE241D" w:rsidRPr="000749E2" w:rsidRDefault="00EE241D"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21094DB" w14:textId="77777777" w:rsidR="00EE241D" w:rsidRPr="000749E2" w:rsidRDefault="00EE241D" w:rsidP="005076D8">
            <w:pPr>
              <w:pStyle w:val="TAL"/>
            </w:pPr>
            <w:r w:rsidRPr="000749E2">
              <w:t>Addition of some SC-PTM related message definitions in TS36.508</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12B7FE3" w14:textId="77777777" w:rsidR="00EE241D" w:rsidRPr="000749E2" w:rsidRDefault="00EE241D"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CD5D159" w14:textId="77777777" w:rsidR="00EE241D" w:rsidRPr="000749E2" w:rsidRDefault="00EE241D" w:rsidP="005076D8">
            <w:pPr>
              <w:pStyle w:val="TAL"/>
            </w:pPr>
            <w:r w:rsidRPr="000749E2">
              <w:t>12.10.0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1CD31C7" w14:textId="77777777" w:rsidR="00EE241D" w:rsidRPr="000749E2" w:rsidRDefault="00EE241D" w:rsidP="005076D8">
            <w:pPr>
              <w:pStyle w:val="TAL"/>
            </w:pPr>
            <w:r w:rsidRPr="000749E2">
              <w:t>13.0.0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7FB7AA2" w14:textId="77777777" w:rsidR="00EE241D" w:rsidRPr="000749E2" w:rsidRDefault="00EE241D" w:rsidP="005076D8">
            <w:pPr>
              <w:pStyle w:val="TAL"/>
            </w:pPr>
            <w:r w:rsidRPr="000749E2">
              <w:t>R5-163038</w:t>
            </w:r>
          </w:p>
        </w:tc>
      </w:tr>
      <w:tr w:rsidR="00EE241D" w:rsidRPr="000749E2" w14:paraId="588EFB8E"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A930863" w14:textId="77777777" w:rsidR="00EE241D" w:rsidRPr="000749E2" w:rsidRDefault="00EE241D" w:rsidP="005076D8">
            <w:pPr>
              <w:pStyle w:val="TAL"/>
            </w:pPr>
            <w:r w:rsidRPr="000749E2">
              <w:t>RP#72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5B56D65" w14:textId="77777777" w:rsidR="00EE241D" w:rsidRPr="000749E2" w:rsidRDefault="00EE241D" w:rsidP="005076D8">
            <w:pPr>
              <w:pStyle w:val="TAL"/>
            </w:pPr>
            <w:r w:rsidRPr="000749E2">
              <w:t>RP-160862</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C3294B4" w14:textId="77777777" w:rsidR="00EE241D" w:rsidRPr="000749E2" w:rsidRDefault="00EE241D" w:rsidP="005076D8">
            <w:pPr>
              <w:pStyle w:val="TAL"/>
            </w:pPr>
            <w:r w:rsidRPr="000749E2">
              <w:t>0697</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B7FB581" w14:textId="77777777" w:rsidR="00EE241D" w:rsidRPr="000749E2" w:rsidRDefault="00EE241D"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D62CFDC" w14:textId="77777777" w:rsidR="00EE241D" w:rsidRPr="000749E2" w:rsidRDefault="00EE241D" w:rsidP="005076D8">
            <w:pPr>
              <w:pStyle w:val="TAL"/>
            </w:pPr>
            <w:r w:rsidRPr="000749E2">
              <w:t>Updates to Common parameter in EUTRA (SIB1) and NAS Default Messages and informational elements contents to include Extended DRX parameters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2CCF507" w14:textId="77777777" w:rsidR="00EE241D" w:rsidRPr="000749E2" w:rsidRDefault="00EE241D"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BE0D9AC" w14:textId="77777777" w:rsidR="00EE241D" w:rsidRPr="000749E2" w:rsidRDefault="00EE241D" w:rsidP="005076D8">
            <w:pPr>
              <w:pStyle w:val="TAL"/>
            </w:pPr>
            <w:r w:rsidRPr="000749E2">
              <w:t>12.10.0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C0B63F0" w14:textId="77777777" w:rsidR="00EE241D" w:rsidRPr="000749E2" w:rsidRDefault="00EE241D" w:rsidP="005076D8">
            <w:pPr>
              <w:pStyle w:val="TAL"/>
            </w:pPr>
            <w:r w:rsidRPr="000749E2">
              <w:t>13.0.0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C05E0D5" w14:textId="77777777" w:rsidR="00EE241D" w:rsidRPr="000749E2" w:rsidRDefault="00EE241D" w:rsidP="005076D8">
            <w:pPr>
              <w:pStyle w:val="TAL"/>
            </w:pPr>
            <w:r w:rsidRPr="000749E2">
              <w:t>R5-162797</w:t>
            </w:r>
          </w:p>
        </w:tc>
      </w:tr>
      <w:tr w:rsidR="00EE241D" w:rsidRPr="000749E2" w14:paraId="5CF8850B"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0556EED" w14:textId="77777777" w:rsidR="00EE241D" w:rsidRPr="000749E2" w:rsidRDefault="00EE241D" w:rsidP="005076D8">
            <w:pPr>
              <w:pStyle w:val="TAL"/>
            </w:pPr>
            <w:r w:rsidRPr="000749E2">
              <w:t>RP#72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88D22A2" w14:textId="77777777" w:rsidR="00EE241D" w:rsidRPr="000749E2" w:rsidRDefault="00EE241D" w:rsidP="005076D8">
            <w:pPr>
              <w:pStyle w:val="TAL"/>
            </w:pPr>
            <w:r w:rsidRPr="000749E2">
              <w:t>RP-160866</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97684F6" w14:textId="77777777" w:rsidR="00EE241D" w:rsidRPr="000749E2" w:rsidRDefault="00EE241D" w:rsidP="005076D8">
            <w:pPr>
              <w:pStyle w:val="TAL"/>
            </w:pPr>
            <w:r w:rsidRPr="000749E2">
              <w:t>0713</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2D786A5" w14:textId="77777777" w:rsidR="00EE241D" w:rsidRPr="000749E2" w:rsidRDefault="00EE241D"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41552109" w14:textId="77777777" w:rsidR="00EE241D" w:rsidRPr="000749E2" w:rsidRDefault="00EE241D" w:rsidP="005076D8">
            <w:pPr>
              <w:pStyle w:val="TAL"/>
            </w:pPr>
            <w:r w:rsidRPr="000749E2">
              <w:t>Addition of LAA related message definitions in TS36.508</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9E13FD7" w14:textId="77777777" w:rsidR="00EE241D" w:rsidRPr="000749E2" w:rsidRDefault="00EE241D"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15B18AF" w14:textId="77777777" w:rsidR="00EE241D" w:rsidRPr="000749E2" w:rsidRDefault="00EE241D" w:rsidP="005076D8">
            <w:pPr>
              <w:pStyle w:val="TAL"/>
            </w:pPr>
            <w:r w:rsidRPr="000749E2">
              <w:t>12.10.0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ECEDBE6" w14:textId="77777777" w:rsidR="00EE241D" w:rsidRPr="000749E2" w:rsidRDefault="00EE241D" w:rsidP="005076D8">
            <w:pPr>
              <w:pStyle w:val="TAL"/>
            </w:pPr>
            <w:r w:rsidRPr="000749E2">
              <w:t>13.0.0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0D6D6BA" w14:textId="77777777" w:rsidR="00EE241D" w:rsidRPr="000749E2" w:rsidRDefault="00EE241D" w:rsidP="005076D8">
            <w:pPr>
              <w:pStyle w:val="TAL"/>
            </w:pPr>
            <w:r w:rsidRPr="000749E2">
              <w:t>R5-163001</w:t>
            </w:r>
          </w:p>
        </w:tc>
      </w:tr>
      <w:tr w:rsidR="006B612B" w:rsidRPr="000749E2" w14:paraId="742A39AA"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514F147" w14:textId="77777777" w:rsidR="006B612B" w:rsidRPr="000749E2" w:rsidRDefault="006B612B" w:rsidP="005076D8">
            <w:pPr>
              <w:pStyle w:val="TAL"/>
            </w:pPr>
            <w:r w:rsidRPr="000749E2">
              <w:t>RP#72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F791B6A" w14:textId="77777777" w:rsidR="006B612B" w:rsidRPr="000749E2" w:rsidRDefault="006B612B" w:rsidP="005076D8">
            <w:pPr>
              <w:pStyle w:val="TAL"/>
            </w:pPr>
            <w:r w:rsidRPr="000749E2">
              <w:t>-</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41D9D8D" w14:textId="77777777" w:rsidR="006B612B" w:rsidRPr="000749E2" w:rsidRDefault="006B612B" w:rsidP="005076D8">
            <w:pPr>
              <w:pStyle w:val="TAL"/>
            </w:pPr>
            <w:r w:rsidRPr="000749E2">
              <w:t>-</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F322794" w14:textId="77777777" w:rsidR="006B612B" w:rsidRPr="000749E2" w:rsidRDefault="006B612B"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2252E43" w14:textId="77777777" w:rsidR="006B612B" w:rsidRPr="000749E2" w:rsidRDefault="006B612B" w:rsidP="005076D8">
            <w:pPr>
              <w:pStyle w:val="TAL"/>
            </w:pPr>
            <w:r w:rsidRPr="000749E2">
              <w:t>restoring deleted Table 4.3.1.1.66A-3 of R5-163193</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76C7D7B" w14:textId="77777777" w:rsidR="006B612B" w:rsidRPr="000749E2" w:rsidRDefault="006B612B"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816B9E9" w14:textId="77777777" w:rsidR="006B612B" w:rsidRPr="000749E2" w:rsidRDefault="006B612B" w:rsidP="005076D8">
            <w:pPr>
              <w:pStyle w:val="TAL"/>
            </w:pPr>
            <w:r w:rsidRPr="000749E2">
              <w:t>13.0.0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AE724DF" w14:textId="77777777" w:rsidR="006B612B" w:rsidRPr="000749E2" w:rsidRDefault="006B612B" w:rsidP="005076D8">
            <w:pPr>
              <w:pStyle w:val="TAL"/>
            </w:pPr>
            <w:r w:rsidRPr="000749E2">
              <w:t>13.0.1</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07E30FD" w14:textId="77777777" w:rsidR="006B612B" w:rsidRPr="000749E2" w:rsidRDefault="006B612B" w:rsidP="005076D8">
            <w:pPr>
              <w:pStyle w:val="TAL"/>
            </w:pPr>
            <w:r w:rsidRPr="000749E2">
              <w:t>-</w:t>
            </w:r>
          </w:p>
        </w:tc>
      </w:tr>
      <w:tr w:rsidR="00326ACE" w:rsidRPr="000749E2" w14:paraId="3C4A01BE"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2F33435" w14:textId="77777777" w:rsidR="00326ACE" w:rsidRPr="000749E2" w:rsidRDefault="00326ACE" w:rsidP="005076D8">
            <w:pPr>
              <w:pStyle w:val="TAL"/>
            </w:pPr>
            <w:r w:rsidRPr="000749E2">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7269C10" w14:textId="77777777" w:rsidR="00326ACE" w:rsidRPr="000749E2" w:rsidRDefault="00326ACE" w:rsidP="005076D8">
            <w:pPr>
              <w:pStyle w:val="TAL"/>
            </w:pPr>
            <w:r w:rsidRPr="000749E2">
              <w:t>RP-161427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F3DDE3D" w14:textId="77777777" w:rsidR="00326ACE" w:rsidRPr="000749E2" w:rsidRDefault="00326ACE" w:rsidP="005076D8">
            <w:pPr>
              <w:pStyle w:val="TAL"/>
            </w:pPr>
            <w:r w:rsidRPr="000749E2">
              <w:t>0749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383AE7D" w14:textId="77777777" w:rsidR="00326ACE" w:rsidRPr="000749E2" w:rsidRDefault="00326ACE"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DC9D391" w14:textId="77777777" w:rsidR="00326ACE" w:rsidRPr="000749E2" w:rsidRDefault="00326ACE" w:rsidP="005076D8">
            <w:pPr>
              <w:pStyle w:val="TAL"/>
            </w:pPr>
            <w:r w:rsidRPr="000749E2">
              <w:t>Correction to DRB configuration</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2C63991" w14:textId="77777777" w:rsidR="00326ACE" w:rsidRPr="000749E2" w:rsidRDefault="00326ACE"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99B4BFC" w14:textId="77777777" w:rsidR="00326ACE" w:rsidRPr="000749E2" w:rsidRDefault="00326ACE" w:rsidP="005076D8">
            <w:pPr>
              <w:pStyle w:val="TAL"/>
            </w:pPr>
            <w:r w:rsidRPr="000749E2">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5BEFA5B" w14:textId="77777777" w:rsidR="00326ACE" w:rsidRPr="000749E2" w:rsidRDefault="00326ACE" w:rsidP="005076D8">
            <w:pPr>
              <w:pStyle w:val="TAL"/>
            </w:pPr>
            <w:r w:rsidRPr="000749E2">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A975FFC" w14:textId="77777777" w:rsidR="00326ACE" w:rsidRPr="000749E2" w:rsidRDefault="00326ACE" w:rsidP="005076D8">
            <w:pPr>
              <w:pStyle w:val="TAL"/>
            </w:pPr>
            <w:r w:rsidRPr="000749E2">
              <w:t>R5-165110</w:t>
            </w:r>
          </w:p>
        </w:tc>
      </w:tr>
      <w:tr w:rsidR="00326ACE" w:rsidRPr="000749E2" w14:paraId="6353DEBE"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E319C87" w14:textId="77777777" w:rsidR="00326ACE" w:rsidRPr="000749E2" w:rsidRDefault="00326ACE" w:rsidP="005076D8">
            <w:pPr>
              <w:pStyle w:val="TAL"/>
            </w:pPr>
            <w:r w:rsidRPr="000749E2">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04EE453" w14:textId="77777777" w:rsidR="00326ACE" w:rsidRPr="000749E2" w:rsidRDefault="00326ACE" w:rsidP="005076D8">
            <w:pPr>
              <w:pStyle w:val="TAL"/>
            </w:pPr>
            <w:r w:rsidRPr="000749E2">
              <w:t>RP-161407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D9A1299" w14:textId="77777777" w:rsidR="00326ACE" w:rsidRPr="000749E2" w:rsidRDefault="00326ACE" w:rsidP="005076D8">
            <w:pPr>
              <w:pStyle w:val="TAL"/>
            </w:pPr>
            <w:r w:rsidRPr="000749E2">
              <w:t>0754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AC87E9B" w14:textId="77777777" w:rsidR="00326ACE" w:rsidRPr="000749E2" w:rsidRDefault="00326ACE"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8ADC013" w14:textId="77777777" w:rsidR="00326ACE" w:rsidRPr="000749E2" w:rsidRDefault="00326ACE" w:rsidP="005076D8">
            <w:pPr>
              <w:pStyle w:val="TAL"/>
            </w:pPr>
            <w:r w:rsidRPr="000749E2">
              <w:t>Introduction of test frequencies for CA_8A-42A and editorial corrections to clause 6.2.3.2</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CAE627B" w14:textId="77777777" w:rsidR="00326ACE" w:rsidRPr="000749E2" w:rsidRDefault="00326ACE"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904F0C3" w14:textId="77777777" w:rsidR="00326ACE" w:rsidRPr="000749E2" w:rsidRDefault="00326ACE" w:rsidP="005076D8">
            <w:pPr>
              <w:pStyle w:val="TAL"/>
            </w:pPr>
            <w:r w:rsidRPr="000749E2">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D9527C8" w14:textId="77777777" w:rsidR="00326ACE" w:rsidRPr="000749E2" w:rsidRDefault="00326ACE" w:rsidP="005076D8">
            <w:pPr>
              <w:pStyle w:val="TAL"/>
            </w:pPr>
            <w:r w:rsidRPr="000749E2">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E23ED50" w14:textId="77777777" w:rsidR="00326ACE" w:rsidRPr="000749E2" w:rsidRDefault="00326ACE" w:rsidP="005076D8">
            <w:pPr>
              <w:pStyle w:val="TAL"/>
            </w:pPr>
            <w:r w:rsidRPr="000749E2">
              <w:t>R5-165242</w:t>
            </w:r>
          </w:p>
        </w:tc>
      </w:tr>
      <w:tr w:rsidR="00326ACE" w:rsidRPr="000749E2" w14:paraId="58CEDCFD"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3950035" w14:textId="77777777" w:rsidR="00326ACE" w:rsidRPr="000749E2" w:rsidRDefault="00326ACE" w:rsidP="005076D8">
            <w:pPr>
              <w:pStyle w:val="TAL"/>
            </w:pPr>
            <w:r w:rsidRPr="000749E2">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635BB49" w14:textId="77777777" w:rsidR="00326ACE" w:rsidRPr="000749E2" w:rsidRDefault="00326ACE" w:rsidP="005076D8">
            <w:pPr>
              <w:pStyle w:val="TAL"/>
            </w:pPr>
            <w:r w:rsidRPr="000749E2">
              <w:t>RP-161427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65EA4AD" w14:textId="77777777" w:rsidR="00326ACE" w:rsidRPr="000749E2" w:rsidRDefault="00326ACE" w:rsidP="005076D8">
            <w:pPr>
              <w:pStyle w:val="TAL"/>
            </w:pPr>
            <w:r w:rsidRPr="000749E2">
              <w:t>0755</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7E073CA" w14:textId="77777777" w:rsidR="00326ACE" w:rsidRPr="000749E2" w:rsidRDefault="00326ACE"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8C6D86F" w14:textId="77777777" w:rsidR="00326ACE" w:rsidRPr="000749E2" w:rsidRDefault="00326ACE" w:rsidP="005076D8">
            <w:pPr>
              <w:pStyle w:val="TAL"/>
            </w:pPr>
            <w:r w:rsidRPr="000749E2">
              <w:t>Prevent unnecessary IMS signalling over GERAN for non-IMS test cases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F6A022D" w14:textId="77777777" w:rsidR="00326ACE" w:rsidRPr="000749E2" w:rsidRDefault="00326ACE"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0E248C0" w14:textId="77777777" w:rsidR="00326ACE" w:rsidRPr="000749E2" w:rsidRDefault="00326ACE" w:rsidP="005076D8">
            <w:pPr>
              <w:pStyle w:val="TAL"/>
            </w:pPr>
            <w:r w:rsidRPr="000749E2">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40D9D67" w14:textId="77777777" w:rsidR="00326ACE" w:rsidRPr="000749E2" w:rsidRDefault="00326ACE" w:rsidP="005076D8">
            <w:pPr>
              <w:pStyle w:val="TAL"/>
            </w:pPr>
            <w:r w:rsidRPr="000749E2">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95C6657" w14:textId="77777777" w:rsidR="00326ACE" w:rsidRPr="000749E2" w:rsidRDefault="00326ACE" w:rsidP="005076D8">
            <w:pPr>
              <w:pStyle w:val="TAL"/>
            </w:pPr>
            <w:r w:rsidRPr="000749E2">
              <w:t>R5-165266</w:t>
            </w:r>
          </w:p>
        </w:tc>
      </w:tr>
      <w:tr w:rsidR="00326ACE" w:rsidRPr="000749E2" w14:paraId="4816F616"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300B765" w14:textId="77777777" w:rsidR="00326ACE" w:rsidRPr="000749E2" w:rsidRDefault="00326ACE" w:rsidP="005076D8">
            <w:pPr>
              <w:pStyle w:val="TAL"/>
            </w:pPr>
            <w:r w:rsidRPr="000749E2">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D885D3C" w14:textId="77777777" w:rsidR="00326ACE" w:rsidRPr="000749E2" w:rsidRDefault="00326ACE" w:rsidP="005076D8">
            <w:pPr>
              <w:pStyle w:val="TAL"/>
            </w:pPr>
            <w:r w:rsidRPr="000749E2">
              <w:t>RP-161399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36D7B79" w14:textId="77777777" w:rsidR="00326ACE" w:rsidRPr="000749E2" w:rsidRDefault="00326ACE" w:rsidP="005076D8">
            <w:pPr>
              <w:pStyle w:val="TAL"/>
            </w:pPr>
            <w:r w:rsidRPr="000749E2">
              <w:t>0756</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A269F08" w14:textId="77777777" w:rsidR="00326ACE" w:rsidRPr="000749E2" w:rsidRDefault="00326ACE"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6AFDA15" w14:textId="77777777" w:rsidR="00326ACE" w:rsidRPr="000749E2" w:rsidRDefault="00326ACE" w:rsidP="005076D8">
            <w:pPr>
              <w:pStyle w:val="TAL"/>
            </w:pPr>
            <w:r w:rsidRPr="000749E2">
              <w:t>Update to generic test procedure 4.5A.22</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34E5237" w14:textId="77777777" w:rsidR="00326ACE" w:rsidRPr="000749E2" w:rsidRDefault="00326ACE"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EB4C1BF" w14:textId="77777777" w:rsidR="00326ACE" w:rsidRPr="000749E2" w:rsidRDefault="00326ACE" w:rsidP="005076D8">
            <w:pPr>
              <w:pStyle w:val="TAL"/>
            </w:pPr>
            <w:r w:rsidRPr="000749E2">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779BE51" w14:textId="77777777" w:rsidR="00326ACE" w:rsidRPr="000749E2" w:rsidRDefault="00326ACE" w:rsidP="005076D8">
            <w:pPr>
              <w:pStyle w:val="TAL"/>
            </w:pPr>
            <w:r w:rsidRPr="000749E2">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486F2A2" w14:textId="77777777" w:rsidR="00326ACE" w:rsidRPr="000749E2" w:rsidRDefault="00326ACE" w:rsidP="005076D8">
            <w:pPr>
              <w:pStyle w:val="TAL"/>
            </w:pPr>
            <w:r w:rsidRPr="000749E2">
              <w:t>R5-165267</w:t>
            </w:r>
          </w:p>
        </w:tc>
      </w:tr>
      <w:tr w:rsidR="00326ACE" w:rsidRPr="000749E2" w14:paraId="0F92E3D9"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3EB7D8A" w14:textId="77777777" w:rsidR="00326ACE" w:rsidRPr="000749E2" w:rsidRDefault="00326ACE" w:rsidP="005076D8">
            <w:pPr>
              <w:pStyle w:val="TAL"/>
            </w:pPr>
            <w:r w:rsidRPr="000749E2">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C3BDEE9" w14:textId="77777777" w:rsidR="00326ACE" w:rsidRPr="000749E2" w:rsidRDefault="00326ACE" w:rsidP="005076D8">
            <w:pPr>
              <w:pStyle w:val="TAL"/>
            </w:pPr>
            <w:r w:rsidRPr="000749E2">
              <w:t>RP-161407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FE3914C" w14:textId="77777777" w:rsidR="00326ACE" w:rsidRPr="000749E2" w:rsidRDefault="00326ACE" w:rsidP="005076D8">
            <w:pPr>
              <w:pStyle w:val="TAL"/>
            </w:pPr>
            <w:r w:rsidRPr="000749E2">
              <w:t>0761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849E5CD" w14:textId="77777777" w:rsidR="00326ACE" w:rsidRPr="000749E2" w:rsidRDefault="00326ACE"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601D777" w14:textId="77777777" w:rsidR="00326ACE" w:rsidRPr="000749E2" w:rsidRDefault="00326ACE" w:rsidP="005076D8">
            <w:pPr>
              <w:pStyle w:val="TAL"/>
            </w:pPr>
            <w:r w:rsidRPr="000749E2">
              <w:t>TS36.508_Addition of signalling test frequencies for CA_8B and CA_8A-41C</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FB3E2F2" w14:textId="77777777" w:rsidR="00326ACE" w:rsidRPr="000749E2" w:rsidRDefault="00326ACE"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3163B59" w14:textId="77777777" w:rsidR="00326ACE" w:rsidRPr="000749E2" w:rsidRDefault="00326ACE" w:rsidP="005076D8">
            <w:pPr>
              <w:pStyle w:val="TAL"/>
            </w:pPr>
            <w:r w:rsidRPr="000749E2">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6EFB294" w14:textId="77777777" w:rsidR="00326ACE" w:rsidRPr="000749E2" w:rsidRDefault="00326ACE" w:rsidP="005076D8">
            <w:pPr>
              <w:pStyle w:val="TAL"/>
            </w:pPr>
            <w:r w:rsidRPr="000749E2">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4A2AB50" w14:textId="77777777" w:rsidR="00326ACE" w:rsidRPr="000749E2" w:rsidRDefault="00326ACE" w:rsidP="005076D8">
            <w:pPr>
              <w:pStyle w:val="TAL"/>
            </w:pPr>
            <w:r w:rsidRPr="000749E2">
              <w:t>R5-165448</w:t>
            </w:r>
          </w:p>
        </w:tc>
      </w:tr>
      <w:tr w:rsidR="00326ACE" w:rsidRPr="000749E2" w14:paraId="7A25A119"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13BAFC3" w14:textId="77777777" w:rsidR="00326ACE" w:rsidRPr="000749E2" w:rsidRDefault="00326ACE" w:rsidP="005076D8">
            <w:pPr>
              <w:pStyle w:val="TAL"/>
            </w:pPr>
            <w:r w:rsidRPr="000749E2">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9D27A99" w14:textId="77777777" w:rsidR="00326ACE" w:rsidRPr="000749E2" w:rsidRDefault="00326ACE" w:rsidP="005076D8">
            <w:pPr>
              <w:pStyle w:val="TAL"/>
            </w:pPr>
            <w:r w:rsidRPr="000749E2">
              <w:t>RP-161399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AB6003E" w14:textId="77777777" w:rsidR="00326ACE" w:rsidRPr="000749E2" w:rsidRDefault="00326ACE" w:rsidP="005076D8">
            <w:pPr>
              <w:pStyle w:val="TAL"/>
            </w:pPr>
            <w:r w:rsidRPr="000749E2">
              <w:t>0762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334415D" w14:textId="77777777" w:rsidR="00326ACE" w:rsidRPr="000749E2" w:rsidRDefault="00326ACE"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6BC4368" w14:textId="77777777" w:rsidR="00326ACE" w:rsidRPr="000749E2" w:rsidRDefault="00326ACE" w:rsidP="005076D8">
            <w:pPr>
              <w:pStyle w:val="TAL"/>
            </w:pPr>
            <w:r w:rsidRPr="000749E2">
              <w:t xml:space="preserve">Update of 36508 adding Default </w:t>
            </w:r>
            <w:proofErr w:type="spellStart"/>
            <w:r w:rsidRPr="000749E2">
              <w:t>ProSe</w:t>
            </w:r>
            <w:proofErr w:type="spellEnd"/>
            <w:r w:rsidRPr="000749E2">
              <w:t xml:space="preserve"> messages </w:t>
            </w:r>
            <w:r w:rsidRPr="000749E2">
              <w:lastRenderedPageBreak/>
              <w:t>D2D</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F72D695" w14:textId="77777777" w:rsidR="00326ACE" w:rsidRPr="000749E2" w:rsidRDefault="00326ACE" w:rsidP="005076D8">
            <w:pPr>
              <w:pStyle w:val="TAL"/>
            </w:pPr>
            <w:r w:rsidRPr="000749E2">
              <w:lastRenderedPageBreak/>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39ED7E3" w14:textId="77777777" w:rsidR="00326ACE" w:rsidRPr="000749E2" w:rsidRDefault="00326ACE" w:rsidP="005076D8">
            <w:pPr>
              <w:pStyle w:val="TAL"/>
            </w:pPr>
            <w:r w:rsidRPr="000749E2">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FCCFD6D" w14:textId="77777777" w:rsidR="00326ACE" w:rsidRPr="000749E2" w:rsidRDefault="00326ACE" w:rsidP="005076D8">
            <w:pPr>
              <w:pStyle w:val="TAL"/>
            </w:pPr>
            <w:r w:rsidRPr="000749E2">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6230FE5" w14:textId="77777777" w:rsidR="00326ACE" w:rsidRPr="000749E2" w:rsidRDefault="00326ACE" w:rsidP="005076D8">
            <w:pPr>
              <w:pStyle w:val="TAL"/>
            </w:pPr>
            <w:r w:rsidRPr="000749E2">
              <w:t>R5-165457</w:t>
            </w:r>
          </w:p>
        </w:tc>
      </w:tr>
      <w:tr w:rsidR="00326ACE" w:rsidRPr="000749E2" w14:paraId="1768DB2C"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0A24547" w14:textId="77777777" w:rsidR="00326ACE" w:rsidRPr="000749E2" w:rsidRDefault="00326ACE" w:rsidP="005076D8">
            <w:pPr>
              <w:pStyle w:val="TAL"/>
            </w:pPr>
            <w:r w:rsidRPr="000749E2">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C487EBF" w14:textId="77777777" w:rsidR="00326ACE" w:rsidRPr="000749E2" w:rsidRDefault="00326ACE" w:rsidP="005076D8">
            <w:pPr>
              <w:pStyle w:val="TAL"/>
            </w:pPr>
            <w:r w:rsidRPr="000749E2">
              <w:t>RP-161399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43349F1" w14:textId="77777777" w:rsidR="00326ACE" w:rsidRPr="000749E2" w:rsidRDefault="00326ACE" w:rsidP="005076D8">
            <w:pPr>
              <w:pStyle w:val="TAL"/>
            </w:pPr>
            <w:r w:rsidRPr="000749E2">
              <w:t>0763</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7EA8733F" w14:textId="77777777" w:rsidR="00326ACE" w:rsidRPr="000749E2" w:rsidRDefault="00326ACE"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F5A29C8" w14:textId="77777777" w:rsidR="00326ACE" w:rsidRPr="000749E2" w:rsidRDefault="00326ACE" w:rsidP="005076D8">
            <w:pPr>
              <w:pStyle w:val="TAL"/>
            </w:pPr>
            <w:r w:rsidRPr="000749E2">
              <w:t>Update of 36508 SIB19 D2D</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10194BA" w14:textId="77777777" w:rsidR="00326ACE" w:rsidRPr="000749E2" w:rsidRDefault="00326ACE"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4B390D2" w14:textId="77777777" w:rsidR="00326ACE" w:rsidRPr="000749E2" w:rsidRDefault="00326ACE" w:rsidP="005076D8">
            <w:pPr>
              <w:pStyle w:val="TAL"/>
            </w:pPr>
            <w:r w:rsidRPr="000749E2">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7C77552" w14:textId="77777777" w:rsidR="00326ACE" w:rsidRPr="000749E2" w:rsidRDefault="00326ACE" w:rsidP="005076D8">
            <w:pPr>
              <w:pStyle w:val="TAL"/>
            </w:pPr>
            <w:r w:rsidRPr="000749E2">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9ECAAFF" w14:textId="77777777" w:rsidR="00326ACE" w:rsidRPr="000749E2" w:rsidRDefault="00326ACE" w:rsidP="005076D8">
            <w:pPr>
              <w:pStyle w:val="TAL"/>
            </w:pPr>
            <w:r w:rsidRPr="000749E2">
              <w:t>R5-165458</w:t>
            </w:r>
          </w:p>
        </w:tc>
      </w:tr>
      <w:tr w:rsidR="00326ACE" w:rsidRPr="000749E2" w14:paraId="681FC196"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CACD4FE" w14:textId="77777777" w:rsidR="00326ACE" w:rsidRPr="000749E2" w:rsidRDefault="00326ACE" w:rsidP="005076D8">
            <w:pPr>
              <w:pStyle w:val="TAL"/>
            </w:pPr>
            <w:r w:rsidRPr="000749E2">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D73DBFA" w14:textId="77777777" w:rsidR="00326ACE" w:rsidRPr="000749E2" w:rsidRDefault="00326ACE" w:rsidP="005076D8">
            <w:pPr>
              <w:pStyle w:val="TAL"/>
            </w:pPr>
            <w:r w:rsidRPr="000749E2">
              <w:t>RP-161399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0CAFF81" w14:textId="77777777" w:rsidR="00326ACE" w:rsidRPr="000749E2" w:rsidRDefault="00326ACE" w:rsidP="005076D8">
            <w:pPr>
              <w:pStyle w:val="TAL"/>
            </w:pPr>
            <w:r w:rsidRPr="000749E2">
              <w:t>0764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6B8D11A" w14:textId="77777777" w:rsidR="00326ACE" w:rsidRPr="000749E2" w:rsidRDefault="00326ACE"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B3AB919" w14:textId="77777777" w:rsidR="00326ACE" w:rsidRPr="000749E2" w:rsidRDefault="00326ACE" w:rsidP="005076D8">
            <w:pPr>
              <w:pStyle w:val="TAL"/>
            </w:pPr>
            <w:r w:rsidRPr="000749E2">
              <w:t>Update of 36508 SIB18 D2D</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6DBC813" w14:textId="77777777" w:rsidR="00326ACE" w:rsidRPr="000749E2" w:rsidRDefault="00326ACE"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897727E" w14:textId="77777777" w:rsidR="00326ACE" w:rsidRPr="000749E2" w:rsidRDefault="00326ACE" w:rsidP="005076D8">
            <w:pPr>
              <w:pStyle w:val="TAL"/>
            </w:pPr>
            <w:r w:rsidRPr="000749E2">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51033B4" w14:textId="77777777" w:rsidR="00326ACE" w:rsidRPr="000749E2" w:rsidRDefault="00326ACE" w:rsidP="005076D8">
            <w:pPr>
              <w:pStyle w:val="TAL"/>
            </w:pPr>
            <w:r w:rsidRPr="000749E2">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99C3165" w14:textId="77777777" w:rsidR="00326ACE" w:rsidRPr="000749E2" w:rsidRDefault="00326ACE" w:rsidP="005076D8">
            <w:pPr>
              <w:pStyle w:val="TAL"/>
            </w:pPr>
            <w:r w:rsidRPr="000749E2">
              <w:t>R5-165459</w:t>
            </w:r>
          </w:p>
        </w:tc>
      </w:tr>
      <w:tr w:rsidR="00326ACE" w:rsidRPr="000749E2" w14:paraId="637630F7"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55285CA" w14:textId="77777777" w:rsidR="00326ACE" w:rsidRPr="000749E2" w:rsidRDefault="00326ACE" w:rsidP="005076D8">
            <w:pPr>
              <w:pStyle w:val="TAL"/>
            </w:pPr>
            <w:r w:rsidRPr="000749E2">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9E3583E" w14:textId="77777777" w:rsidR="00326ACE" w:rsidRPr="000749E2" w:rsidRDefault="00326ACE" w:rsidP="005076D8">
            <w:pPr>
              <w:pStyle w:val="TAL"/>
            </w:pPr>
            <w:r w:rsidRPr="000749E2">
              <w:t>RP-161400</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1BD35C3" w14:textId="77777777" w:rsidR="00326ACE" w:rsidRPr="000749E2" w:rsidRDefault="00326ACE" w:rsidP="005076D8">
            <w:pPr>
              <w:pStyle w:val="TAL"/>
            </w:pPr>
            <w:r w:rsidRPr="000749E2">
              <w:t>0765</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2C4619D" w14:textId="77777777" w:rsidR="00326ACE" w:rsidRPr="000749E2" w:rsidRDefault="00326ACE"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2E1B3D5" w14:textId="77777777" w:rsidR="00326ACE" w:rsidRPr="000749E2" w:rsidRDefault="00326ACE" w:rsidP="005076D8">
            <w:pPr>
              <w:pStyle w:val="TAL"/>
            </w:pPr>
            <w:r w:rsidRPr="000749E2">
              <w:t xml:space="preserve">Correction to </w:t>
            </w:r>
            <w:proofErr w:type="spellStart"/>
            <w:r w:rsidRPr="000749E2">
              <w:t>PhysicalConfigDedicated</w:t>
            </w:r>
            <w:proofErr w:type="spellEnd"/>
            <w:r w:rsidRPr="000749E2">
              <w:t xml:space="preserve">-DEFAULT IE for </w:t>
            </w:r>
            <w:proofErr w:type="spellStart"/>
            <w:r w:rsidRPr="000749E2">
              <w:t>HalfDuplex</w:t>
            </w:r>
            <w:proofErr w:type="spellEnd"/>
            <w:r w:rsidRPr="000749E2">
              <w:t xml:space="preserve"> Type B mode operation</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47BCA627" w14:textId="77777777" w:rsidR="00326ACE" w:rsidRPr="000749E2" w:rsidRDefault="00326ACE"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B3F13B7" w14:textId="77777777" w:rsidR="00326ACE" w:rsidRPr="000749E2" w:rsidRDefault="00326ACE" w:rsidP="005076D8">
            <w:pPr>
              <w:pStyle w:val="TAL"/>
            </w:pPr>
            <w:r w:rsidRPr="000749E2">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DE41C63" w14:textId="77777777" w:rsidR="00326ACE" w:rsidRPr="000749E2" w:rsidRDefault="00326ACE" w:rsidP="005076D8">
            <w:pPr>
              <w:pStyle w:val="TAL"/>
            </w:pPr>
            <w:r w:rsidRPr="000749E2">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321D1B1" w14:textId="77777777" w:rsidR="00326ACE" w:rsidRPr="000749E2" w:rsidRDefault="00326ACE" w:rsidP="005076D8">
            <w:pPr>
              <w:pStyle w:val="TAL"/>
            </w:pPr>
            <w:r w:rsidRPr="000749E2">
              <w:t>R5-165478</w:t>
            </w:r>
          </w:p>
        </w:tc>
      </w:tr>
      <w:tr w:rsidR="00326ACE" w:rsidRPr="000749E2" w14:paraId="6957604A"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8416060" w14:textId="77777777" w:rsidR="00326ACE" w:rsidRPr="000749E2" w:rsidRDefault="00326ACE" w:rsidP="005076D8">
            <w:pPr>
              <w:pStyle w:val="TAL"/>
            </w:pPr>
            <w:r w:rsidRPr="000749E2">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F1B2B41" w14:textId="77777777" w:rsidR="00326ACE" w:rsidRPr="000749E2" w:rsidRDefault="00326ACE" w:rsidP="005076D8">
            <w:pPr>
              <w:pStyle w:val="TAL"/>
            </w:pPr>
            <w:r w:rsidRPr="000749E2">
              <w:t>RP-161410</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0571111" w14:textId="77777777" w:rsidR="00326ACE" w:rsidRPr="000749E2" w:rsidRDefault="00326ACE" w:rsidP="005076D8">
            <w:pPr>
              <w:pStyle w:val="TAL"/>
            </w:pPr>
            <w:r w:rsidRPr="000749E2">
              <w:t>0771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7367259" w14:textId="77777777" w:rsidR="00326ACE" w:rsidRPr="000749E2" w:rsidRDefault="00326ACE"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ECD8A84" w14:textId="77777777" w:rsidR="00326ACE" w:rsidRPr="000749E2" w:rsidRDefault="00326ACE" w:rsidP="005076D8">
            <w:pPr>
              <w:pStyle w:val="TAL"/>
            </w:pPr>
            <w:r w:rsidRPr="000749E2">
              <w:t>Addition of LAA CA band 46 combination test frequencies for signalling test cases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E4796AF" w14:textId="77777777" w:rsidR="00326ACE" w:rsidRPr="000749E2" w:rsidRDefault="00326ACE"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B6CA246" w14:textId="77777777" w:rsidR="00326ACE" w:rsidRPr="000749E2" w:rsidRDefault="00326ACE" w:rsidP="005076D8">
            <w:pPr>
              <w:pStyle w:val="TAL"/>
            </w:pPr>
            <w:r w:rsidRPr="000749E2">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19A2415" w14:textId="77777777" w:rsidR="00326ACE" w:rsidRPr="000749E2" w:rsidRDefault="00326ACE" w:rsidP="005076D8">
            <w:pPr>
              <w:pStyle w:val="TAL"/>
            </w:pPr>
            <w:r w:rsidRPr="000749E2">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1670C81" w14:textId="77777777" w:rsidR="00326ACE" w:rsidRPr="000749E2" w:rsidRDefault="00326ACE" w:rsidP="005076D8">
            <w:pPr>
              <w:pStyle w:val="TAL"/>
            </w:pPr>
            <w:r w:rsidRPr="000749E2">
              <w:t>R5-165519</w:t>
            </w:r>
          </w:p>
        </w:tc>
      </w:tr>
      <w:tr w:rsidR="00326ACE" w:rsidRPr="000749E2" w14:paraId="0359108A"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815F643" w14:textId="77777777" w:rsidR="00326ACE" w:rsidRPr="000749E2" w:rsidRDefault="00326ACE" w:rsidP="005076D8">
            <w:pPr>
              <w:pStyle w:val="TAL"/>
            </w:pPr>
            <w:r w:rsidRPr="000749E2">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D95458D" w14:textId="77777777" w:rsidR="00326ACE" w:rsidRPr="000749E2" w:rsidRDefault="00326ACE" w:rsidP="005076D8">
            <w:pPr>
              <w:pStyle w:val="TAL"/>
            </w:pPr>
            <w:r w:rsidRPr="000749E2">
              <w:t>RP-161410</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29A0A90" w14:textId="77777777" w:rsidR="00326ACE" w:rsidRPr="000749E2" w:rsidRDefault="00326ACE" w:rsidP="005076D8">
            <w:pPr>
              <w:pStyle w:val="TAL"/>
            </w:pPr>
            <w:r w:rsidRPr="000749E2">
              <w:t>0772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A941613" w14:textId="77777777" w:rsidR="00326ACE" w:rsidRPr="000749E2" w:rsidRDefault="00326ACE"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E1F8FA0" w14:textId="77777777" w:rsidR="00326ACE" w:rsidRPr="000749E2" w:rsidRDefault="00326ACE" w:rsidP="005076D8">
            <w:pPr>
              <w:pStyle w:val="TAL"/>
            </w:pPr>
            <w:r w:rsidRPr="000749E2">
              <w:t>Addition of LAA band 46 test frequencies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BD5B3DB" w14:textId="77777777" w:rsidR="00326ACE" w:rsidRPr="000749E2" w:rsidRDefault="00326ACE"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061C462" w14:textId="77777777" w:rsidR="00326ACE" w:rsidRPr="000749E2" w:rsidRDefault="00326ACE" w:rsidP="005076D8">
            <w:pPr>
              <w:pStyle w:val="TAL"/>
            </w:pPr>
            <w:r w:rsidRPr="000749E2">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1B7A5C3" w14:textId="77777777" w:rsidR="00326ACE" w:rsidRPr="000749E2" w:rsidRDefault="00326ACE" w:rsidP="005076D8">
            <w:pPr>
              <w:pStyle w:val="TAL"/>
            </w:pPr>
            <w:r w:rsidRPr="000749E2">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D5F1297" w14:textId="77777777" w:rsidR="00326ACE" w:rsidRPr="000749E2" w:rsidRDefault="00326ACE" w:rsidP="005076D8">
            <w:pPr>
              <w:pStyle w:val="TAL"/>
            </w:pPr>
            <w:r w:rsidRPr="000749E2">
              <w:t>R5-165521</w:t>
            </w:r>
          </w:p>
        </w:tc>
      </w:tr>
      <w:tr w:rsidR="00326ACE" w:rsidRPr="000749E2" w14:paraId="74FC1CD0"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ADC1DE8" w14:textId="77777777" w:rsidR="00326ACE" w:rsidRPr="000749E2" w:rsidRDefault="00326ACE" w:rsidP="005076D8">
            <w:pPr>
              <w:pStyle w:val="TAL"/>
            </w:pPr>
            <w:r w:rsidRPr="000749E2">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974015B" w14:textId="77777777" w:rsidR="00326ACE" w:rsidRPr="000749E2" w:rsidRDefault="00326ACE" w:rsidP="005076D8">
            <w:pPr>
              <w:pStyle w:val="TAL"/>
            </w:pPr>
            <w:r w:rsidRPr="000749E2">
              <w:t>RP-161407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264E31D" w14:textId="77777777" w:rsidR="00326ACE" w:rsidRPr="000749E2" w:rsidRDefault="00326ACE" w:rsidP="005076D8">
            <w:pPr>
              <w:pStyle w:val="TAL"/>
            </w:pPr>
            <w:r w:rsidRPr="000749E2">
              <w:t>0773</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369AE51" w14:textId="77777777" w:rsidR="00326ACE" w:rsidRPr="000749E2" w:rsidRDefault="00326ACE"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8515102" w14:textId="77777777" w:rsidR="00326ACE" w:rsidRPr="000749E2" w:rsidRDefault="00326ACE" w:rsidP="005076D8">
            <w:pPr>
              <w:pStyle w:val="TAL"/>
            </w:pPr>
            <w:r w:rsidRPr="000749E2">
              <w:t>Update of Rel-13 CA test frequency and CA Channel Bandwidth combination</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29DB609" w14:textId="77777777" w:rsidR="00326ACE" w:rsidRPr="000749E2" w:rsidRDefault="00326ACE"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75D37DC" w14:textId="77777777" w:rsidR="00326ACE" w:rsidRPr="000749E2" w:rsidRDefault="00326ACE" w:rsidP="005076D8">
            <w:pPr>
              <w:pStyle w:val="TAL"/>
            </w:pPr>
            <w:r w:rsidRPr="000749E2">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E34BC6D" w14:textId="77777777" w:rsidR="00326ACE" w:rsidRPr="000749E2" w:rsidRDefault="00326ACE" w:rsidP="005076D8">
            <w:pPr>
              <w:pStyle w:val="TAL"/>
            </w:pPr>
            <w:r w:rsidRPr="000749E2">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82D82B5" w14:textId="77777777" w:rsidR="00326ACE" w:rsidRPr="000749E2" w:rsidRDefault="00326ACE" w:rsidP="005076D8">
            <w:pPr>
              <w:pStyle w:val="TAL"/>
            </w:pPr>
            <w:r w:rsidRPr="000749E2">
              <w:t>R5-165609</w:t>
            </w:r>
          </w:p>
        </w:tc>
      </w:tr>
      <w:tr w:rsidR="00326ACE" w:rsidRPr="000749E2" w14:paraId="2B0DD5E9"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6EA4736" w14:textId="77777777" w:rsidR="00326ACE" w:rsidRPr="000749E2" w:rsidRDefault="00326ACE" w:rsidP="005076D8">
            <w:pPr>
              <w:pStyle w:val="TAL"/>
            </w:pPr>
            <w:r w:rsidRPr="000749E2">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4BA889B" w14:textId="77777777" w:rsidR="00326ACE" w:rsidRPr="000749E2" w:rsidRDefault="00326ACE" w:rsidP="005076D8">
            <w:pPr>
              <w:pStyle w:val="TAL"/>
            </w:pPr>
            <w:r w:rsidRPr="000749E2">
              <w:t>RP-161428</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3177FAB" w14:textId="77777777" w:rsidR="00326ACE" w:rsidRPr="000749E2" w:rsidRDefault="00326ACE" w:rsidP="005076D8">
            <w:pPr>
              <w:pStyle w:val="TAL"/>
            </w:pPr>
            <w:r w:rsidRPr="000749E2">
              <w:t>0758</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789A967" w14:textId="77777777" w:rsidR="00326ACE" w:rsidRPr="000749E2" w:rsidRDefault="00326ACE"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7348593" w14:textId="77777777" w:rsidR="00326ACE" w:rsidRPr="000749E2" w:rsidRDefault="00326ACE" w:rsidP="005076D8">
            <w:pPr>
              <w:pStyle w:val="TAL"/>
            </w:pPr>
            <w:r w:rsidRPr="000749E2">
              <w:t>Update SystemInformationBlockType1 for band 65 and higher</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4F511DF" w14:textId="77777777" w:rsidR="00326ACE" w:rsidRPr="000749E2" w:rsidRDefault="00326ACE"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8BB7E10" w14:textId="77777777" w:rsidR="00326ACE" w:rsidRPr="000749E2" w:rsidRDefault="00326ACE" w:rsidP="005076D8">
            <w:pPr>
              <w:pStyle w:val="TAL"/>
            </w:pPr>
            <w:r w:rsidRPr="000749E2">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BE014CA" w14:textId="77777777" w:rsidR="00326ACE" w:rsidRPr="000749E2" w:rsidRDefault="00326ACE" w:rsidP="005076D8">
            <w:pPr>
              <w:pStyle w:val="TAL"/>
            </w:pPr>
            <w:r w:rsidRPr="000749E2">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E8A4F37" w14:textId="77777777" w:rsidR="00326ACE" w:rsidRPr="000749E2" w:rsidRDefault="00326ACE" w:rsidP="005076D8">
            <w:pPr>
              <w:pStyle w:val="TAL"/>
            </w:pPr>
            <w:r w:rsidRPr="000749E2">
              <w:t>R5-165892</w:t>
            </w:r>
          </w:p>
        </w:tc>
      </w:tr>
      <w:tr w:rsidR="00326ACE" w:rsidRPr="000749E2" w14:paraId="513045E1"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CD418D2" w14:textId="77777777" w:rsidR="00326ACE" w:rsidRPr="000749E2" w:rsidRDefault="00326ACE" w:rsidP="005076D8">
            <w:pPr>
              <w:pStyle w:val="TAL"/>
            </w:pPr>
            <w:r w:rsidRPr="000749E2">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FC90D92" w14:textId="77777777" w:rsidR="00326ACE" w:rsidRPr="000749E2" w:rsidRDefault="00326ACE" w:rsidP="005076D8">
            <w:pPr>
              <w:pStyle w:val="TAL"/>
            </w:pPr>
            <w:r w:rsidRPr="000749E2">
              <w:t>RP-161439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F1A9FB6" w14:textId="77777777" w:rsidR="00326ACE" w:rsidRPr="000749E2" w:rsidRDefault="00326ACE" w:rsidP="005076D8">
            <w:pPr>
              <w:pStyle w:val="TAL"/>
            </w:pPr>
            <w:r w:rsidRPr="000749E2">
              <w:t>0759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B6DE4C2" w14:textId="77777777" w:rsidR="00326ACE" w:rsidRPr="000749E2" w:rsidRDefault="00326ACE"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1ED9F92" w14:textId="77777777" w:rsidR="00326ACE" w:rsidRPr="000749E2" w:rsidRDefault="00326ACE" w:rsidP="005076D8">
            <w:pPr>
              <w:pStyle w:val="TAL"/>
            </w:pPr>
            <w:r w:rsidRPr="000749E2">
              <w:t>Introduction of test frequencies for MFBI enhancement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40F8D9C" w14:textId="77777777" w:rsidR="00326ACE" w:rsidRPr="000749E2" w:rsidRDefault="00326ACE"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3B89741" w14:textId="77777777" w:rsidR="00326ACE" w:rsidRPr="000749E2" w:rsidRDefault="00326ACE" w:rsidP="005076D8">
            <w:pPr>
              <w:pStyle w:val="TAL"/>
            </w:pPr>
            <w:r w:rsidRPr="000749E2">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B8F5C93" w14:textId="77777777" w:rsidR="00326ACE" w:rsidRPr="000749E2" w:rsidRDefault="00326ACE" w:rsidP="005076D8">
            <w:pPr>
              <w:pStyle w:val="TAL"/>
            </w:pPr>
            <w:r w:rsidRPr="000749E2">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5DF4394" w14:textId="77777777" w:rsidR="00326ACE" w:rsidRPr="000749E2" w:rsidRDefault="00326ACE" w:rsidP="005076D8">
            <w:pPr>
              <w:pStyle w:val="TAL"/>
            </w:pPr>
            <w:r w:rsidRPr="000749E2">
              <w:t>R5-165893</w:t>
            </w:r>
          </w:p>
        </w:tc>
      </w:tr>
      <w:tr w:rsidR="00326ACE" w:rsidRPr="000749E2" w14:paraId="041E7D63"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3F59CA8" w14:textId="77777777" w:rsidR="00326ACE" w:rsidRPr="000749E2" w:rsidRDefault="00326ACE" w:rsidP="005076D8">
            <w:pPr>
              <w:pStyle w:val="TAL"/>
            </w:pPr>
            <w:r w:rsidRPr="000749E2">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087C3A8" w14:textId="77777777" w:rsidR="00326ACE" w:rsidRPr="000749E2" w:rsidRDefault="00326ACE" w:rsidP="005076D8">
            <w:pPr>
              <w:pStyle w:val="TAL"/>
            </w:pPr>
            <w:r w:rsidRPr="000749E2">
              <w:t>RP-161437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369C9B7" w14:textId="77777777" w:rsidR="00326ACE" w:rsidRPr="000749E2" w:rsidRDefault="00326ACE" w:rsidP="005076D8">
            <w:pPr>
              <w:pStyle w:val="TAL"/>
            </w:pPr>
            <w:r w:rsidRPr="000749E2">
              <w:t>0769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7C6C4878" w14:textId="77777777" w:rsidR="00326ACE" w:rsidRPr="000749E2" w:rsidRDefault="00326ACE"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1251F60" w14:textId="77777777" w:rsidR="00326ACE" w:rsidRPr="000749E2" w:rsidRDefault="00326ACE" w:rsidP="005076D8">
            <w:pPr>
              <w:pStyle w:val="TAL"/>
            </w:pPr>
            <w:r w:rsidRPr="000749E2">
              <w:t>Correction of test frequencies for CA intra band combinations CA_2C, CA_3C, CA_7C and CA_12B</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8318269" w14:textId="77777777" w:rsidR="00326ACE" w:rsidRPr="000749E2" w:rsidRDefault="00326ACE"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E64DC7F" w14:textId="77777777" w:rsidR="00326ACE" w:rsidRPr="000749E2" w:rsidRDefault="00326ACE" w:rsidP="005076D8">
            <w:pPr>
              <w:pStyle w:val="TAL"/>
            </w:pPr>
            <w:r w:rsidRPr="000749E2">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E6BD2A0" w14:textId="77777777" w:rsidR="00326ACE" w:rsidRPr="000749E2" w:rsidRDefault="00326ACE" w:rsidP="005076D8">
            <w:pPr>
              <w:pStyle w:val="TAL"/>
            </w:pPr>
            <w:r w:rsidRPr="000749E2">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97BF979" w14:textId="77777777" w:rsidR="00326ACE" w:rsidRPr="000749E2" w:rsidRDefault="00326ACE" w:rsidP="005076D8">
            <w:pPr>
              <w:pStyle w:val="TAL"/>
            </w:pPr>
            <w:r w:rsidRPr="000749E2">
              <w:t>R5-165894</w:t>
            </w:r>
          </w:p>
        </w:tc>
      </w:tr>
      <w:tr w:rsidR="00326ACE" w:rsidRPr="000749E2" w14:paraId="377497FA"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0BCFE0F" w14:textId="77777777" w:rsidR="00326ACE" w:rsidRPr="000749E2" w:rsidRDefault="00326ACE" w:rsidP="005076D8">
            <w:pPr>
              <w:pStyle w:val="TAL"/>
            </w:pPr>
            <w:r w:rsidRPr="000749E2">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D6B36AE" w14:textId="77777777" w:rsidR="00326ACE" w:rsidRPr="000749E2" w:rsidRDefault="00326ACE" w:rsidP="005076D8">
            <w:pPr>
              <w:pStyle w:val="TAL"/>
            </w:pPr>
            <w:r w:rsidRPr="000749E2">
              <w:t>RP-161407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51D71A6" w14:textId="77777777" w:rsidR="00326ACE" w:rsidRPr="000749E2" w:rsidRDefault="00326ACE" w:rsidP="005076D8">
            <w:pPr>
              <w:pStyle w:val="TAL"/>
            </w:pPr>
            <w:r w:rsidRPr="000749E2">
              <w:t>0746</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59DCF3D" w14:textId="77777777" w:rsidR="00326ACE" w:rsidRPr="000749E2" w:rsidRDefault="00326ACE"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2241A26" w14:textId="77777777" w:rsidR="00326ACE" w:rsidRPr="000749E2" w:rsidRDefault="00326ACE" w:rsidP="005076D8">
            <w:pPr>
              <w:pStyle w:val="TAL"/>
            </w:pPr>
            <w:r w:rsidRPr="000749E2">
              <w:t>Updates of 6.2.3.2 Test Frequency for CA_2A-28A for CA signalling test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E0BE61E" w14:textId="77777777" w:rsidR="00326ACE" w:rsidRPr="000749E2" w:rsidRDefault="00326ACE"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987DD39" w14:textId="77777777" w:rsidR="00326ACE" w:rsidRPr="000749E2" w:rsidRDefault="00326ACE" w:rsidP="005076D8">
            <w:pPr>
              <w:pStyle w:val="TAL"/>
            </w:pPr>
            <w:r w:rsidRPr="000749E2">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C3EB9C3" w14:textId="77777777" w:rsidR="00326ACE" w:rsidRPr="000749E2" w:rsidRDefault="00326ACE" w:rsidP="005076D8">
            <w:pPr>
              <w:pStyle w:val="TAL"/>
            </w:pPr>
            <w:r w:rsidRPr="000749E2">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D693074" w14:textId="77777777" w:rsidR="00326ACE" w:rsidRPr="000749E2" w:rsidRDefault="00326ACE" w:rsidP="005076D8">
            <w:pPr>
              <w:pStyle w:val="TAL"/>
            </w:pPr>
            <w:r w:rsidRPr="000749E2">
              <w:t>R5-165921</w:t>
            </w:r>
          </w:p>
        </w:tc>
      </w:tr>
      <w:tr w:rsidR="00326ACE" w:rsidRPr="000749E2" w14:paraId="0C2468CC"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EF71064" w14:textId="77777777" w:rsidR="00326ACE" w:rsidRPr="000749E2" w:rsidRDefault="00326ACE" w:rsidP="005076D8">
            <w:pPr>
              <w:pStyle w:val="TAL"/>
            </w:pPr>
            <w:r w:rsidRPr="000749E2">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73C7324" w14:textId="77777777" w:rsidR="00326ACE" w:rsidRPr="000749E2" w:rsidRDefault="00326ACE" w:rsidP="005076D8">
            <w:pPr>
              <w:pStyle w:val="TAL"/>
            </w:pPr>
            <w:r w:rsidRPr="000749E2">
              <w:t>RP-161407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51A095E" w14:textId="77777777" w:rsidR="00326ACE" w:rsidRPr="000749E2" w:rsidRDefault="00326ACE" w:rsidP="005076D8">
            <w:pPr>
              <w:pStyle w:val="TAL"/>
            </w:pPr>
            <w:r w:rsidRPr="000749E2">
              <w:t>0752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72E61417" w14:textId="77777777" w:rsidR="00326ACE" w:rsidRPr="000749E2" w:rsidRDefault="00326ACE"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F9DB85A" w14:textId="77777777" w:rsidR="00326ACE" w:rsidRPr="000749E2" w:rsidRDefault="00326ACE" w:rsidP="005076D8">
            <w:pPr>
              <w:pStyle w:val="TAL"/>
            </w:pPr>
            <w:r w:rsidRPr="000749E2">
              <w:t>New CA band combination CA_1A-40A and CA_3A-40A - Updates of 6.2.3.2 Test Frequency</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0B65A97" w14:textId="77777777" w:rsidR="00326ACE" w:rsidRPr="000749E2" w:rsidRDefault="00326ACE"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EBE4379" w14:textId="77777777" w:rsidR="00326ACE" w:rsidRPr="000749E2" w:rsidRDefault="00326ACE" w:rsidP="005076D8">
            <w:pPr>
              <w:pStyle w:val="TAL"/>
            </w:pPr>
            <w:r w:rsidRPr="000749E2">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42F5305" w14:textId="77777777" w:rsidR="00326ACE" w:rsidRPr="000749E2" w:rsidRDefault="00326ACE" w:rsidP="005076D8">
            <w:pPr>
              <w:pStyle w:val="TAL"/>
            </w:pPr>
            <w:r w:rsidRPr="000749E2">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690CD64" w14:textId="77777777" w:rsidR="00326ACE" w:rsidRPr="000749E2" w:rsidRDefault="00326ACE" w:rsidP="005076D8">
            <w:pPr>
              <w:pStyle w:val="TAL"/>
            </w:pPr>
            <w:r w:rsidRPr="000749E2">
              <w:t>R5-165922</w:t>
            </w:r>
          </w:p>
        </w:tc>
      </w:tr>
      <w:tr w:rsidR="00326ACE" w:rsidRPr="000749E2" w14:paraId="36DE297F"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BD50A10" w14:textId="77777777" w:rsidR="00326ACE" w:rsidRPr="000749E2" w:rsidRDefault="00326ACE" w:rsidP="005076D8">
            <w:pPr>
              <w:pStyle w:val="TAL"/>
            </w:pPr>
            <w:r w:rsidRPr="000749E2">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6EFEB3E" w14:textId="77777777" w:rsidR="00326ACE" w:rsidRPr="000749E2" w:rsidRDefault="00326ACE" w:rsidP="005076D8">
            <w:pPr>
              <w:pStyle w:val="TAL"/>
            </w:pPr>
            <w:r w:rsidRPr="000749E2">
              <w:t>RP-161407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D2084DD" w14:textId="77777777" w:rsidR="00326ACE" w:rsidRPr="000749E2" w:rsidRDefault="00326ACE" w:rsidP="005076D8">
            <w:pPr>
              <w:pStyle w:val="TAL"/>
            </w:pPr>
            <w:r w:rsidRPr="000749E2">
              <w:t>0783</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395D5E0" w14:textId="77777777" w:rsidR="00326ACE" w:rsidRPr="000749E2" w:rsidRDefault="00326ACE"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63A9FB5" w14:textId="77777777" w:rsidR="00326ACE" w:rsidRPr="000749E2" w:rsidRDefault="00326ACE" w:rsidP="005076D8">
            <w:pPr>
              <w:pStyle w:val="TAL"/>
            </w:pPr>
            <w:r w:rsidRPr="000749E2">
              <w:t>Updates of 6.2.3.2 Test Frequency for CA_4A-28A and CA_20A-31A for CA signalling test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20DB879" w14:textId="77777777" w:rsidR="00326ACE" w:rsidRPr="000749E2" w:rsidRDefault="00326ACE"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36ACC01" w14:textId="77777777" w:rsidR="00326ACE" w:rsidRPr="000749E2" w:rsidRDefault="00326ACE" w:rsidP="005076D8">
            <w:pPr>
              <w:pStyle w:val="TAL"/>
            </w:pPr>
            <w:r w:rsidRPr="000749E2">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321183B" w14:textId="77777777" w:rsidR="00326ACE" w:rsidRPr="000749E2" w:rsidRDefault="00326ACE" w:rsidP="005076D8">
            <w:pPr>
              <w:pStyle w:val="TAL"/>
            </w:pPr>
            <w:r w:rsidRPr="000749E2">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67AB6F6A" w14:textId="77777777" w:rsidR="00326ACE" w:rsidRPr="000749E2" w:rsidRDefault="00326ACE" w:rsidP="005076D8">
            <w:pPr>
              <w:pStyle w:val="TAL"/>
            </w:pPr>
            <w:r w:rsidRPr="000749E2">
              <w:t>R5-165923</w:t>
            </w:r>
          </w:p>
        </w:tc>
      </w:tr>
      <w:tr w:rsidR="00326ACE" w:rsidRPr="000749E2" w14:paraId="59BA08E3"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3EACDE0" w14:textId="77777777" w:rsidR="00326ACE" w:rsidRPr="000749E2" w:rsidRDefault="00326ACE" w:rsidP="005076D8">
            <w:pPr>
              <w:pStyle w:val="TAL"/>
            </w:pPr>
            <w:r w:rsidRPr="000749E2">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1E8AA98" w14:textId="77777777" w:rsidR="00326ACE" w:rsidRPr="000749E2" w:rsidRDefault="00326ACE" w:rsidP="005076D8">
            <w:pPr>
              <w:pStyle w:val="TAL"/>
            </w:pPr>
            <w:r w:rsidRPr="000749E2">
              <w:t>RP-161413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5E5671B" w14:textId="77777777" w:rsidR="00326ACE" w:rsidRPr="000749E2" w:rsidRDefault="00326ACE" w:rsidP="005076D8">
            <w:pPr>
              <w:pStyle w:val="TAL"/>
            </w:pPr>
            <w:r w:rsidRPr="000749E2">
              <w:t>0747</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CB14123" w14:textId="77777777" w:rsidR="00326ACE" w:rsidRPr="000749E2" w:rsidRDefault="00326ACE"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71CBCBE" w14:textId="77777777" w:rsidR="00326ACE" w:rsidRPr="000749E2" w:rsidRDefault="00326ACE" w:rsidP="005076D8">
            <w:pPr>
              <w:pStyle w:val="TAL"/>
            </w:pPr>
            <w:r w:rsidRPr="000749E2">
              <w:t>Correction of default messages for testing of CAT-M1 UE and UE in enhanced coverage</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481CDD8" w14:textId="77777777" w:rsidR="00326ACE" w:rsidRPr="000749E2" w:rsidRDefault="00326ACE"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2C2A506" w14:textId="77777777" w:rsidR="00326ACE" w:rsidRPr="000749E2" w:rsidRDefault="00326ACE" w:rsidP="005076D8">
            <w:pPr>
              <w:pStyle w:val="TAL"/>
            </w:pPr>
            <w:r w:rsidRPr="000749E2">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0418A95" w14:textId="77777777" w:rsidR="00326ACE" w:rsidRPr="000749E2" w:rsidRDefault="00326ACE" w:rsidP="005076D8">
            <w:pPr>
              <w:pStyle w:val="TAL"/>
            </w:pPr>
            <w:r w:rsidRPr="000749E2">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D6E40D6" w14:textId="77777777" w:rsidR="00326ACE" w:rsidRPr="000749E2" w:rsidRDefault="00326ACE" w:rsidP="005076D8">
            <w:pPr>
              <w:pStyle w:val="TAL"/>
            </w:pPr>
            <w:r w:rsidRPr="000749E2">
              <w:t>R5-165932</w:t>
            </w:r>
          </w:p>
        </w:tc>
      </w:tr>
      <w:tr w:rsidR="00326ACE" w:rsidRPr="000749E2" w14:paraId="3EA35611"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0F3E0AE" w14:textId="77777777" w:rsidR="00326ACE" w:rsidRPr="000749E2" w:rsidRDefault="00326ACE" w:rsidP="005076D8">
            <w:pPr>
              <w:pStyle w:val="TAL"/>
            </w:pPr>
            <w:r w:rsidRPr="000749E2">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6FF427C" w14:textId="77777777" w:rsidR="00326ACE" w:rsidRPr="000749E2" w:rsidRDefault="00326ACE" w:rsidP="005076D8">
            <w:pPr>
              <w:pStyle w:val="TAL"/>
            </w:pPr>
            <w:r w:rsidRPr="000749E2">
              <w:t>RP-161399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9A66FA0" w14:textId="77777777" w:rsidR="00326ACE" w:rsidRPr="000749E2" w:rsidRDefault="00326ACE" w:rsidP="005076D8">
            <w:pPr>
              <w:pStyle w:val="TAL"/>
            </w:pPr>
            <w:r w:rsidRPr="000749E2">
              <w:t>0753</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1155280" w14:textId="77777777" w:rsidR="00326ACE" w:rsidRPr="000749E2" w:rsidRDefault="00326ACE"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A0AB844" w14:textId="77777777" w:rsidR="00326ACE" w:rsidRPr="000749E2" w:rsidRDefault="00326ACE" w:rsidP="005076D8">
            <w:pPr>
              <w:pStyle w:val="TAL"/>
            </w:pPr>
            <w:r w:rsidRPr="000749E2">
              <w:t>Addition of default content for KEY_REQUEST, KEY_RESPONSE and MIKEY messages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84BD248" w14:textId="77777777" w:rsidR="00326ACE" w:rsidRPr="000749E2" w:rsidRDefault="00326ACE"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FCF07BD" w14:textId="77777777" w:rsidR="00326ACE" w:rsidRPr="000749E2" w:rsidRDefault="00326ACE" w:rsidP="005076D8">
            <w:pPr>
              <w:pStyle w:val="TAL"/>
            </w:pPr>
            <w:r w:rsidRPr="000749E2">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4688500" w14:textId="77777777" w:rsidR="00326ACE" w:rsidRPr="000749E2" w:rsidRDefault="00326ACE" w:rsidP="005076D8">
            <w:pPr>
              <w:pStyle w:val="TAL"/>
            </w:pPr>
            <w:r w:rsidRPr="000749E2">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8C31257" w14:textId="77777777" w:rsidR="00326ACE" w:rsidRPr="000749E2" w:rsidRDefault="00326ACE" w:rsidP="005076D8">
            <w:pPr>
              <w:pStyle w:val="TAL"/>
            </w:pPr>
            <w:r w:rsidRPr="000749E2">
              <w:t>R5-165960</w:t>
            </w:r>
          </w:p>
        </w:tc>
      </w:tr>
      <w:tr w:rsidR="00326ACE" w:rsidRPr="000749E2" w14:paraId="64F63AE1"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B29A870" w14:textId="77777777" w:rsidR="00326ACE" w:rsidRPr="000749E2" w:rsidRDefault="00326ACE" w:rsidP="005076D8">
            <w:pPr>
              <w:pStyle w:val="TAL"/>
            </w:pPr>
            <w:r w:rsidRPr="000749E2">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82F977F" w14:textId="77777777" w:rsidR="00326ACE" w:rsidRPr="000749E2" w:rsidRDefault="00326ACE" w:rsidP="005076D8">
            <w:pPr>
              <w:pStyle w:val="TAL"/>
            </w:pPr>
            <w:r w:rsidRPr="000749E2">
              <w:t>RP-161421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4D3AF90" w14:textId="77777777" w:rsidR="00326ACE" w:rsidRPr="000749E2" w:rsidRDefault="00326ACE" w:rsidP="005076D8">
            <w:pPr>
              <w:pStyle w:val="TAL"/>
            </w:pPr>
            <w:r w:rsidRPr="000749E2">
              <w:t>0777</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8030BA5" w14:textId="77777777" w:rsidR="00326ACE" w:rsidRPr="000749E2" w:rsidRDefault="00326ACE"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7E274BB" w14:textId="77777777" w:rsidR="00326ACE" w:rsidRPr="000749E2" w:rsidRDefault="00326ACE" w:rsidP="005076D8">
            <w:pPr>
              <w:pStyle w:val="TAL"/>
            </w:pPr>
            <w:r w:rsidRPr="000749E2">
              <w:t>NB-IoT test frequencies definition</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45A52830" w14:textId="77777777" w:rsidR="00326ACE" w:rsidRPr="000749E2" w:rsidRDefault="00326ACE"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C0395D2" w14:textId="77777777" w:rsidR="00326ACE" w:rsidRPr="000749E2" w:rsidRDefault="00326ACE" w:rsidP="005076D8">
            <w:pPr>
              <w:pStyle w:val="TAL"/>
            </w:pPr>
            <w:r w:rsidRPr="000749E2">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0979811" w14:textId="77777777" w:rsidR="00326ACE" w:rsidRPr="000749E2" w:rsidRDefault="00326ACE" w:rsidP="005076D8">
            <w:pPr>
              <w:pStyle w:val="TAL"/>
            </w:pPr>
            <w:r w:rsidRPr="000749E2">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2B1AAE7" w14:textId="77777777" w:rsidR="00326ACE" w:rsidRPr="000749E2" w:rsidRDefault="00326ACE" w:rsidP="005076D8">
            <w:pPr>
              <w:pStyle w:val="TAL"/>
            </w:pPr>
            <w:r w:rsidRPr="000749E2">
              <w:t>R5-165985</w:t>
            </w:r>
          </w:p>
        </w:tc>
      </w:tr>
      <w:tr w:rsidR="00326ACE" w:rsidRPr="000749E2" w14:paraId="43AC183E"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53DB735" w14:textId="77777777" w:rsidR="00326ACE" w:rsidRPr="000749E2" w:rsidRDefault="00326ACE" w:rsidP="005076D8">
            <w:pPr>
              <w:pStyle w:val="TAL"/>
            </w:pPr>
            <w:r w:rsidRPr="000749E2">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BAA548E" w14:textId="77777777" w:rsidR="00326ACE" w:rsidRPr="000749E2" w:rsidRDefault="00326ACE" w:rsidP="005076D8">
            <w:pPr>
              <w:pStyle w:val="TAL"/>
            </w:pPr>
            <w:r w:rsidRPr="000749E2">
              <w:t>RP-161421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07A9F6F" w14:textId="77777777" w:rsidR="00326ACE" w:rsidRPr="000749E2" w:rsidRDefault="00326ACE" w:rsidP="005076D8">
            <w:pPr>
              <w:pStyle w:val="TAL"/>
            </w:pPr>
            <w:r w:rsidRPr="000749E2">
              <w:t>0779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B43229D" w14:textId="77777777" w:rsidR="00326ACE" w:rsidRPr="000749E2" w:rsidRDefault="00326ACE"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993D133" w14:textId="77777777" w:rsidR="00326ACE" w:rsidRPr="000749E2" w:rsidRDefault="00326ACE" w:rsidP="005076D8">
            <w:pPr>
              <w:pStyle w:val="TAL"/>
            </w:pPr>
            <w:r w:rsidRPr="000749E2">
              <w:t>Addition basic NB-IoT UE test states to TS 36.508</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6CD8E81" w14:textId="77777777" w:rsidR="00326ACE" w:rsidRPr="000749E2" w:rsidRDefault="00326ACE"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6E0EA2A" w14:textId="77777777" w:rsidR="00326ACE" w:rsidRPr="000749E2" w:rsidRDefault="00326ACE" w:rsidP="005076D8">
            <w:pPr>
              <w:pStyle w:val="TAL"/>
            </w:pPr>
            <w:r w:rsidRPr="000749E2">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D843E67" w14:textId="77777777" w:rsidR="00326ACE" w:rsidRPr="000749E2" w:rsidRDefault="00326ACE" w:rsidP="005076D8">
            <w:pPr>
              <w:pStyle w:val="TAL"/>
            </w:pPr>
            <w:r w:rsidRPr="000749E2">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55AB3AF" w14:textId="77777777" w:rsidR="00326ACE" w:rsidRPr="000749E2" w:rsidRDefault="00326ACE" w:rsidP="005076D8">
            <w:pPr>
              <w:pStyle w:val="TAL"/>
            </w:pPr>
            <w:r w:rsidRPr="000749E2">
              <w:t>R5-165986</w:t>
            </w:r>
          </w:p>
        </w:tc>
      </w:tr>
      <w:tr w:rsidR="00326ACE" w:rsidRPr="000749E2" w14:paraId="10382F07"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C2AC9EE" w14:textId="77777777" w:rsidR="00326ACE" w:rsidRPr="000749E2" w:rsidRDefault="00326ACE" w:rsidP="005076D8">
            <w:pPr>
              <w:pStyle w:val="TAL"/>
            </w:pPr>
            <w:r w:rsidRPr="000749E2">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0918D45" w14:textId="77777777" w:rsidR="00326ACE" w:rsidRPr="000749E2" w:rsidRDefault="00326ACE" w:rsidP="005076D8">
            <w:pPr>
              <w:pStyle w:val="TAL"/>
            </w:pPr>
            <w:r w:rsidRPr="000749E2">
              <w:t>RP-161421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AE579C9" w14:textId="77777777" w:rsidR="00326ACE" w:rsidRPr="000749E2" w:rsidRDefault="00326ACE" w:rsidP="005076D8">
            <w:pPr>
              <w:pStyle w:val="TAL"/>
            </w:pPr>
            <w:r w:rsidRPr="000749E2">
              <w:t>0780</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07E1F89" w14:textId="77777777" w:rsidR="00326ACE" w:rsidRPr="000749E2" w:rsidRDefault="00326ACE"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18CAD01" w14:textId="77777777" w:rsidR="00326ACE" w:rsidRPr="000749E2" w:rsidRDefault="00326ACE" w:rsidP="005076D8">
            <w:pPr>
              <w:pStyle w:val="TAL"/>
            </w:pPr>
            <w:r w:rsidRPr="000749E2">
              <w:t>Introduction default NAS messages and Reference bearer configurations for NB-IoT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CD5B7DC" w14:textId="77777777" w:rsidR="00326ACE" w:rsidRPr="000749E2" w:rsidRDefault="00326ACE"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DFB4B1E" w14:textId="77777777" w:rsidR="00326ACE" w:rsidRPr="000749E2" w:rsidRDefault="00326ACE" w:rsidP="005076D8">
            <w:pPr>
              <w:pStyle w:val="TAL"/>
            </w:pPr>
            <w:r w:rsidRPr="000749E2">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C7D695A" w14:textId="77777777" w:rsidR="00326ACE" w:rsidRPr="000749E2" w:rsidRDefault="00326ACE" w:rsidP="005076D8">
            <w:pPr>
              <w:pStyle w:val="TAL"/>
            </w:pPr>
            <w:r w:rsidRPr="000749E2">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23FAF62" w14:textId="77777777" w:rsidR="00326ACE" w:rsidRPr="000749E2" w:rsidRDefault="00326ACE" w:rsidP="005076D8">
            <w:pPr>
              <w:pStyle w:val="TAL"/>
            </w:pPr>
            <w:r w:rsidRPr="000749E2">
              <w:t>R5-165987</w:t>
            </w:r>
          </w:p>
        </w:tc>
      </w:tr>
      <w:tr w:rsidR="00326ACE" w:rsidRPr="000749E2" w14:paraId="0E585530"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670CCB9" w14:textId="77777777" w:rsidR="00326ACE" w:rsidRPr="000749E2" w:rsidRDefault="00326ACE" w:rsidP="005076D8">
            <w:pPr>
              <w:pStyle w:val="TAL"/>
            </w:pPr>
            <w:r w:rsidRPr="000749E2">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06AC35A" w14:textId="77777777" w:rsidR="00326ACE" w:rsidRPr="000749E2" w:rsidRDefault="00326ACE" w:rsidP="005076D8">
            <w:pPr>
              <w:pStyle w:val="TAL"/>
            </w:pPr>
            <w:r w:rsidRPr="000749E2">
              <w:t>RP-161421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AD52DFC" w14:textId="77777777" w:rsidR="00326ACE" w:rsidRPr="000749E2" w:rsidRDefault="00326ACE" w:rsidP="005076D8">
            <w:pPr>
              <w:pStyle w:val="TAL"/>
            </w:pPr>
            <w:r w:rsidRPr="000749E2">
              <w:t>0781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F51F1AA" w14:textId="77777777" w:rsidR="00326ACE" w:rsidRPr="000749E2" w:rsidRDefault="00326ACE"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45B0EDC9" w14:textId="77777777" w:rsidR="00326ACE" w:rsidRPr="000749E2" w:rsidRDefault="00326ACE" w:rsidP="005076D8">
            <w:pPr>
              <w:pStyle w:val="TAL"/>
            </w:pPr>
            <w:r w:rsidRPr="000749E2">
              <w:t>Introduction default RRC messages for NB-IoT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F9F087E" w14:textId="77777777" w:rsidR="00326ACE" w:rsidRPr="000749E2" w:rsidRDefault="00326ACE"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315A6C3" w14:textId="77777777" w:rsidR="00326ACE" w:rsidRPr="000749E2" w:rsidRDefault="00326ACE" w:rsidP="005076D8">
            <w:pPr>
              <w:pStyle w:val="TAL"/>
            </w:pPr>
            <w:r w:rsidRPr="000749E2">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0AB4A46" w14:textId="77777777" w:rsidR="00326ACE" w:rsidRPr="000749E2" w:rsidRDefault="00326ACE" w:rsidP="005076D8">
            <w:pPr>
              <w:pStyle w:val="TAL"/>
            </w:pPr>
            <w:r w:rsidRPr="000749E2">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64D4B8D" w14:textId="77777777" w:rsidR="00326ACE" w:rsidRPr="000749E2" w:rsidRDefault="00326ACE" w:rsidP="005076D8">
            <w:pPr>
              <w:pStyle w:val="TAL"/>
            </w:pPr>
            <w:r w:rsidRPr="000749E2">
              <w:t>R5-165988</w:t>
            </w:r>
          </w:p>
        </w:tc>
      </w:tr>
      <w:tr w:rsidR="00326ACE" w:rsidRPr="000749E2" w14:paraId="4AFBD600"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DC8DABE" w14:textId="77777777" w:rsidR="00326ACE" w:rsidRPr="000749E2" w:rsidRDefault="00326ACE" w:rsidP="005076D8">
            <w:pPr>
              <w:pStyle w:val="TAL"/>
            </w:pPr>
            <w:r w:rsidRPr="000749E2">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D7C8FBA" w14:textId="77777777" w:rsidR="00326ACE" w:rsidRPr="000749E2" w:rsidRDefault="00326ACE" w:rsidP="005076D8">
            <w:pPr>
              <w:pStyle w:val="TAL"/>
            </w:pPr>
            <w:r w:rsidRPr="000749E2">
              <w:t>RP-161421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EA2B135" w14:textId="77777777" w:rsidR="00326ACE" w:rsidRPr="000749E2" w:rsidRDefault="00326ACE" w:rsidP="005076D8">
            <w:pPr>
              <w:pStyle w:val="TAL"/>
            </w:pPr>
            <w:r w:rsidRPr="000749E2">
              <w:t>0784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275018B" w14:textId="77777777" w:rsidR="00326ACE" w:rsidRPr="000749E2" w:rsidRDefault="00326ACE"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DC8E951" w14:textId="77777777" w:rsidR="00326ACE" w:rsidRPr="000749E2" w:rsidRDefault="00326ACE" w:rsidP="005076D8">
            <w:pPr>
              <w:pStyle w:val="TAL"/>
            </w:pPr>
            <w:r w:rsidRPr="000749E2">
              <w:t xml:space="preserve">Definition of NB-IoT </w:t>
            </w:r>
            <w:r w:rsidR="00FF71FA" w:rsidRPr="000749E2">
              <w:t>environmental</w:t>
            </w:r>
            <w:r w:rsidRPr="000749E2">
              <w:t xml:space="preserve"> conditions and NB-IoT common test requirements of test equipment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FABAEA0" w14:textId="77777777" w:rsidR="00326ACE" w:rsidRPr="000749E2" w:rsidRDefault="00326ACE"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8573E09" w14:textId="77777777" w:rsidR="00326ACE" w:rsidRPr="000749E2" w:rsidRDefault="00326ACE" w:rsidP="005076D8">
            <w:pPr>
              <w:pStyle w:val="TAL"/>
            </w:pPr>
            <w:r w:rsidRPr="000749E2">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5F3E0AC" w14:textId="77777777" w:rsidR="00326ACE" w:rsidRPr="000749E2" w:rsidRDefault="00326ACE" w:rsidP="005076D8">
            <w:pPr>
              <w:pStyle w:val="TAL"/>
            </w:pPr>
            <w:r w:rsidRPr="000749E2">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7FEF4A3" w14:textId="77777777" w:rsidR="00326ACE" w:rsidRPr="000749E2" w:rsidRDefault="00326ACE" w:rsidP="005076D8">
            <w:pPr>
              <w:pStyle w:val="TAL"/>
            </w:pPr>
            <w:r w:rsidRPr="000749E2">
              <w:t>R5-165989</w:t>
            </w:r>
          </w:p>
        </w:tc>
      </w:tr>
      <w:tr w:rsidR="00326ACE" w:rsidRPr="000749E2" w14:paraId="49084ADA"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A4D8E19" w14:textId="77777777" w:rsidR="00326ACE" w:rsidRPr="000749E2" w:rsidRDefault="00326ACE" w:rsidP="005076D8">
            <w:pPr>
              <w:pStyle w:val="TAL"/>
            </w:pPr>
            <w:r w:rsidRPr="000749E2">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C513597" w14:textId="77777777" w:rsidR="00326ACE" w:rsidRPr="000749E2" w:rsidRDefault="00326ACE" w:rsidP="005076D8">
            <w:pPr>
              <w:pStyle w:val="TAL"/>
            </w:pPr>
            <w:r w:rsidRPr="000749E2">
              <w:t>RP-161421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281B9E5" w14:textId="77777777" w:rsidR="00326ACE" w:rsidRPr="000749E2" w:rsidRDefault="00326ACE" w:rsidP="005076D8">
            <w:pPr>
              <w:pStyle w:val="TAL"/>
            </w:pPr>
            <w:r w:rsidRPr="000749E2">
              <w:t>0785</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5C57071" w14:textId="77777777" w:rsidR="00326ACE" w:rsidRPr="000749E2" w:rsidRDefault="00326ACE"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2776842" w14:textId="77777777" w:rsidR="00326ACE" w:rsidRPr="000749E2" w:rsidRDefault="00326ACE" w:rsidP="005076D8">
            <w:pPr>
              <w:pStyle w:val="TAL"/>
            </w:pPr>
            <w:r w:rsidRPr="000749E2">
              <w:t>Definition of NB-IoT physical layer parameters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9E77136" w14:textId="77777777" w:rsidR="00326ACE" w:rsidRPr="000749E2" w:rsidRDefault="00326ACE"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EEEF82A" w14:textId="77777777" w:rsidR="00326ACE" w:rsidRPr="000749E2" w:rsidRDefault="00326ACE" w:rsidP="005076D8">
            <w:pPr>
              <w:pStyle w:val="TAL"/>
            </w:pPr>
            <w:r w:rsidRPr="000749E2">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0B32B0A" w14:textId="77777777" w:rsidR="00326ACE" w:rsidRPr="000749E2" w:rsidRDefault="00326ACE" w:rsidP="005076D8">
            <w:pPr>
              <w:pStyle w:val="TAL"/>
            </w:pPr>
            <w:r w:rsidRPr="000749E2">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486F8ED" w14:textId="77777777" w:rsidR="00326ACE" w:rsidRPr="000749E2" w:rsidRDefault="00326ACE" w:rsidP="005076D8">
            <w:pPr>
              <w:pStyle w:val="TAL"/>
            </w:pPr>
            <w:r w:rsidRPr="000749E2">
              <w:t>R5-165990</w:t>
            </w:r>
          </w:p>
        </w:tc>
      </w:tr>
      <w:tr w:rsidR="00326ACE" w:rsidRPr="000749E2" w14:paraId="69DA671C"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E2C7438" w14:textId="77777777" w:rsidR="00326ACE" w:rsidRPr="000749E2" w:rsidRDefault="00326ACE" w:rsidP="005076D8">
            <w:pPr>
              <w:pStyle w:val="TAL"/>
            </w:pPr>
            <w:r w:rsidRPr="000749E2">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A737F2E" w14:textId="77777777" w:rsidR="00326ACE" w:rsidRPr="000749E2" w:rsidRDefault="00326ACE" w:rsidP="005076D8">
            <w:pPr>
              <w:pStyle w:val="TAL"/>
            </w:pPr>
            <w:r w:rsidRPr="000749E2">
              <w:t>RP-161421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BE2E4B2" w14:textId="77777777" w:rsidR="00326ACE" w:rsidRPr="000749E2" w:rsidRDefault="00326ACE" w:rsidP="005076D8">
            <w:pPr>
              <w:pStyle w:val="TAL"/>
            </w:pPr>
            <w:r w:rsidRPr="000749E2">
              <w:t>0786</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7A6C6A76" w14:textId="77777777" w:rsidR="00326ACE" w:rsidRPr="000749E2" w:rsidRDefault="00326ACE"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C3D1CFE" w14:textId="77777777" w:rsidR="00326ACE" w:rsidRPr="000749E2" w:rsidRDefault="00326ACE" w:rsidP="005076D8">
            <w:pPr>
              <w:pStyle w:val="TAL"/>
            </w:pPr>
            <w:r w:rsidRPr="000749E2">
              <w:t>Definition of NB-IoT signal levels and standard test signals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F8DF3F2" w14:textId="77777777" w:rsidR="00326ACE" w:rsidRPr="000749E2" w:rsidRDefault="00326ACE"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3D4632E" w14:textId="77777777" w:rsidR="00326ACE" w:rsidRPr="000749E2" w:rsidRDefault="00326ACE" w:rsidP="005076D8">
            <w:pPr>
              <w:pStyle w:val="TAL"/>
            </w:pPr>
            <w:r w:rsidRPr="000749E2">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5EDB480" w14:textId="77777777" w:rsidR="00326ACE" w:rsidRPr="000749E2" w:rsidRDefault="00326ACE" w:rsidP="005076D8">
            <w:pPr>
              <w:pStyle w:val="TAL"/>
            </w:pPr>
            <w:r w:rsidRPr="000749E2">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B3275B4" w14:textId="77777777" w:rsidR="00326ACE" w:rsidRPr="000749E2" w:rsidRDefault="00326ACE" w:rsidP="005076D8">
            <w:pPr>
              <w:pStyle w:val="TAL"/>
            </w:pPr>
            <w:r w:rsidRPr="000749E2">
              <w:t>R5-165991</w:t>
            </w:r>
          </w:p>
        </w:tc>
      </w:tr>
      <w:tr w:rsidR="00326ACE" w:rsidRPr="000749E2" w14:paraId="16C72282"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AB28C83" w14:textId="77777777" w:rsidR="00326ACE" w:rsidRPr="000749E2" w:rsidRDefault="00326ACE" w:rsidP="005076D8">
            <w:pPr>
              <w:pStyle w:val="TAL"/>
            </w:pPr>
            <w:r w:rsidRPr="000749E2">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EC57AA6" w14:textId="77777777" w:rsidR="00326ACE" w:rsidRPr="000749E2" w:rsidRDefault="00326ACE" w:rsidP="005076D8">
            <w:pPr>
              <w:pStyle w:val="TAL"/>
            </w:pPr>
            <w:r w:rsidRPr="000749E2">
              <w:t>RP-161421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8FEEBEC" w14:textId="77777777" w:rsidR="00326ACE" w:rsidRPr="000749E2" w:rsidRDefault="00326ACE" w:rsidP="005076D8">
            <w:pPr>
              <w:pStyle w:val="TAL"/>
            </w:pPr>
            <w:r w:rsidRPr="000749E2">
              <w:t>0787</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6ADB0BA" w14:textId="77777777" w:rsidR="00326ACE" w:rsidRPr="000749E2" w:rsidRDefault="00326ACE"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06189F1" w14:textId="77777777" w:rsidR="00326ACE" w:rsidRPr="000749E2" w:rsidRDefault="00326ACE" w:rsidP="005076D8">
            <w:pPr>
              <w:pStyle w:val="TAL"/>
            </w:pPr>
            <w:r w:rsidRPr="000749E2">
              <w:t>Definition of NB-IoT radio conditions and physical channel allocation</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8F5A922" w14:textId="77777777" w:rsidR="00326ACE" w:rsidRPr="000749E2" w:rsidRDefault="00326ACE"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3665B3C" w14:textId="77777777" w:rsidR="00326ACE" w:rsidRPr="000749E2" w:rsidRDefault="00326ACE" w:rsidP="005076D8">
            <w:pPr>
              <w:pStyle w:val="TAL"/>
            </w:pPr>
            <w:r w:rsidRPr="000749E2">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8C6FD7D" w14:textId="77777777" w:rsidR="00326ACE" w:rsidRPr="000749E2" w:rsidRDefault="00326ACE" w:rsidP="005076D8">
            <w:pPr>
              <w:pStyle w:val="TAL"/>
            </w:pPr>
            <w:r w:rsidRPr="000749E2">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4F78571" w14:textId="77777777" w:rsidR="00326ACE" w:rsidRPr="000749E2" w:rsidRDefault="00326ACE" w:rsidP="005076D8">
            <w:pPr>
              <w:pStyle w:val="TAL"/>
            </w:pPr>
            <w:r w:rsidRPr="000749E2">
              <w:t>R5-165992</w:t>
            </w:r>
          </w:p>
        </w:tc>
      </w:tr>
      <w:tr w:rsidR="00326ACE" w:rsidRPr="000749E2" w14:paraId="2951510F"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083A2A0" w14:textId="77777777" w:rsidR="00326ACE" w:rsidRPr="000749E2" w:rsidRDefault="00326ACE" w:rsidP="005076D8">
            <w:pPr>
              <w:pStyle w:val="TAL"/>
            </w:pPr>
            <w:r w:rsidRPr="000749E2">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502C652" w14:textId="77777777" w:rsidR="00326ACE" w:rsidRPr="000749E2" w:rsidRDefault="00326ACE" w:rsidP="005076D8">
            <w:pPr>
              <w:pStyle w:val="TAL"/>
            </w:pPr>
            <w:r w:rsidRPr="000749E2">
              <w:t>RP-161437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67EE45F" w14:textId="77777777" w:rsidR="00326ACE" w:rsidRPr="000749E2" w:rsidRDefault="00326ACE" w:rsidP="005076D8">
            <w:pPr>
              <w:pStyle w:val="TAL"/>
            </w:pPr>
            <w:r w:rsidRPr="000749E2">
              <w:t>0796</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D0BED46" w14:textId="77777777" w:rsidR="00326ACE" w:rsidRPr="000749E2" w:rsidRDefault="00326ACE"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D9A6B53" w14:textId="77777777" w:rsidR="00326ACE" w:rsidRPr="000749E2" w:rsidRDefault="00326ACE" w:rsidP="005076D8">
            <w:pPr>
              <w:pStyle w:val="TAL"/>
            </w:pPr>
            <w:r w:rsidRPr="000749E2">
              <w:t>36.508: Addition of test frequencies for band CA_7B</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8142147" w14:textId="77777777" w:rsidR="00326ACE" w:rsidRPr="000749E2" w:rsidRDefault="00326ACE"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74D5744" w14:textId="77777777" w:rsidR="00326ACE" w:rsidRPr="000749E2" w:rsidRDefault="00326ACE" w:rsidP="005076D8">
            <w:pPr>
              <w:pStyle w:val="TAL"/>
            </w:pPr>
            <w:r w:rsidRPr="000749E2">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D19A791" w14:textId="77777777" w:rsidR="00326ACE" w:rsidRPr="000749E2" w:rsidRDefault="00326ACE" w:rsidP="005076D8">
            <w:pPr>
              <w:pStyle w:val="TAL"/>
            </w:pPr>
            <w:r w:rsidRPr="000749E2">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6C3E33AC" w14:textId="77777777" w:rsidR="00326ACE" w:rsidRPr="000749E2" w:rsidRDefault="00326ACE" w:rsidP="005076D8">
            <w:pPr>
              <w:pStyle w:val="TAL"/>
            </w:pPr>
            <w:r w:rsidRPr="000749E2">
              <w:t>R5-166015</w:t>
            </w:r>
          </w:p>
        </w:tc>
      </w:tr>
      <w:tr w:rsidR="00326ACE" w:rsidRPr="000749E2" w14:paraId="53B35599"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F9F84CA" w14:textId="77777777" w:rsidR="00326ACE" w:rsidRPr="000749E2" w:rsidRDefault="00326ACE" w:rsidP="005076D8">
            <w:pPr>
              <w:pStyle w:val="TAL"/>
            </w:pPr>
            <w:r w:rsidRPr="000749E2">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5B61925" w14:textId="77777777" w:rsidR="00326ACE" w:rsidRPr="000749E2" w:rsidRDefault="00326ACE" w:rsidP="005076D8">
            <w:pPr>
              <w:pStyle w:val="TAL"/>
            </w:pPr>
            <w:r w:rsidRPr="000749E2">
              <w:t>RP-161402</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5EF592A" w14:textId="77777777" w:rsidR="00326ACE" w:rsidRPr="000749E2" w:rsidRDefault="00326ACE" w:rsidP="005076D8">
            <w:pPr>
              <w:pStyle w:val="TAL"/>
            </w:pPr>
            <w:r w:rsidRPr="000749E2">
              <w:t>0775</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A3C66FD" w14:textId="77777777" w:rsidR="00326ACE" w:rsidRPr="000749E2" w:rsidRDefault="00326ACE"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A47E3BC" w14:textId="77777777" w:rsidR="00326ACE" w:rsidRPr="000749E2" w:rsidRDefault="00326ACE" w:rsidP="005076D8">
            <w:pPr>
              <w:pStyle w:val="TAL"/>
            </w:pPr>
            <w:r w:rsidRPr="000749E2">
              <w:t>Addition of message exceptions for DL 256QAM</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2F86563" w14:textId="77777777" w:rsidR="00326ACE" w:rsidRPr="000749E2" w:rsidRDefault="00326ACE"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E564263" w14:textId="77777777" w:rsidR="00326ACE" w:rsidRPr="000749E2" w:rsidRDefault="00326ACE" w:rsidP="005076D8">
            <w:pPr>
              <w:pStyle w:val="TAL"/>
            </w:pPr>
            <w:r w:rsidRPr="000749E2">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E3D8505" w14:textId="77777777" w:rsidR="00326ACE" w:rsidRPr="000749E2" w:rsidRDefault="00326ACE" w:rsidP="005076D8">
            <w:pPr>
              <w:pStyle w:val="TAL"/>
            </w:pPr>
            <w:r w:rsidRPr="000749E2">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924CC03" w14:textId="77777777" w:rsidR="00326ACE" w:rsidRPr="000749E2" w:rsidRDefault="00326ACE" w:rsidP="005076D8">
            <w:pPr>
              <w:pStyle w:val="TAL"/>
            </w:pPr>
            <w:r w:rsidRPr="000749E2">
              <w:t>R5-166021</w:t>
            </w:r>
          </w:p>
        </w:tc>
      </w:tr>
      <w:tr w:rsidR="00326ACE" w:rsidRPr="000749E2" w14:paraId="33CF8D85"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1E7A580" w14:textId="77777777" w:rsidR="00326ACE" w:rsidRPr="000749E2" w:rsidRDefault="00326ACE" w:rsidP="005076D8">
            <w:pPr>
              <w:pStyle w:val="TAL"/>
            </w:pPr>
            <w:r w:rsidRPr="000749E2">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EC4EDF3" w14:textId="77777777" w:rsidR="00326ACE" w:rsidRPr="000749E2" w:rsidRDefault="00326ACE" w:rsidP="005076D8">
            <w:pPr>
              <w:pStyle w:val="TAL"/>
            </w:pPr>
            <w:r w:rsidRPr="000749E2">
              <w:t>RP-161407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3E963EF" w14:textId="77777777" w:rsidR="00326ACE" w:rsidRPr="000749E2" w:rsidRDefault="00326ACE" w:rsidP="005076D8">
            <w:pPr>
              <w:pStyle w:val="TAL"/>
            </w:pPr>
            <w:r w:rsidRPr="000749E2">
              <w:t>0760</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BABADCD" w14:textId="77777777" w:rsidR="00326ACE" w:rsidRPr="000749E2" w:rsidRDefault="00326ACE"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437738D" w14:textId="77777777" w:rsidR="00326ACE" w:rsidRPr="000749E2" w:rsidRDefault="00326ACE" w:rsidP="005076D8">
            <w:pPr>
              <w:pStyle w:val="TAL"/>
            </w:pPr>
            <w:r w:rsidRPr="000749E2">
              <w:t>TS36.508_Additional new Test Frequency for CA_8B</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E58DF82" w14:textId="77777777" w:rsidR="00326ACE" w:rsidRPr="000749E2" w:rsidRDefault="00326ACE"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2835EA8" w14:textId="77777777" w:rsidR="00326ACE" w:rsidRPr="000749E2" w:rsidRDefault="00326ACE" w:rsidP="005076D8">
            <w:pPr>
              <w:pStyle w:val="TAL"/>
            </w:pPr>
            <w:r w:rsidRPr="000749E2">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4D34A78" w14:textId="77777777" w:rsidR="00326ACE" w:rsidRPr="000749E2" w:rsidRDefault="00326ACE" w:rsidP="005076D8">
            <w:pPr>
              <w:pStyle w:val="TAL"/>
            </w:pPr>
            <w:r w:rsidRPr="000749E2">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8DCA5C0" w14:textId="77777777" w:rsidR="00326ACE" w:rsidRPr="000749E2" w:rsidRDefault="00326ACE" w:rsidP="005076D8">
            <w:pPr>
              <w:pStyle w:val="TAL"/>
            </w:pPr>
            <w:r w:rsidRPr="000749E2">
              <w:t>R5-166026</w:t>
            </w:r>
          </w:p>
        </w:tc>
      </w:tr>
      <w:tr w:rsidR="00326ACE" w:rsidRPr="000749E2" w14:paraId="21886CAD"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C74E7D5" w14:textId="77777777" w:rsidR="00326ACE" w:rsidRPr="000749E2" w:rsidRDefault="00326ACE" w:rsidP="005076D8">
            <w:pPr>
              <w:pStyle w:val="TAL"/>
            </w:pPr>
            <w:r w:rsidRPr="000749E2">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BEE98EA" w14:textId="77777777" w:rsidR="00326ACE" w:rsidRPr="000749E2" w:rsidRDefault="00326ACE" w:rsidP="005076D8">
            <w:pPr>
              <w:pStyle w:val="TAL"/>
            </w:pPr>
            <w:r w:rsidRPr="000749E2">
              <w:t>RP-161409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B6D2E3D" w14:textId="77777777" w:rsidR="00326ACE" w:rsidRPr="000749E2" w:rsidRDefault="00326ACE" w:rsidP="005076D8">
            <w:pPr>
              <w:pStyle w:val="TAL"/>
            </w:pPr>
            <w:r w:rsidRPr="000749E2">
              <w:t>0795</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6939CEB" w14:textId="77777777" w:rsidR="00326ACE" w:rsidRPr="000749E2" w:rsidRDefault="00326ACE"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47F7DD81" w14:textId="77777777" w:rsidR="00326ACE" w:rsidRPr="000749E2" w:rsidRDefault="00326ACE" w:rsidP="005076D8">
            <w:pPr>
              <w:pStyle w:val="TAL"/>
            </w:pPr>
            <w:r w:rsidRPr="000749E2">
              <w:t>Addition of connection diagram for 4Rx test cases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AF97A8E" w14:textId="77777777" w:rsidR="00326ACE" w:rsidRPr="000749E2" w:rsidRDefault="00326ACE"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FDF4126" w14:textId="77777777" w:rsidR="00326ACE" w:rsidRPr="000749E2" w:rsidRDefault="00326ACE" w:rsidP="005076D8">
            <w:pPr>
              <w:pStyle w:val="TAL"/>
            </w:pPr>
            <w:r w:rsidRPr="000749E2">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2D3250C" w14:textId="77777777" w:rsidR="00326ACE" w:rsidRPr="000749E2" w:rsidRDefault="00326ACE" w:rsidP="005076D8">
            <w:pPr>
              <w:pStyle w:val="TAL"/>
            </w:pPr>
            <w:r w:rsidRPr="000749E2">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94119D3" w14:textId="77777777" w:rsidR="00326ACE" w:rsidRPr="000749E2" w:rsidRDefault="00326ACE" w:rsidP="005076D8">
            <w:pPr>
              <w:pStyle w:val="TAL"/>
            </w:pPr>
            <w:r w:rsidRPr="000749E2">
              <w:t>R5-166095</w:t>
            </w:r>
          </w:p>
        </w:tc>
      </w:tr>
      <w:tr w:rsidR="00326ACE" w:rsidRPr="000749E2" w14:paraId="4235F508"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9BDE518" w14:textId="77777777" w:rsidR="00326ACE" w:rsidRPr="000749E2" w:rsidRDefault="00326ACE" w:rsidP="005076D8">
            <w:pPr>
              <w:pStyle w:val="TAL"/>
            </w:pPr>
            <w:r w:rsidRPr="000749E2">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50A7EB1" w14:textId="77777777" w:rsidR="00326ACE" w:rsidRPr="000749E2" w:rsidRDefault="00326ACE" w:rsidP="005076D8">
            <w:pPr>
              <w:pStyle w:val="TAL"/>
            </w:pPr>
            <w:r w:rsidRPr="000749E2">
              <w:t>RP-161421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EAB3641" w14:textId="77777777" w:rsidR="00326ACE" w:rsidRPr="000749E2" w:rsidRDefault="00326ACE" w:rsidP="005076D8">
            <w:pPr>
              <w:pStyle w:val="TAL"/>
            </w:pPr>
            <w:r w:rsidRPr="000749E2">
              <w:t>0782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94D08F2" w14:textId="77777777" w:rsidR="00326ACE" w:rsidRPr="000749E2" w:rsidRDefault="00326ACE"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B5D01A1" w14:textId="77777777" w:rsidR="00326ACE" w:rsidRPr="000749E2" w:rsidRDefault="00326ACE" w:rsidP="005076D8">
            <w:pPr>
              <w:pStyle w:val="TAL"/>
            </w:pPr>
            <w:r w:rsidRPr="000749E2">
              <w:t>Introduction Test environment for RF test for NB-IoT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A1475E6" w14:textId="77777777" w:rsidR="00326ACE" w:rsidRPr="000749E2" w:rsidRDefault="00326ACE"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DFBCE7F" w14:textId="77777777" w:rsidR="00326ACE" w:rsidRPr="000749E2" w:rsidRDefault="00326ACE" w:rsidP="005076D8">
            <w:pPr>
              <w:pStyle w:val="TAL"/>
            </w:pPr>
            <w:r w:rsidRPr="000749E2">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02DC518" w14:textId="77777777" w:rsidR="00326ACE" w:rsidRPr="000749E2" w:rsidRDefault="00326ACE" w:rsidP="005076D8">
            <w:pPr>
              <w:pStyle w:val="TAL"/>
            </w:pPr>
            <w:r w:rsidRPr="000749E2">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6EECCDB" w14:textId="77777777" w:rsidR="00326ACE" w:rsidRPr="000749E2" w:rsidRDefault="00326ACE" w:rsidP="005076D8">
            <w:pPr>
              <w:pStyle w:val="TAL"/>
            </w:pPr>
            <w:r w:rsidRPr="000749E2">
              <w:t>R5-166124</w:t>
            </w:r>
          </w:p>
        </w:tc>
      </w:tr>
      <w:tr w:rsidR="00326ACE" w:rsidRPr="000749E2" w14:paraId="0587FDB2"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B06055B" w14:textId="77777777" w:rsidR="00326ACE" w:rsidRPr="000749E2" w:rsidRDefault="00326ACE" w:rsidP="005076D8">
            <w:pPr>
              <w:pStyle w:val="TAL"/>
            </w:pPr>
            <w:r w:rsidRPr="000749E2">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108388C" w14:textId="77777777" w:rsidR="00326ACE" w:rsidRPr="000749E2" w:rsidRDefault="00326ACE" w:rsidP="005076D8">
            <w:pPr>
              <w:pStyle w:val="TAL"/>
            </w:pPr>
            <w:r w:rsidRPr="000749E2">
              <w:t>RP-161419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36E0715" w14:textId="77777777" w:rsidR="00326ACE" w:rsidRPr="000749E2" w:rsidRDefault="00326ACE" w:rsidP="005076D8">
            <w:pPr>
              <w:pStyle w:val="TAL"/>
            </w:pPr>
            <w:r w:rsidRPr="000749E2">
              <w:t>0770</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F12A19F" w14:textId="77777777" w:rsidR="00326ACE" w:rsidRPr="000749E2" w:rsidRDefault="00326ACE"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48CF274E" w14:textId="77777777" w:rsidR="00326ACE" w:rsidRPr="000749E2" w:rsidRDefault="00326ACE" w:rsidP="005076D8">
            <w:pPr>
              <w:pStyle w:val="TAL"/>
            </w:pPr>
            <w:r w:rsidRPr="000749E2">
              <w:t>Introduction of Band 45 into 36.508</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4E23AD4F" w14:textId="77777777" w:rsidR="00326ACE" w:rsidRPr="000749E2" w:rsidRDefault="00326ACE"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9BC7E99" w14:textId="77777777" w:rsidR="00326ACE" w:rsidRPr="000749E2" w:rsidRDefault="00326ACE" w:rsidP="005076D8">
            <w:pPr>
              <w:pStyle w:val="TAL"/>
            </w:pPr>
            <w:r w:rsidRPr="000749E2">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F5197AF" w14:textId="77777777" w:rsidR="00326ACE" w:rsidRPr="000749E2" w:rsidRDefault="00326ACE" w:rsidP="005076D8">
            <w:pPr>
              <w:pStyle w:val="TAL"/>
            </w:pPr>
            <w:r w:rsidRPr="000749E2">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8350830" w14:textId="77777777" w:rsidR="00326ACE" w:rsidRPr="000749E2" w:rsidRDefault="00326ACE" w:rsidP="005076D8">
            <w:pPr>
              <w:pStyle w:val="TAL"/>
            </w:pPr>
            <w:r w:rsidRPr="000749E2">
              <w:t>R5-166128</w:t>
            </w:r>
          </w:p>
        </w:tc>
      </w:tr>
      <w:tr w:rsidR="00326ACE" w:rsidRPr="000749E2" w14:paraId="17A235B4"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D1C4A7D" w14:textId="77777777" w:rsidR="00326ACE" w:rsidRPr="000749E2" w:rsidRDefault="00326ACE" w:rsidP="005076D8">
            <w:pPr>
              <w:pStyle w:val="TAL"/>
            </w:pPr>
            <w:r w:rsidRPr="000749E2">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162796C" w14:textId="77777777" w:rsidR="00326ACE" w:rsidRPr="000749E2" w:rsidRDefault="00326ACE" w:rsidP="005076D8">
            <w:pPr>
              <w:pStyle w:val="TAL"/>
            </w:pPr>
            <w:r w:rsidRPr="000749E2">
              <w:t>RP-161411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9D9002C" w14:textId="77777777" w:rsidR="00326ACE" w:rsidRPr="000749E2" w:rsidRDefault="00326ACE" w:rsidP="005076D8">
            <w:pPr>
              <w:pStyle w:val="TAL"/>
            </w:pPr>
            <w:r w:rsidRPr="000749E2">
              <w:t>0766</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4E86CF4" w14:textId="77777777" w:rsidR="00326ACE" w:rsidRPr="000749E2" w:rsidRDefault="00326ACE"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3A8A5BC" w14:textId="77777777" w:rsidR="00326ACE" w:rsidRPr="000749E2" w:rsidRDefault="00326ACE" w:rsidP="005076D8">
            <w:pPr>
              <w:pStyle w:val="TAL"/>
            </w:pPr>
            <w:r w:rsidRPr="000749E2">
              <w:t>Correction to test frequencies for Band 66</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7EACFA5" w14:textId="77777777" w:rsidR="00326ACE" w:rsidRPr="000749E2" w:rsidRDefault="00326ACE"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62CEF8C" w14:textId="77777777" w:rsidR="00326ACE" w:rsidRPr="000749E2" w:rsidRDefault="00326ACE" w:rsidP="005076D8">
            <w:pPr>
              <w:pStyle w:val="TAL"/>
            </w:pPr>
            <w:r w:rsidRPr="000749E2">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4EE720E" w14:textId="77777777" w:rsidR="00326ACE" w:rsidRPr="000749E2" w:rsidRDefault="00326ACE" w:rsidP="005076D8">
            <w:pPr>
              <w:pStyle w:val="TAL"/>
            </w:pPr>
            <w:r w:rsidRPr="000749E2">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A9A2C4C" w14:textId="77777777" w:rsidR="00326ACE" w:rsidRPr="000749E2" w:rsidRDefault="00326ACE" w:rsidP="005076D8">
            <w:pPr>
              <w:pStyle w:val="TAL"/>
            </w:pPr>
            <w:r w:rsidRPr="000749E2">
              <w:t>R5-166131</w:t>
            </w:r>
          </w:p>
        </w:tc>
      </w:tr>
      <w:tr w:rsidR="00326ACE" w:rsidRPr="000749E2" w14:paraId="3741F1E7"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4F308EA" w14:textId="77777777" w:rsidR="00326ACE" w:rsidRPr="000749E2" w:rsidRDefault="00326ACE" w:rsidP="005076D8">
            <w:pPr>
              <w:pStyle w:val="TAL"/>
            </w:pPr>
            <w:r w:rsidRPr="000749E2">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AA9E0A2" w14:textId="77777777" w:rsidR="00326ACE" w:rsidRPr="000749E2" w:rsidRDefault="00326ACE" w:rsidP="005076D8">
            <w:pPr>
              <w:pStyle w:val="TAL"/>
            </w:pPr>
            <w:r w:rsidRPr="000749E2">
              <w:t>RP-161411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21B88B6" w14:textId="77777777" w:rsidR="00326ACE" w:rsidRPr="000749E2" w:rsidRDefault="00326ACE" w:rsidP="005076D8">
            <w:pPr>
              <w:pStyle w:val="TAL"/>
            </w:pPr>
            <w:r w:rsidRPr="000749E2">
              <w:t>0776</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5586A23" w14:textId="77777777" w:rsidR="00326ACE" w:rsidRPr="000749E2" w:rsidRDefault="00326ACE"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BEC8725" w14:textId="77777777" w:rsidR="00326ACE" w:rsidRPr="000749E2" w:rsidRDefault="00326ACE" w:rsidP="005076D8">
            <w:pPr>
              <w:pStyle w:val="TAL"/>
            </w:pPr>
            <w:r w:rsidRPr="000749E2">
              <w:t>Correction to Band 66 test frequencies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C098CC1" w14:textId="77777777" w:rsidR="00326ACE" w:rsidRPr="000749E2" w:rsidRDefault="00326ACE"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5699AC2" w14:textId="77777777" w:rsidR="00326ACE" w:rsidRPr="000749E2" w:rsidRDefault="00326ACE" w:rsidP="005076D8">
            <w:pPr>
              <w:pStyle w:val="TAL"/>
            </w:pPr>
            <w:r w:rsidRPr="000749E2">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F62EBBA" w14:textId="77777777" w:rsidR="00326ACE" w:rsidRPr="000749E2" w:rsidRDefault="00326ACE" w:rsidP="005076D8">
            <w:pPr>
              <w:pStyle w:val="TAL"/>
            </w:pPr>
            <w:r w:rsidRPr="000749E2">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0FA23F3" w14:textId="77777777" w:rsidR="00326ACE" w:rsidRPr="000749E2" w:rsidRDefault="00326ACE" w:rsidP="005076D8">
            <w:pPr>
              <w:pStyle w:val="TAL"/>
            </w:pPr>
            <w:r w:rsidRPr="000749E2">
              <w:t>R5-166132</w:t>
            </w:r>
          </w:p>
        </w:tc>
      </w:tr>
      <w:tr w:rsidR="00326ACE" w:rsidRPr="000749E2" w14:paraId="629AC41F"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7E9EF79" w14:textId="77777777" w:rsidR="00326ACE" w:rsidRPr="000749E2" w:rsidRDefault="00326ACE" w:rsidP="005076D8">
            <w:pPr>
              <w:pStyle w:val="TAL"/>
            </w:pPr>
            <w:r w:rsidRPr="000749E2">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494FCE0" w14:textId="77777777" w:rsidR="00326ACE" w:rsidRPr="000749E2" w:rsidRDefault="00326ACE" w:rsidP="005076D8">
            <w:pPr>
              <w:pStyle w:val="TAL"/>
            </w:pPr>
            <w:r w:rsidRPr="000749E2">
              <w:t>RP-161399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2B60A65" w14:textId="77777777" w:rsidR="00326ACE" w:rsidRPr="000749E2" w:rsidRDefault="00326ACE" w:rsidP="005076D8">
            <w:pPr>
              <w:pStyle w:val="TAL"/>
            </w:pPr>
            <w:r w:rsidRPr="000749E2">
              <w:t>0767</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CB9A98B" w14:textId="77777777" w:rsidR="00326ACE" w:rsidRPr="000749E2" w:rsidRDefault="00326ACE"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9AA2611" w14:textId="77777777" w:rsidR="00326ACE" w:rsidRPr="000749E2" w:rsidRDefault="00326ACE" w:rsidP="005076D8">
            <w:pPr>
              <w:pStyle w:val="TAL"/>
            </w:pPr>
            <w:r w:rsidRPr="000749E2">
              <w:t xml:space="preserve">Addition of connection diagrams for </w:t>
            </w:r>
            <w:proofErr w:type="spellStart"/>
            <w:r w:rsidRPr="000749E2">
              <w:t>ProSe</w:t>
            </w:r>
            <w:proofErr w:type="spellEnd"/>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F833B94" w14:textId="77777777" w:rsidR="00326ACE" w:rsidRPr="000749E2" w:rsidRDefault="00326ACE"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891A211" w14:textId="77777777" w:rsidR="00326ACE" w:rsidRPr="000749E2" w:rsidRDefault="00326ACE" w:rsidP="005076D8">
            <w:pPr>
              <w:pStyle w:val="TAL"/>
            </w:pPr>
            <w:r w:rsidRPr="000749E2">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6031F0C" w14:textId="77777777" w:rsidR="00326ACE" w:rsidRPr="000749E2" w:rsidRDefault="00326ACE" w:rsidP="005076D8">
            <w:pPr>
              <w:pStyle w:val="TAL"/>
            </w:pPr>
            <w:r w:rsidRPr="000749E2">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60CAE407" w14:textId="77777777" w:rsidR="00326ACE" w:rsidRPr="000749E2" w:rsidRDefault="00326ACE" w:rsidP="005076D8">
            <w:pPr>
              <w:pStyle w:val="TAL"/>
            </w:pPr>
            <w:r w:rsidRPr="000749E2">
              <w:t>R5-166140</w:t>
            </w:r>
          </w:p>
        </w:tc>
      </w:tr>
      <w:tr w:rsidR="00326ACE" w:rsidRPr="000749E2" w14:paraId="50B324E0"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662C276" w14:textId="77777777" w:rsidR="00326ACE" w:rsidRPr="000749E2" w:rsidRDefault="00326ACE" w:rsidP="005076D8">
            <w:pPr>
              <w:pStyle w:val="TAL"/>
            </w:pPr>
            <w:r w:rsidRPr="000749E2">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5CB039A" w14:textId="77777777" w:rsidR="00326ACE" w:rsidRPr="000749E2" w:rsidRDefault="00326ACE" w:rsidP="005076D8">
            <w:pPr>
              <w:pStyle w:val="TAL"/>
            </w:pPr>
            <w:r w:rsidRPr="000749E2">
              <w:t>RP-161437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85629E1" w14:textId="77777777" w:rsidR="00326ACE" w:rsidRPr="000749E2" w:rsidRDefault="00326ACE" w:rsidP="005076D8">
            <w:pPr>
              <w:pStyle w:val="TAL"/>
            </w:pPr>
            <w:r w:rsidRPr="000749E2">
              <w:t>0791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C9144D3" w14:textId="77777777" w:rsidR="00326ACE" w:rsidRPr="000749E2" w:rsidRDefault="00326ACE"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C0A3350" w14:textId="77777777" w:rsidR="00326ACE" w:rsidRPr="000749E2" w:rsidRDefault="00326ACE" w:rsidP="005076D8">
            <w:pPr>
              <w:pStyle w:val="TAL"/>
            </w:pPr>
            <w:r w:rsidRPr="000749E2">
              <w:t>36.508 UL CA correction for RF test cases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4E5F43D3" w14:textId="77777777" w:rsidR="00326ACE" w:rsidRPr="000749E2" w:rsidRDefault="00326ACE"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7B9E599" w14:textId="77777777" w:rsidR="00326ACE" w:rsidRPr="000749E2" w:rsidRDefault="00326ACE" w:rsidP="005076D8">
            <w:pPr>
              <w:pStyle w:val="TAL"/>
            </w:pPr>
            <w:r w:rsidRPr="000749E2">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1A9E04B" w14:textId="77777777" w:rsidR="00326ACE" w:rsidRPr="000749E2" w:rsidRDefault="00326ACE" w:rsidP="005076D8">
            <w:pPr>
              <w:pStyle w:val="TAL"/>
            </w:pPr>
            <w:r w:rsidRPr="000749E2">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D0E828D" w14:textId="77777777" w:rsidR="00326ACE" w:rsidRPr="000749E2" w:rsidRDefault="00326ACE" w:rsidP="005076D8">
            <w:pPr>
              <w:pStyle w:val="TAL"/>
            </w:pPr>
            <w:r w:rsidRPr="000749E2">
              <w:t>R5-166142</w:t>
            </w:r>
          </w:p>
        </w:tc>
      </w:tr>
      <w:tr w:rsidR="00326ACE" w:rsidRPr="000749E2" w14:paraId="6FAF2512"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39A946C" w14:textId="77777777" w:rsidR="00326ACE" w:rsidRPr="000749E2" w:rsidRDefault="00326ACE" w:rsidP="005076D8">
            <w:pPr>
              <w:pStyle w:val="TAL"/>
            </w:pPr>
            <w:r w:rsidRPr="000749E2">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C3CAE0D" w14:textId="77777777" w:rsidR="00326ACE" w:rsidRPr="000749E2" w:rsidRDefault="00326ACE" w:rsidP="005076D8">
            <w:pPr>
              <w:pStyle w:val="TAL"/>
            </w:pPr>
            <w:r w:rsidRPr="000749E2">
              <w:t>RP-161423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EEE191E" w14:textId="77777777" w:rsidR="00326ACE" w:rsidRPr="000749E2" w:rsidRDefault="00326ACE" w:rsidP="005076D8">
            <w:pPr>
              <w:pStyle w:val="TAL"/>
            </w:pPr>
            <w:r w:rsidRPr="000749E2">
              <w:t>0789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F46590F" w14:textId="77777777" w:rsidR="00326ACE" w:rsidRPr="000749E2" w:rsidRDefault="00326ACE" w:rsidP="005076D8">
            <w:pPr>
              <w:pStyle w:val="TAL"/>
            </w:pPr>
            <w:r w:rsidRPr="000749E2">
              <w:t>2</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8D36107" w14:textId="77777777" w:rsidR="00326ACE" w:rsidRPr="000749E2" w:rsidRDefault="00326ACE" w:rsidP="005076D8">
            <w:pPr>
              <w:pStyle w:val="TAL"/>
            </w:pPr>
            <w:r w:rsidRPr="000749E2">
              <w:t>Introduction of Indoor Positioning Enhancements (MBS)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03E1573" w14:textId="77777777" w:rsidR="00326ACE" w:rsidRPr="000749E2" w:rsidRDefault="00326ACE"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8C99055" w14:textId="77777777" w:rsidR="00326ACE" w:rsidRPr="000749E2" w:rsidRDefault="00326ACE" w:rsidP="005076D8">
            <w:pPr>
              <w:pStyle w:val="TAL"/>
            </w:pPr>
            <w:r w:rsidRPr="000749E2">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7B2BF28" w14:textId="77777777" w:rsidR="00326ACE" w:rsidRPr="000749E2" w:rsidRDefault="00326ACE" w:rsidP="005076D8">
            <w:pPr>
              <w:pStyle w:val="TAL"/>
            </w:pPr>
            <w:r w:rsidRPr="000749E2">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F5C36CC" w14:textId="77777777" w:rsidR="00326ACE" w:rsidRPr="000749E2" w:rsidRDefault="00326ACE" w:rsidP="005076D8">
            <w:pPr>
              <w:pStyle w:val="TAL"/>
            </w:pPr>
            <w:r w:rsidRPr="000749E2">
              <w:t>R5-166184</w:t>
            </w:r>
          </w:p>
        </w:tc>
      </w:tr>
      <w:tr w:rsidR="00326ACE" w:rsidRPr="000749E2" w14:paraId="5DC3E4BA"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D2E1222" w14:textId="77777777" w:rsidR="00326ACE" w:rsidRPr="000749E2" w:rsidRDefault="00326ACE" w:rsidP="005076D8">
            <w:pPr>
              <w:pStyle w:val="TAL"/>
            </w:pPr>
            <w:r w:rsidRPr="000749E2">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B7A8016" w14:textId="77777777" w:rsidR="00326ACE" w:rsidRPr="000749E2" w:rsidRDefault="00326ACE" w:rsidP="005076D8">
            <w:pPr>
              <w:pStyle w:val="TAL"/>
            </w:pPr>
            <w:r w:rsidRPr="000749E2">
              <w:t>RP-161397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590AEC0" w14:textId="77777777" w:rsidR="00326ACE" w:rsidRPr="000749E2" w:rsidRDefault="00326ACE" w:rsidP="005076D8">
            <w:pPr>
              <w:pStyle w:val="TAL"/>
            </w:pPr>
            <w:r w:rsidRPr="000749E2">
              <w:t>0778</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A8CBEAA" w14:textId="77777777" w:rsidR="00326ACE" w:rsidRPr="000749E2" w:rsidRDefault="00326ACE"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47B3B1A" w14:textId="77777777" w:rsidR="00326ACE" w:rsidRPr="000749E2" w:rsidRDefault="00326ACE" w:rsidP="005076D8">
            <w:pPr>
              <w:pStyle w:val="TAL"/>
            </w:pPr>
            <w:r w:rsidRPr="000749E2">
              <w:t xml:space="preserve">Correction to </w:t>
            </w:r>
            <w:r w:rsidR="00FF71FA" w:rsidRPr="000749E2">
              <w:t>Default</w:t>
            </w:r>
            <w:r w:rsidRPr="000749E2">
              <w:t xml:space="preserve"> IKEv2 message definitions.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69728E4" w14:textId="77777777" w:rsidR="00326ACE" w:rsidRPr="000749E2" w:rsidRDefault="00326ACE"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0088182" w14:textId="77777777" w:rsidR="00326ACE" w:rsidRPr="000749E2" w:rsidRDefault="00326ACE" w:rsidP="005076D8">
            <w:pPr>
              <w:pStyle w:val="TAL"/>
            </w:pPr>
            <w:r w:rsidRPr="000749E2">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15D0110" w14:textId="77777777" w:rsidR="00326ACE" w:rsidRPr="000749E2" w:rsidRDefault="00326ACE" w:rsidP="005076D8">
            <w:pPr>
              <w:pStyle w:val="TAL"/>
            </w:pPr>
            <w:r w:rsidRPr="000749E2">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7FE9C6D" w14:textId="77777777" w:rsidR="00326ACE" w:rsidRPr="000749E2" w:rsidRDefault="00326ACE" w:rsidP="005076D8">
            <w:pPr>
              <w:pStyle w:val="TAL"/>
            </w:pPr>
            <w:r w:rsidRPr="000749E2">
              <w:t>R5-166260</w:t>
            </w:r>
          </w:p>
        </w:tc>
      </w:tr>
      <w:tr w:rsidR="00326ACE" w:rsidRPr="000749E2" w14:paraId="12A59869"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F2A9953" w14:textId="77777777" w:rsidR="00326ACE" w:rsidRPr="000749E2" w:rsidRDefault="00326ACE" w:rsidP="005076D8">
            <w:pPr>
              <w:pStyle w:val="TAL"/>
            </w:pPr>
            <w:r w:rsidRPr="000749E2">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048D240" w14:textId="77777777" w:rsidR="00326ACE" w:rsidRPr="000749E2" w:rsidRDefault="00326ACE" w:rsidP="005076D8">
            <w:pPr>
              <w:pStyle w:val="TAL"/>
            </w:pPr>
            <w:r w:rsidRPr="000749E2">
              <w:t>RP-161413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4B6DDEE" w14:textId="77777777" w:rsidR="00326ACE" w:rsidRPr="000749E2" w:rsidRDefault="00326ACE" w:rsidP="005076D8">
            <w:pPr>
              <w:pStyle w:val="TAL"/>
            </w:pPr>
            <w:r w:rsidRPr="000749E2">
              <w:t>0748</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66CD6E4" w14:textId="77777777" w:rsidR="00326ACE" w:rsidRPr="000749E2" w:rsidRDefault="00326ACE"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87CC418" w14:textId="77777777" w:rsidR="00326ACE" w:rsidRPr="000749E2" w:rsidRDefault="00326ACE" w:rsidP="005076D8">
            <w:pPr>
              <w:pStyle w:val="TAL"/>
            </w:pPr>
            <w:r w:rsidRPr="000749E2">
              <w:t>Introduction of test environment for testing of CAT-M1 UE and UE in enhanced coverage</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57B8956" w14:textId="77777777" w:rsidR="00326ACE" w:rsidRPr="000749E2" w:rsidRDefault="00326ACE"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F50800E" w14:textId="77777777" w:rsidR="00326ACE" w:rsidRPr="000749E2" w:rsidRDefault="00326ACE" w:rsidP="005076D8">
            <w:pPr>
              <w:pStyle w:val="TAL"/>
            </w:pPr>
            <w:r w:rsidRPr="000749E2">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E4D94CB" w14:textId="77777777" w:rsidR="00326ACE" w:rsidRPr="000749E2" w:rsidRDefault="00326ACE" w:rsidP="005076D8">
            <w:pPr>
              <w:pStyle w:val="TAL"/>
            </w:pPr>
            <w:r w:rsidRPr="000749E2">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1520564" w14:textId="77777777" w:rsidR="00326ACE" w:rsidRPr="000749E2" w:rsidRDefault="00326ACE" w:rsidP="005076D8">
            <w:pPr>
              <w:pStyle w:val="TAL"/>
            </w:pPr>
            <w:r w:rsidRPr="000749E2">
              <w:t>R5-166261</w:t>
            </w:r>
          </w:p>
        </w:tc>
      </w:tr>
      <w:tr w:rsidR="00326ACE" w:rsidRPr="000749E2" w14:paraId="0F5BEE6C"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5D4A7C4" w14:textId="77777777" w:rsidR="00326ACE" w:rsidRPr="000749E2" w:rsidRDefault="00326ACE" w:rsidP="005076D8">
            <w:pPr>
              <w:pStyle w:val="TAL"/>
            </w:pPr>
            <w:r w:rsidRPr="000749E2">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A35102C" w14:textId="77777777" w:rsidR="00326ACE" w:rsidRPr="000749E2" w:rsidRDefault="00326ACE" w:rsidP="005076D8">
            <w:pPr>
              <w:pStyle w:val="TAL"/>
            </w:pPr>
            <w:r w:rsidRPr="000749E2">
              <w:t>RP-161421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0BA5F7E" w14:textId="77777777" w:rsidR="00326ACE" w:rsidRPr="000749E2" w:rsidRDefault="00326ACE" w:rsidP="005076D8">
            <w:pPr>
              <w:pStyle w:val="TAL"/>
            </w:pPr>
            <w:r w:rsidRPr="000749E2">
              <w:t>0790</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8EE5A2F" w14:textId="77777777" w:rsidR="00326ACE" w:rsidRPr="000749E2" w:rsidRDefault="00326ACE"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B06AF1E" w14:textId="77777777" w:rsidR="00326ACE" w:rsidRPr="000749E2" w:rsidRDefault="00326ACE" w:rsidP="005076D8">
            <w:pPr>
              <w:pStyle w:val="TAL"/>
            </w:pPr>
            <w:r w:rsidRPr="000749E2">
              <w:t>Addition of definition of simulated network cells for NB-IOT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A78D6E8" w14:textId="77777777" w:rsidR="00326ACE" w:rsidRPr="000749E2" w:rsidRDefault="00326ACE"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8D96749" w14:textId="77777777" w:rsidR="00326ACE" w:rsidRPr="000749E2" w:rsidRDefault="00326ACE" w:rsidP="005076D8">
            <w:pPr>
              <w:pStyle w:val="TAL"/>
            </w:pPr>
            <w:r w:rsidRPr="000749E2">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75C2FAB" w14:textId="77777777" w:rsidR="00326ACE" w:rsidRPr="000749E2" w:rsidRDefault="00326ACE" w:rsidP="005076D8">
            <w:pPr>
              <w:pStyle w:val="TAL"/>
            </w:pPr>
            <w:r w:rsidRPr="000749E2">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69D65EB" w14:textId="77777777" w:rsidR="00326ACE" w:rsidRPr="000749E2" w:rsidRDefault="00326ACE" w:rsidP="005076D8">
            <w:pPr>
              <w:pStyle w:val="TAL"/>
            </w:pPr>
            <w:r w:rsidRPr="000749E2">
              <w:t>R5-166285</w:t>
            </w:r>
          </w:p>
        </w:tc>
      </w:tr>
      <w:tr w:rsidR="00326ACE" w:rsidRPr="000749E2" w14:paraId="39AEA8E6"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4D65710" w14:textId="77777777" w:rsidR="00326ACE" w:rsidRPr="000749E2" w:rsidRDefault="00326ACE" w:rsidP="005076D8">
            <w:pPr>
              <w:pStyle w:val="TAL"/>
            </w:pPr>
            <w:r w:rsidRPr="000749E2">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DD6D2A2" w14:textId="77777777" w:rsidR="00326ACE" w:rsidRPr="000749E2" w:rsidRDefault="00326ACE" w:rsidP="005076D8">
            <w:pPr>
              <w:pStyle w:val="TAL"/>
            </w:pPr>
            <w:r w:rsidRPr="000749E2">
              <w:t>RP-161421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55B782D" w14:textId="77777777" w:rsidR="00326ACE" w:rsidRPr="000749E2" w:rsidRDefault="00326ACE" w:rsidP="005076D8">
            <w:pPr>
              <w:pStyle w:val="TAL"/>
            </w:pPr>
            <w:r w:rsidRPr="000749E2">
              <w:t>0797</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11E42B1" w14:textId="77777777" w:rsidR="00326ACE" w:rsidRPr="000749E2" w:rsidRDefault="00326ACE"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0F17352" w14:textId="77777777" w:rsidR="00326ACE" w:rsidRPr="000749E2" w:rsidRDefault="00326ACE" w:rsidP="005076D8">
            <w:pPr>
              <w:pStyle w:val="TAL"/>
            </w:pPr>
            <w:r w:rsidRPr="000749E2">
              <w:t>Add default NAS messages for NB-IoT and Rel-13 updates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9E1BD4D" w14:textId="77777777" w:rsidR="00326ACE" w:rsidRPr="000749E2" w:rsidRDefault="00326ACE"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427E268" w14:textId="77777777" w:rsidR="00326ACE" w:rsidRPr="000749E2" w:rsidRDefault="00326ACE" w:rsidP="005076D8">
            <w:pPr>
              <w:pStyle w:val="TAL"/>
            </w:pPr>
            <w:r w:rsidRPr="000749E2">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9256270" w14:textId="77777777" w:rsidR="00326ACE" w:rsidRPr="000749E2" w:rsidRDefault="00326ACE" w:rsidP="005076D8">
            <w:pPr>
              <w:pStyle w:val="TAL"/>
            </w:pPr>
            <w:r w:rsidRPr="000749E2">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A3E0E11" w14:textId="77777777" w:rsidR="00326ACE" w:rsidRPr="000749E2" w:rsidRDefault="00326ACE" w:rsidP="005076D8">
            <w:pPr>
              <w:pStyle w:val="TAL"/>
            </w:pPr>
            <w:r w:rsidRPr="000749E2">
              <w:t>R5-166331</w:t>
            </w:r>
          </w:p>
        </w:tc>
      </w:tr>
      <w:tr w:rsidR="00D3176C" w:rsidRPr="000749E2" w14:paraId="3A4829F4"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C9249CE" w14:textId="77777777" w:rsidR="00D3176C" w:rsidRPr="000749E2" w:rsidRDefault="00D3176C" w:rsidP="005076D8">
            <w:pPr>
              <w:pStyle w:val="TAL"/>
            </w:pPr>
            <w:r w:rsidRPr="000749E2">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3266444" w14:textId="77777777" w:rsidR="00D3176C" w:rsidRPr="000749E2" w:rsidRDefault="00D3176C" w:rsidP="005076D8">
            <w:pPr>
              <w:pStyle w:val="TAL"/>
            </w:pPr>
            <w:r w:rsidRPr="000749E2">
              <w:t>RP-162076</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2E14511" w14:textId="77777777" w:rsidR="00D3176C" w:rsidRPr="000749E2" w:rsidRDefault="00D3176C" w:rsidP="005076D8">
            <w:pPr>
              <w:pStyle w:val="TAL"/>
            </w:pPr>
            <w:r w:rsidRPr="000749E2">
              <w:t>0798</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7237823" w14:textId="77777777" w:rsidR="00D3176C" w:rsidRPr="000749E2" w:rsidRDefault="00D3176C"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6C4C430" w14:textId="77777777" w:rsidR="00D3176C" w:rsidRPr="000749E2" w:rsidRDefault="00D3176C" w:rsidP="005076D8">
            <w:pPr>
              <w:pStyle w:val="TAL"/>
            </w:pPr>
            <w:r w:rsidRPr="000749E2">
              <w:t xml:space="preserve">Update of default message contents for </w:t>
            </w:r>
            <w:proofErr w:type="spellStart"/>
            <w:r w:rsidRPr="000749E2">
              <w:t>ProSe</w:t>
            </w:r>
            <w:proofErr w:type="spellEnd"/>
            <w:r w:rsidRPr="000749E2">
              <w:t xml:space="preserve"> </w:t>
            </w:r>
            <w:r w:rsidRPr="000749E2">
              <w:lastRenderedPageBreak/>
              <w:t>Direct Communication</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45A72760" w14:textId="77777777" w:rsidR="00D3176C" w:rsidRPr="000749E2" w:rsidRDefault="00D3176C" w:rsidP="005076D8">
            <w:pPr>
              <w:pStyle w:val="TAL"/>
            </w:pPr>
            <w:r w:rsidRPr="000749E2">
              <w:lastRenderedPageBreak/>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89E61B8" w14:textId="77777777" w:rsidR="00D3176C" w:rsidRPr="000749E2" w:rsidRDefault="00D3176C" w:rsidP="005076D8">
            <w:pPr>
              <w:pStyle w:val="TAL"/>
            </w:pPr>
            <w:r w:rsidRPr="000749E2">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F17B380" w14:textId="77777777" w:rsidR="00D3176C" w:rsidRPr="000749E2" w:rsidRDefault="00D3176C" w:rsidP="005076D8">
            <w:pPr>
              <w:pStyle w:val="TAL"/>
            </w:pPr>
            <w:r w:rsidRPr="000749E2">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B4DFF4E" w14:textId="77777777" w:rsidR="00D3176C" w:rsidRPr="000749E2" w:rsidRDefault="00D3176C" w:rsidP="005076D8">
            <w:pPr>
              <w:pStyle w:val="TAL"/>
            </w:pPr>
            <w:r w:rsidRPr="000749E2">
              <w:t>R5-168072</w:t>
            </w:r>
          </w:p>
        </w:tc>
      </w:tr>
      <w:tr w:rsidR="00D3176C" w:rsidRPr="000749E2" w14:paraId="406BB008"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D7E4E94" w14:textId="77777777" w:rsidR="00D3176C" w:rsidRPr="000749E2" w:rsidRDefault="00D3176C" w:rsidP="005076D8">
            <w:pPr>
              <w:pStyle w:val="TAL"/>
            </w:pPr>
            <w:r w:rsidRPr="000749E2">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19974E8" w14:textId="77777777" w:rsidR="00D3176C" w:rsidRPr="000749E2" w:rsidRDefault="00D3176C" w:rsidP="005076D8">
            <w:pPr>
              <w:pStyle w:val="TAL"/>
            </w:pPr>
            <w:r w:rsidRPr="000749E2">
              <w:t>RP-162075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726CCE9" w14:textId="77777777" w:rsidR="00D3176C" w:rsidRPr="000749E2" w:rsidRDefault="00D3176C" w:rsidP="005076D8">
            <w:pPr>
              <w:pStyle w:val="TAL"/>
            </w:pPr>
            <w:r w:rsidRPr="000749E2">
              <w:t>0801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68FDE63" w14:textId="77777777" w:rsidR="00D3176C" w:rsidRPr="000749E2" w:rsidRDefault="00D3176C"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8534A57" w14:textId="77777777" w:rsidR="00D3176C" w:rsidRPr="000749E2" w:rsidRDefault="00D3176C" w:rsidP="005076D8">
            <w:pPr>
              <w:pStyle w:val="TAL"/>
            </w:pPr>
            <w:r w:rsidRPr="000749E2">
              <w:t>Update IKEv2 default messages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E57C54C" w14:textId="77777777" w:rsidR="00D3176C" w:rsidRPr="000749E2" w:rsidRDefault="00D3176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838B859" w14:textId="77777777" w:rsidR="00D3176C" w:rsidRPr="000749E2" w:rsidRDefault="00D3176C" w:rsidP="005076D8">
            <w:pPr>
              <w:pStyle w:val="TAL"/>
            </w:pPr>
            <w:r w:rsidRPr="000749E2">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304E99A" w14:textId="77777777" w:rsidR="00D3176C" w:rsidRPr="000749E2" w:rsidRDefault="00D3176C" w:rsidP="005076D8">
            <w:pPr>
              <w:pStyle w:val="TAL"/>
            </w:pPr>
            <w:r w:rsidRPr="000749E2">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E82866D" w14:textId="77777777" w:rsidR="00D3176C" w:rsidRPr="000749E2" w:rsidRDefault="00D3176C" w:rsidP="005076D8">
            <w:pPr>
              <w:pStyle w:val="TAL"/>
            </w:pPr>
            <w:r w:rsidRPr="000749E2">
              <w:t>R5-168094</w:t>
            </w:r>
          </w:p>
        </w:tc>
      </w:tr>
      <w:tr w:rsidR="00D3176C" w:rsidRPr="000749E2" w14:paraId="361B28B8"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E4CF1BA" w14:textId="77777777" w:rsidR="00D3176C" w:rsidRPr="000749E2" w:rsidRDefault="00D3176C" w:rsidP="005076D8">
            <w:pPr>
              <w:pStyle w:val="TAL"/>
            </w:pPr>
            <w:r w:rsidRPr="000749E2">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8E27011" w14:textId="77777777" w:rsidR="00D3176C" w:rsidRPr="000749E2" w:rsidRDefault="00D3176C" w:rsidP="005076D8">
            <w:pPr>
              <w:pStyle w:val="TAL"/>
            </w:pPr>
            <w:r w:rsidRPr="000749E2">
              <w:t>RP-162085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1F233FC" w14:textId="77777777" w:rsidR="00D3176C" w:rsidRPr="000749E2" w:rsidRDefault="00D3176C" w:rsidP="005076D8">
            <w:pPr>
              <w:pStyle w:val="TAL"/>
            </w:pPr>
            <w:r w:rsidRPr="000749E2">
              <w:t>0802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3C13565" w14:textId="77777777" w:rsidR="00D3176C" w:rsidRPr="000749E2" w:rsidRDefault="00D3176C"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62A3E48" w14:textId="77777777" w:rsidR="00D3176C" w:rsidRPr="000749E2" w:rsidRDefault="00D3176C" w:rsidP="005076D8">
            <w:pPr>
              <w:pStyle w:val="TAL"/>
            </w:pPr>
            <w:r w:rsidRPr="000749E2">
              <w:t xml:space="preserve">Addition of connection diagrams for new SC </w:t>
            </w:r>
            <w:proofErr w:type="spellStart"/>
            <w:r w:rsidRPr="000749E2">
              <w:t>demod</w:t>
            </w:r>
            <w:proofErr w:type="spellEnd"/>
            <w:r w:rsidRPr="000749E2">
              <w:t xml:space="preserve"> and CSI Test Cases for 4Rx</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DA41ACA" w14:textId="77777777" w:rsidR="00D3176C" w:rsidRPr="000749E2" w:rsidRDefault="00D3176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BA4678F" w14:textId="77777777" w:rsidR="00D3176C" w:rsidRPr="000749E2" w:rsidRDefault="00D3176C" w:rsidP="005076D8">
            <w:pPr>
              <w:pStyle w:val="TAL"/>
            </w:pPr>
            <w:r w:rsidRPr="000749E2">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D25D149" w14:textId="77777777" w:rsidR="00D3176C" w:rsidRPr="000749E2" w:rsidRDefault="00D3176C" w:rsidP="005076D8">
            <w:pPr>
              <w:pStyle w:val="TAL"/>
            </w:pPr>
            <w:r w:rsidRPr="000749E2">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EDAAC91" w14:textId="77777777" w:rsidR="00D3176C" w:rsidRPr="000749E2" w:rsidRDefault="00D3176C" w:rsidP="005076D8">
            <w:pPr>
              <w:pStyle w:val="TAL"/>
            </w:pPr>
            <w:r w:rsidRPr="000749E2">
              <w:t>R5-168120</w:t>
            </w:r>
          </w:p>
        </w:tc>
      </w:tr>
      <w:tr w:rsidR="00D3176C" w:rsidRPr="000749E2" w14:paraId="796B4879"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AF5DFDA" w14:textId="77777777" w:rsidR="00D3176C" w:rsidRPr="000749E2" w:rsidRDefault="00D3176C" w:rsidP="005076D8">
            <w:pPr>
              <w:pStyle w:val="TAL"/>
            </w:pPr>
            <w:r w:rsidRPr="000749E2">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5999333" w14:textId="77777777" w:rsidR="00D3176C" w:rsidRPr="000749E2" w:rsidRDefault="00D3176C" w:rsidP="005076D8">
            <w:pPr>
              <w:pStyle w:val="TAL"/>
            </w:pPr>
            <w:r w:rsidRPr="000749E2">
              <w:t>RP-162083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FB0DFAB" w14:textId="77777777" w:rsidR="00D3176C" w:rsidRPr="000749E2" w:rsidRDefault="00D3176C" w:rsidP="005076D8">
            <w:pPr>
              <w:pStyle w:val="TAL"/>
            </w:pPr>
            <w:r w:rsidRPr="000749E2">
              <w:t>0805</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F81A2A6" w14:textId="77777777" w:rsidR="00D3176C" w:rsidRPr="000749E2" w:rsidRDefault="00D3176C"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B499A23" w14:textId="77777777" w:rsidR="00D3176C" w:rsidRPr="000749E2" w:rsidRDefault="00D3176C" w:rsidP="005076D8">
            <w:pPr>
              <w:pStyle w:val="TAL"/>
            </w:pPr>
            <w:r w:rsidRPr="000749E2">
              <w:t>Editorial correction to aggregated number of resource blocks for CA Inter-band combination CA_8A-42A</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1AB16C5" w14:textId="77777777" w:rsidR="00D3176C" w:rsidRPr="000749E2" w:rsidRDefault="00D3176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B954654" w14:textId="77777777" w:rsidR="00D3176C" w:rsidRPr="000749E2" w:rsidRDefault="00D3176C" w:rsidP="005076D8">
            <w:pPr>
              <w:pStyle w:val="TAL"/>
            </w:pPr>
            <w:r w:rsidRPr="000749E2">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8B7D84A" w14:textId="77777777" w:rsidR="00D3176C" w:rsidRPr="000749E2" w:rsidRDefault="00D3176C" w:rsidP="005076D8">
            <w:pPr>
              <w:pStyle w:val="TAL"/>
            </w:pPr>
            <w:r w:rsidRPr="000749E2">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FF15C35" w14:textId="77777777" w:rsidR="00D3176C" w:rsidRPr="000749E2" w:rsidRDefault="00D3176C" w:rsidP="005076D8">
            <w:pPr>
              <w:pStyle w:val="TAL"/>
            </w:pPr>
            <w:r w:rsidRPr="000749E2">
              <w:t>R5-168319</w:t>
            </w:r>
          </w:p>
        </w:tc>
      </w:tr>
      <w:tr w:rsidR="00D3176C" w:rsidRPr="000749E2" w14:paraId="53723AFA"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3C84764" w14:textId="77777777" w:rsidR="00D3176C" w:rsidRPr="000749E2" w:rsidRDefault="00D3176C" w:rsidP="005076D8">
            <w:pPr>
              <w:pStyle w:val="TAL"/>
            </w:pPr>
            <w:r w:rsidRPr="000749E2">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5677D80" w14:textId="77777777" w:rsidR="00D3176C" w:rsidRPr="000749E2" w:rsidRDefault="00D3176C" w:rsidP="005076D8">
            <w:pPr>
              <w:pStyle w:val="TAL"/>
            </w:pPr>
            <w:r w:rsidRPr="000749E2">
              <w:t>RP-162083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E467DD9" w14:textId="77777777" w:rsidR="00D3176C" w:rsidRPr="000749E2" w:rsidRDefault="00D3176C" w:rsidP="005076D8">
            <w:pPr>
              <w:pStyle w:val="TAL"/>
            </w:pPr>
            <w:r w:rsidRPr="000749E2">
              <w:t>0811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7156F2AD" w14:textId="77777777" w:rsidR="00D3176C" w:rsidRPr="000749E2" w:rsidRDefault="00D3176C"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FA8D900" w14:textId="77777777" w:rsidR="00D3176C" w:rsidRPr="000749E2" w:rsidRDefault="00D3176C" w:rsidP="005076D8">
            <w:pPr>
              <w:pStyle w:val="TAL"/>
            </w:pPr>
            <w:r w:rsidRPr="000749E2">
              <w:t>Addition of new test frequencies for intra-band non-contiguous CA</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B999C1B" w14:textId="77777777" w:rsidR="00D3176C" w:rsidRPr="000749E2" w:rsidRDefault="00D3176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F06A01C" w14:textId="77777777" w:rsidR="00D3176C" w:rsidRPr="000749E2" w:rsidRDefault="00D3176C" w:rsidP="005076D8">
            <w:pPr>
              <w:pStyle w:val="TAL"/>
            </w:pPr>
            <w:r w:rsidRPr="000749E2">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C392604" w14:textId="77777777" w:rsidR="00D3176C" w:rsidRPr="000749E2" w:rsidRDefault="00D3176C" w:rsidP="005076D8">
            <w:pPr>
              <w:pStyle w:val="TAL"/>
            </w:pPr>
            <w:r w:rsidRPr="000749E2">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7744B1C" w14:textId="77777777" w:rsidR="00D3176C" w:rsidRPr="000749E2" w:rsidRDefault="00D3176C" w:rsidP="005076D8">
            <w:pPr>
              <w:pStyle w:val="TAL"/>
            </w:pPr>
            <w:r w:rsidRPr="000749E2">
              <w:t>R5-168367</w:t>
            </w:r>
          </w:p>
        </w:tc>
      </w:tr>
      <w:tr w:rsidR="00D3176C" w:rsidRPr="000749E2" w14:paraId="45F9C3BC"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04D5F70" w14:textId="77777777" w:rsidR="00D3176C" w:rsidRPr="000749E2" w:rsidRDefault="00D3176C" w:rsidP="005076D8">
            <w:pPr>
              <w:pStyle w:val="TAL"/>
            </w:pPr>
            <w:r w:rsidRPr="000749E2">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35324A1" w14:textId="77777777" w:rsidR="00D3176C" w:rsidRPr="000749E2" w:rsidRDefault="00D3176C" w:rsidP="005076D8">
            <w:pPr>
              <w:pStyle w:val="TAL"/>
            </w:pPr>
            <w:r w:rsidRPr="000749E2">
              <w:t>RP-162097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7B0FF43" w14:textId="77777777" w:rsidR="00D3176C" w:rsidRPr="000749E2" w:rsidRDefault="00D3176C" w:rsidP="005076D8">
            <w:pPr>
              <w:pStyle w:val="TAL"/>
            </w:pPr>
            <w:r w:rsidRPr="000749E2">
              <w:t>0812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C3DB82E" w14:textId="77777777" w:rsidR="00D3176C" w:rsidRPr="000749E2" w:rsidRDefault="00D3176C"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46CFACE1" w14:textId="77777777" w:rsidR="00D3176C" w:rsidRPr="000749E2" w:rsidRDefault="00D3176C" w:rsidP="005076D8">
            <w:pPr>
              <w:pStyle w:val="TAL"/>
            </w:pPr>
            <w:r w:rsidRPr="000749E2">
              <w:t>Common test frequencies for Band 70</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8280A5B" w14:textId="77777777" w:rsidR="00D3176C" w:rsidRPr="000749E2" w:rsidRDefault="00D3176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3221E00" w14:textId="77777777" w:rsidR="00D3176C" w:rsidRPr="000749E2" w:rsidRDefault="00D3176C" w:rsidP="005076D8">
            <w:pPr>
              <w:pStyle w:val="TAL"/>
            </w:pPr>
            <w:r w:rsidRPr="000749E2">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EE5B0C7" w14:textId="77777777" w:rsidR="00D3176C" w:rsidRPr="000749E2" w:rsidRDefault="00D3176C" w:rsidP="005076D8">
            <w:pPr>
              <w:pStyle w:val="TAL"/>
            </w:pPr>
            <w:r w:rsidRPr="000749E2">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CBBA6C5" w14:textId="77777777" w:rsidR="00D3176C" w:rsidRPr="000749E2" w:rsidRDefault="00D3176C" w:rsidP="005076D8">
            <w:pPr>
              <w:pStyle w:val="TAL"/>
            </w:pPr>
            <w:r w:rsidRPr="000749E2">
              <w:t>R5-168398</w:t>
            </w:r>
          </w:p>
        </w:tc>
      </w:tr>
      <w:tr w:rsidR="00D3176C" w:rsidRPr="000749E2" w14:paraId="23068ACD"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9D6D9FE" w14:textId="77777777" w:rsidR="00D3176C" w:rsidRPr="000749E2" w:rsidRDefault="00D3176C" w:rsidP="005076D8">
            <w:pPr>
              <w:pStyle w:val="TAL"/>
            </w:pPr>
            <w:r w:rsidRPr="000749E2">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2759ED1" w14:textId="77777777" w:rsidR="00D3176C" w:rsidRPr="000749E2" w:rsidRDefault="00D3176C" w:rsidP="005076D8">
            <w:pPr>
              <w:pStyle w:val="TAL"/>
            </w:pPr>
            <w:r w:rsidRPr="000749E2">
              <w:t>RP-162104</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55AA4F2" w14:textId="77777777" w:rsidR="00D3176C" w:rsidRPr="000749E2" w:rsidRDefault="00D3176C" w:rsidP="005076D8">
            <w:pPr>
              <w:pStyle w:val="TAL"/>
            </w:pPr>
            <w:r w:rsidRPr="000749E2">
              <w:t>0815</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176BCC5" w14:textId="77777777" w:rsidR="00D3176C" w:rsidRPr="000749E2" w:rsidRDefault="00D3176C"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33497C7" w14:textId="77777777" w:rsidR="00D3176C" w:rsidRPr="000749E2" w:rsidRDefault="00D3176C" w:rsidP="005076D8">
            <w:pPr>
              <w:pStyle w:val="TAL"/>
            </w:pPr>
            <w:r w:rsidRPr="000749E2">
              <w:t xml:space="preserve">Update </w:t>
            </w:r>
            <w:proofErr w:type="spellStart"/>
            <w:r w:rsidRPr="000749E2">
              <w:t>SCellToAddMod</w:t>
            </w:r>
            <w:proofErr w:type="spellEnd"/>
            <w:r w:rsidRPr="000749E2">
              <w:t xml:space="preserve"> for band 65 and higher</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3AF6856" w14:textId="77777777" w:rsidR="00D3176C" w:rsidRPr="000749E2" w:rsidRDefault="00D3176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B428A2D" w14:textId="77777777" w:rsidR="00D3176C" w:rsidRPr="000749E2" w:rsidRDefault="00D3176C" w:rsidP="005076D8">
            <w:pPr>
              <w:pStyle w:val="TAL"/>
            </w:pPr>
            <w:r w:rsidRPr="000749E2">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2BBBF82" w14:textId="77777777" w:rsidR="00D3176C" w:rsidRPr="000749E2" w:rsidRDefault="00D3176C" w:rsidP="005076D8">
            <w:pPr>
              <w:pStyle w:val="TAL"/>
            </w:pPr>
            <w:r w:rsidRPr="000749E2">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7AEABEE" w14:textId="77777777" w:rsidR="00D3176C" w:rsidRPr="000749E2" w:rsidRDefault="00D3176C" w:rsidP="005076D8">
            <w:pPr>
              <w:pStyle w:val="TAL"/>
            </w:pPr>
            <w:r w:rsidRPr="000749E2">
              <w:t>R5-168447</w:t>
            </w:r>
          </w:p>
        </w:tc>
      </w:tr>
      <w:tr w:rsidR="00D3176C" w:rsidRPr="000749E2" w14:paraId="63C6154D"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D079CEF" w14:textId="77777777" w:rsidR="00D3176C" w:rsidRPr="000749E2" w:rsidRDefault="00D3176C" w:rsidP="005076D8">
            <w:pPr>
              <w:pStyle w:val="TAL"/>
            </w:pPr>
            <w:r w:rsidRPr="000749E2">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81C5B16" w14:textId="77777777" w:rsidR="00D3176C" w:rsidRPr="000749E2" w:rsidRDefault="00D3176C" w:rsidP="005076D8">
            <w:pPr>
              <w:pStyle w:val="TAL"/>
            </w:pPr>
            <w:r w:rsidRPr="000749E2">
              <w:t>RP-162104</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2DF21CD" w14:textId="77777777" w:rsidR="00D3176C" w:rsidRPr="000749E2" w:rsidRDefault="00D3176C" w:rsidP="005076D8">
            <w:pPr>
              <w:pStyle w:val="TAL"/>
            </w:pPr>
            <w:r w:rsidRPr="000749E2">
              <w:t>0816</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52081E7" w14:textId="77777777" w:rsidR="00D3176C" w:rsidRPr="000749E2" w:rsidRDefault="00D3176C"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B2438E2" w14:textId="77777777" w:rsidR="00D3176C" w:rsidRPr="000749E2" w:rsidRDefault="00D3176C" w:rsidP="005076D8">
            <w:pPr>
              <w:pStyle w:val="TAL"/>
            </w:pPr>
            <w:r w:rsidRPr="000749E2">
              <w:t xml:space="preserve">Update </w:t>
            </w:r>
            <w:proofErr w:type="spellStart"/>
            <w:r w:rsidRPr="000749E2">
              <w:t>MobilityControlInfo</w:t>
            </w:r>
            <w:proofErr w:type="spellEnd"/>
            <w:r w:rsidRPr="000749E2">
              <w:t xml:space="preserve"> for band 65 and higher</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7A71841" w14:textId="77777777" w:rsidR="00D3176C" w:rsidRPr="000749E2" w:rsidRDefault="00D3176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05A73DE" w14:textId="77777777" w:rsidR="00D3176C" w:rsidRPr="000749E2" w:rsidRDefault="00D3176C" w:rsidP="005076D8">
            <w:pPr>
              <w:pStyle w:val="TAL"/>
            </w:pPr>
            <w:r w:rsidRPr="000749E2">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91BE80A" w14:textId="77777777" w:rsidR="00D3176C" w:rsidRPr="000749E2" w:rsidRDefault="00D3176C" w:rsidP="005076D8">
            <w:pPr>
              <w:pStyle w:val="TAL"/>
            </w:pPr>
            <w:r w:rsidRPr="000749E2">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EA179B0" w14:textId="77777777" w:rsidR="00D3176C" w:rsidRPr="000749E2" w:rsidRDefault="00D3176C" w:rsidP="005076D8">
            <w:pPr>
              <w:pStyle w:val="TAL"/>
            </w:pPr>
            <w:r w:rsidRPr="000749E2">
              <w:t>R5-168454</w:t>
            </w:r>
          </w:p>
        </w:tc>
      </w:tr>
      <w:tr w:rsidR="00D3176C" w:rsidRPr="000749E2" w14:paraId="61957992"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12C05F0" w14:textId="77777777" w:rsidR="00D3176C" w:rsidRPr="000749E2" w:rsidRDefault="00D3176C" w:rsidP="005076D8">
            <w:pPr>
              <w:pStyle w:val="TAL"/>
            </w:pPr>
            <w:r w:rsidRPr="000749E2">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0EC8F4B" w14:textId="77777777" w:rsidR="00D3176C" w:rsidRPr="000749E2" w:rsidRDefault="00D3176C" w:rsidP="005076D8">
            <w:pPr>
              <w:pStyle w:val="TAL"/>
            </w:pPr>
            <w:r w:rsidRPr="000749E2">
              <w:t>RP-162091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E42188C" w14:textId="77777777" w:rsidR="00D3176C" w:rsidRPr="000749E2" w:rsidRDefault="00D3176C" w:rsidP="005076D8">
            <w:pPr>
              <w:pStyle w:val="TAL"/>
            </w:pPr>
            <w:r w:rsidRPr="000749E2">
              <w:t>0819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8B486B4" w14:textId="77777777" w:rsidR="00D3176C" w:rsidRPr="000749E2" w:rsidRDefault="00D3176C"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0A08B0B" w14:textId="77777777" w:rsidR="00D3176C" w:rsidRPr="000749E2" w:rsidRDefault="00D3176C" w:rsidP="005076D8">
            <w:pPr>
              <w:pStyle w:val="TAL"/>
            </w:pPr>
            <w:r w:rsidRPr="000749E2">
              <w:t xml:space="preserve">Addition of Procedure for IP address allocation in the CP </w:t>
            </w:r>
            <w:proofErr w:type="spellStart"/>
            <w:r w:rsidRPr="000749E2">
              <w:t>CIoT</w:t>
            </w:r>
            <w:proofErr w:type="spellEnd"/>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A03152A" w14:textId="77777777" w:rsidR="00D3176C" w:rsidRPr="000749E2" w:rsidRDefault="00D3176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34FC2F3" w14:textId="77777777" w:rsidR="00D3176C" w:rsidRPr="000749E2" w:rsidRDefault="00D3176C" w:rsidP="005076D8">
            <w:pPr>
              <w:pStyle w:val="TAL"/>
            </w:pPr>
            <w:r w:rsidRPr="000749E2">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5F6C42F" w14:textId="77777777" w:rsidR="00D3176C" w:rsidRPr="000749E2" w:rsidRDefault="00D3176C" w:rsidP="005076D8">
            <w:pPr>
              <w:pStyle w:val="TAL"/>
            </w:pPr>
            <w:r w:rsidRPr="000749E2">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6D12C18" w14:textId="77777777" w:rsidR="00D3176C" w:rsidRPr="000749E2" w:rsidRDefault="00D3176C" w:rsidP="005076D8">
            <w:pPr>
              <w:pStyle w:val="TAL"/>
            </w:pPr>
            <w:r w:rsidRPr="000749E2">
              <w:t>R5-168472</w:t>
            </w:r>
          </w:p>
        </w:tc>
      </w:tr>
      <w:tr w:rsidR="00D3176C" w:rsidRPr="000749E2" w14:paraId="1B437C65"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E65C29C" w14:textId="77777777" w:rsidR="00D3176C" w:rsidRPr="000749E2" w:rsidRDefault="00D3176C" w:rsidP="005076D8">
            <w:pPr>
              <w:pStyle w:val="TAL"/>
            </w:pPr>
            <w:r w:rsidRPr="000749E2">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0E7BC14" w14:textId="77777777" w:rsidR="00D3176C" w:rsidRPr="000749E2" w:rsidRDefault="00D3176C" w:rsidP="005076D8">
            <w:pPr>
              <w:pStyle w:val="TAL"/>
            </w:pPr>
            <w:r w:rsidRPr="000749E2">
              <w:t>RP-162079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5272A33" w14:textId="77777777" w:rsidR="00D3176C" w:rsidRPr="000749E2" w:rsidRDefault="00D3176C" w:rsidP="005076D8">
            <w:pPr>
              <w:pStyle w:val="TAL"/>
            </w:pPr>
            <w:r w:rsidRPr="000749E2">
              <w:t>0820</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A8AC5B0" w14:textId="77777777" w:rsidR="00D3176C" w:rsidRPr="000749E2" w:rsidRDefault="00D3176C"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8CEBEA3" w14:textId="77777777" w:rsidR="00D3176C" w:rsidRPr="000749E2" w:rsidRDefault="00D3176C" w:rsidP="005076D8">
            <w:pPr>
              <w:pStyle w:val="TAL"/>
            </w:pPr>
            <w:r w:rsidRPr="000749E2">
              <w:t>Correction of ReportConfigEUTRA-C2</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E745AEB" w14:textId="77777777" w:rsidR="00D3176C" w:rsidRPr="000749E2" w:rsidRDefault="00D3176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0D0ABD5" w14:textId="77777777" w:rsidR="00D3176C" w:rsidRPr="000749E2" w:rsidRDefault="00D3176C" w:rsidP="005076D8">
            <w:pPr>
              <w:pStyle w:val="TAL"/>
            </w:pPr>
            <w:r w:rsidRPr="000749E2">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05CE8A4" w14:textId="77777777" w:rsidR="00D3176C" w:rsidRPr="000749E2" w:rsidRDefault="00D3176C" w:rsidP="005076D8">
            <w:pPr>
              <w:pStyle w:val="TAL"/>
            </w:pPr>
            <w:r w:rsidRPr="000749E2">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755A263" w14:textId="77777777" w:rsidR="00D3176C" w:rsidRPr="000749E2" w:rsidRDefault="00D3176C" w:rsidP="005076D8">
            <w:pPr>
              <w:pStyle w:val="TAL"/>
            </w:pPr>
            <w:r w:rsidRPr="000749E2">
              <w:t>R5-168567</w:t>
            </w:r>
          </w:p>
        </w:tc>
      </w:tr>
      <w:tr w:rsidR="00D3176C" w:rsidRPr="000749E2" w14:paraId="528E1E3B"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707ECA9" w14:textId="77777777" w:rsidR="00D3176C" w:rsidRPr="000749E2" w:rsidRDefault="00D3176C" w:rsidP="005076D8">
            <w:pPr>
              <w:pStyle w:val="TAL"/>
            </w:pPr>
            <w:r w:rsidRPr="000749E2">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60ECB30" w14:textId="77777777" w:rsidR="00D3176C" w:rsidRPr="000749E2" w:rsidRDefault="00D3176C" w:rsidP="005076D8">
            <w:pPr>
              <w:pStyle w:val="TAL"/>
            </w:pPr>
            <w:r w:rsidRPr="000749E2">
              <w:t>RP-162096</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095C855" w14:textId="77777777" w:rsidR="00D3176C" w:rsidRPr="000749E2" w:rsidRDefault="00D3176C" w:rsidP="005076D8">
            <w:pPr>
              <w:pStyle w:val="TAL"/>
            </w:pPr>
            <w:r w:rsidRPr="000749E2">
              <w:t>0824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D331AD3" w14:textId="77777777" w:rsidR="00D3176C" w:rsidRPr="000749E2" w:rsidRDefault="00D3176C"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C990877" w14:textId="77777777" w:rsidR="00D3176C" w:rsidRPr="000749E2" w:rsidRDefault="00D3176C" w:rsidP="005076D8">
            <w:pPr>
              <w:pStyle w:val="TAL"/>
            </w:pPr>
            <w:r w:rsidRPr="000749E2">
              <w:t>CA_20A-28A: Add test frequencies to sub-clause 6.2.3.2</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5E681B7" w14:textId="77777777" w:rsidR="00D3176C" w:rsidRPr="000749E2" w:rsidRDefault="00D3176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70B2411" w14:textId="77777777" w:rsidR="00D3176C" w:rsidRPr="000749E2" w:rsidRDefault="00D3176C" w:rsidP="005076D8">
            <w:pPr>
              <w:pStyle w:val="TAL"/>
            </w:pPr>
            <w:r w:rsidRPr="000749E2">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173912A" w14:textId="77777777" w:rsidR="00D3176C" w:rsidRPr="000749E2" w:rsidRDefault="00D3176C" w:rsidP="005076D8">
            <w:pPr>
              <w:pStyle w:val="TAL"/>
            </w:pPr>
            <w:r w:rsidRPr="000749E2">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994F52A" w14:textId="77777777" w:rsidR="00D3176C" w:rsidRPr="000749E2" w:rsidRDefault="00D3176C" w:rsidP="005076D8">
            <w:pPr>
              <w:pStyle w:val="TAL"/>
            </w:pPr>
            <w:r w:rsidRPr="000749E2">
              <w:t>R5-168618</w:t>
            </w:r>
          </w:p>
        </w:tc>
      </w:tr>
      <w:tr w:rsidR="00D3176C" w:rsidRPr="000749E2" w14:paraId="7F298E55"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12A8C56" w14:textId="77777777" w:rsidR="00D3176C" w:rsidRPr="000749E2" w:rsidRDefault="00D3176C" w:rsidP="005076D8">
            <w:pPr>
              <w:pStyle w:val="TAL"/>
            </w:pPr>
            <w:r w:rsidRPr="000749E2">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8567CFC" w14:textId="77777777" w:rsidR="00D3176C" w:rsidRPr="000749E2" w:rsidRDefault="00D3176C" w:rsidP="005076D8">
            <w:pPr>
              <w:pStyle w:val="TAL"/>
            </w:pPr>
            <w:r w:rsidRPr="000749E2">
              <w:t>RP-162103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9059CCC" w14:textId="77777777" w:rsidR="00D3176C" w:rsidRPr="000749E2" w:rsidRDefault="00D3176C" w:rsidP="005076D8">
            <w:pPr>
              <w:pStyle w:val="TAL"/>
            </w:pPr>
            <w:r w:rsidRPr="000749E2">
              <w:t>0834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75D225E" w14:textId="77777777" w:rsidR="00D3176C" w:rsidRPr="000749E2" w:rsidRDefault="00D3176C"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AFC24F9" w14:textId="77777777" w:rsidR="00D3176C" w:rsidRPr="000749E2" w:rsidRDefault="00D3176C" w:rsidP="005076D8">
            <w:pPr>
              <w:pStyle w:val="TAL"/>
            </w:pPr>
            <w:r w:rsidRPr="000749E2">
              <w:t>Correction to EUTRA band 2 and band 25 &lt;&gt; CDMA BC 1 for LTE&lt;&gt;HRPD/1xRTT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6234077" w14:textId="77777777" w:rsidR="00D3176C" w:rsidRPr="000749E2" w:rsidRDefault="00D3176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16D1788" w14:textId="77777777" w:rsidR="00D3176C" w:rsidRPr="000749E2" w:rsidRDefault="00D3176C" w:rsidP="005076D8">
            <w:pPr>
              <w:pStyle w:val="TAL"/>
            </w:pPr>
            <w:r w:rsidRPr="000749E2">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12C9174" w14:textId="77777777" w:rsidR="00D3176C" w:rsidRPr="000749E2" w:rsidRDefault="00D3176C" w:rsidP="005076D8">
            <w:pPr>
              <w:pStyle w:val="TAL"/>
            </w:pPr>
            <w:r w:rsidRPr="000749E2">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5D4C8D5" w14:textId="77777777" w:rsidR="00D3176C" w:rsidRPr="000749E2" w:rsidRDefault="00D3176C" w:rsidP="005076D8">
            <w:pPr>
              <w:pStyle w:val="TAL"/>
            </w:pPr>
            <w:r w:rsidRPr="000749E2">
              <w:t>R5-168775</w:t>
            </w:r>
          </w:p>
        </w:tc>
      </w:tr>
      <w:tr w:rsidR="00D3176C" w:rsidRPr="000749E2" w14:paraId="5494330F"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84655ED" w14:textId="77777777" w:rsidR="00D3176C" w:rsidRPr="000749E2" w:rsidRDefault="00D3176C" w:rsidP="005076D8">
            <w:pPr>
              <w:pStyle w:val="TAL"/>
            </w:pPr>
            <w:r w:rsidRPr="000749E2">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D5B5976" w14:textId="77777777" w:rsidR="00D3176C" w:rsidRPr="000749E2" w:rsidRDefault="00D3176C" w:rsidP="005076D8">
            <w:pPr>
              <w:pStyle w:val="TAL"/>
            </w:pPr>
            <w:r w:rsidRPr="000749E2">
              <w:t>RP-162113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483E126" w14:textId="77777777" w:rsidR="00D3176C" w:rsidRPr="000749E2" w:rsidRDefault="00D3176C" w:rsidP="005076D8">
            <w:pPr>
              <w:pStyle w:val="TAL"/>
            </w:pPr>
            <w:r w:rsidRPr="000749E2">
              <w:t>0835</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261747B" w14:textId="77777777" w:rsidR="00D3176C" w:rsidRPr="000749E2" w:rsidRDefault="00D3176C"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FBE47F4" w14:textId="77777777" w:rsidR="00D3176C" w:rsidRPr="000749E2" w:rsidRDefault="00D3176C" w:rsidP="005076D8">
            <w:pPr>
              <w:pStyle w:val="TAL"/>
            </w:pPr>
            <w:r w:rsidRPr="000749E2">
              <w:t>Addition of test frequencies for CA_7C</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1DB6176" w14:textId="77777777" w:rsidR="00D3176C" w:rsidRPr="000749E2" w:rsidRDefault="00D3176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836EC86" w14:textId="77777777" w:rsidR="00D3176C" w:rsidRPr="000749E2" w:rsidRDefault="00D3176C" w:rsidP="005076D8">
            <w:pPr>
              <w:pStyle w:val="TAL"/>
            </w:pPr>
            <w:r w:rsidRPr="000749E2">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E1C7F83" w14:textId="77777777" w:rsidR="00D3176C" w:rsidRPr="000749E2" w:rsidRDefault="00D3176C" w:rsidP="005076D8">
            <w:pPr>
              <w:pStyle w:val="TAL"/>
            </w:pPr>
            <w:r w:rsidRPr="000749E2">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66548C38" w14:textId="77777777" w:rsidR="00D3176C" w:rsidRPr="000749E2" w:rsidRDefault="00D3176C" w:rsidP="005076D8">
            <w:pPr>
              <w:pStyle w:val="TAL"/>
            </w:pPr>
            <w:r w:rsidRPr="000749E2">
              <w:t>R5-168778</w:t>
            </w:r>
          </w:p>
        </w:tc>
      </w:tr>
      <w:tr w:rsidR="00D3176C" w:rsidRPr="000749E2" w14:paraId="1DBEF31A"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477A3CF" w14:textId="77777777" w:rsidR="00D3176C" w:rsidRPr="000749E2" w:rsidRDefault="00D3176C" w:rsidP="005076D8">
            <w:pPr>
              <w:pStyle w:val="TAL"/>
            </w:pPr>
            <w:r w:rsidRPr="000749E2">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CD4227B" w14:textId="77777777" w:rsidR="00D3176C" w:rsidRPr="000749E2" w:rsidRDefault="00D3176C" w:rsidP="005076D8">
            <w:pPr>
              <w:pStyle w:val="TAL"/>
            </w:pPr>
            <w:r w:rsidRPr="000749E2">
              <w:t>RP-162091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13B79D6" w14:textId="77777777" w:rsidR="00D3176C" w:rsidRPr="000749E2" w:rsidRDefault="00D3176C" w:rsidP="005076D8">
            <w:pPr>
              <w:pStyle w:val="TAL"/>
            </w:pPr>
            <w:r w:rsidRPr="000749E2">
              <w:t>0837</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1BDE694" w14:textId="77777777" w:rsidR="00D3176C" w:rsidRPr="000749E2" w:rsidRDefault="00D3176C"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D437B75" w14:textId="77777777" w:rsidR="00D3176C" w:rsidRPr="000749E2" w:rsidRDefault="00D3176C" w:rsidP="005076D8">
            <w:pPr>
              <w:pStyle w:val="TAL"/>
            </w:pPr>
            <w:r w:rsidRPr="000749E2">
              <w:t>Addition NB-IoT test environment for RRM test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0E3FA1D" w14:textId="77777777" w:rsidR="00D3176C" w:rsidRPr="000749E2" w:rsidRDefault="00D3176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4FF16BB" w14:textId="77777777" w:rsidR="00D3176C" w:rsidRPr="000749E2" w:rsidRDefault="00D3176C" w:rsidP="005076D8">
            <w:pPr>
              <w:pStyle w:val="TAL"/>
            </w:pPr>
            <w:r w:rsidRPr="000749E2">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917E8DC" w14:textId="77777777" w:rsidR="00D3176C" w:rsidRPr="000749E2" w:rsidRDefault="00D3176C" w:rsidP="005076D8">
            <w:pPr>
              <w:pStyle w:val="TAL"/>
            </w:pPr>
            <w:r w:rsidRPr="000749E2">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54D338A" w14:textId="77777777" w:rsidR="00D3176C" w:rsidRPr="000749E2" w:rsidRDefault="00D3176C" w:rsidP="005076D8">
            <w:pPr>
              <w:pStyle w:val="TAL"/>
            </w:pPr>
            <w:r w:rsidRPr="000749E2">
              <w:t>R5-168833</w:t>
            </w:r>
          </w:p>
        </w:tc>
      </w:tr>
      <w:tr w:rsidR="00D3176C" w:rsidRPr="000749E2" w14:paraId="577173AE"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180E83D" w14:textId="77777777" w:rsidR="00D3176C" w:rsidRPr="000749E2" w:rsidRDefault="00D3176C" w:rsidP="005076D8">
            <w:pPr>
              <w:pStyle w:val="TAL"/>
            </w:pPr>
            <w:r w:rsidRPr="000749E2">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95A440E" w14:textId="77777777" w:rsidR="00D3176C" w:rsidRPr="000749E2" w:rsidRDefault="00D3176C" w:rsidP="005076D8">
            <w:pPr>
              <w:pStyle w:val="TAL"/>
            </w:pPr>
            <w:r w:rsidRPr="000749E2">
              <w:t>RP-162097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6F18308" w14:textId="77777777" w:rsidR="00D3176C" w:rsidRPr="000749E2" w:rsidRDefault="00D3176C" w:rsidP="005076D8">
            <w:pPr>
              <w:pStyle w:val="TAL"/>
            </w:pPr>
            <w:r w:rsidRPr="000749E2">
              <w:t>0840</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A3CC1B7" w14:textId="77777777" w:rsidR="00D3176C" w:rsidRPr="000749E2" w:rsidRDefault="00D3176C"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7E07453" w14:textId="77777777" w:rsidR="00D3176C" w:rsidRPr="000749E2" w:rsidRDefault="00D3176C" w:rsidP="005076D8">
            <w:pPr>
              <w:pStyle w:val="TAL"/>
            </w:pPr>
            <w:r w:rsidRPr="000749E2">
              <w:t>Signalling Test environment for CA_70C</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8DB951B" w14:textId="77777777" w:rsidR="00D3176C" w:rsidRPr="000749E2" w:rsidRDefault="00D3176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AF3F771" w14:textId="77777777" w:rsidR="00D3176C" w:rsidRPr="000749E2" w:rsidRDefault="00D3176C" w:rsidP="005076D8">
            <w:pPr>
              <w:pStyle w:val="TAL"/>
            </w:pPr>
            <w:r w:rsidRPr="000749E2">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C685A3B" w14:textId="77777777" w:rsidR="00D3176C" w:rsidRPr="000749E2" w:rsidRDefault="00D3176C" w:rsidP="005076D8">
            <w:pPr>
              <w:pStyle w:val="TAL"/>
            </w:pPr>
            <w:r w:rsidRPr="000749E2">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A5A5B67" w14:textId="77777777" w:rsidR="00D3176C" w:rsidRPr="000749E2" w:rsidRDefault="00D3176C" w:rsidP="005076D8">
            <w:pPr>
              <w:pStyle w:val="TAL"/>
            </w:pPr>
            <w:r w:rsidRPr="000749E2">
              <w:t>R5-168843</w:t>
            </w:r>
          </w:p>
        </w:tc>
      </w:tr>
      <w:tr w:rsidR="00D3176C" w:rsidRPr="000749E2" w14:paraId="74EB9333"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66FBE51" w14:textId="77777777" w:rsidR="00D3176C" w:rsidRPr="000749E2" w:rsidRDefault="00D3176C" w:rsidP="005076D8">
            <w:pPr>
              <w:pStyle w:val="TAL"/>
            </w:pPr>
            <w:r w:rsidRPr="000749E2">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7E4F6AC" w14:textId="77777777" w:rsidR="00D3176C" w:rsidRPr="000749E2" w:rsidRDefault="00D3176C" w:rsidP="005076D8">
            <w:pPr>
              <w:pStyle w:val="TAL"/>
            </w:pPr>
            <w:r w:rsidRPr="000749E2">
              <w:t>RP-162087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5D82F1B" w14:textId="77777777" w:rsidR="00D3176C" w:rsidRPr="000749E2" w:rsidRDefault="00D3176C" w:rsidP="005076D8">
            <w:pPr>
              <w:pStyle w:val="TAL"/>
            </w:pPr>
            <w:r w:rsidRPr="000749E2">
              <w:t>0845</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7193D3C8" w14:textId="77777777" w:rsidR="00D3176C" w:rsidRPr="000749E2" w:rsidRDefault="00D3176C"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4F30899B" w14:textId="77777777" w:rsidR="00D3176C" w:rsidRPr="000749E2" w:rsidRDefault="00D3176C" w:rsidP="005076D8">
            <w:pPr>
              <w:pStyle w:val="TAL"/>
            </w:pPr>
            <w:r w:rsidRPr="000749E2">
              <w:t xml:space="preserve">Add generic procedure for control plane </w:t>
            </w:r>
            <w:proofErr w:type="spellStart"/>
            <w:r w:rsidRPr="000749E2">
              <w:t>CIoT</w:t>
            </w:r>
            <w:proofErr w:type="spellEnd"/>
            <w:r w:rsidRPr="000749E2">
              <w:t xml:space="preserve"> connection request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41BD328" w14:textId="77777777" w:rsidR="00D3176C" w:rsidRPr="000749E2" w:rsidRDefault="00D3176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A8062D4" w14:textId="77777777" w:rsidR="00D3176C" w:rsidRPr="000749E2" w:rsidRDefault="00D3176C" w:rsidP="005076D8">
            <w:pPr>
              <w:pStyle w:val="TAL"/>
            </w:pPr>
            <w:r w:rsidRPr="000749E2">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A5C0274" w14:textId="77777777" w:rsidR="00D3176C" w:rsidRPr="000749E2" w:rsidRDefault="00D3176C" w:rsidP="005076D8">
            <w:pPr>
              <w:pStyle w:val="TAL"/>
            </w:pPr>
            <w:r w:rsidRPr="000749E2">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6D7191F" w14:textId="77777777" w:rsidR="00D3176C" w:rsidRPr="000749E2" w:rsidRDefault="00D3176C" w:rsidP="005076D8">
            <w:pPr>
              <w:pStyle w:val="TAL"/>
            </w:pPr>
            <w:r w:rsidRPr="000749E2">
              <w:t>R5-168885</w:t>
            </w:r>
          </w:p>
        </w:tc>
      </w:tr>
      <w:tr w:rsidR="00D3176C" w:rsidRPr="000749E2" w14:paraId="7B50BD58"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C7AFCAC" w14:textId="77777777" w:rsidR="00D3176C" w:rsidRPr="000749E2" w:rsidRDefault="00D3176C" w:rsidP="005076D8">
            <w:pPr>
              <w:pStyle w:val="TAL"/>
            </w:pPr>
            <w:r w:rsidRPr="000749E2">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53C10BF" w14:textId="77777777" w:rsidR="00D3176C" w:rsidRPr="000749E2" w:rsidRDefault="00D3176C" w:rsidP="005076D8">
            <w:pPr>
              <w:pStyle w:val="TAL"/>
            </w:pPr>
            <w:r w:rsidRPr="000749E2">
              <w:t>RP-162087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C5B6D6A" w14:textId="77777777" w:rsidR="00D3176C" w:rsidRPr="000749E2" w:rsidRDefault="00D3176C" w:rsidP="005076D8">
            <w:pPr>
              <w:pStyle w:val="TAL"/>
            </w:pPr>
            <w:r w:rsidRPr="000749E2">
              <w:t>0846</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A816947" w14:textId="77777777" w:rsidR="00D3176C" w:rsidRPr="000749E2" w:rsidRDefault="00D3176C"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1B0A69B" w14:textId="77777777" w:rsidR="00D3176C" w:rsidRPr="000749E2" w:rsidRDefault="00D3176C" w:rsidP="005076D8">
            <w:pPr>
              <w:pStyle w:val="TAL"/>
            </w:pPr>
            <w:r w:rsidRPr="000749E2">
              <w:t xml:space="preserve">Add generic procedure for user plane </w:t>
            </w:r>
            <w:proofErr w:type="spellStart"/>
            <w:r w:rsidRPr="000749E2">
              <w:t>CIoT</w:t>
            </w:r>
            <w:proofErr w:type="spellEnd"/>
            <w:r w:rsidRPr="000749E2">
              <w:t xml:space="preserve"> connection request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0F44BAB" w14:textId="77777777" w:rsidR="00D3176C" w:rsidRPr="000749E2" w:rsidRDefault="00D3176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707C446" w14:textId="77777777" w:rsidR="00D3176C" w:rsidRPr="000749E2" w:rsidRDefault="00D3176C" w:rsidP="005076D8">
            <w:pPr>
              <w:pStyle w:val="TAL"/>
            </w:pPr>
            <w:r w:rsidRPr="000749E2">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001AA97" w14:textId="77777777" w:rsidR="00D3176C" w:rsidRPr="000749E2" w:rsidRDefault="00D3176C" w:rsidP="005076D8">
            <w:pPr>
              <w:pStyle w:val="TAL"/>
            </w:pPr>
            <w:r w:rsidRPr="000749E2">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AFA31AE" w14:textId="77777777" w:rsidR="00D3176C" w:rsidRPr="000749E2" w:rsidRDefault="00D3176C" w:rsidP="005076D8">
            <w:pPr>
              <w:pStyle w:val="TAL"/>
            </w:pPr>
            <w:r w:rsidRPr="000749E2">
              <w:t>R5-168886</w:t>
            </w:r>
          </w:p>
        </w:tc>
      </w:tr>
      <w:tr w:rsidR="00D3176C" w:rsidRPr="000749E2" w14:paraId="41A1E8E8"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37CD0B4" w14:textId="77777777" w:rsidR="00D3176C" w:rsidRPr="000749E2" w:rsidRDefault="00D3176C" w:rsidP="005076D8">
            <w:pPr>
              <w:pStyle w:val="TAL"/>
            </w:pPr>
            <w:r w:rsidRPr="000749E2">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65F6D6B" w14:textId="77777777" w:rsidR="00D3176C" w:rsidRPr="000749E2" w:rsidRDefault="00D3176C" w:rsidP="005076D8">
            <w:pPr>
              <w:pStyle w:val="TAL"/>
            </w:pPr>
            <w:r w:rsidRPr="000749E2">
              <w:t>RP-162080</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5F58E84" w14:textId="77777777" w:rsidR="00D3176C" w:rsidRPr="000749E2" w:rsidRDefault="00D3176C" w:rsidP="005076D8">
            <w:pPr>
              <w:pStyle w:val="TAL"/>
            </w:pPr>
            <w:r w:rsidRPr="000749E2">
              <w:t>0847</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8694654" w14:textId="77777777" w:rsidR="00D3176C" w:rsidRPr="000749E2" w:rsidRDefault="00D3176C"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9BBDF55" w14:textId="77777777" w:rsidR="00D3176C" w:rsidRPr="000749E2" w:rsidRDefault="00D3176C" w:rsidP="005076D8">
            <w:pPr>
              <w:pStyle w:val="TAL"/>
            </w:pPr>
            <w:r w:rsidRPr="000749E2">
              <w:t>Correction to Table 6.2.3.2-2 for DC_7A-20A</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773790E" w14:textId="77777777" w:rsidR="00D3176C" w:rsidRPr="000749E2" w:rsidRDefault="00D3176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3F7B1E6" w14:textId="77777777" w:rsidR="00D3176C" w:rsidRPr="000749E2" w:rsidRDefault="00D3176C" w:rsidP="005076D8">
            <w:pPr>
              <w:pStyle w:val="TAL"/>
            </w:pPr>
            <w:r w:rsidRPr="000749E2">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070BE05" w14:textId="77777777" w:rsidR="00D3176C" w:rsidRPr="000749E2" w:rsidRDefault="00D3176C" w:rsidP="005076D8">
            <w:pPr>
              <w:pStyle w:val="TAL"/>
            </w:pPr>
            <w:r w:rsidRPr="000749E2">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03663DE" w14:textId="77777777" w:rsidR="00D3176C" w:rsidRPr="000749E2" w:rsidRDefault="00D3176C" w:rsidP="005076D8">
            <w:pPr>
              <w:pStyle w:val="TAL"/>
            </w:pPr>
            <w:r w:rsidRPr="000749E2">
              <w:t>R5-168890</w:t>
            </w:r>
          </w:p>
        </w:tc>
      </w:tr>
      <w:tr w:rsidR="00D3176C" w:rsidRPr="000749E2" w14:paraId="163190CE"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B70E687" w14:textId="77777777" w:rsidR="00D3176C" w:rsidRPr="000749E2" w:rsidRDefault="00D3176C" w:rsidP="005076D8">
            <w:pPr>
              <w:pStyle w:val="TAL"/>
            </w:pPr>
            <w:r w:rsidRPr="000749E2">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548C01B" w14:textId="77777777" w:rsidR="00D3176C" w:rsidRPr="000749E2" w:rsidRDefault="00D3176C" w:rsidP="005076D8">
            <w:pPr>
              <w:pStyle w:val="TAL"/>
            </w:pPr>
            <w:r w:rsidRPr="000749E2">
              <w:t>RP-162080</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2FE9769" w14:textId="77777777" w:rsidR="00D3176C" w:rsidRPr="000749E2" w:rsidRDefault="00D3176C" w:rsidP="005076D8">
            <w:pPr>
              <w:pStyle w:val="TAL"/>
            </w:pPr>
            <w:r w:rsidRPr="000749E2">
              <w:t>0848</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C037B8D" w14:textId="77777777" w:rsidR="00D3176C" w:rsidRPr="000749E2" w:rsidRDefault="00D3176C"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CA792FB" w14:textId="77777777" w:rsidR="00D3176C" w:rsidRPr="000749E2" w:rsidRDefault="00D3176C" w:rsidP="005076D8">
            <w:pPr>
              <w:pStyle w:val="TAL"/>
            </w:pPr>
            <w:r w:rsidRPr="000749E2">
              <w:t>Editorial correction to clause 5.2A.2A.1</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3BEA150" w14:textId="77777777" w:rsidR="00D3176C" w:rsidRPr="000749E2" w:rsidRDefault="00D3176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33F7D42" w14:textId="77777777" w:rsidR="00D3176C" w:rsidRPr="000749E2" w:rsidRDefault="00D3176C" w:rsidP="005076D8">
            <w:pPr>
              <w:pStyle w:val="TAL"/>
            </w:pPr>
            <w:r w:rsidRPr="000749E2">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5B54F46" w14:textId="77777777" w:rsidR="00D3176C" w:rsidRPr="000749E2" w:rsidRDefault="00D3176C" w:rsidP="005076D8">
            <w:pPr>
              <w:pStyle w:val="TAL"/>
            </w:pPr>
            <w:r w:rsidRPr="000749E2">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7AF2BD5" w14:textId="77777777" w:rsidR="00D3176C" w:rsidRPr="000749E2" w:rsidRDefault="00D3176C" w:rsidP="005076D8">
            <w:pPr>
              <w:pStyle w:val="TAL"/>
            </w:pPr>
            <w:r w:rsidRPr="000749E2">
              <w:t>R5-168891</w:t>
            </w:r>
          </w:p>
        </w:tc>
      </w:tr>
      <w:tr w:rsidR="00D3176C" w:rsidRPr="000749E2" w14:paraId="4CF6DCC7"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68CDD38" w14:textId="77777777" w:rsidR="00D3176C" w:rsidRPr="000749E2" w:rsidRDefault="00D3176C" w:rsidP="005076D8">
            <w:pPr>
              <w:pStyle w:val="TAL"/>
            </w:pPr>
            <w:r w:rsidRPr="000749E2">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50F7187" w14:textId="77777777" w:rsidR="00D3176C" w:rsidRPr="000749E2" w:rsidRDefault="00D3176C" w:rsidP="005076D8">
            <w:pPr>
              <w:pStyle w:val="TAL"/>
            </w:pPr>
            <w:r w:rsidRPr="000749E2">
              <w:t>RP-162083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C832D20" w14:textId="77777777" w:rsidR="00D3176C" w:rsidRPr="000749E2" w:rsidRDefault="00D3176C" w:rsidP="005076D8">
            <w:pPr>
              <w:pStyle w:val="TAL"/>
            </w:pPr>
            <w:r w:rsidRPr="000749E2">
              <w:t>0851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F66D95F" w14:textId="77777777" w:rsidR="00D3176C" w:rsidRPr="000749E2" w:rsidRDefault="00D3176C"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7AE0CEB" w14:textId="77777777" w:rsidR="00D3176C" w:rsidRPr="000749E2" w:rsidRDefault="00D3176C" w:rsidP="005076D8">
            <w:pPr>
              <w:pStyle w:val="TAL"/>
            </w:pPr>
            <w:r w:rsidRPr="000749E2">
              <w:t>Add test frequencies to sub-clause 6.2.3.2 for CA_7A-22A, CA_7B and CA_20A-40A</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4B327381" w14:textId="77777777" w:rsidR="00D3176C" w:rsidRPr="000749E2" w:rsidRDefault="00D3176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985F76C" w14:textId="77777777" w:rsidR="00D3176C" w:rsidRPr="000749E2" w:rsidRDefault="00D3176C" w:rsidP="005076D8">
            <w:pPr>
              <w:pStyle w:val="TAL"/>
            </w:pPr>
            <w:r w:rsidRPr="000749E2">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371E916" w14:textId="77777777" w:rsidR="00D3176C" w:rsidRPr="000749E2" w:rsidRDefault="00D3176C" w:rsidP="005076D8">
            <w:pPr>
              <w:pStyle w:val="TAL"/>
            </w:pPr>
            <w:r w:rsidRPr="000749E2">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407DEB0" w14:textId="77777777" w:rsidR="00D3176C" w:rsidRPr="000749E2" w:rsidRDefault="00D3176C" w:rsidP="005076D8">
            <w:pPr>
              <w:pStyle w:val="TAL"/>
            </w:pPr>
            <w:r w:rsidRPr="000749E2">
              <w:t>R5-168922</w:t>
            </w:r>
          </w:p>
        </w:tc>
      </w:tr>
      <w:tr w:rsidR="00D3176C" w:rsidRPr="000749E2" w14:paraId="0BD7531F"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580AC24" w14:textId="77777777" w:rsidR="00D3176C" w:rsidRPr="000749E2" w:rsidRDefault="00D3176C" w:rsidP="005076D8">
            <w:pPr>
              <w:pStyle w:val="TAL"/>
            </w:pPr>
            <w:r w:rsidRPr="000749E2">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4589F7F" w14:textId="77777777" w:rsidR="00D3176C" w:rsidRPr="000749E2" w:rsidRDefault="00D3176C" w:rsidP="005076D8">
            <w:pPr>
              <w:pStyle w:val="TAL"/>
            </w:pPr>
            <w:r w:rsidRPr="000749E2">
              <w:t>RP-162091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6EB8A60" w14:textId="77777777" w:rsidR="00D3176C" w:rsidRPr="000749E2" w:rsidRDefault="00D3176C" w:rsidP="005076D8">
            <w:pPr>
              <w:pStyle w:val="TAL"/>
            </w:pPr>
            <w:r w:rsidRPr="000749E2">
              <w:t>0806</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5286A67" w14:textId="77777777" w:rsidR="00D3176C" w:rsidRPr="000749E2" w:rsidRDefault="00D3176C"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A86D00E" w14:textId="77777777" w:rsidR="00D3176C" w:rsidRPr="000749E2" w:rsidRDefault="00D3176C" w:rsidP="005076D8">
            <w:pPr>
              <w:pStyle w:val="TAL"/>
            </w:pPr>
            <w:r w:rsidRPr="000749E2">
              <w:t xml:space="preserve">Addition of various </w:t>
            </w:r>
            <w:proofErr w:type="spellStart"/>
            <w:r w:rsidRPr="000749E2">
              <w:t>CIoT</w:t>
            </w:r>
            <w:proofErr w:type="spellEnd"/>
            <w:r w:rsidRPr="000749E2">
              <w:t xml:space="preserve"> generic procedures for PDN establishment-release</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0E86C5F" w14:textId="77777777" w:rsidR="00D3176C" w:rsidRPr="000749E2" w:rsidRDefault="00D3176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F9256B2" w14:textId="77777777" w:rsidR="00D3176C" w:rsidRPr="000749E2" w:rsidRDefault="00D3176C" w:rsidP="005076D8">
            <w:pPr>
              <w:pStyle w:val="TAL"/>
            </w:pPr>
            <w:r w:rsidRPr="000749E2">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C14D0DE" w14:textId="77777777" w:rsidR="00D3176C" w:rsidRPr="000749E2" w:rsidRDefault="00D3176C" w:rsidP="005076D8">
            <w:pPr>
              <w:pStyle w:val="TAL"/>
            </w:pPr>
            <w:r w:rsidRPr="000749E2">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59DA533" w14:textId="77777777" w:rsidR="00D3176C" w:rsidRPr="000749E2" w:rsidRDefault="00D3176C" w:rsidP="005076D8">
            <w:pPr>
              <w:pStyle w:val="TAL"/>
            </w:pPr>
            <w:r w:rsidRPr="000749E2">
              <w:t>R5-169009</w:t>
            </w:r>
          </w:p>
        </w:tc>
      </w:tr>
      <w:tr w:rsidR="00D3176C" w:rsidRPr="000749E2" w14:paraId="4DE82A8A"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E9C8B93" w14:textId="77777777" w:rsidR="00D3176C" w:rsidRPr="000749E2" w:rsidRDefault="00D3176C" w:rsidP="005076D8">
            <w:pPr>
              <w:pStyle w:val="TAL"/>
            </w:pPr>
            <w:r w:rsidRPr="000749E2">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6A372E6" w14:textId="77777777" w:rsidR="00D3176C" w:rsidRPr="000749E2" w:rsidRDefault="00D3176C" w:rsidP="005076D8">
            <w:pPr>
              <w:pStyle w:val="TAL"/>
            </w:pPr>
            <w:r w:rsidRPr="000749E2">
              <w:t>RP-162087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77BBBFE" w14:textId="77777777" w:rsidR="00D3176C" w:rsidRPr="000749E2" w:rsidRDefault="00D3176C" w:rsidP="005076D8">
            <w:pPr>
              <w:pStyle w:val="TAL"/>
            </w:pPr>
            <w:r w:rsidRPr="000749E2">
              <w:t>0844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0E7E255" w14:textId="77777777" w:rsidR="00D3176C" w:rsidRPr="000749E2" w:rsidRDefault="00D3176C"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AE28F4C" w14:textId="77777777" w:rsidR="00D3176C" w:rsidRPr="000749E2" w:rsidRDefault="00D3176C" w:rsidP="005076D8">
            <w:pPr>
              <w:pStyle w:val="TAL"/>
            </w:pPr>
            <w:r w:rsidRPr="000749E2">
              <w:t>Update UE test states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0A04E31" w14:textId="77777777" w:rsidR="00D3176C" w:rsidRPr="000749E2" w:rsidRDefault="00D3176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0E4AA1C" w14:textId="77777777" w:rsidR="00D3176C" w:rsidRPr="000749E2" w:rsidRDefault="00D3176C" w:rsidP="005076D8">
            <w:pPr>
              <w:pStyle w:val="TAL"/>
            </w:pPr>
            <w:r w:rsidRPr="000749E2">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F5EB4C2" w14:textId="77777777" w:rsidR="00D3176C" w:rsidRPr="000749E2" w:rsidRDefault="00D3176C" w:rsidP="005076D8">
            <w:pPr>
              <w:pStyle w:val="TAL"/>
            </w:pPr>
            <w:r w:rsidRPr="000749E2">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F496658" w14:textId="77777777" w:rsidR="00D3176C" w:rsidRPr="000749E2" w:rsidRDefault="00D3176C" w:rsidP="005076D8">
            <w:pPr>
              <w:pStyle w:val="TAL"/>
            </w:pPr>
            <w:r w:rsidRPr="000749E2">
              <w:t>R5-169032</w:t>
            </w:r>
          </w:p>
        </w:tc>
      </w:tr>
      <w:tr w:rsidR="00D3176C" w:rsidRPr="000749E2" w14:paraId="037B7747"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EB4D18A" w14:textId="77777777" w:rsidR="00D3176C" w:rsidRPr="000749E2" w:rsidRDefault="00D3176C" w:rsidP="005076D8">
            <w:pPr>
              <w:pStyle w:val="TAL"/>
            </w:pPr>
            <w:r w:rsidRPr="000749E2">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9D77A11" w14:textId="77777777" w:rsidR="00D3176C" w:rsidRPr="000749E2" w:rsidRDefault="00D3176C" w:rsidP="005076D8">
            <w:pPr>
              <w:pStyle w:val="TAL"/>
            </w:pPr>
            <w:r w:rsidRPr="000749E2">
              <w:t>RP-162104</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A72BD56" w14:textId="77777777" w:rsidR="00D3176C" w:rsidRPr="000749E2" w:rsidRDefault="00D3176C" w:rsidP="005076D8">
            <w:pPr>
              <w:pStyle w:val="TAL"/>
            </w:pPr>
            <w:r w:rsidRPr="000749E2">
              <w:t>0814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ED659F1" w14:textId="77777777" w:rsidR="00D3176C" w:rsidRPr="000749E2" w:rsidRDefault="00D3176C"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0455A40" w14:textId="77777777" w:rsidR="00D3176C" w:rsidRPr="000749E2" w:rsidRDefault="00D3176C" w:rsidP="005076D8">
            <w:pPr>
              <w:pStyle w:val="TAL"/>
            </w:pPr>
            <w:r w:rsidRPr="000749E2">
              <w:t>Update SystemInformationBlockType5 for band 65 and higher</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FA43213" w14:textId="77777777" w:rsidR="00D3176C" w:rsidRPr="000749E2" w:rsidRDefault="00D3176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921E12A" w14:textId="77777777" w:rsidR="00D3176C" w:rsidRPr="000749E2" w:rsidRDefault="00D3176C" w:rsidP="005076D8">
            <w:pPr>
              <w:pStyle w:val="TAL"/>
            </w:pPr>
            <w:r w:rsidRPr="000749E2">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3C7CF10" w14:textId="77777777" w:rsidR="00D3176C" w:rsidRPr="000749E2" w:rsidRDefault="00D3176C" w:rsidP="005076D8">
            <w:pPr>
              <w:pStyle w:val="TAL"/>
            </w:pPr>
            <w:r w:rsidRPr="000749E2">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35F8B9B" w14:textId="77777777" w:rsidR="00D3176C" w:rsidRPr="000749E2" w:rsidRDefault="00D3176C" w:rsidP="005076D8">
            <w:pPr>
              <w:pStyle w:val="TAL"/>
            </w:pPr>
            <w:r w:rsidRPr="000749E2">
              <w:t>R5-169034</w:t>
            </w:r>
          </w:p>
        </w:tc>
      </w:tr>
      <w:tr w:rsidR="00D3176C" w:rsidRPr="000749E2" w14:paraId="28F26124"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29B9A96" w14:textId="77777777" w:rsidR="00D3176C" w:rsidRPr="000749E2" w:rsidRDefault="00D3176C" w:rsidP="005076D8">
            <w:pPr>
              <w:pStyle w:val="TAL"/>
            </w:pPr>
            <w:r w:rsidRPr="000749E2">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6864463" w14:textId="77777777" w:rsidR="00D3176C" w:rsidRPr="000749E2" w:rsidRDefault="00D3176C" w:rsidP="005076D8">
            <w:pPr>
              <w:pStyle w:val="TAL"/>
            </w:pPr>
            <w:r w:rsidRPr="000749E2">
              <w:t>RP-162103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7FA3FEA" w14:textId="77777777" w:rsidR="00D3176C" w:rsidRPr="000749E2" w:rsidRDefault="00D3176C" w:rsidP="005076D8">
            <w:pPr>
              <w:pStyle w:val="TAL"/>
            </w:pPr>
            <w:r w:rsidRPr="000749E2">
              <w:t>0843</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672C575" w14:textId="77777777" w:rsidR="00D3176C" w:rsidRPr="000749E2" w:rsidRDefault="00D3176C"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4C0DDDFD" w14:textId="77777777" w:rsidR="00D3176C" w:rsidRPr="000749E2" w:rsidRDefault="00D3176C" w:rsidP="005076D8">
            <w:pPr>
              <w:pStyle w:val="TAL"/>
            </w:pPr>
            <w:r w:rsidRPr="000749E2">
              <w:t>EPS bearer mapping updates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4B0A0D80" w14:textId="77777777" w:rsidR="00D3176C" w:rsidRPr="000749E2" w:rsidRDefault="00D3176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BB4B221" w14:textId="77777777" w:rsidR="00D3176C" w:rsidRPr="000749E2" w:rsidRDefault="00D3176C" w:rsidP="005076D8">
            <w:pPr>
              <w:pStyle w:val="TAL"/>
            </w:pPr>
            <w:r w:rsidRPr="000749E2">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E227288" w14:textId="77777777" w:rsidR="00D3176C" w:rsidRPr="000749E2" w:rsidRDefault="00D3176C" w:rsidP="005076D8">
            <w:pPr>
              <w:pStyle w:val="TAL"/>
            </w:pPr>
            <w:r w:rsidRPr="000749E2">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A909D61" w14:textId="77777777" w:rsidR="00D3176C" w:rsidRPr="000749E2" w:rsidRDefault="00D3176C" w:rsidP="005076D8">
            <w:pPr>
              <w:pStyle w:val="TAL"/>
            </w:pPr>
            <w:r w:rsidRPr="000749E2">
              <w:t>R5-169035</w:t>
            </w:r>
          </w:p>
        </w:tc>
      </w:tr>
      <w:tr w:rsidR="00D3176C" w:rsidRPr="000749E2" w14:paraId="2C5544CF"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5855FD1" w14:textId="77777777" w:rsidR="00D3176C" w:rsidRPr="000749E2" w:rsidRDefault="00D3176C" w:rsidP="005076D8">
            <w:pPr>
              <w:pStyle w:val="TAL"/>
            </w:pPr>
            <w:r w:rsidRPr="000749E2">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8B9C88B" w14:textId="77777777" w:rsidR="00D3176C" w:rsidRPr="000749E2" w:rsidRDefault="00D3176C" w:rsidP="005076D8">
            <w:pPr>
              <w:pStyle w:val="TAL"/>
            </w:pPr>
            <w:r w:rsidRPr="000749E2">
              <w:t>RP-162097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A4F3A77" w14:textId="77777777" w:rsidR="00D3176C" w:rsidRPr="000749E2" w:rsidRDefault="00D3176C" w:rsidP="005076D8">
            <w:pPr>
              <w:pStyle w:val="TAL"/>
            </w:pPr>
            <w:r w:rsidRPr="000749E2">
              <w:t>0813</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C82A306" w14:textId="77777777" w:rsidR="00D3176C" w:rsidRPr="000749E2" w:rsidRDefault="00D3176C"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AB4F511" w14:textId="77777777" w:rsidR="00D3176C" w:rsidRPr="000749E2" w:rsidRDefault="00D3176C" w:rsidP="005076D8">
            <w:pPr>
              <w:pStyle w:val="TAL"/>
            </w:pPr>
            <w:r w:rsidRPr="000749E2">
              <w:t>Signalling Test environment for Band 70</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B2A8FDB" w14:textId="77777777" w:rsidR="00D3176C" w:rsidRPr="000749E2" w:rsidRDefault="00D3176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ADD6FA4" w14:textId="77777777" w:rsidR="00D3176C" w:rsidRPr="000749E2" w:rsidRDefault="00D3176C" w:rsidP="005076D8">
            <w:pPr>
              <w:pStyle w:val="TAL"/>
            </w:pPr>
            <w:r w:rsidRPr="000749E2">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C10D16E" w14:textId="77777777" w:rsidR="00D3176C" w:rsidRPr="000749E2" w:rsidRDefault="00D3176C" w:rsidP="005076D8">
            <w:pPr>
              <w:pStyle w:val="TAL"/>
            </w:pPr>
            <w:r w:rsidRPr="000749E2">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C3F1D56" w14:textId="77777777" w:rsidR="00D3176C" w:rsidRPr="000749E2" w:rsidRDefault="00D3176C" w:rsidP="005076D8">
            <w:pPr>
              <w:pStyle w:val="TAL"/>
            </w:pPr>
            <w:r w:rsidRPr="000749E2">
              <w:t>R5-169047</w:t>
            </w:r>
          </w:p>
        </w:tc>
      </w:tr>
      <w:tr w:rsidR="00D3176C" w:rsidRPr="000749E2" w14:paraId="0A887E3E"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E3D877F" w14:textId="77777777" w:rsidR="00D3176C" w:rsidRPr="000749E2" w:rsidRDefault="00D3176C" w:rsidP="005076D8">
            <w:pPr>
              <w:pStyle w:val="TAL"/>
            </w:pPr>
            <w:r w:rsidRPr="000749E2">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9840C38" w14:textId="77777777" w:rsidR="00D3176C" w:rsidRPr="000749E2" w:rsidRDefault="00D3176C" w:rsidP="005076D8">
            <w:pPr>
              <w:pStyle w:val="TAL"/>
            </w:pPr>
            <w:r w:rsidRPr="000749E2">
              <w:t>RP-162075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9D5AE90" w14:textId="77777777" w:rsidR="00D3176C" w:rsidRPr="000749E2" w:rsidRDefault="00D3176C" w:rsidP="005076D8">
            <w:pPr>
              <w:pStyle w:val="TAL"/>
            </w:pPr>
            <w:r w:rsidRPr="000749E2">
              <w:t>0800</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7596ABA4" w14:textId="77777777" w:rsidR="00D3176C" w:rsidRPr="000749E2" w:rsidRDefault="00D3176C"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043B0E9" w14:textId="77777777" w:rsidR="00D3176C" w:rsidRPr="000749E2" w:rsidRDefault="00D3176C" w:rsidP="005076D8">
            <w:pPr>
              <w:pStyle w:val="TAL"/>
            </w:pPr>
            <w:r w:rsidRPr="000749E2">
              <w:t>Update generic procedure 4.5A.23</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FE697B6" w14:textId="77777777" w:rsidR="00D3176C" w:rsidRPr="000749E2" w:rsidRDefault="00D3176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C56FC61" w14:textId="77777777" w:rsidR="00D3176C" w:rsidRPr="000749E2" w:rsidRDefault="00D3176C" w:rsidP="005076D8">
            <w:pPr>
              <w:pStyle w:val="TAL"/>
            </w:pPr>
            <w:r w:rsidRPr="000749E2">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01CF837" w14:textId="77777777" w:rsidR="00D3176C" w:rsidRPr="000749E2" w:rsidRDefault="00D3176C" w:rsidP="005076D8">
            <w:pPr>
              <w:pStyle w:val="TAL"/>
            </w:pPr>
            <w:r w:rsidRPr="000749E2">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26B5429" w14:textId="77777777" w:rsidR="00D3176C" w:rsidRPr="000749E2" w:rsidRDefault="00D3176C" w:rsidP="005076D8">
            <w:pPr>
              <w:pStyle w:val="TAL"/>
            </w:pPr>
            <w:r w:rsidRPr="000749E2">
              <w:t>R5-169074</w:t>
            </w:r>
          </w:p>
        </w:tc>
      </w:tr>
      <w:tr w:rsidR="00D3176C" w:rsidRPr="000749E2" w14:paraId="6ACBD339"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15FBFBB" w14:textId="77777777" w:rsidR="00D3176C" w:rsidRPr="000749E2" w:rsidRDefault="00D3176C" w:rsidP="005076D8">
            <w:pPr>
              <w:pStyle w:val="TAL"/>
            </w:pPr>
            <w:r w:rsidRPr="000749E2">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14B2D0B" w14:textId="77777777" w:rsidR="00D3176C" w:rsidRPr="000749E2" w:rsidRDefault="00D3176C" w:rsidP="005076D8">
            <w:pPr>
              <w:pStyle w:val="TAL"/>
            </w:pPr>
            <w:r w:rsidRPr="000749E2">
              <w:t>RP-162087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C0BDD1A" w14:textId="77777777" w:rsidR="00D3176C" w:rsidRPr="000749E2" w:rsidRDefault="00D3176C" w:rsidP="005076D8">
            <w:pPr>
              <w:pStyle w:val="TAL"/>
            </w:pPr>
            <w:r w:rsidRPr="000749E2">
              <w:t>0825</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E2E340A" w14:textId="77777777" w:rsidR="00D3176C" w:rsidRPr="000749E2" w:rsidRDefault="00D3176C"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D8F5EBD" w14:textId="77777777" w:rsidR="00D3176C" w:rsidRPr="000749E2" w:rsidRDefault="00D3176C" w:rsidP="005076D8">
            <w:pPr>
              <w:pStyle w:val="TAL"/>
            </w:pPr>
            <w:r w:rsidRPr="000749E2">
              <w:t>Correction of default DCI formats and messages for testing of CAT-M1 UE and UE in enhanced coverage</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032634A" w14:textId="77777777" w:rsidR="00D3176C" w:rsidRPr="000749E2" w:rsidRDefault="00D3176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817AD48" w14:textId="77777777" w:rsidR="00D3176C" w:rsidRPr="000749E2" w:rsidRDefault="00D3176C" w:rsidP="005076D8">
            <w:pPr>
              <w:pStyle w:val="TAL"/>
            </w:pPr>
            <w:r w:rsidRPr="000749E2">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F5F5AC1" w14:textId="77777777" w:rsidR="00D3176C" w:rsidRPr="000749E2" w:rsidRDefault="00D3176C" w:rsidP="005076D8">
            <w:pPr>
              <w:pStyle w:val="TAL"/>
            </w:pPr>
            <w:r w:rsidRPr="000749E2">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8297DCB" w14:textId="77777777" w:rsidR="00D3176C" w:rsidRPr="000749E2" w:rsidRDefault="00D3176C" w:rsidP="005076D8">
            <w:pPr>
              <w:pStyle w:val="TAL"/>
            </w:pPr>
            <w:r w:rsidRPr="000749E2">
              <w:t>R5-169087</w:t>
            </w:r>
          </w:p>
        </w:tc>
      </w:tr>
      <w:tr w:rsidR="00D3176C" w:rsidRPr="000749E2" w14:paraId="39F7E5D0"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87322ED" w14:textId="77777777" w:rsidR="00D3176C" w:rsidRPr="000749E2" w:rsidRDefault="00D3176C" w:rsidP="005076D8">
            <w:pPr>
              <w:pStyle w:val="TAL"/>
            </w:pPr>
            <w:r w:rsidRPr="000749E2">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40FA341" w14:textId="77777777" w:rsidR="00D3176C" w:rsidRPr="000749E2" w:rsidRDefault="00D3176C" w:rsidP="005076D8">
            <w:pPr>
              <w:pStyle w:val="TAL"/>
            </w:pPr>
            <w:r w:rsidRPr="000749E2">
              <w:t>RP-162091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6F6E78E" w14:textId="77777777" w:rsidR="00D3176C" w:rsidRPr="000749E2" w:rsidRDefault="00D3176C" w:rsidP="005076D8">
            <w:pPr>
              <w:pStyle w:val="TAL"/>
            </w:pPr>
            <w:r w:rsidRPr="000749E2">
              <w:t>0838</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91DFE7E" w14:textId="77777777" w:rsidR="00D3176C" w:rsidRPr="000749E2" w:rsidRDefault="00D3176C"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EB8DB53" w14:textId="77777777" w:rsidR="00D3176C" w:rsidRPr="000749E2" w:rsidRDefault="00D3176C" w:rsidP="005076D8">
            <w:pPr>
              <w:pStyle w:val="TAL"/>
            </w:pPr>
            <w:r w:rsidRPr="000749E2">
              <w:t>Addition default values in NB-IoT RRC messages and IEs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4C2D7CA" w14:textId="77777777" w:rsidR="00D3176C" w:rsidRPr="000749E2" w:rsidRDefault="00D3176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1DD5C03" w14:textId="77777777" w:rsidR="00D3176C" w:rsidRPr="000749E2" w:rsidRDefault="00D3176C" w:rsidP="005076D8">
            <w:pPr>
              <w:pStyle w:val="TAL"/>
            </w:pPr>
            <w:r w:rsidRPr="000749E2">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41FD434" w14:textId="77777777" w:rsidR="00D3176C" w:rsidRPr="000749E2" w:rsidRDefault="00D3176C" w:rsidP="005076D8">
            <w:pPr>
              <w:pStyle w:val="TAL"/>
            </w:pPr>
            <w:r w:rsidRPr="000749E2">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641CA522" w14:textId="77777777" w:rsidR="00D3176C" w:rsidRPr="000749E2" w:rsidRDefault="00D3176C" w:rsidP="005076D8">
            <w:pPr>
              <w:pStyle w:val="TAL"/>
            </w:pPr>
            <w:r w:rsidRPr="000749E2">
              <w:t>R5-169088</w:t>
            </w:r>
          </w:p>
        </w:tc>
      </w:tr>
      <w:tr w:rsidR="00D3176C" w:rsidRPr="000749E2" w14:paraId="38142826"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6383BF1" w14:textId="77777777" w:rsidR="00D3176C" w:rsidRPr="000749E2" w:rsidRDefault="00D3176C" w:rsidP="005076D8">
            <w:pPr>
              <w:pStyle w:val="TAL"/>
            </w:pPr>
            <w:r w:rsidRPr="000749E2">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6609585" w14:textId="77777777" w:rsidR="00D3176C" w:rsidRPr="000749E2" w:rsidRDefault="00D3176C" w:rsidP="005076D8">
            <w:pPr>
              <w:pStyle w:val="TAL"/>
            </w:pPr>
            <w:r w:rsidRPr="000749E2">
              <w:t>RP-162104</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254EAA8" w14:textId="77777777" w:rsidR="00D3176C" w:rsidRPr="000749E2" w:rsidRDefault="00D3176C" w:rsidP="005076D8">
            <w:pPr>
              <w:pStyle w:val="TAL"/>
            </w:pPr>
            <w:r w:rsidRPr="000749E2">
              <w:t>0817</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EBAF29E" w14:textId="77777777" w:rsidR="00D3176C" w:rsidRPr="000749E2" w:rsidRDefault="00D3176C"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4FA6B18" w14:textId="77777777" w:rsidR="00D3176C" w:rsidRPr="000749E2" w:rsidRDefault="00D3176C" w:rsidP="005076D8">
            <w:pPr>
              <w:pStyle w:val="TAL"/>
            </w:pPr>
            <w:r w:rsidRPr="000749E2">
              <w:t>Update measurement information for band 65 and higher</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5EB4D70" w14:textId="77777777" w:rsidR="00D3176C" w:rsidRPr="000749E2" w:rsidRDefault="00D3176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F0693BC" w14:textId="77777777" w:rsidR="00D3176C" w:rsidRPr="000749E2" w:rsidRDefault="00D3176C" w:rsidP="005076D8">
            <w:pPr>
              <w:pStyle w:val="TAL"/>
            </w:pPr>
            <w:r w:rsidRPr="000749E2">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A5E692A" w14:textId="77777777" w:rsidR="00D3176C" w:rsidRPr="000749E2" w:rsidRDefault="00D3176C" w:rsidP="005076D8">
            <w:pPr>
              <w:pStyle w:val="TAL"/>
            </w:pPr>
            <w:r w:rsidRPr="000749E2">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2F5503E" w14:textId="77777777" w:rsidR="00D3176C" w:rsidRPr="000749E2" w:rsidRDefault="00D3176C" w:rsidP="005076D8">
            <w:pPr>
              <w:pStyle w:val="TAL"/>
            </w:pPr>
            <w:r w:rsidRPr="000749E2">
              <w:t>R5-169116</w:t>
            </w:r>
          </w:p>
        </w:tc>
      </w:tr>
      <w:tr w:rsidR="00D3176C" w:rsidRPr="000749E2" w14:paraId="385B79FB"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8551A89" w14:textId="77777777" w:rsidR="00D3176C" w:rsidRPr="000749E2" w:rsidRDefault="00D3176C" w:rsidP="005076D8">
            <w:pPr>
              <w:pStyle w:val="TAL"/>
            </w:pPr>
            <w:r w:rsidRPr="000749E2">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3E7E6B6" w14:textId="77777777" w:rsidR="00D3176C" w:rsidRPr="000749E2" w:rsidRDefault="00D3176C" w:rsidP="005076D8">
            <w:pPr>
              <w:pStyle w:val="TAL"/>
            </w:pPr>
            <w:r w:rsidRPr="000749E2">
              <w:t>RP-162083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28AD885" w14:textId="77777777" w:rsidR="00D3176C" w:rsidRPr="000749E2" w:rsidRDefault="00D3176C" w:rsidP="005076D8">
            <w:pPr>
              <w:pStyle w:val="TAL"/>
            </w:pPr>
            <w:r w:rsidRPr="000749E2">
              <w:t>0832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3A1184B" w14:textId="77777777" w:rsidR="00D3176C" w:rsidRPr="000749E2" w:rsidRDefault="00D3176C"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62DD502" w14:textId="77777777" w:rsidR="00D3176C" w:rsidRPr="000749E2" w:rsidRDefault="00D3176C" w:rsidP="005076D8">
            <w:pPr>
              <w:pStyle w:val="TAL"/>
            </w:pPr>
            <w:r w:rsidRPr="000749E2">
              <w:t>Introduction of test frequencies for CA_5A-29A</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7516672" w14:textId="77777777" w:rsidR="00D3176C" w:rsidRPr="000749E2" w:rsidRDefault="00D3176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8D41083" w14:textId="77777777" w:rsidR="00D3176C" w:rsidRPr="000749E2" w:rsidRDefault="00D3176C" w:rsidP="005076D8">
            <w:pPr>
              <w:pStyle w:val="TAL"/>
            </w:pPr>
            <w:r w:rsidRPr="000749E2">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A8A370C" w14:textId="77777777" w:rsidR="00D3176C" w:rsidRPr="000749E2" w:rsidRDefault="00D3176C" w:rsidP="005076D8">
            <w:pPr>
              <w:pStyle w:val="TAL"/>
            </w:pPr>
            <w:r w:rsidRPr="000749E2">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36EAFCF" w14:textId="77777777" w:rsidR="00D3176C" w:rsidRPr="000749E2" w:rsidRDefault="00D3176C" w:rsidP="005076D8">
            <w:pPr>
              <w:pStyle w:val="TAL"/>
            </w:pPr>
            <w:r w:rsidRPr="000749E2">
              <w:t>R5-169125</w:t>
            </w:r>
          </w:p>
        </w:tc>
      </w:tr>
      <w:tr w:rsidR="00D3176C" w:rsidRPr="000749E2" w14:paraId="5E976996"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8636D99" w14:textId="77777777" w:rsidR="00D3176C" w:rsidRPr="000749E2" w:rsidRDefault="00D3176C" w:rsidP="005076D8">
            <w:pPr>
              <w:pStyle w:val="TAL"/>
            </w:pPr>
            <w:r w:rsidRPr="000749E2">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9705124" w14:textId="77777777" w:rsidR="00D3176C" w:rsidRPr="000749E2" w:rsidRDefault="00D3176C" w:rsidP="005076D8">
            <w:pPr>
              <w:pStyle w:val="TAL"/>
            </w:pPr>
            <w:r w:rsidRPr="000749E2">
              <w:t>RP-162091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4E57B4A" w14:textId="77777777" w:rsidR="00D3176C" w:rsidRPr="000749E2" w:rsidRDefault="00D3176C" w:rsidP="005076D8">
            <w:pPr>
              <w:pStyle w:val="TAL"/>
            </w:pPr>
            <w:r w:rsidRPr="000749E2">
              <w:t>0799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2B79BF9" w14:textId="77777777" w:rsidR="00D3176C" w:rsidRPr="000749E2" w:rsidRDefault="00D3176C"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8E79459" w14:textId="77777777" w:rsidR="00D3176C" w:rsidRPr="000749E2" w:rsidRDefault="00D3176C" w:rsidP="005076D8">
            <w:pPr>
              <w:pStyle w:val="TAL"/>
            </w:pPr>
            <w:r w:rsidRPr="000749E2">
              <w:t>Update to default NAS messages for NB-IoT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732DB99" w14:textId="77777777" w:rsidR="00D3176C" w:rsidRPr="000749E2" w:rsidRDefault="00D3176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51F3813" w14:textId="77777777" w:rsidR="00D3176C" w:rsidRPr="000749E2" w:rsidRDefault="00D3176C" w:rsidP="005076D8">
            <w:pPr>
              <w:pStyle w:val="TAL"/>
            </w:pPr>
            <w:r w:rsidRPr="000749E2">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9B71348" w14:textId="77777777" w:rsidR="00D3176C" w:rsidRPr="000749E2" w:rsidRDefault="00D3176C" w:rsidP="005076D8">
            <w:pPr>
              <w:pStyle w:val="TAL"/>
            </w:pPr>
            <w:r w:rsidRPr="000749E2">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F6B9DF3" w14:textId="77777777" w:rsidR="00D3176C" w:rsidRPr="000749E2" w:rsidRDefault="00D3176C" w:rsidP="005076D8">
            <w:pPr>
              <w:pStyle w:val="TAL"/>
            </w:pPr>
            <w:r w:rsidRPr="000749E2">
              <w:t>R5-169126</w:t>
            </w:r>
          </w:p>
        </w:tc>
      </w:tr>
      <w:tr w:rsidR="00D3176C" w:rsidRPr="000749E2" w14:paraId="6CE8AACB"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1BA9880" w14:textId="77777777" w:rsidR="00D3176C" w:rsidRPr="000749E2" w:rsidRDefault="00D3176C" w:rsidP="005076D8">
            <w:pPr>
              <w:pStyle w:val="TAL"/>
            </w:pPr>
            <w:r w:rsidRPr="000749E2">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E794DC1" w14:textId="77777777" w:rsidR="00D3176C" w:rsidRPr="000749E2" w:rsidRDefault="00D3176C" w:rsidP="005076D8">
            <w:pPr>
              <w:pStyle w:val="TAL"/>
            </w:pPr>
            <w:r w:rsidRPr="000749E2">
              <w:t>RP-162091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EA8A447" w14:textId="77777777" w:rsidR="00D3176C" w:rsidRPr="000749E2" w:rsidRDefault="00D3176C" w:rsidP="005076D8">
            <w:pPr>
              <w:pStyle w:val="TAL"/>
            </w:pPr>
            <w:r w:rsidRPr="000749E2">
              <w:t>0807</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6B3165B" w14:textId="77777777" w:rsidR="00D3176C" w:rsidRPr="000749E2" w:rsidRDefault="00D3176C"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F6D5D60" w14:textId="77777777" w:rsidR="00D3176C" w:rsidRPr="000749E2" w:rsidRDefault="00D3176C" w:rsidP="005076D8">
            <w:pPr>
              <w:pStyle w:val="TAL"/>
            </w:pPr>
            <w:r w:rsidRPr="000749E2">
              <w:t>Update of NB-IoT Generic procedures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1A40E2E" w14:textId="77777777" w:rsidR="00D3176C" w:rsidRPr="000749E2" w:rsidRDefault="00D3176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DC0E08A" w14:textId="77777777" w:rsidR="00D3176C" w:rsidRPr="000749E2" w:rsidRDefault="00D3176C" w:rsidP="005076D8">
            <w:pPr>
              <w:pStyle w:val="TAL"/>
            </w:pPr>
            <w:r w:rsidRPr="000749E2">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B72E235" w14:textId="77777777" w:rsidR="00D3176C" w:rsidRPr="000749E2" w:rsidRDefault="00D3176C" w:rsidP="005076D8">
            <w:pPr>
              <w:pStyle w:val="TAL"/>
            </w:pPr>
            <w:r w:rsidRPr="000749E2">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15CB716" w14:textId="77777777" w:rsidR="00D3176C" w:rsidRPr="000749E2" w:rsidRDefault="00D3176C" w:rsidP="005076D8">
            <w:pPr>
              <w:pStyle w:val="TAL"/>
            </w:pPr>
            <w:r w:rsidRPr="000749E2">
              <w:t>R5-169127</w:t>
            </w:r>
          </w:p>
        </w:tc>
      </w:tr>
      <w:tr w:rsidR="00D3176C" w:rsidRPr="000749E2" w14:paraId="5F40AF3D"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4ED2BDA" w14:textId="77777777" w:rsidR="00D3176C" w:rsidRPr="000749E2" w:rsidRDefault="00D3176C" w:rsidP="005076D8">
            <w:pPr>
              <w:pStyle w:val="TAL"/>
            </w:pPr>
            <w:r w:rsidRPr="000749E2">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9B818A6" w14:textId="77777777" w:rsidR="00D3176C" w:rsidRPr="000749E2" w:rsidRDefault="00D3176C" w:rsidP="005076D8">
            <w:pPr>
              <w:pStyle w:val="TAL"/>
            </w:pPr>
            <w:r w:rsidRPr="000749E2">
              <w:t>RP-162091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6965299" w14:textId="77777777" w:rsidR="00D3176C" w:rsidRPr="000749E2" w:rsidRDefault="00D3176C" w:rsidP="005076D8">
            <w:pPr>
              <w:pStyle w:val="TAL"/>
            </w:pPr>
            <w:r w:rsidRPr="000749E2">
              <w:t>0818</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7FEB9D8E" w14:textId="77777777" w:rsidR="00D3176C" w:rsidRPr="000749E2" w:rsidRDefault="00D3176C"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D085909" w14:textId="77777777" w:rsidR="00D3176C" w:rsidRPr="000749E2" w:rsidRDefault="00D3176C" w:rsidP="005076D8">
            <w:pPr>
              <w:pStyle w:val="TAL"/>
            </w:pPr>
            <w:r w:rsidRPr="000749E2">
              <w:t>TAU Procedure for NB-IoT UE’s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44C58E8" w14:textId="77777777" w:rsidR="00D3176C" w:rsidRPr="000749E2" w:rsidRDefault="00D3176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FFB7D52" w14:textId="77777777" w:rsidR="00D3176C" w:rsidRPr="000749E2" w:rsidRDefault="00D3176C" w:rsidP="005076D8">
            <w:pPr>
              <w:pStyle w:val="TAL"/>
            </w:pPr>
            <w:r w:rsidRPr="000749E2">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E037FBD" w14:textId="77777777" w:rsidR="00D3176C" w:rsidRPr="000749E2" w:rsidRDefault="00D3176C" w:rsidP="005076D8">
            <w:pPr>
              <w:pStyle w:val="TAL"/>
            </w:pPr>
            <w:r w:rsidRPr="000749E2">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67486467" w14:textId="77777777" w:rsidR="00D3176C" w:rsidRPr="000749E2" w:rsidRDefault="00D3176C" w:rsidP="005076D8">
            <w:pPr>
              <w:pStyle w:val="TAL"/>
            </w:pPr>
            <w:r w:rsidRPr="000749E2">
              <w:t>R5-169128</w:t>
            </w:r>
          </w:p>
        </w:tc>
      </w:tr>
      <w:tr w:rsidR="00D3176C" w:rsidRPr="000749E2" w14:paraId="59232549"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F8F9F9C" w14:textId="77777777" w:rsidR="00D3176C" w:rsidRPr="000749E2" w:rsidRDefault="00D3176C" w:rsidP="005076D8">
            <w:pPr>
              <w:pStyle w:val="TAL"/>
            </w:pPr>
            <w:r w:rsidRPr="000749E2">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3EB0574" w14:textId="77777777" w:rsidR="00D3176C" w:rsidRPr="000749E2" w:rsidRDefault="00D3176C" w:rsidP="005076D8">
            <w:pPr>
              <w:pStyle w:val="TAL"/>
            </w:pPr>
            <w:r w:rsidRPr="000749E2">
              <w:t>RP-162091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A3D0E8D" w14:textId="77777777" w:rsidR="00D3176C" w:rsidRPr="000749E2" w:rsidRDefault="00D3176C" w:rsidP="005076D8">
            <w:pPr>
              <w:pStyle w:val="TAL"/>
            </w:pPr>
            <w:r w:rsidRPr="000749E2">
              <w:t>0833</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3642825" w14:textId="77777777" w:rsidR="00D3176C" w:rsidRPr="000749E2" w:rsidRDefault="00D3176C"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464BCBB" w14:textId="77777777" w:rsidR="00D3176C" w:rsidRPr="000749E2" w:rsidRDefault="00D3176C" w:rsidP="005076D8">
            <w:pPr>
              <w:pStyle w:val="TAL"/>
            </w:pPr>
            <w:r w:rsidRPr="000749E2">
              <w:t>Addition of Default configurations for NB-IoT NAS and Idle Mode test cases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7A908A2" w14:textId="77777777" w:rsidR="00D3176C" w:rsidRPr="000749E2" w:rsidRDefault="00D3176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ABCF942" w14:textId="77777777" w:rsidR="00D3176C" w:rsidRPr="000749E2" w:rsidRDefault="00D3176C" w:rsidP="005076D8">
            <w:pPr>
              <w:pStyle w:val="TAL"/>
            </w:pPr>
            <w:r w:rsidRPr="000749E2">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EB31A9D" w14:textId="77777777" w:rsidR="00D3176C" w:rsidRPr="000749E2" w:rsidRDefault="00D3176C" w:rsidP="005076D8">
            <w:pPr>
              <w:pStyle w:val="TAL"/>
            </w:pPr>
            <w:r w:rsidRPr="000749E2">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810D75F" w14:textId="77777777" w:rsidR="00D3176C" w:rsidRPr="000749E2" w:rsidRDefault="00D3176C" w:rsidP="005076D8">
            <w:pPr>
              <w:pStyle w:val="TAL"/>
            </w:pPr>
            <w:r w:rsidRPr="000749E2">
              <w:t>R5-169129</w:t>
            </w:r>
          </w:p>
        </w:tc>
      </w:tr>
      <w:tr w:rsidR="00D3176C" w:rsidRPr="000749E2" w14:paraId="3E5666A7"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45A5031" w14:textId="77777777" w:rsidR="00D3176C" w:rsidRPr="000749E2" w:rsidRDefault="00D3176C" w:rsidP="005076D8">
            <w:pPr>
              <w:pStyle w:val="TAL"/>
            </w:pPr>
            <w:r w:rsidRPr="000749E2">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7C32625" w14:textId="77777777" w:rsidR="00D3176C" w:rsidRPr="000749E2" w:rsidRDefault="00D3176C" w:rsidP="005076D8">
            <w:pPr>
              <w:pStyle w:val="TAL"/>
            </w:pPr>
            <w:r w:rsidRPr="000749E2">
              <w:t>RP-162091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49B11B6" w14:textId="77777777" w:rsidR="00D3176C" w:rsidRPr="000749E2" w:rsidRDefault="00D3176C" w:rsidP="005076D8">
            <w:pPr>
              <w:pStyle w:val="TAL"/>
            </w:pPr>
            <w:r w:rsidRPr="000749E2">
              <w:t>0808</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C035CC5" w14:textId="77777777" w:rsidR="00D3176C" w:rsidRPr="000749E2" w:rsidRDefault="00D3176C"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80AA964" w14:textId="77777777" w:rsidR="00D3176C" w:rsidRPr="000749E2" w:rsidRDefault="00D3176C" w:rsidP="005076D8">
            <w:pPr>
              <w:pStyle w:val="TAL"/>
            </w:pPr>
            <w:r w:rsidRPr="000749E2">
              <w:t>Correction to NB-IOT System configuration IE</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C11212A" w14:textId="77777777" w:rsidR="00D3176C" w:rsidRPr="000749E2" w:rsidRDefault="00D3176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8323F2B" w14:textId="77777777" w:rsidR="00D3176C" w:rsidRPr="000749E2" w:rsidRDefault="00D3176C" w:rsidP="005076D8">
            <w:pPr>
              <w:pStyle w:val="TAL"/>
            </w:pPr>
            <w:r w:rsidRPr="000749E2">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AAE38A6" w14:textId="77777777" w:rsidR="00D3176C" w:rsidRPr="000749E2" w:rsidRDefault="00D3176C" w:rsidP="005076D8">
            <w:pPr>
              <w:pStyle w:val="TAL"/>
            </w:pPr>
            <w:r w:rsidRPr="000749E2">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8C024F4" w14:textId="77777777" w:rsidR="00D3176C" w:rsidRPr="000749E2" w:rsidRDefault="00D3176C" w:rsidP="005076D8">
            <w:pPr>
              <w:pStyle w:val="TAL"/>
            </w:pPr>
            <w:r w:rsidRPr="000749E2">
              <w:t>R5-169144</w:t>
            </w:r>
          </w:p>
        </w:tc>
      </w:tr>
      <w:tr w:rsidR="00D3176C" w:rsidRPr="000749E2" w14:paraId="5294DCA4"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3ACEF7C" w14:textId="77777777" w:rsidR="00D3176C" w:rsidRPr="000749E2" w:rsidRDefault="00D3176C" w:rsidP="005076D8">
            <w:pPr>
              <w:pStyle w:val="TAL"/>
            </w:pPr>
            <w:r w:rsidRPr="000749E2">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C6C2137" w14:textId="77777777" w:rsidR="00D3176C" w:rsidRPr="000749E2" w:rsidRDefault="00D3176C" w:rsidP="005076D8">
            <w:pPr>
              <w:pStyle w:val="TAL"/>
            </w:pPr>
            <w:r w:rsidRPr="000749E2">
              <w:t>RP-162103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B432B87" w14:textId="77777777" w:rsidR="00D3176C" w:rsidRPr="000749E2" w:rsidRDefault="00D3176C" w:rsidP="005076D8">
            <w:pPr>
              <w:pStyle w:val="TAL"/>
            </w:pPr>
            <w:r w:rsidRPr="000749E2">
              <w:t>0827</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AE986ED" w14:textId="77777777" w:rsidR="00D3176C" w:rsidRPr="000749E2" w:rsidRDefault="00D3176C"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BEA045E" w14:textId="77777777" w:rsidR="00D3176C" w:rsidRPr="000749E2" w:rsidRDefault="00D3176C" w:rsidP="005076D8">
            <w:pPr>
              <w:pStyle w:val="TAL"/>
            </w:pPr>
            <w:r w:rsidRPr="000749E2">
              <w:t>Correction to Procedure for IMS signalling</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BB674EC" w14:textId="77777777" w:rsidR="00D3176C" w:rsidRPr="000749E2" w:rsidRDefault="00D3176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1B0555A" w14:textId="77777777" w:rsidR="00D3176C" w:rsidRPr="000749E2" w:rsidRDefault="00D3176C" w:rsidP="005076D8">
            <w:pPr>
              <w:pStyle w:val="TAL"/>
            </w:pPr>
            <w:r w:rsidRPr="000749E2">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4C752CF" w14:textId="77777777" w:rsidR="00D3176C" w:rsidRPr="000749E2" w:rsidRDefault="00D3176C" w:rsidP="005076D8">
            <w:pPr>
              <w:pStyle w:val="TAL"/>
            </w:pPr>
            <w:r w:rsidRPr="000749E2">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DC0A55E" w14:textId="77777777" w:rsidR="00D3176C" w:rsidRPr="000749E2" w:rsidRDefault="00D3176C" w:rsidP="005076D8">
            <w:pPr>
              <w:pStyle w:val="TAL"/>
            </w:pPr>
            <w:r w:rsidRPr="000749E2">
              <w:t>R5-169150</w:t>
            </w:r>
          </w:p>
        </w:tc>
      </w:tr>
      <w:tr w:rsidR="00D3176C" w:rsidRPr="000749E2" w14:paraId="1CD98F41"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3E16315" w14:textId="77777777" w:rsidR="00D3176C" w:rsidRPr="000749E2" w:rsidRDefault="00D3176C" w:rsidP="005076D8">
            <w:pPr>
              <w:pStyle w:val="TAL"/>
            </w:pPr>
            <w:r w:rsidRPr="000749E2">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8A2FEDC" w14:textId="77777777" w:rsidR="00D3176C" w:rsidRPr="000749E2" w:rsidRDefault="00D3176C" w:rsidP="005076D8">
            <w:pPr>
              <w:pStyle w:val="TAL"/>
            </w:pPr>
            <w:r w:rsidRPr="000749E2">
              <w:t>RP-162091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0181CC8" w14:textId="77777777" w:rsidR="00D3176C" w:rsidRPr="000749E2" w:rsidRDefault="00D3176C" w:rsidP="005076D8">
            <w:pPr>
              <w:pStyle w:val="TAL"/>
            </w:pPr>
            <w:r w:rsidRPr="000749E2">
              <w:t>0852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814FCD9" w14:textId="77777777" w:rsidR="00D3176C" w:rsidRPr="000749E2" w:rsidRDefault="00D3176C"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834E2A7" w14:textId="77777777" w:rsidR="00D3176C" w:rsidRPr="000749E2" w:rsidRDefault="00D3176C" w:rsidP="005076D8">
            <w:pPr>
              <w:pStyle w:val="TAL"/>
            </w:pPr>
            <w:r w:rsidRPr="000749E2">
              <w:t>Default NB-IoT uplink configuration</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4FE807FE" w14:textId="77777777" w:rsidR="00D3176C" w:rsidRPr="000749E2" w:rsidRDefault="00D3176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387879F" w14:textId="77777777" w:rsidR="00D3176C" w:rsidRPr="000749E2" w:rsidRDefault="00D3176C" w:rsidP="005076D8">
            <w:pPr>
              <w:pStyle w:val="TAL"/>
            </w:pPr>
            <w:r w:rsidRPr="000749E2">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16AAB43" w14:textId="77777777" w:rsidR="00D3176C" w:rsidRPr="000749E2" w:rsidRDefault="00D3176C" w:rsidP="005076D8">
            <w:pPr>
              <w:pStyle w:val="TAL"/>
            </w:pPr>
            <w:r w:rsidRPr="000749E2">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43914A4" w14:textId="77777777" w:rsidR="00D3176C" w:rsidRPr="000749E2" w:rsidRDefault="00D3176C" w:rsidP="005076D8">
            <w:pPr>
              <w:pStyle w:val="TAL"/>
            </w:pPr>
            <w:r w:rsidRPr="000749E2">
              <w:t>R5-169164</w:t>
            </w:r>
          </w:p>
        </w:tc>
      </w:tr>
      <w:tr w:rsidR="00D3176C" w:rsidRPr="000749E2" w14:paraId="56671612"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1596284" w14:textId="77777777" w:rsidR="00D3176C" w:rsidRPr="000749E2" w:rsidRDefault="00D3176C" w:rsidP="005076D8">
            <w:pPr>
              <w:pStyle w:val="TAL"/>
            </w:pPr>
            <w:r w:rsidRPr="000749E2">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D253ABE" w14:textId="77777777" w:rsidR="00D3176C" w:rsidRPr="000749E2" w:rsidRDefault="00D3176C" w:rsidP="005076D8">
            <w:pPr>
              <w:pStyle w:val="TAL"/>
            </w:pPr>
            <w:r w:rsidRPr="000749E2">
              <w:t>RP-162091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84B6E3A" w14:textId="77777777" w:rsidR="00D3176C" w:rsidRPr="000749E2" w:rsidRDefault="00D3176C" w:rsidP="005076D8">
            <w:pPr>
              <w:pStyle w:val="TAL"/>
            </w:pPr>
            <w:r w:rsidRPr="000749E2">
              <w:t>0841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0D093CA" w14:textId="77777777" w:rsidR="00D3176C" w:rsidRPr="000749E2" w:rsidRDefault="00D3176C"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CC29BBA" w14:textId="77777777" w:rsidR="00D3176C" w:rsidRPr="000749E2" w:rsidRDefault="00D3176C" w:rsidP="005076D8">
            <w:pPr>
              <w:pStyle w:val="TAL"/>
            </w:pPr>
            <w:r w:rsidRPr="000749E2">
              <w:t>Update of common test environment sections and Annex for NB-IoT UEs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0DD0544" w14:textId="77777777" w:rsidR="00D3176C" w:rsidRPr="000749E2" w:rsidRDefault="00D3176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A1FBB40" w14:textId="77777777" w:rsidR="00D3176C" w:rsidRPr="000749E2" w:rsidRDefault="00D3176C" w:rsidP="005076D8">
            <w:pPr>
              <w:pStyle w:val="TAL"/>
            </w:pPr>
            <w:r w:rsidRPr="000749E2">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E5F4CE7" w14:textId="77777777" w:rsidR="00D3176C" w:rsidRPr="000749E2" w:rsidRDefault="00D3176C" w:rsidP="005076D8">
            <w:pPr>
              <w:pStyle w:val="TAL"/>
            </w:pPr>
            <w:r w:rsidRPr="000749E2">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9164523" w14:textId="77777777" w:rsidR="00D3176C" w:rsidRPr="000749E2" w:rsidRDefault="00D3176C" w:rsidP="005076D8">
            <w:pPr>
              <w:pStyle w:val="TAL"/>
            </w:pPr>
            <w:r w:rsidRPr="000749E2">
              <w:t>R5-169169</w:t>
            </w:r>
          </w:p>
        </w:tc>
      </w:tr>
      <w:tr w:rsidR="00D3176C" w:rsidRPr="000749E2" w14:paraId="178EBA7C"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BC69FE2" w14:textId="77777777" w:rsidR="00D3176C" w:rsidRPr="000749E2" w:rsidRDefault="00D3176C" w:rsidP="005076D8">
            <w:pPr>
              <w:pStyle w:val="TAL"/>
            </w:pPr>
            <w:r w:rsidRPr="000749E2">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DF077CC" w14:textId="77777777" w:rsidR="00D3176C" w:rsidRPr="000749E2" w:rsidRDefault="00D3176C" w:rsidP="005076D8">
            <w:pPr>
              <w:pStyle w:val="TAL"/>
            </w:pPr>
            <w:r w:rsidRPr="000749E2">
              <w:t>RP-162113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D3086A8" w14:textId="77777777" w:rsidR="00D3176C" w:rsidRPr="000749E2" w:rsidRDefault="00D3176C" w:rsidP="005076D8">
            <w:pPr>
              <w:pStyle w:val="TAL"/>
            </w:pPr>
            <w:r w:rsidRPr="000749E2">
              <w:t>0830</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9AAA1B0" w14:textId="77777777" w:rsidR="00D3176C" w:rsidRPr="000749E2" w:rsidRDefault="00D3176C"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209C1CA" w14:textId="77777777" w:rsidR="00D3176C" w:rsidRPr="000749E2" w:rsidRDefault="00D3176C" w:rsidP="005076D8">
            <w:pPr>
              <w:pStyle w:val="TAL"/>
            </w:pPr>
            <w:r w:rsidRPr="000749E2">
              <w:t>Correction to test frequencies for CA_66C</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B5C4EF5" w14:textId="77777777" w:rsidR="00D3176C" w:rsidRPr="000749E2" w:rsidRDefault="00D3176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F4DC80D" w14:textId="77777777" w:rsidR="00D3176C" w:rsidRPr="000749E2" w:rsidRDefault="00D3176C" w:rsidP="005076D8">
            <w:pPr>
              <w:pStyle w:val="TAL"/>
            </w:pPr>
            <w:r w:rsidRPr="000749E2">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600534B" w14:textId="77777777" w:rsidR="00D3176C" w:rsidRPr="000749E2" w:rsidRDefault="00D3176C" w:rsidP="005076D8">
            <w:pPr>
              <w:pStyle w:val="TAL"/>
            </w:pPr>
            <w:r w:rsidRPr="000749E2">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5884368" w14:textId="77777777" w:rsidR="00D3176C" w:rsidRPr="000749E2" w:rsidRDefault="00D3176C" w:rsidP="005076D8">
            <w:pPr>
              <w:pStyle w:val="TAL"/>
            </w:pPr>
            <w:r w:rsidRPr="000749E2">
              <w:t>R5-169500</w:t>
            </w:r>
          </w:p>
        </w:tc>
      </w:tr>
      <w:tr w:rsidR="00D3176C" w:rsidRPr="000749E2" w14:paraId="32322FD7"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994E862" w14:textId="77777777" w:rsidR="00D3176C" w:rsidRPr="000749E2" w:rsidRDefault="00D3176C" w:rsidP="005076D8">
            <w:pPr>
              <w:pStyle w:val="TAL"/>
            </w:pPr>
            <w:r w:rsidRPr="000749E2">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0A3E06D" w14:textId="77777777" w:rsidR="00D3176C" w:rsidRPr="000749E2" w:rsidRDefault="00D3176C" w:rsidP="005076D8">
            <w:pPr>
              <w:pStyle w:val="TAL"/>
            </w:pPr>
            <w:r w:rsidRPr="000749E2">
              <w:t>RP-162115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9E593DB" w14:textId="77777777" w:rsidR="00D3176C" w:rsidRPr="000749E2" w:rsidRDefault="00D3176C" w:rsidP="005076D8">
            <w:pPr>
              <w:pStyle w:val="TAL"/>
            </w:pPr>
            <w:r w:rsidRPr="000749E2">
              <w:t>0831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76625BB" w14:textId="77777777" w:rsidR="00D3176C" w:rsidRPr="000749E2" w:rsidRDefault="00D3176C"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4C2435D" w14:textId="77777777" w:rsidR="00D3176C" w:rsidRPr="000749E2" w:rsidRDefault="00D3176C" w:rsidP="005076D8">
            <w:pPr>
              <w:pStyle w:val="TAL"/>
            </w:pPr>
            <w:r w:rsidRPr="000749E2">
              <w:t>Correction to default messages for TDD FDD CA</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B9F04BF" w14:textId="77777777" w:rsidR="00D3176C" w:rsidRPr="000749E2" w:rsidRDefault="00D3176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E861BE9" w14:textId="77777777" w:rsidR="00D3176C" w:rsidRPr="000749E2" w:rsidRDefault="00D3176C" w:rsidP="005076D8">
            <w:pPr>
              <w:pStyle w:val="TAL"/>
            </w:pPr>
            <w:r w:rsidRPr="000749E2">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9E96B53" w14:textId="77777777" w:rsidR="00D3176C" w:rsidRPr="000749E2" w:rsidRDefault="00D3176C" w:rsidP="005076D8">
            <w:pPr>
              <w:pStyle w:val="TAL"/>
            </w:pPr>
            <w:r w:rsidRPr="000749E2">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AC7130A" w14:textId="77777777" w:rsidR="00D3176C" w:rsidRPr="000749E2" w:rsidRDefault="00D3176C" w:rsidP="005076D8">
            <w:pPr>
              <w:pStyle w:val="TAL"/>
            </w:pPr>
            <w:r w:rsidRPr="000749E2">
              <w:t>R5-169501</w:t>
            </w:r>
          </w:p>
        </w:tc>
      </w:tr>
      <w:tr w:rsidR="00D3176C" w:rsidRPr="000749E2" w14:paraId="7215780B"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A621057" w14:textId="77777777" w:rsidR="00D3176C" w:rsidRPr="000749E2" w:rsidRDefault="00D3176C" w:rsidP="005076D8">
            <w:pPr>
              <w:pStyle w:val="TAL"/>
            </w:pPr>
            <w:r w:rsidRPr="000749E2">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F19AD27" w14:textId="77777777" w:rsidR="00D3176C" w:rsidRPr="000749E2" w:rsidRDefault="00D3176C" w:rsidP="005076D8">
            <w:pPr>
              <w:pStyle w:val="TAL"/>
            </w:pPr>
            <w:r w:rsidRPr="000749E2">
              <w:t>RP-162113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71478F4" w14:textId="77777777" w:rsidR="00D3176C" w:rsidRPr="000749E2" w:rsidRDefault="00D3176C" w:rsidP="005076D8">
            <w:pPr>
              <w:pStyle w:val="TAL"/>
            </w:pPr>
            <w:r w:rsidRPr="000749E2">
              <w:t>0810</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770DC91" w14:textId="77777777" w:rsidR="00D3176C" w:rsidRPr="000749E2" w:rsidRDefault="00D3176C"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FCA7BCA" w14:textId="77777777" w:rsidR="00D3176C" w:rsidRPr="000749E2" w:rsidRDefault="00D3176C" w:rsidP="005076D8">
            <w:pPr>
              <w:pStyle w:val="TAL"/>
            </w:pPr>
            <w:r w:rsidRPr="000749E2">
              <w:t>New connection diagram for TC7.9A</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5FC01C7" w14:textId="77777777" w:rsidR="00D3176C" w:rsidRPr="000749E2" w:rsidRDefault="00D3176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FDCD979" w14:textId="77777777" w:rsidR="00D3176C" w:rsidRPr="000749E2" w:rsidRDefault="00D3176C" w:rsidP="005076D8">
            <w:pPr>
              <w:pStyle w:val="TAL"/>
            </w:pPr>
            <w:r w:rsidRPr="000749E2">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6900146" w14:textId="77777777" w:rsidR="00D3176C" w:rsidRPr="000749E2" w:rsidRDefault="00D3176C" w:rsidP="005076D8">
            <w:pPr>
              <w:pStyle w:val="TAL"/>
            </w:pPr>
            <w:r w:rsidRPr="000749E2">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6D8DC041" w14:textId="77777777" w:rsidR="00D3176C" w:rsidRPr="000749E2" w:rsidRDefault="00D3176C" w:rsidP="005076D8">
            <w:pPr>
              <w:pStyle w:val="TAL"/>
            </w:pPr>
            <w:r w:rsidRPr="000749E2">
              <w:t>R5-169503</w:t>
            </w:r>
          </w:p>
        </w:tc>
      </w:tr>
      <w:tr w:rsidR="00D3176C" w:rsidRPr="000749E2" w14:paraId="3E9C01D6"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CAB36B5" w14:textId="77777777" w:rsidR="00D3176C" w:rsidRPr="000749E2" w:rsidRDefault="00D3176C" w:rsidP="005076D8">
            <w:pPr>
              <w:pStyle w:val="TAL"/>
            </w:pPr>
            <w:r w:rsidRPr="000749E2">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F5E8936" w14:textId="77777777" w:rsidR="00D3176C" w:rsidRPr="000749E2" w:rsidRDefault="00D3176C" w:rsidP="005076D8">
            <w:pPr>
              <w:pStyle w:val="TAL"/>
            </w:pPr>
            <w:r w:rsidRPr="000749E2">
              <w:t>RP-162113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8C28CB9" w14:textId="77777777" w:rsidR="00D3176C" w:rsidRPr="000749E2" w:rsidRDefault="00D3176C" w:rsidP="005076D8">
            <w:pPr>
              <w:pStyle w:val="TAL"/>
            </w:pPr>
            <w:r w:rsidRPr="000749E2">
              <w:t>0829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A9D6036" w14:textId="77777777" w:rsidR="00D3176C" w:rsidRPr="000749E2" w:rsidRDefault="00D3176C"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280CAA4" w14:textId="77777777" w:rsidR="00D3176C" w:rsidRPr="000749E2" w:rsidRDefault="00D3176C" w:rsidP="005076D8">
            <w:pPr>
              <w:pStyle w:val="TAL"/>
            </w:pPr>
            <w:r w:rsidRPr="000749E2">
              <w:t>Correction to test frequencies for CA_12B</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41EAB2F2" w14:textId="77777777" w:rsidR="00D3176C" w:rsidRPr="000749E2" w:rsidRDefault="00D3176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3DFBEAF" w14:textId="77777777" w:rsidR="00D3176C" w:rsidRPr="000749E2" w:rsidRDefault="00D3176C" w:rsidP="005076D8">
            <w:pPr>
              <w:pStyle w:val="TAL"/>
            </w:pPr>
            <w:r w:rsidRPr="000749E2">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9A33870" w14:textId="77777777" w:rsidR="00D3176C" w:rsidRPr="000749E2" w:rsidRDefault="00D3176C" w:rsidP="005076D8">
            <w:pPr>
              <w:pStyle w:val="TAL"/>
            </w:pPr>
            <w:r w:rsidRPr="000749E2">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5B8D3A4" w14:textId="77777777" w:rsidR="00D3176C" w:rsidRPr="000749E2" w:rsidRDefault="00D3176C" w:rsidP="005076D8">
            <w:pPr>
              <w:pStyle w:val="TAL"/>
            </w:pPr>
            <w:r w:rsidRPr="000749E2">
              <w:t>R5-169504</w:t>
            </w:r>
          </w:p>
        </w:tc>
      </w:tr>
      <w:tr w:rsidR="00D3176C" w:rsidRPr="000749E2" w14:paraId="5CFBDB82"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1FF3E9F" w14:textId="77777777" w:rsidR="00D3176C" w:rsidRPr="000749E2" w:rsidRDefault="00D3176C" w:rsidP="005076D8">
            <w:pPr>
              <w:pStyle w:val="TAL"/>
            </w:pPr>
            <w:r w:rsidRPr="000749E2">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811FF00" w14:textId="77777777" w:rsidR="00D3176C" w:rsidRPr="000749E2" w:rsidRDefault="00D3176C" w:rsidP="005076D8">
            <w:pPr>
              <w:pStyle w:val="TAL"/>
            </w:pPr>
            <w:r w:rsidRPr="000749E2">
              <w:t>RP-162101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5708768" w14:textId="77777777" w:rsidR="00D3176C" w:rsidRPr="000749E2" w:rsidRDefault="00D3176C" w:rsidP="005076D8">
            <w:pPr>
              <w:pStyle w:val="TAL"/>
            </w:pPr>
            <w:r w:rsidRPr="000749E2">
              <w:t>0836</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9077A8B" w14:textId="77777777" w:rsidR="00D3176C" w:rsidRPr="000749E2" w:rsidRDefault="00D3176C"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EF51790" w14:textId="77777777" w:rsidR="00D3176C" w:rsidRPr="000749E2" w:rsidRDefault="00D3176C" w:rsidP="005076D8">
            <w:pPr>
              <w:pStyle w:val="TAL"/>
            </w:pPr>
            <w:r w:rsidRPr="000749E2">
              <w:t>Correction of lower test frequencies for Band 26</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B95CCD2" w14:textId="77777777" w:rsidR="00D3176C" w:rsidRPr="000749E2" w:rsidRDefault="00D3176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CDF8881" w14:textId="77777777" w:rsidR="00D3176C" w:rsidRPr="000749E2" w:rsidRDefault="00D3176C" w:rsidP="005076D8">
            <w:pPr>
              <w:pStyle w:val="TAL"/>
            </w:pPr>
            <w:r w:rsidRPr="000749E2">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6848C36" w14:textId="77777777" w:rsidR="00D3176C" w:rsidRPr="000749E2" w:rsidRDefault="00D3176C" w:rsidP="005076D8">
            <w:pPr>
              <w:pStyle w:val="TAL"/>
            </w:pPr>
            <w:r w:rsidRPr="000749E2">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603DB2C" w14:textId="77777777" w:rsidR="00D3176C" w:rsidRPr="000749E2" w:rsidRDefault="00D3176C" w:rsidP="005076D8">
            <w:pPr>
              <w:pStyle w:val="TAL"/>
            </w:pPr>
            <w:r w:rsidRPr="000749E2">
              <w:t>R5-169505</w:t>
            </w:r>
          </w:p>
        </w:tc>
      </w:tr>
      <w:tr w:rsidR="00D3176C" w:rsidRPr="000749E2" w14:paraId="452FA544"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520F0BA" w14:textId="77777777" w:rsidR="00D3176C" w:rsidRPr="000749E2" w:rsidRDefault="00D3176C" w:rsidP="005076D8">
            <w:pPr>
              <w:pStyle w:val="TAL"/>
            </w:pPr>
            <w:r w:rsidRPr="000749E2">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BBFFBFE" w14:textId="77777777" w:rsidR="00D3176C" w:rsidRPr="000749E2" w:rsidRDefault="00D3176C" w:rsidP="005076D8">
            <w:pPr>
              <w:pStyle w:val="TAL"/>
            </w:pPr>
            <w:r w:rsidRPr="000749E2">
              <w:t>RP-162085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F3312BF" w14:textId="77777777" w:rsidR="00D3176C" w:rsidRPr="000749E2" w:rsidRDefault="00D3176C" w:rsidP="005076D8">
            <w:pPr>
              <w:pStyle w:val="TAL"/>
            </w:pPr>
            <w:r w:rsidRPr="000749E2">
              <w:t>0809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562EA33" w14:textId="77777777" w:rsidR="00D3176C" w:rsidRPr="000749E2" w:rsidRDefault="00D3176C"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4EBF84F0" w14:textId="77777777" w:rsidR="00D3176C" w:rsidRPr="000749E2" w:rsidRDefault="00D3176C" w:rsidP="005076D8">
            <w:pPr>
              <w:pStyle w:val="TAL"/>
            </w:pPr>
            <w:r w:rsidRPr="000749E2">
              <w:t>New connection diagrams for 4Rx Receiver TCs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45BBFEF" w14:textId="77777777" w:rsidR="00D3176C" w:rsidRPr="000749E2" w:rsidRDefault="00D3176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EDEF802" w14:textId="77777777" w:rsidR="00D3176C" w:rsidRPr="000749E2" w:rsidRDefault="00D3176C" w:rsidP="005076D8">
            <w:pPr>
              <w:pStyle w:val="TAL"/>
            </w:pPr>
            <w:r w:rsidRPr="000749E2">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ADD49CD" w14:textId="77777777" w:rsidR="00D3176C" w:rsidRPr="000749E2" w:rsidRDefault="00D3176C" w:rsidP="005076D8">
            <w:pPr>
              <w:pStyle w:val="TAL"/>
            </w:pPr>
            <w:r w:rsidRPr="000749E2">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6653F07" w14:textId="77777777" w:rsidR="00D3176C" w:rsidRPr="000749E2" w:rsidRDefault="00D3176C" w:rsidP="005076D8">
            <w:pPr>
              <w:pStyle w:val="TAL"/>
            </w:pPr>
            <w:r w:rsidRPr="000749E2">
              <w:t>R5-169618</w:t>
            </w:r>
          </w:p>
        </w:tc>
      </w:tr>
      <w:tr w:rsidR="00D3176C" w:rsidRPr="000749E2" w14:paraId="645D2595"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FE4049C" w14:textId="77777777" w:rsidR="00D3176C" w:rsidRPr="000749E2" w:rsidRDefault="00D3176C" w:rsidP="005076D8">
            <w:pPr>
              <w:pStyle w:val="TAL"/>
            </w:pPr>
            <w:r w:rsidRPr="000749E2">
              <w:lastRenderedPageBreak/>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991A584" w14:textId="77777777" w:rsidR="00D3176C" w:rsidRPr="000749E2" w:rsidRDefault="00D3176C" w:rsidP="005076D8">
            <w:pPr>
              <w:pStyle w:val="TAL"/>
            </w:pPr>
            <w:r w:rsidRPr="000749E2">
              <w:t>RP-162085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387B8C7" w14:textId="77777777" w:rsidR="00D3176C" w:rsidRPr="000749E2" w:rsidRDefault="00D3176C" w:rsidP="005076D8">
            <w:pPr>
              <w:pStyle w:val="TAL"/>
            </w:pPr>
            <w:r w:rsidRPr="000749E2">
              <w:t>0826</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8C8A5FF" w14:textId="77777777" w:rsidR="00D3176C" w:rsidRPr="000749E2" w:rsidRDefault="00D3176C"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4952391" w14:textId="77777777" w:rsidR="00D3176C" w:rsidRPr="000749E2" w:rsidRDefault="00D3176C" w:rsidP="005076D8">
            <w:pPr>
              <w:pStyle w:val="TAL"/>
            </w:pPr>
            <w:r w:rsidRPr="000749E2">
              <w:t>Addition of 4-Rx connection diagrams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8825C27" w14:textId="77777777" w:rsidR="00D3176C" w:rsidRPr="000749E2" w:rsidRDefault="00D3176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C15FBFD" w14:textId="77777777" w:rsidR="00D3176C" w:rsidRPr="000749E2" w:rsidRDefault="00D3176C" w:rsidP="005076D8">
            <w:pPr>
              <w:pStyle w:val="TAL"/>
            </w:pPr>
            <w:r w:rsidRPr="000749E2">
              <w:t>13.2.0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270FF1D" w14:textId="77777777" w:rsidR="00D3176C" w:rsidRPr="000749E2" w:rsidRDefault="00D3176C" w:rsidP="005076D8">
            <w:pPr>
              <w:pStyle w:val="TAL"/>
            </w:pPr>
            <w:r w:rsidRPr="000749E2">
              <w:t>14.0.0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3F7CC15" w14:textId="77777777" w:rsidR="00D3176C" w:rsidRPr="000749E2" w:rsidRDefault="00D3176C" w:rsidP="005076D8">
            <w:pPr>
              <w:pStyle w:val="TAL"/>
            </w:pPr>
            <w:r w:rsidRPr="000749E2">
              <w:t>R5-169619</w:t>
            </w:r>
          </w:p>
        </w:tc>
      </w:tr>
      <w:tr w:rsidR="00D3176C" w:rsidRPr="000749E2" w14:paraId="236DF859"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477AACE" w14:textId="77777777" w:rsidR="00D3176C" w:rsidRPr="000749E2" w:rsidRDefault="00D3176C" w:rsidP="005076D8">
            <w:pPr>
              <w:pStyle w:val="TAL"/>
            </w:pPr>
            <w:r w:rsidRPr="000749E2">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DE08D55" w14:textId="77777777" w:rsidR="00D3176C" w:rsidRPr="000749E2" w:rsidRDefault="00D3176C" w:rsidP="005076D8">
            <w:pPr>
              <w:pStyle w:val="TAL"/>
            </w:pPr>
            <w:r w:rsidRPr="000749E2">
              <w:t>RP-162098</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A9AD052" w14:textId="77777777" w:rsidR="00D3176C" w:rsidRPr="000749E2" w:rsidRDefault="00D3176C" w:rsidP="005076D8">
            <w:pPr>
              <w:pStyle w:val="TAL"/>
            </w:pPr>
            <w:r w:rsidRPr="000749E2">
              <w:t>0821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7036967A" w14:textId="77777777" w:rsidR="00D3176C" w:rsidRPr="000749E2" w:rsidRDefault="00D3176C"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937CB77" w14:textId="77777777" w:rsidR="00D3176C" w:rsidRPr="000749E2" w:rsidRDefault="00D3176C" w:rsidP="005076D8">
            <w:pPr>
              <w:pStyle w:val="TAL"/>
            </w:pPr>
            <w:r w:rsidRPr="000749E2">
              <w:t xml:space="preserve">Addition of V2X </w:t>
            </w:r>
            <w:proofErr w:type="spellStart"/>
            <w:r w:rsidRPr="000749E2">
              <w:t>Sidelink</w:t>
            </w:r>
            <w:proofErr w:type="spellEnd"/>
            <w:r w:rsidRPr="000749E2">
              <w:t xml:space="preserve"> Communication Test Environment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C858BE3" w14:textId="77777777" w:rsidR="00D3176C" w:rsidRPr="000749E2" w:rsidRDefault="00D3176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A5486D0" w14:textId="77777777" w:rsidR="00D3176C" w:rsidRPr="000749E2" w:rsidRDefault="00D3176C" w:rsidP="005076D8">
            <w:pPr>
              <w:pStyle w:val="TAL"/>
            </w:pPr>
            <w:r w:rsidRPr="000749E2">
              <w:t>13.2.0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7C4C36F" w14:textId="77777777" w:rsidR="00D3176C" w:rsidRPr="000749E2" w:rsidRDefault="00D3176C" w:rsidP="005076D8">
            <w:pPr>
              <w:pStyle w:val="TAL"/>
            </w:pPr>
            <w:r w:rsidRPr="000749E2">
              <w:t>14.0.0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28A6C6A" w14:textId="77777777" w:rsidR="00D3176C" w:rsidRPr="000749E2" w:rsidRDefault="00D3176C" w:rsidP="005076D8">
            <w:pPr>
              <w:pStyle w:val="TAL"/>
            </w:pPr>
            <w:r w:rsidRPr="000749E2">
              <w:t>R5-169647</w:t>
            </w:r>
          </w:p>
        </w:tc>
      </w:tr>
      <w:tr w:rsidR="00D3176C" w:rsidRPr="000749E2" w14:paraId="5B52A257"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CDD4001" w14:textId="77777777" w:rsidR="00D3176C" w:rsidRPr="000749E2" w:rsidRDefault="00D3176C" w:rsidP="005076D8">
            <w:pPr>
              <w:pStyle w:val="TAL"/>
            </w:pPr>
            <w:r w:rsidRPr="000749E2">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EED3FC0" w14:textId="77777777" w:rsidR="00D3176C" w:rsidRPr="000749E2" w:rsidRDefault="00D3176C" w:rsidP="005076D8">
            <w:pPr>
              <w:pStyle w:val="TAL"/>
            </w:pPr>
            <w:r w:rsidRPr="000749E2">
              <w:t>RP-162097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EB39D56" w14:textId="77777777" w:rsidR="00D3176C" w:rsidRPr="000749E2" w:rsidRDefault="00D3176C" w:rsidP="005076D8">
            <w:pPr>
              <w:pStyle w:val="TAL"/>
            </w:pPr>
            <w:r w:rsidRPr="000749E2">
              <w:t>0839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BA7DE5B" w14:textId="77777777" w:rsidR="00D3176C" w:rsidRPr="000749E2" w:rsidRDefault="00D3176C"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20A3B66" w14:textId="77777777" w:rsidR="00D3176C" w:rsidRPr="000749E2" w:rsidRDefault="00D3176C" w:rsidP="005076D8">
            <w:pPr>
              <w:pStyle w:val="TAL"/>
            </w:pPr>
            <w:r w:rsidRPr="000749E2">
              <w:t>Common test frequencies for CA_70C</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D9598EF" w14:textId="77777777" w:rsidR="00D3176C" w:rsidRPr="000749E2" w:rsidRDefault="00D3176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F1903B5" w14:textId="77777777" w:rsidR="00D3176C" w:rsidRPr="000749E2" w:rsidRDefault="00D3176C" w:rsidP="005076D8">
            <w:pPr>
              <w:pStyle w:val="TAL"/>
            </w:pPr>
            <w:r w:rsidRPr="000749E2">
              <w:t>13.2.0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DB00C66" w14:textId="77777777" w:rsidR="00D3176C" w:rsidRPr="000749E2" w:rsidRDefault="00D3176C" w:rsidP="005076D8">
            <w:pPr>
              <w:pStyle w:val="TAL"/>
            </w:pPr>
            <w:r w:rsidRPr="000749E2">
              <w:t>14.0.0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5D87023" w14:textId="77777777" w:rsidR="00D3176C" w:rsidRPr="000749E2" w:rsidRDefault="00D3176C" w:rsidP="005076D8">
            <w:pPr>
              <w:pStyle w:val="TAL"/>
            </w:pPr>
            <w:r w:rsidRPr="000749E2">
              <w:t>R5-169649</w:t>
            </w:r>
          </w:p>
        </w:tc>
      </w:tr>
      <w:tr w:rsidR="00D3176C" w:rsidRPr="000749E2" w14:paraId="6622ED1D"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C2AC338" w14:textId="77777777" w:rsidR="00D3176C" w:rsidRPr="000749E2" w:rsidRDefault="00D3176C" w:rsidP="005076D8">
            <w:pPr>
              <w:pStyle w:val="TAL"/>
            </w:pPr>
            <w:r w:rsidRPr="000749E2">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F8FE620" w14:textId="77777777" w:rsidR="00D3176C" w:rsidRPr="000749E2" w:rsidRDefault="00D3176C" w:rsidP="005076D8">
            <w:pPr>
              <w:pStyle w:val="TAL"/>
            </w:pPr>
            <w:r w:rsidRPr="000749E2">
              <w:t>RP-162114</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E7C4EF7" w14:textId="77777777" w:rsidR="00D3176C" w:rsidRPr="000749E2" w:rsidRDefault="00D3176C" w:rsidP="005076D8">
            <w:pPr>
              <w:pStyle w:val="TAL"/>
            </w:pPr>
            <w:r w:rsidRPr="000749E2">
              <w:t>0822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71EE1E70" w14:textId="77777777" w:rsidR="00D3176C" w:rsidRPr="000749E2" w:rsidRDefault="00D3176C"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7129E2E" w14:textId="77777777" w:rsidR="00D3176C" w:rsidRPr="000749E2" w:rsidRDefault="00D3176C" w:rsidP="005076D8">
            <w:pPr>
              <w:pStyle w:val="TAL"/>
            </w:pPr>
            <w:r w:rsidRPr="000749E2">
              <w:t xml:space="preserve">Addition of </w:t>
            </w:r>
            <w:proofErr w:type="spellStart"/>
            <w:r w:rsidRPr="000749E2">
              <w:t>UECapabilityEnquiry</w:t>
            </w:r>
            <w:proofErr w:type="spellEnd"/>
            <w:r w:rsidRPr="000749E2">
              <w:t xml:space="preserve"> message for RF tests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04B2F58" w14:textId="77777777" w:rsidR="00D3176C" w:rsidRPr="000749E2" w:rsidRDefault="00D3176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F63F445" w14:textId="77777777" w:rsidR="00D3176C" w:rsidRPr="000749E2" w:rsidRDefault="00D3176C" w:rsidP="005076D8">
            <w:pPr>
              <w:pStyle w:val="TAL"/>
            </w:pPr>
            <w:r w:rsidRPr="000749E2">
              <w:t>13.2.0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89EE8D7" w14:textId="77777777" w:rsidR="00D3176C" w:rsidRPr="000749E2" w:rsidRDefault="00D3176C" w:rsidP="005076D8">
            <w:pPr>
              <w:pStyle w:val="TAL"/>
            </w:pPr>
            <w:r w:rsidRPr="000749E2">
              <w:t>14.0.0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35745F1" w14:textId="77777777" w:rsidR="00D3176C" w:rsidRPr="000749E2" w:rsidRDefault="00D3176C" w:rsidP="005076D8">
            <w:pPr>
              <w:pStyle w:val="TAL"/>
            </w:pPr>
            <w:r w:rsidRPr="000749E2">
              <w:t>R5-169661</w:t>
            </w:r>
          </w:p>
        </w:tc>
      </w:tr>
      <w:tr w:rsidR="00D3176C" w:rsidRPr="000749E2" w14:paraId="3C56199E"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4EF6513" w14:textId="77777777" w:rsidR="00D3176C" w:rsidRPr="000749E2" w:rsidRDefault="00D3176C" w:rsidP="005076D8">
            <w:pPr>
              <w:pStyle w:val="TAL"/>
            </w:pPr>
            <w:r w:rsidRPr="000749E2">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F056730" w14:textId="77777777" w:rsidR="00D3176C" w:rsidRPr="000749E2" w:rsidRDefault="00D3176C" w:rsidP="005076D8">
            <w:pPr>
              <w:pStyle w:val="TAL"/>
            </w:pPr>
            <w:r w:rsidRPr="000749E2">
              <w:t>RP-162085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D547BC0" w14:textId="77777777" w:rsidR="00D3176C" w:rsidRPr="000749E2" w:rsidRDefault="00D3176C" w:rsidP="005076D8">
            <w:pPr>
              <w:pStyle w:val="TAL"/>
            </w:pPr>
            <w:r w:rsidRPr="000749E2">
              <w:t>0803</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D1C2A06" w14:textId="77777777" w:rsidR="00D3176C" w:rsidRPr="000749E2" w:rsidRDefault="00D3176C"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4C8507A3" w14:textId="77777777" w:rsidR="00D3176C" w:rsidRPr="000749E2" w:rsidRDefault="00D3176C" w:rsidP="005076D8">
            <w:pPr>
              <w:pStyle w:val="TAL"/>
            </w:pPr>
            <w:r w:rsidRPr="000749E2">
              <w:t>Addition of connection diagram for new CA SDR Test Case for 4Rx</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682E1CA" w14:textId="77777777" w:rsidR="00D3176C" w:rsidRPr="000749E2" w:rsidRDefault="00D3176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61CD99A" w14:textId="77777777" w:rsidR="00D3176C" w:rsidRPr="000749E2" w:rsidRDefault="00D3176C" w:rsidP="005076D8">
            <w:pPr>
              <w:pStyle w:val="TAL"/>
            </w:pPr>
            <w:r w:rsidRPr="000749E2">
              <w:t>13.2.0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BD4ACE8" w14:textId="77777777" w:rsidR="00D3176C" w:rsidRPr="000749E2" w:rsidRDefault="00D3176C" w:rsidP="005076D8">
            <w:pPr>
              <w:pStyle w:val="TAL"/>
            </w:pPr>
            <w:r w:rsidRPr="000749E2">
              <w:t>14.0.0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8FA1074" w14:textId="77777777" w:rsidR="00D3176C" w:rsidRPr="000749E2" w:rsidRDefault="00D3176C" w:rsidP="005076D8">
            <w:pPr>
              <w:pStyle w:val="TAL"/>
            </w:pPr>
            <w:r w:rsidRPr="000749E2">
              <w:t>R5-169673</w:t>
            </w:r>
          </w:p>
        </w:tc>
      </w:tr>
      <w:tr w:rsidR="00D3176C" w:rsidRPr="000749E2" w14:paraId="28031D16"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E219651" w14:textId="77777777" w:rsidR="00D3176C" w:rsidRPr="000749E2" w:rsidRDefault="00D3176C" w:rsidP="005076D8">
            <w:pPr>
              <w:pStyle w:val="TAL"/>
            </w:pPr>
            <w:r w:rsidRPr="000749E2">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9908C0C" w14:textId="77777777" w:rsidR="00D3176C" w:rsidRPr="000749E2" w:rsidRDefault="00D3176C" w:rsidP="005076D8">
            <w:pPr>
              <w:pStyle w:val="TAL"/>
            </w:pPr>
            <w:r w:rsidRPr="000749E2">
              <w:t>RP-162085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9599468" w14:textId="77777777" w:rsidR="00D3176C" w:rsidRPr="000749E2" w:rsidRDefault="00D3176C" w:rsidP="005076D8">
            <w:pPr>
              <w:pStyle w:val="TAL"/>
            </w:pPr>
            <w:r w:rsidRPr="000749E2">
              <w:t>0804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C9F30EC" w14:textId="77777777" w:rsidR="00D3176C" w:rsidRPr="000749E2" w:rsidRDefault="00D3176C"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4224B117" w14:textId="77777777" w:rsidR="00D3176C" w:rsidRPr="000749E2" w:rsidRDefault="00D3176C" w:rsidP="005076D8">
            <w:pPr>
              <w:pStyle w:val="TAL"/>
            </w:pPr>
            <w:r w:rsidRPr="000749E2">
              <w:t>Addition of connection diagrams for 2Rx Test Cases with 4Rx capable UEs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4AA93A7" w14:textId="77777777" w:rsidR="00D3176C" w:rsidRPr="000749E2" w:rsidRDefault="00D3176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EEF2E67" w14:textId="77777777" w:rsidR="00D3176C" w:rsidRPr="000749E2" w:rsidRDefault="00D3176C" w:rsidP="005076D8">
            <w:pPr>
              <w:pStyle w:val="TAL"/>
            </w:pPr>
            <w:r w:rsidRPr="000749E2">
              <w:t>13.2.0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8D42338" w14:textId="77777777" w:rsidR="00D3176C" w:rsidRPr="000749E2" w:rsidRDefault="00D3176C" w:rsidP="005076D8">
            <w:pPr>
              <w:pStyle w:val="TAL"/>
            </w:pPr>
            <w:r w:rsidRPr="000749E2">
              <w:t>14.0.0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D581AA6" w14:textId="77777777" w:rsidR="00D3176C" w:rsidRPr="000749E2" w:rsidRDefault="00D3176C" w:rsidP="005076D8">
            <w:pPr>
              <w:pStyle w:val="TAL"/>
            </w:pPr>
            <w:r w:rsidRPr="000749E2">
              <w:t>R5-169674</w:t>
            </w:r>
          </w:p>
        </w:tc>
      </w:tr>
    </w:tbl>
    <w:p w14:paraId="1A7F931C" w14:textId="77777777" w:rsidR="001908CB" w:rsidRPr="000749E2" w:rsidRDefault="001908CB" w:rsidP="005076D8">
      <w:pPr>
        <w:pStyle w:val="TAL"/>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283"/>
        <w:gridCol w:w="425"/>
        <w:gridCol w:w="4962"/>
        <w:gridCol w:w="708"/>
      </w:tblGrid>
      <w:tr w:rsidR="00C855C3" w:rsidRPr="000749E2" w14:paraId="204E0792" w14:textId="77777777" w:rsidTr="008839C2">
        <w:trPr>
          <w:cantSplit/>
        </w:trPr>
        <w:tc>
          <w:tcPr>
            <w:tcW w:w="9639" w:type="dxa"/>
            <w:gridSpan w:val="8"/>
            <w:tcBorders>
              <w:bottom w:val="nil"/>
            </w:tcBorders>
            <w:shd w:val="solid" w:color="FFFFFF" w:fill="auto"/>
          </w:tcPr>
          <w:p w14:paraId="2B3B62E7" w14:textId="77777777" w:rsidR="00C855C3" w:rsidRPr="000749E2" w:rsidRDefault="00C855C3" w:rsidP="000749E2">
            <w:pPr>
              <w:pStyle w:val="TAL"/>
              <w:rPr>
                <w:lang w:eastAsia="en-US"/>
              </w:rPr>
            </w:pPr>
            <w:r w:rsidRPr="000749E2">
              <w:rPr>
                <w:lang w:eastAsia="en-US"/>
              </w:rPr>
              <w:t>Change history</w:t>
            </w:r>
          </w:p>
        </w:tc>
      </w:tr>
      <w:tr w:rsidR="00C855C3" w:rsidRPr="000749E2" w14:paraId="03EE4FE8" w14:textId="77777777" w:rsidTr="005076D8">
        <w:tc>
          <w:tcPr>
            <w:tcW w:w="800" w:type="dxa"/>
            <w:shd w:val="pct10" w:color="auto" w:fill="FFFFFF"/>
          </w:tcPr>
          <w:p w14:paraId="6C8522BC" w14:textId="77777777" w:rsidR="00C855C3" w:rsidRPr="000749E2" w:rsidRDefault="00C855C3" w:rsidP="000749E2">
            <w:pPr>
              <w:pStyle w:val="TAL"/>
              <w:rPr>
                <w:lang w:eastAsia="en-US"/>
              </w:rPr>
            </w:pPr>
            <w:r w:rsidRPr="000749E2">
              <w:rPr>
                <w:lang w:eastAsia="en-US"/>
              </w:rPr>
              <w:t>Date</w:t>
            </w:r>
          </w:p>
        </w:tc>
        <w:tc>
          <w:tcPr>
            <w:tcW w:w="800" w:type="dxa"/>
            <w:shd w:val="pct10" w:color="auto" w:fill="FFFFFF"/>
          </w:tcPr>
          <w:p w14:paraId="4A927710" w14:textId="77777777" w:rsidR="00C855C3" w:rsidRPr="000749E2" w:rsidRDefault="00C855C3" w:rsidP="000749E2">
            <w:pPr>
              <w:pStyle w:val="TAL"/>
              <w:rPr>
                <w:lang w:eastAsia="en-US"/>
              </w:rPr>
            </w:pPr>
            <w:r w:rsidRPr="000749E2">
              <w:rPr>
                <w:lang w:eastAsia="en-US"/>
              </w:rPr>
              <w:t>Meeting</w:t>
            </w:r>
          </w:p>
        </w:tc>
        <w:tc>
          <w:tcPr>
            <w:tcW w:w="1094" w:type="dxa"/>
            <w:shd w:val="pct10" w:color="auto" w:fill="FFFFFF"/>
          </w:tcPr>
          <w:p w14:paraId="6FEE88E3" w14:textId="77777777" w:rsidR="00C855C3" w:rsidRPr="000749E2" w:rsidRDefault="00C855C3" w:rsidP="000749E2">
            <w:pPr>
              <w:pStyle w:val="TAL"/>
              <w:rPr>
                <w:lang w:eastAsia="en-US"/>
              </w:rPr>
            </w:pPr>
            <w:proofErr w:type="spellStart"/>
            <w:r w:rsidRPr="000749E2">
              <w:rPr>
                <w:lang w:eastAsia="en-US"/>
              </w:rPr>
              <w:t>TDoc</w:t>
            </w:r>
            <w:proofErr w:type="spellEnd"/>
          </w:p>
        </w:tc>
        <w:tc>
          <w:tcPr>
            <w:tcW w:w="567" w:type="dxa"/>
            <w:shd w:val="pct10" w:color="auto" w:fill="FFFFFF"/>
          </w:tcPr>
          <w:p w14:paraId="2D0651C5" w14:textId="77777777" w:rsidR="00C855C3" w:rsidRPr="000749E2" w:rsidRDefault="00C855C3" w:rsidP="000749E2">
            <w:pPr>
              <w:pStyle w:val="TAL"/>
              <w:rPr>
                <w:lang w:eastAsia="en-US"/>
              </w:rPr>
            </w:pPr>
            <w:r w:rsidRPr="000749E2">
              <w:rPr>
                <w:lang w:eastAsia="en-US"/>
              </w:rPr>
              <w:t>CR</w:t>
            </w:r>
          </w:p>
        </w:tc>
        <w:tc>
          <w:tcPr>
            <w:tcW w:w="283" w:type="dxa"/>
            <w:shd w:val="pct10" w:color="auto" w:fill="FFFFFF"/>
          </w:tcPr>
          <w:p w14:paraId="667BBC38" w14:textId="77777777" w:rsidR="00C855C3" w:rsidRPr="000749E2" w:rsidRDefault="00C855C3" w:rsidP="000749E2">
            <w:pPr>
              <w:pStyle w:val="TAL"/>
              <w:rPr>
                <w:lang w:eastAsia="en-US"/>
              </w:rPr>
            </w:pPr>
            <w:r w:rsidRPr="000749E2">
              <w:rPr>
                <w:lang w:eastAsia="en-US"/>
              </w:rPr>
              <w:t>Rev</w:t>
            </w:r>
          </w:p>
        </w:tc>
        <w:tc>
          <w:tcPr>
            <w:tcW w:w="425" w:type="dxa"/>
            <w:shd w:val="pct10" w:color="auto" w:fill="FFFFFF"/>
          </w:tcPr>
          <w:p w14:paraId="33F09F63" w14:textId="77777777" w:rsidR="00C855C3" w:rsidRPr="000749E2" w:rsidRDefault="00C855C3" w:rsidP="000749E2">
            <w:pPr>
              <w:pStyle w:val="TAL"/>
              <w:rPr>
                <w:lang w:eastAsia="en-US"/>
              </w:rPr>
            </w:pPr>
            <w:r w:rsidRPr="000749E2">
              <w:rPr>
                <w:lang w:eastAsia="en-US"/>
              </w:rPr>
              <w:t>Cat</w:t>
            </w:r>
          </w:p>
        </w:tc>
        <w:tc>
          <w:tcPr>
            <w:tcW w:w="4962" w:type="dxa"/>
            <w:shd w:val="pct10" w:color="auto" w:fill="FFFFFF"/>
          </w:tcPr>
          <w:p w14:paraId="311F7A26" w14:textId="77777777" w:rsidR="00C855C3" w:rsidRPr="000749E2" w:rsidRDefault="00C855C3" w:rsidP="000749E2">
            <w:pPr>
              <w:pStyle w:val="TAL"/>
              <w:rPr>
                <w:lang w:eastAsia="en-US"/>
              </w:rPr>
            </w:pPr>
            <w:r w:rsidRPr="000749E2">
              <w:rPr>
                <w:lang w:eastAsia="en-US"/>
              </w:rPr>
              <w:t>Subject/Comment</w:t>
            </w:r>
          </w:p>
        </w:tc>
        <w:tc>
          <w:tcPr>
            <w:tcW w:w="708" w:type="dxa"/>
            <w:shd w:val="pct10" w:color="auto" w:fill="FFFFFF"/>
          </w:tcPr>
          <w:p w14:paraId="1F9DCDD6" w14:textId="77777777" w:rsidR="00C855C3" w:rsidRPr="000749E2" w:rsidRDefault="00C855C3" w:rsidP="000749E2">
            <w:pPr>
              <w:pStyle w:val="TAL"/>
              <w:rPr>
                <w:lang w:eastAsia="en-US"/>
              </w:rPr>
            </w:pPr>
            <w:r w:rsidRPr="000749E2">
              <w:rPr>
                <w:lang w:eastAsia="en-US"/>
              </w:rPr>
              <w:t>New version</w:t>
            </w:r>
          </w:p>
        </w:tc>
      </w:tr>
      <w:tr w:rsidR="00C855C3" w:rsidRPr="000749E2" w14:paraId="75599DC9" w14:textId="77777777" w:rsidTr="005076D8">
        <w:tc>
          <w:tcPr>
            <w:tcW w:w="800" w:type="dxa"/>
            <w:shd w:val="solid" w:color="FFFFFF" w:fill="auto"/>
          </w:tcPr>
          <w:p w14:paraId="687C1D7E" w14:textId="77777777" w:rsidR="00C855C3" w:rsidRPr="000749E2" w:rsidRDefault="00C855C3" w:rsidP="005076D8">
            <w:pPr>
              <w:pStyle w:val="TAL"/>
              <w:rPr>
                <w:lang w:eastAsia="en-US"/>
              </w:rPr>
            </w:pPr>
            <w:r w:rsidRPr="000749E2">
              <w:rPr>
                <w:lang w:eastAsia="en-US"/>
              </w:rPr>
              <w:t>2017-03</w:t>
            </w:r>
          </w:p>
        </w:tc>
        <w:tc>
          <w:tcPr>
            <w:tcW w:w="800" w:type="dxa"/>
            <w:shd w:val="solid" w:color="FFFFFF" w:fill="auto"/>
          </w:tcPr>
          <w:p w14:paraId="7C845D09" w14:textId="77777777" w:rsidR="00C855C3" w:rsidRPr="000749E2" w:rsidRDefault="00F0744C" w:rsidP="005076D8">
            <w:pPr>
              <w:pStyle w:val="TAL"/>
              <w:rPr>
                <w:lang w:eastAsia="en-US"/>
              </w:rPr>
            </w:pPr>
            <w:r w:rsidRPr="000749E2">
              <w:rPr>
                <w:lang w:eastAsia="en-US"/>
              </w:rPr>
              <w:t>RAN#75</w:t>
            </w:r>
          </w:p>
        </w:tc>
        <w:tc>
          <w:tcPr>
            <w:tcW w:w="1094" w:type="dxa"/>
            <w:shd w:val="solid" w:color="FFFFFF" w:fill="auto"/>
          </w:tcPr>
          <w:p w14:paraId="7CF2228B" w14:textId="77777777" w:rsidR="00C855C3" w:rsidRPr="000749E2" w:rsidRDefault="00C855C3" w:rsidP="005076D8">
            <w:pPr>
              <w:pStyle w:val="TAL"/>
            </w:pPr>
            <w:r w:rsidRPr="000749E2">
              <w:t>RP-170082</w:t>
            </w:r>
          </w:p>
        </w:tc>
        <w:tc>
          <w:tcPr>
            <w:tcW w:w="567" w:type="dxa"/>
            <w:shd w:val="solid" w:color="FFFFFF" w:fill="auto"/>
          </w:tcPr>
          <w:p w14:paraId="70242D7F" w14:textId="77777777" w:rsidR="00C855C3" w:rsidRPr="000749E2" w:rsidRDefault="00C855C3" w:rsidP="005076D8">
            <w:pPr>
              <w:pStyle w:val="TAL"/>
            </w:pPr>
            <w:r w:rsidRPr="000749E2">
              <w:t>0856</w:t>
            </w:r>
          </w:p>
        </w:tc>
        <w:tc>
          <w:tcPr>
            <w:tcW w:w="283" w:type="dxa"/>
            <w:shd w:val="solid" w:color="FFFFFF" w:fill="auto"/>
          </w:tcPr>
          <w:p w14:paraId="36F25CD8" w14:textId="77777777" w:rsidR="00C855C3" w:rsidRPr="000749E2" w:rsidRDefault="00C855C3" w:rsidP="005076D8">
            <w:pPr>
              <w:pStyle w:val="TAL"/>
            </w:pPr>
            <w:r w:rsidRPr="000749E2">
              <w:t>-</w:t>
            </w:r>
          </w:p>
        </w:tc>
        <w:tc>
          <w:tcPr>
            <w:tcW w:w="425" w:type="dxa"/>
            <w:shd w:val="solid" w:color="FFFFFF" w:fill="auto"/>
          </w:tcPr>
          <w:p w14:paraId="0AE0A01E" w14:textId="77777777" w:rsidR="00C855C3" w:rsidRPr="000749E2" w:rsidRDefault="00C855C3" w:rsidP="005076D8">
            <w:pPr>
              <w:pStyle w:val="TAL"/>
            </w:pPr>
            <w:r w:rsidRPr="000749E2">
              <w:t>F</w:t>
            </w:r>
          </w:p>
        </w:tc>
        <w:tc>
          <w:tcPr>
            <w:tcW w:w="4962" w:type="dxa"/>
            <w:shd w:val="solid" w:color="FFFFFF" w:fill="auto"/>
          </w:tcPr>
          <w:p w14:paraId="666B439C" w14:textId="77777777" w:rsidR="00C855C3" w:rsidRPr="000749E2" w:rsidRDefault="00C855C3" w:rsidP="005076D8">
            <w:pPr>
              <w:pStyle w:val="TAL"/>
            </w:pPr>
            <w:r w:rsidRPr="000749E2">
              <w:t>Update to default NAS messages for NB-IoT</w:t>
            </w:r>
          </w:p>
        </w:tc>
        <w:tc>
          <w:tcPr>
            <w:tcW w:w="708" w:type="dxa"/>
            <w:shd w:val="solid" w:color="FFFFFF" w:fill="auto"/>
          </w:tcPr>
          <w:p w14:paraId="3C0DB806" w14:textId="77777777" w:rsidR="00C855C3" w:rsidRPr="000749E2" w:rsidRDefault="00C855C3" w:rsidP="005076D8">
            <w:pPr>
              <w:pStyle w:val="TAL"/>
            </w:pPr>
            <w:r w:rsidRPr="000749E2">
              <w:t>14.1.0</w:t>
            </w:r>
          </w:p>
        </w:tc>
      </w:tr>
      <w:tr w:rsidR="00F0744C" w:rsidRPr="000749E2" w14:paraId="6A497463" w14:textId="77777777" w:rsidTr="005076D8">
        <w:tc>
          <w:tcPr>
            <w:tcW w:w="800" w:type="dxa"/>
            <w:shd w:val="solid" w:color="FFFFFF" w:fill="auto"/>
          </w:tcPr>
          <w:p w14:paraId="0A071F89" w14:textId="77777777" w:rsidR="00F0744C" w:rsidRPr="000749E2" w:rsidRDefault="00F0744C" w:rsidP="005076D8">
            <w:pPr>
              <w:pStyle w:val="TAL"/>
              <w:rPr>
                <w:lang w:eastAsia="en-US"/>
              </w:rPr>
            </w:pPr>
            <w:r w:rsidRPr="000749E2">
              <w:rPr>
                <w:lang w:eastAsia="en-US"/>
              </w:rPr>
              <w:t>2017-03</w:t>
            </w:r>
          </w:p>
        </w:tc>
        <w:tc>
          <w:tcPr>
            <w:tcW w:w="800" w:type="dxa"/>
            <w:shd w:val="solid" w:color="FFFFFF" w:fill="auto"/>
          </w:tcPr>
          <w:p w14:paraId="4E517374" w14:textId="77777777" w:rsidR="00F0744C" w:rsidRPr="000749E2" w:rsidRDefault="00F0744C" w:rsidP="005076D8">
            <w:pPr>
              <w:pStyle w:val="TAL"/>
              <w:rPr>
                <w:lang w:eastAsia="en-US"/>
              </w:rPr>
            </w:pPr>
            <w:r w:rsidRPr="000749E2">
              <w:rPr>
                <w:lang w:eastAsia="en-US"/>
              </w:rPr>
              <w:t>RAN#75</w:t>
            </w:r>
          </w:p>
        </w:tc>
        <w:tc>
          <w:tcPr>
            <w:tcW w:w="1094" w:type="dxa"/>
            <w:shd w:val="solid" w:color="FFFFFF" w:fill="auto"/>
          </w:tcPr>
          <w:p w14:paraId="25C71B2F" w14:textId="77777777" w:rsidR="00F0744C" w:rsidRPr="000749E2" w:rsidRDefault="00F0744C" w:rsidP="005076D8">
            <w:pPr>
              <w:pStyle w:val="TAL"/>
            </w:pPr>
            <w:r w:rsidRPr="000749E2">
              <w:t>RP-170072</w:t>
            </w:r>
          </w:p>
        </w:tc>
        <w:tc>
          <w:tcPr>
            <w:tcW w:w="567" w:type="dxa"/>
            <w:shd w:val="solid" w:color="FFFFFF" w:fill="auto"/>
          </w:tcPr>
          <w:p w14:paraId="626A9F15" w14:textId="77777777" w:rsidR="00F0744C" w:rsidRPr="000749E2" w:rsidRDefault="00F0744C" w:rsidP="005076D8">
            <w:pPr>
              <w:pStyle w:val="TAL"/>
            </w:pPr>
            <w:r w:rsidRPr="000749E2">
              <w:t>0857</w:t>
            </w:r>
          </w:p>
        </w:tc>
        <w:tc>
          <w:tcPr>
            <w:tcW w:w="283" w:type="dxa"/>
            <w:shd w:val="solid" w:color="FFFFFF" w:fill="auto"/>
          </w:tcPr>
          <w:p w14:paraId="2F65CDA2" w14:textId="77777777" w:rsidR="00F0744C" w:rsidRPr="000749E2" w:rsidRDefault="00F0744C" w:rsidP="005076D8">
            <w:pPr>
              <w:pStyle w:val="TAL"/>
            </w:pPr>
            <w:r w:rsidRPr="000749E2">
              <w:t>-</w:t>
            </w:r>
          </w:p>
        </w:tc>
        <w:tc>
          <w:tcPr>
            <w:tcW w:w="425" w:type="dxa"/>
            <w:shd w:val="solid" w:color="FFFFFF" w:fill="auto"/>
          </w:tcPr>
          <w:p w14:paraId="6F8E93FE" w14:textId="77777777" w:rsidR="00F0744C" w:rsidRPr="000749E2" w:rsidRDefault="00F0744C" w:rsidP="005076D8">
            <w:pPr>
              <w:pStyle w:val="TAL"/>
            </w:pPr>
            <w:r w:rsidRPr="000749E2">
              <w:t>F</w:t>
            </w:r>
          </w:p>
        </w:tc>
        <w:tc>
          <w:tcPr>
            <w:tcW w:w="4962" w:type="dxa"/>
            <w:shd w:val="solid" w:color="FFFFFF" w:fill="auto"/>
          </w:tcPr>
          <w:p w14:paraId="4BD076CD" w14:textId="77777777" w:rsidR="00F0744C" w:rsidRPr="000749E2" w:rsidRDefault="00F0744C" w:rsidP="005076D8">
            <w:pPr>
              <w:pStyle w:val="TAL"/>
            </w:pPr>
            <w:r w:rsidRPr="000749E2">
              <w:t>To add Figure A.64a for 4DL CA connection with static PCC propagation channel, SCCs multipath fading propagation channels and additional intra-frequency cell on one SCC.</w:t>
            </w:r>
          </w:p>
        </w:tc>
        <w:tc>
          <w:tcPr>
            <w:tcW w:w="708" w:type="dxa"/>
            <w:shd w:val="solid" w:color="FFFFFF" w:fill="auto"/>
          </w:tcPr>
          <w:p w14:paraId="176A764F" w14:textId="77777777" w:rsidR="00F0744C" w:rsidRPr="000749E2" w:rsidRDefault="00F0744C" w:rsidP="005076D8">
            <w:pPr>
              <w:pStyle w:val="TAL"/>
            </w:pPr>
            <w:r w:rsidRPr="000749E2">
              <w:t>14.1.0</w:t>
            </w:r>
          </w:p>
        </w:tc>
      </w:tr>
      <w:tr w:rsidR="00F0744C" w:rsidRPr="000749E2" w14:paraId="2478A888" w14:textId="77777777" w:rsidTr="005076D8">
        <w:tc>
          <w:tcPr>
            <w:tcW w:w="800" w:type="dxa"/>
            <w:shd w:val="solid" w:color="FFFFFF" w:fill="auto"/>
          </w:tcPr>
          <w:p w14:paraId="1F02E2F1" w14:textId="77777777" w:rsidR="00F0744C" w:rsidRPr="000749E2" w:rsidRDefault="00F0744C" w:rsidP="005076D8">
            <w:pPr>
              <w:pStyle w:val="TAL"/>
              <w:rPr>
                <w:lang w:eastAsia="en-US"/>
              </w:rPr>
            </w:pPr>
            <w:r w:rsidRPr="000749E2">
              <w:rPr>
                <w:lang w:eastAsia="en-US"/>
              </w:rPr>
              <w:t>2017-03</w:t>
            </w:r>
          </w:p>
        </w:tc>
        <w:tc>
          <w:tcPr>
            <w:tcW w:w="800" w:type="dxa"/>
            <w:shd w:val="solid" w:color="FFFFFF" w:fill="auto"/>
          </w:tcPr>
          <w:p w14:paraId="4CC8FD62" w14:textId="77777777" w:rsidR="00F0744C" w:rsidRPr="000749E2" w:rsidRDefault="00F0744C" w:rsidP="005076D8">
            <w:pPr>
              <w:pStyle w:val="TAL"/>
              <w:rPr>
                <w:lang w:eastAsia="en-US"/>
              </w:rPr>
            </w:pPr>
            <w:r w:rsidRPr="000749E2">
              <w:rPr>
                <w:lang w:eastAsia="en-US"/>
              </w:rPr>
              <w:t>RAN#75</w:t>
            </w:r>
          </w:p>
        </w:tc>
        <w:tc>
          <w:tcPr>
            <w:tcW w:w="1094" w:type="dxa"/>
            <w:shd w:val="solid" w:color="FFFFFF" w:fill="auto"/>
          </w:tcPr>
          <w:p w14:paraId="55AD7D87" w14:textId="77777777" w:rsidR="00F0744C" w:rsidRPr="000749E2" w:rsidRDefault="00F0744C" w:rsidP="005076D8">
            <w:pPr>
              <w:pStyle w:val="TAL"/>
            </w:pPr>
            <w:r w:rsidRPr="000749E2">
              <w:t>RP-170077</w:t>
            </w:r>
          </w:p>
        </w:tc>
        <w:tc>
          <w:tcPr>
            <w:tcW w:w="567" w:type="dxa"/>
            <w:shd w:val="solid" w:color="FFFFFF" w:fill="auto"/>
          </w:tcPr>
          <w:p w14:paraId="7BB59794" w14:textId="77777777" w:rsidR="00F0744C" w:rsidRPr="000749E2" w:rsidRDefault="00F0744C" w:rsidP="005076D8">
            <w:pPr>
              <w:pStyle w:val="TAL"/>
            </w:pPr>
            <w:r w:rsidRPr="000749E2">
              <w:t>0858</w:t>
            </w:r>
          </w:p>
        </w:tc>
        <w:tc>
          <w:tcPr>
            <w:tcW w:w="283" w:type="dxa"/>
            <w:shd w:val="solid" w:color="FFFFFF" w:fill="auto"/>
          </w:tcPr>
          <w:p w14:paraId="00850C6B" w14:textId="77777777" w:rsidR="00F0744C" w:rsidRPr="000749E2" w:rsidRDefault="00F0744C" w:rsidP="005076D8">
            <w:pPr>
              <w:pStyle w:val="TAL"/>
            </w:pPr>
            <w:r w:rsidRPr="000749E2">
              <w:t>-</w:t>
            </w:r>
          </w:p>
        </w:tc>
        <w:tc>
          <w:tcPr>
            <w:tcW w:w="425" w:type="dxa"/>
            <w:shd w:val="solid" w:color="FFFFFF" w:fill="auto"/>
          </w:tcPr>
          <w:p w14:paraId="0B3A1DE5" w14:textId="77777777" w:rsidR="00F0744C" w:rsidRPr="000749E2" w:rsidRDefault="00F0744C" w:rsidP="005076D8">
            <w:pPr>
              <w:pStyle w:val="TAL"/>
            </w:pPr>
            <w:r w:rsidRPr="000749E2">
              <w:t>F</w:t>
            </w:r>
          </w:p>
        </w:tc>
        <w:tc>
          <w:tcPr>
            <w:tcW w:w="4962" w:type="dxa"/>
            <w:shd w:val="solid" w:color="FFFFFF" w:fill="auto"/>
          </w:tcPr>
          <w:p w14:paraId="4F99966F" w14:textId="77777777" w:rsidR="00F0744C" w:rsidRPr="000749E2" w:rsidRDefault="00F0744C" w:rsidP="005076D8">
            <w:pPr>
              <w:pStyle w:val="TAL"/>
            </w:pPr>
            <w:r w:rsidRPr="000749E2">
              <w:t xml:space="preserve">Update generic procedure control plane </w:t>
            </w:r>
            <w:proofErr w:type="spellStart"/>
            <w:r w:rsidRPr="000749E2">
              <w:t>CIoT</w:t>
            </w:r>
            <w:proofErr w:type="spellEnd"/>
            <w:r w:rsidRPr="000749E2">
              <w:t xml:space="preserve"> connection request</w:t>
            </w:r>
          </w:p>
        </w:tc>
        <w:tc>
          <w:tcPr>
            <w:tcW w:w="708" w:type="dxa"/>
            <w:shd w:val="solid" w:color="FFFFFF" w:fill="auto"/>
          </w:tcPr>
          <w:p w14:paraId="522D072A" w14:textId="77777777" w:rsidR="00F0744C" w:rsidRPr="000749E2" w:rsidRDefault="00F0744C" w:rsidP="005076D8">
            <w:pPr>
              <w:pStyle w:val="TAL"/>
            </w:pPr>
            <w:r w:rsidRPr="000749E2">
              <w:t>14.1.0</w:t>
            </w:r>
          </w:p>
        </w:tc>
      </w:tr>
      <w:tr w:rsidR="00F0744C" w:rsidRPr="000749E2" w14:paraId="7D1CBFC5" w14:textId="77777777" w:rsidTr="005076D8">
        <w:tc>
          <w:tcPr>
            <w:tcW w:w="800" w:type="dxa"/>
            <w:shd w:val="solid" w:color="FFFFFF" w:fill="auto"/>
          </w:tcPr>
          <w:p w14:paraId="43E62DD1" w14:textId="77777777" w:rsidR="00F0744C" w:rsidRPr="000749E2" w:rsidRDefault="00F0744C" w:rsidP="005076D8">
            <w:pPr>
              <w:pStyle w:val="TAL"/>
              <w:rPr>
                <w:lang w:eastAsia="en-US"/>
              </w:rPr>
            </w:pPr>
            <w:r w:rsidRPr="000749E2">
              <w:rPr>
                <w:lang w:eastAsia="en-US"/>
              </w:rPr>
              <w:t>2017-03</w:t>
            </w:r>
          </w:p>
        </w:tc>
        <w:tc>
          <w:tcPr>
            <w:tcW w:w="800" w:type="dxa"/>
            <w:shd w:val="solid" w:color="FFFFFF" w:fill="auto"/>
          </w:tcPr>
          <w:p w14:paraId="70787E8B" w14:textId="77777777" w:rsidR="00F0744C" w:rsidRPr="000749E2" w:rsidRDefault="00F0744C" w:rsidP="005076D8">
            <w:pPr>
              <w:pStyle w:val="TAL"/>
              <w:rPr>
                <w:lang w:eastAsia="en-US"/>
              </w:rPr>
            </w:pPr>
            <w:r w:rsidRPr="000749E2">
              <w:rPr>
                <w:lang w:eastAsia="en-US"/>
              </w:rPr>
              <w:t>RAN#75</w:t>
            </w:r>
          </w:p>
        </w:tc>
        <w:tc>
          <w:tcPr>
            <w:tcW w:w="1094" w:type="dxa"/>
            <w:shd w:val="solid" w:color="FFFFFF" w:fill="auto"/>
          </w:tcPr>
          <w:p w14:paraId="599B8F9C" w14:textId="77777777" w:rsidR="00F0744C" w:rsidRPr="000749E2" w:rsidRDefault="00F0744C" w:rsidP="005076D8">
            <w:pPr>
              <w:pStyle w:val="TAL"/>
            </w:pPr>
            <w:r w:rsidRPr="000749E2">
              <w:t>RP-170082</w:t>
            </w:r>
          </w:p>
        </w:tc>
        <w:tc>
          <w:tcPr>
            <w:tcW w:w="567" w:type="dxa"/>
            <w:shd w:val="solid" w:color="FFFFFF" w:fill="auto"/>
          </w:tcPr>
          <w:p w14:paraId="3FE129EA" w14:textId="77777777" w:rsidR="00F0744C" w:rsidRPr="000749E2" w:rsidRDefault="00F0744C" w:rsidP="005076D8">
            <w:pPr>
              <w:pStyle w:val="TAL"/>
            </w:pPr>
            <w:r w:rsidRPr="000749E2">
              <w:t>0859</w:t>
            </w:r>
          </w:p>
        </w:tc>
        <w:tc>
          <w:tcPr>
            <w:tcW w:w="283" w:type="dxa"/>
            <w:shd w:val="solid" w:color="FFFFFF" w:fill="auto"/>
          </w:tcPr>
          <w:p w14:paraId="3C11D278" w14:textId="77777777" w:rsidR="00F0744C" w:rsidRPr="000749E2" w:rsidRDefault="00F0744C" w:rsidP="005076D8">
            <w:pPr>
              <w:pStyle w:val="TAL"/>
            </w:pPr>
            <w:r w:rsidRPr="000749E2">
              <w:t>-</w:t>
            </w:r>
          </w:p>
        </w:tc>
        <w:tc>
          <w:tcPr>
            <w:tcW w:w="425" w:type="dxa"/>
            <w:shd w:val="solid" w:color="FFFFFF" w:fill="auto"/>
          </w:tcPr>
          <w:p w14:paraId="12C424FB" w14:textId="77777777" w:rsidR="00F0744C" w:rsidRPr="000749E2" w:rsidRDefault="00F0744C" w:rsidP="005076D8">
            <w:pPr>
              <w:pStyle w:val="TAL"/>
            </w:pPr>
            <w:r w:rsidRPr="000749E2">
              <w:t>F</w:t>
            </w:r>
          </w:p>
        </w:tc>
        <w:tc>
          <w:tcPr>
            <w:tcW w:w="4962" w:type="dxa"/>
            <w:shd w:val="solid" w:color="FFFFFF" w:fill="auto"/>
          </w:tcPr>
          <w:p w14:paraId="09CB6D6E" w14:textId="77777777" w:rsidR="00F0744C" w:rsidRPr="000749E2" w:rsidRDefault="00F0744C" w:rsidP="005076D8">
            <w:pPr>
              <w:pStyle w:val="TAL"/>
            </w:pPr>
            <w:r w:rsidRPr="000749E2">
              <w:t>Corrections for TA and ul-carrierFreq-r13 in SIB2</w:t>
            </w:r>
          </w:p>
        </w:tc>
        <w:tc>
          <w:tcPr>
            <w:tcW w:w="708" w:type="dxa"/>
            <w:shd w:val="solid" w:color="FFFFFF" w:fill="auto"/>
          </w:tcPr>
          <w:p w14:paraId="5C31C9EF" w14:textId="77777777" w:rsidR="00F0744C" w:rsidRPr="000749E2" w:rsidRDefault="00F0744C" w:rsidP="005076D8">
            <w:pPr>
              <w:pStyle w:val="TAL"/>
            </w:pPr>
            <w:r w:rsidRPr="000749E2">
              <w:t>14.1.0</w:t>
            </w:r>
          </w:p>
        </w:tc>
      </w:tr>
      <w:tr w:rsidR="00F0744C" w:rsidRPr="000749E2" w14:paraId="5BE371D2" w14:textId="77777777" w:rsidTr="005076D8">
        <w:tc>
          <w:tcPr>
            <w:tcW w:w="800" w:type="dxa"/>
            <w:shd w:val="solid" w:color="FFFFFF" w:fill="auto"/>
          </w:tcPr>
          <w:p w14:paraId="52F5E2A0" w14:textId="77777777" w:rsidR="00F0744C" w:rsidRPr="000749E2" w:rsidRDefault="00F0744C" w:rsidP="005076D8">
            <w:pPr>
              <w:pStyle w:val="TAL"/>
              <w:rPr>
                <w:lang w:eastAsia="en-US"/>
              </w:rPr>
            </w:pPr>
            <w:r w:rsidRPr="000749E2">
              <w:rPr>
                <w:lang w:eastAsia="en-US"/>
              </w:rPr>
              <w:t>2017-03</w:t>
            </w:r>
          </w:p>
        </w:tc>
        <w:tc>
          <w:tcPr>
            <w:tcW w:w="800" w:type="dxa"/>
            <w:shd w:val="solid" w:color="FFFFFF" w:fill="auto"/>
          </w:tcPr>
          <w:p w14:paraId="3E03E9EB" w14:textId="77777777" w:rsidR="00F0744C" w:rsidRPr="000749E2" w:rsidRDefault="00F0744C" w:rsidP="005076D8">
            <w:pPr>
              <w:pStyle w:val="TAL"/>
              <w:rPr>
                <w:lang w:eastAsia="en-US"/>
              </w:rPr>
            </w:pPr>
            <w:r w:rsidRPr="000749E2">
              <w:rPr>
                <w:lang w:eastAsia="en-US"/>
              </w:rPr>
              <w:t>RAN#75</w:t>
            </w:r>
          </w:p>
        </w:tc>
        <w:tc>
          <w:tcPr>
            <w:tcW w:w="1094" w:type="dxa"/>
            <w:shd w:val="solid" w:color="FFFFFF" w:fill="auto"/>
          </w:tcPr>
          <w:p w14:paraId="3731B563" w14:textId="77777777" w:rsidR="00F0744C" w:rsidRPr="000749E2" w:rsidRDefault="00F0744C" w:rsidP="005076D8">
            <w:pPr>
              <w:pStyle w:val="TAL"/>
            </w:pPr>
            <w:r w:rsidRPr="000749E2">
              <w:t>RP-170082</w:t>
            </w:r>
          </w:p>
        </w:tc>
        <w:tc>
          <w:tcPr>
            <w:tcW w:w="567" w:type="dxa"/>
            <w:shd w:val="solid" w:color="FFFFFF" w:fill="auto"/>
          </w:tcPr>
          <w:p w14:paraId="090868B7" w14:textId="77777777" w:rsidR="00F0744C" w:rsidRPr="000749E2" w:rsidRDefault="00F0744C" w:rsidP="005076D8">
            <w:pPr>
              <w:pStyle w:val="TAL"/>
            </w:pPr>
            <w:r w:rsidRPr="000749E2">
              <w:t>0862</w:t>
            </w:r>
          </w:p>
        </w:tc>
        <w:tc>
          <w:tcPr>
            <w:tcW w:w="283" w:type="dxa"/>
            <w:shd w:val="solid" w:color="FFFFFF" w:fill="auto"/>
          </w:tcPr>
          <w:p w14:paraId="22A5EE7A" w14:textId="77777777" w:rsidR="00F0744C" w:rsidRPr="000749E2" w:rsidRDefault="00F0744C" w:rsidP="005076D8">
            <w:pPr>
              <w:pStyle w:val="TAL"/>
            </w:pPr>
            <w:r w:rsidRPr="000749E2">
              <w:t>-</w:t>
            </w:r>
          </w:p>
        </w:tc>
        <w:tc>
          <w:tcPr>
            <w:tcW w:w="425" w:type="dxa"/>
            <w:shd w:val="solid" w:color="FFFFFF" w:fill="auto"/>
          </w:tcPr>
          <w:p w14:paraId="52BA886C" w14:textId="77777777" w:rsidR="00F0744C" w:rsidRPr="000749E2" w:rsidRDefault="00F0744C" w:rsidP="005076D8">
            <w:pPr>
              <w:pStyle w:val="TAL"/>
            </w:pPr>
            <w:r w:rsidRPr="000749E2">
              <w:t>F</w:t>
            </w:r>
          </w:p>
        </w:tc>
        <w:tc>
          <w:tcPr>
            <w:tcW w:w="4962" w:type="dxa"/>
            <w:shd w:val="solid" w:color="FFFFFF" w:fill="auto"/>
          </w:tcPr>
          <w:p w14:paraId="591089B9" w14:textId="77777777" w:rsidR="00F0744C" w:rsidRPr="000749E2" w:rsidRDefault="00F0744C" w:rsidP="005076D8">
            <w:pPr>
              <w:pStyle w:val="TAL"/>
            </w:pPr>
            <w:r w:rsidRPr="000749E2">
              <w:t>Add generic procedure to check RRC Connected state for NB-IoT</w:t>
            </w:r>
          </w:p>
        </w:tc>
        <w:tc>
          <w:tcPr>
            <w:tcW w:w="708" w:type="dxa"/>
            <w:shd w:val="solid" w:color="FFFFFF" w:fill="auto"/>
          </w:tcPr>
          <w:p w14:paraId="6A806D06" w14:textId="77777777" w:rsidR="00F0744C" w:rsidRPr="000749E2" w:rsidRDefault="00F0744C" w:rsidP="005076D8">
            <w:pPr>
              <w:pStyle w:val="TAL"/>
            </w:pPr>
            <w:r w:rsidRPr="000749E2">
              <w:t>14.1.0</w:t>
            </w:r>
          </w:p>
        </w:tc>
      </w:tr>
      <w:tr w:rsidR="00F0744C" w:rsidRPr="000749E2" w14:paraId="628A6875" w14:textId="77777777" w:rsidTr="005076D8">
        <w:tc>
          <w:tcPr>
            <w:tcW w:w="800" w:type="dxa"/>
            <w:shd w:val="solid" w:color="FFFFFF" w:fill="auto"/>
          </w:tcPr>
          <w:p w14:paraId="3F925BAF" w14:textId="77777777" w:rsidR="00F0744C" w:rsidRPr="000749E2" w:rsidRDefault="00F0744C" w:rsidP="005076D8">
            <w:pPr>
              <w:pStyle w:val="TAL"/>
              <w:rPr>
                <w:lang w:eastAsia="en-US"/>
              </w:rPr>
            </w:pPr>
            <w:r w:rsidRPr="000749E2">
              <w:rPr>
                <w:lang w:eastAsia="en-US"/>
              </w:rPr>
              <w:t>2017-03</w:t>
            </w:r>
          </w:p>
        </w:tc>
        <w:tc>
          <w:tcPr>
            <w:tcW w:w="800" w:type="dxa"/>
            <w:shd w:val="solid" w:color="FFFFFF" w:fill="auto"/>
          </w:tcPr>
          <w:p w14:paraId="6CD40C9B" w14:textId="77777777" w:rsidR="00F0744C" w:rsidRPr="000749E2" w:rsidRDefault="00F0744C" w:rsidP="005076D8">
            <w:pPr>
              <w:pStyle w:val="TAL"/>
              <w:rPr>
                <w:lang w:eastAsia="en-US"/>
              </w:rPr>
            </w:pPr>
            <w:r w:rsidRPr="000749E2">
              <w:rPr>
                <w:lang w:eastAsia="en-US"/>
              </w:rPr>
              <w:t>RAN#75</w:t>
            </w:r>
          </w:p>
        </w:tc>
        <w:tc>
          <w:tcPr>
            <w:tcW w:w="1094" w:type="dxa"/>
            <w:shd w:val="solid" w:color="FFFFFF" w:fill="auto"/>
          </w:tcPr>
          <w:p w14:paraId="1DF493D1" w14:textId="77777777" w:rsidR="00F0744C" w:rsidRPr="000749E2" w:rsidRDefault="00F0744C" w:rsidP="005076D8">
            <w:pPr>
              <w:pStyle w:val="TAL"/>
            </w:pPr>
            <w:r w:rsidRPr="000749E2">
              <w:t>RP-170097</w:t>
            </w:r>
          </w:p>
        </w:tc>
        <w:tc>
          <w:tcPr>
            <w:tcW w:w="567" w:type="dxa"/>
            <w:shd w:val="solid" w:color="FFFFFF" w:fill="auto"/>
          </w:tcPr>
          <w:p w14:paraId="4AD775FE" w14:textId="77777777" w:rsidR="00F0744C" w:rsidRPr="000749E2" w:rsidRDefault="00F0744C" w:rsidP="005076D8">
            <w:pPr>
              <w:pStyle w:val="TAL"/>
            </w:pPr>
            <w:r w:rsidRPr="000749E2">
              <w:t>0872</w:t>
            </w:r>
          </w:p>
        </w:tc>
        <w:tc>
          <w:tcPr>
            <w:tcW w:w="283" w:type="dxa"/>
            <w:shd w:val="solid" w:color="FFFFFF" w:fill="auto"/>
          </w:tcPr>
          <w:p w14:paraId="46D66C89" w14:textId="77777777" w:rsidR="00F0744C" w:rsidRPr="000749E2" w:rsidRDefault="00F0744C" w:rsidP="005076D8">
            <w:pPr>
              <w:pStyle w:val="TAL"/>
            </w:pPr>
            <w:r w:rsidRPr="000749E2">
              <w:t>-</w:t>
            </w:r>
          </w:p>
        </w:tc>
        <w:tc>
          <w:tcPr>
            <w:tcW w:w="425" w:type="dxa"/>
            <w:shd w:val="solid" w:color="FFFFFF" w:fill="auto"/>
          </w:tcPr>
          <w:p w14:paraId="2B0EA6C0" w14:textId="77777777" w:rsidR="00F0744C" w:rsidRPr="000749E2" w:rsidRDefault="00F0744C" w:rsidP="005076D8">
            <w:pPr>
              <w:pStyle w:val="TAL"/>
            </w:pPr>
            <w:r w:rsidRPr="000749E2">
              <w:t>F</w:t>
            </w:r>
          </w:p>
        </w:tc>
        <w:tc>
          <w:tcPr>
            <w:tcW w:w="4962" w:type="dxa"/>
            <w:shd w:val="solid" w:color="FFFFFF" w:fill="auto"/>
          </w:tcPr>
          <w:p w14:paraId="6C1FEB90" w14:textId="77777777" w:rsidR="00F0744C" w:rsidRPr="000749E2" w:rsidRDefault="00F0744C" w:rsidP="005076D8">
            <w:pPr>
              <w:pStyle w:val="TAL"/>
            </w:pPr>
            <w:r w:rsidRPr="000749E2">
              <w:t xml:space="preserve">Update SystemInformationBlockType5 </w:t>
            </w:r>
          </w:p>
        </w:tc>
        <w:tc>
          <w:tcPr>
            <w:tcW w:w="708" w:type="dxa"/>
            <w:shd w:val="solid" w:color="FFFFFF" w:fill="auto"/>
          </w:tcPr>
          <w:p w14:paraId="1F9CEF05" w14:textId="77777777" w:rsidR="00F0744C" w:rsidRPr="000749E2" w:rsidRDefault="00F0744C" w:rsidP="005076D8">
            <w:pPr>
              <w:pStyle w:val="TAL"/>
            </w:pPr>
            <w:r w:rsidRPr="000749E2">
              <w:t>14.1.0</w:t>
            </w:r>
          </w:p>
        </w:tc>
      </w:tr>
      <w:tr w:rsidR="00F0744C" w:rsidRPr="000749E2" w14:paraId="33BD7884" w14:textId="77777777" w:rsidTr="005076D8">
        <w:tc>
          <w:tcPr>
            <w:tcW w:w="800" w:type="dxa"/>
            <w:shd w:val="solid" w:color="FFFFFF" w:fill="auto"/>
          </w:tcPr>
          <w:p w14:paraId="72D641F1" w14:textId="77777777" w:rsidR="00F0744C" w:rsidRPr="000749E2" w:rsidRDefault="00F0744C" w:rsidP="005076D8">
            <w:pPr>
              <w:pStyle w:val="TAL"/>
              <w:rPr>
                <w:lang w:eastAsia="en-US"/>
              </w:rPr>
            </w:pPr>
            <w:r w:rsidRPr="000749E2">
              <w:rPr>
                <w:lang w:eastAsia="en-US"/>
              </w:rPr>
              <w:t>2017-03</w:t>
            </w:r>
          </w:p>
        </w:tc>
        <w:tc>
          <w:tcPr>
            <w:tcW w:w="800" w:type="dxa"/>
            <w:shd w:val="solid" w:color="FFFFFF" w:fill="auto"/>
          </w:tcPr>
          <w:p w14:paraId="20ACBAE8" w14:textId="77777777" w:rsidR="00F0744C" w:rsidRPr="000749E2" w:rsidRDefault="00F0744C" w:rsidP="005076D8">
            <w:pPr>
              <w:pStyle w:val="TAL"/>
              <w:rPr>
                <w:lang w:eastAsia="en-US"/>
              </w:rPr>
            </w:pPr>
            <w:r w:rsidRPr="000749E2">
              <w:rPr>
                <w:lang w:eastAsia="en-US"/>
              </w:rPr>
              <w:t>RAN#75</w:t>
            </w:r>
          </w:p>
        </w:tc>
        <w:tc>
          <w:tcPr>
            <w:tcW w:w="1094" w:type="dxa"/>
            <w:shd w:val="solid" w:color="FFFFFF" w:fill="auto"/>
          </w:tcPr>
          <w:p w14:paraId="1D8B0F9B" w14:textId="77777777" w:rsidR="00F0744C" w:rsidRPr="000749E2" w:rsidRDefault="00F0744C" w:rsidP="005076D8">
            <w:pPr>
              <w:pStyle w:val="TAL"/>
            </w:pPr>
            <w:r w:rsidRPr="000749E2">
              <w:t>RP-170070</w:t>
            </w:r>
          </w:p>
        </w:tc>
        <w:tc>
          <w:tcPr>
            <w:tcW w:w="567" w:type="dxa"/>
            <w:shd w:val="solid" w:color="FFFFFF" w:fill="auto"/>
          </w:tcPr>
          <w:p w14:paraId="7AE25F0F" w14:textId="77777777" w:rsidR="00F0744C" w:rsidRPr="000749E2" w:rsidRDefault="00F0744C" w:rsidP="005076D8">
            <w:pPr>
              <w:pStyle w:val="TAL"/>
            </w:pPr>
            <w:r w:rsidRPr="000749E2">
              <w:t>0875</w:t>
            </w:r>
          </w:p>
        </w:tc>
        <w:tc>
          <w:tcPr>
            <w:tcW w:w="283" w:type="dxa"/>
            <w:shd w:val="solid" w:color="FFFFFF" w:fill="auto"/>
          </w:tcPr>
          <w:p w14:paraId="5965B3AA" w14:textId="77777777" w:rsidR="00F0744C" w:rsidRPr="000749E2" w:rsidRDefault="00F0744C" w:rsidP="005076D8">
            <w:pPr>
              <w:pStyle w:val="TAL"/>
            </w:pPr>
            <w:r w:rsidRPr="000749E2">
              <w:t>-</w:t>
            </w:r>
          </w:p>
        </w:tc>
        <w:tc>
          <w:tcPr>
            <w:tcW w:w="425" w:type="dxa"/>
            <w:shd w:val="solid" w:color="FFFFFF" w:fill="auto"/>
          </w:tcPr>
          <w:p w14:paraId="2DAA6C48" w14:textId="77777777" w:rsidR="00F0744C" w:rsidRPr="000749E2" w:rsidRDefault="00F0744C" w:rsidP="005076D8">
            <w:pPr>
              <w:pStyle w:val="TAL"/>
            </w:pPr>
            <w:r w:rsidRPr="000749E2">
              <w:t>F</w:t>
            </w:r>
          </w:p>
        </w:tc>
        <w:tc>
          <w:tcPr>
            <w:tcW w:w="4962" w:type="dxa"/>
            <w:shd w:val="solid" w:color="FFFFFF" w:fill="auto"/>
          </w:tcPr>
          <w:p w14:paraId="7E08D2BB" w14:textId="77777777" w:rsidR="00F0744C" w:rsidRPr="000749E2" w:rsidRDefault="00F0744C" w:rsidP="005076D8">
            <w:pPr>
              <w:pStyle w:val="TAL"/>
            </w:pPr>
            <w:r w:rsidRPr="000749E2">
              <w:t xml:space="preserve">NAICS: </w:t>
            </w:r>
            <w:proofErr w:type="spellStart"/>
            <w:r w:rsidRPr="000749E2">
              <w:t>Addtion</w:t>
            </w:r>
            <w:proofErr w:type="spellEnd"/>
            <w:r w:rsidRPr="000749E2">
              <w:t xml:space="preserve"> of new </w:t>
            </w:r>
            <w:proofErr w:type="spellStart"/>
            <w:r w:rsidRPr="000749E2">
              <w:t>conncetion</w:t>
            </w:r>
            <w:proofErr w:type="spellEnd"/>
            <w:r w:rsidRPr="000749E2">
              <w:t xml:space="preserve"> diagram</w:t>
            </w:r>
          </w:p>
        </w:tc>
        <w:tc>
          <w:tcPr>
            <w:tcW w:w="708" w:type="dxa"/>
            <w:shd w:val="solid" w:color="FFFFFF" w:fill="auto"/>
          </w:tcPr>
          <w:p w14:paraId="33894233" w14:textId="77777777" w:rsidR="00F0744C" w:rsidRPr="000749E2" w:rsidRDefault="00F0744C" w:rsidP="005076D8">
            <w:pPr>
              <w:pStyle w:val="TAL"/>
            </w:pPr>
            <w:r w:rsidRPr="000749E2">
              <w:t>14.1.0</w:t>
            </w:r>
          </w:p>
        </w:tc>
      </w:tr>
      <w:tr w:rsidR="00F0744C" w:rsidRPr="000749E2" w14:paraId="0DDFB1C7" w14:textId="77777777" w:rsidTr="005076D8">
        <w:tc>
          <w:tcPr>
            <w:tcW w:w="800" w:type="dxa"/>
            <w:shd w:val="solid" w:color="FFFFFF" w:fill="auto"/>
          </w:tcPr>
          <w:p w14:paraId="06C53F91" w14:textId="77777777" w:rsidR="00F0744C" w:rsidRPr="000749E2" w:rsidRDefault="00F0744C" w:rsidP="005076D8">
            <w:pPr>
              <w:pStyle w:val="TAL"/>
              <w:rPr>
                <w:lang w:eastAsia="en-US"/>
              </w:rPr>
            </w:pPr>
            <w:r w:rsidRPr="000749E2">
              <w:rPr>
                <w:lang w:eastAsia="en-US"/>
              </w:rPr>
              <w:t>2017-03</w:t>
            </w:r>
          </w:p>
        </w:tc>
        <w:tc>
          <w:tcPr>
            <w:tcW w:w="800" w:type="dxa"/>
            <w:shd w:val="solid" w:color="FFFFFF" w:fill="auto"/>
          </w:tcPr>
          <w:p w14:paraId="58244875" w14:textId="77777777" w:rsidR="00F0744C" w:rsidRPr="000749E2" w:rsidRDefault="00F0744C" w:rsidP="005076D8">
            <w:pPr>
              <w:pStyle w:val="TAL"/>
              <w:rPr>
                <w:lang w:eastAsia="en-US"/>
              </w:rPr>
            </w:pPr>
            <w:r w:rsidRPr="000749E2">
              <w:rPr>
                <w:lang w:eastAsia="en-US"/>
              </w:rPr>
              <w:t>RAN#75</w:t>
            </w:r>
          </w:p>
        </w:tc>
        <w:tc>
          <w:tcPr>
            <w:tcW w:w="1094" w:type="dxa"/>
            <w:shd w:val="solid" w:color="FFFFFF" w:fill="auto"/>
          </w:tcPr>
          <w:p w14:paraId="02FCA5D8" w14:textId="77777777" w:rsidR="00F0744C" w:rsidRPr="000749E2" w:rsidRDefault="00F0744C" w:rsidP="005076D8">
            <w:pPr>
              <w:pStyle w:val="TAL"/>
            </w:pPr>
            <w:r w:rsidRPr="000749E2">
              <w:t>RP-170107</w:t>
            </w:r>
          </w:p>
        </w:tc>
        <w:tc>
          <w:tcPr>
            <w:tcW w:w="567" w:type="dxa"/>
            <w:shd w:val="solid" w:color="FFFFFF" w:fill="auto"/>
          </w:tcPr>
          <w:p w14:paraId="3173142E" w14:textId="77777777" w:rsidR="00F0744C" w:rsidRPr="000749E2" w:rsidRDefault="00F0744C" w:rsidP="005076D8">
            <w:pPr>
              <w:pStyle w:val="TAL"/>
            </w:pPr>
            <w:r w:rsidRPr="000749E2">
              <w:t>0876</w:t>
            </w:r>
          </w:p>
        </w:tc>
        <w:tc>
          <w:tcPr>
            <w:tcW w:w="283" w:type="dxa"/>
            <w:shd w:val="solid" w:color="FFFFFF" w:fill="auto"/>
          </w:tcPr>
          <w:p w14:paraId="26D9F1D8" w14:textId="77777777" w:rsidR="00F0744C" w:rsidRPr="000749E2" w:rsidRDefault="00F0744C" w:rsidP="005076D8">
            <w:pPr>
              <w:pStyle w:val="TAL"/>
            </w:pPr>
            <w:r w:rsidRPr="000749E2">
              <w:t>-</w:t>
            </w:r>
          </w:p>
        </w:tc>
        <w:tc>
          <w:tcPr>
            <w:tcW w:w="425" w:type="dxa"/>
            <w:shd w:val="solid" w:color="FFFFFF" w:fill="auto"/>
          </w:tcPr>
          <w:p w14:paraId="121FC0BE" w14:textId="77777777" w:rsidR="00F0744C" w:rsidRPr="000749E2" w:rsidRDefault="00F0744C" w:rsidP="005076D8">
            <w:pPr>
              <w:pStyle w:val="TAL"/>
            </w:pPr>
            <w:r w:rsidRPr="000749E2">
              <w:t>F</w:t>
            </w:r>
          </w:p>
        </w:tc>
        <w:tc>
          <w:tcPr>
            <w:tcW w:w="4962" w:type="dxa"/>
            <w:shd w:val="solid" w:color="FFFFFF" w:fill="auto"/>
          </w:tcPr>
          <w:p w14:paraId="6731E142" w14:textId="77777777" w:rsidR="00F0744C" w:rsidRPr="000749E2" w:rsidRDefault="00F0744C" w:rsidP="005076D8">
            <w:pPr>
              <w:pStyle w:val="TAL"/>
            </w:pPr>
            <w:r w:rsidRPr="000749E2">
              <w:t>New generic procedure for IMS emergency call in EPC / WLAN</w:t>
            </w:r>
          </w:p>
        </w:tc>
        <w:tc>
          <w:tcPr>
            <w:tcW w:w="708" w:type="dxa"/>
            <w:shd w:val="solid" w:color="FFFFFF" w:fill="auto"/>
          </w:tcPr>
          <w:p w14:paraId="7F9B8F91" w14:textId="77777777" w:rsidR="00F0744C" w:rsidRPr="000749E2" w:rsidRDefault="00F0744C" w:rsidP="005076D8">
            <w:pPr>
              <w:pStyle w:val="TAL"/>
            </w:pPr>
            <w:r w:rsidRPr="000749E2">
              <w:t>14.1.0</w:t>
            </w:r>
          </w:p>
        </w:tc>
      </w:tr>
      <w:tr w:rsidR="00F0744C" w:rsidRPr="000749E2" w14:paraId="1F014210" w14:textId="77777777" w:rsidTr="005076D8">
        <w:tc>
          <w:tcPr>
            <w:tcW w:w="800" w:type="dxa"/>
            <w:shd w:val="solid" w:color="FFFFFF" w:fill="auto"/>
          </w:tcPr>
          <w:p w14:paraId="59B3DBC2" w14:textId="77777777" w:rsidR="00F0744C" w:rsidRPr="000749E2" w:rsidRDefault="00F0744C" w:rsidP="005076D8">
            <w:pPr>
              <w:pStyle w:val="TAL"/>
              <w:rPr>
                <w:lang w:eastAsia="en-US"/>
              </w:rPr>
            </w:pPr>
            <w:r w:rsidRPr="000749E2">
              <w:rPr>
                <w:lang w:eastAsia="en-US"/>
              </w:rPr>
              <w:t>2017-03</w:t>
            </w:r>
          </w:p>
        </w:tc>
        <w:tc>
          <w:tcPr>
            <w:tcW w:w="800" w:type="dxa"/>
            <w:shd w:val="solid" w:color="FFFFFF" w:fill="auto"/>
          </w:tcPr>
          <w:p w14:paraId="640291B8" w14:textId="77777777" w:rsidR="00F0744C" w:rsidRPr="000749E2" w:rsidRDefault="00F0744C" w:rsidP="005076D8">
            <w:pPr>
              <w:pStyle w:val="TAL"/>
              <w:rPr>
                <w:lang w:eastAsia="en-US"/>
              </w:rPr>
            </w:pPr>
            <w:r w:rsidRPr="000749E2">
              <w:rPr>
                <w:lang w:eastAsia="en-US"/>
              </w:rPr>
              <w:t>RAN#75</w:t>
            </w:r>
          </w:p>
        </w:tc>
        <w:tc>
          <w:tcPr>
            <w:tcW w:w="1094" w:type="dxa"/>
            <w:shd w:val="solid" w:color="FFFFFF" w:fill="auto"/>
          </w:tcPr>
          <w:p w14:paraId="519D1D6E" w14:textId="77777777" w:rsidR="00F0744C" w:rsidRPr="000749E2" w:rsidRDefault="00F0744C" w:rsidP="005076D8">
            <w:pPr>
              <w:pStyle w:val="TAL"/>
            </w:pPr>
            <w:r w:rsidRPr="000749E2">
              <w:t>RP-170082</w:t>
            </w:r>
          </w:p>
        </w:tc>
        <w:tc>
          <w:tcPr>
            <w:tcW w:w="567" w:type="dxa"/>
            <w:shd w:val="solid" w:color="FFFFFF" w:fill="auto"/>
          </w:tcPr>
          <w:p w14:paraId="137ED9C8" w14:textId="77777777" w:rsidR="00F0744C" w:rsidRPr="000749E2" w:rsidRDefault="00F0744C" w:rsidP="005076D8">
            <w:pPr>
              <w:pStyle w:val="TAL"/>
            </w:pPr>
            <w:r w:rsidRPr="000749E2">
              <w:t>0879</w:t>
            </w:r>
          </w:p>
        </w:tc>
        <w:tc>
          <w:tcPr>
            <w:tcW w:w="283" w:type="dxa"/>
            <w:shd w:val="solid" w:color="FFFFFF" w:fill="auto"/>
          </w:tcPr>
          <w:p w14:paraId="047598D0" w14:textId="77777777" w:rsidR="00F0744C" w:rsidRPr="000749E2" w:rsidRDefault="00F0744C" w:rsidP="005076D8">
            <w:pPr>
              <w:pStyle w:val="TAL"/>
            </w:pPr>
            <w:r w:rsidRPr="000749E2">
              <w:t>-</w:t>
            </w:r>
          </w:p>
        </w:tc>
        <w:tc>
          <w:tcPr>
            <w:tcW w:w="425" w:type="dxa"/>
            <w:shd w:val="solid" w:color="FFFFFF" w:fill="auto"/>
          </w:tcPr>
          <w:p w14:paraId="2E741E28" w14:textId="77777777" w:rsidR="00F0744C" w:rsidRPr="000749E2" w:rsidRDefault="00F0744C" w:rsidP="005076D8">
            <w:pPr>
              <w:pStyle w:val="TAL"/>
            </w:pPr>
            <w:r w:rsidRPr="000749E2">
              <w:t>F</w:t>
            </w:r>
          </w:p>
        </w:tc>
        <w:tc>
          <w:tcPr>
            <w:tcW w:w="4962" w:type="dxa"/>
            <w:shd w:val="solid" w:color="FFFFFF" w:fill="auto"/>
          </w:tcPr>
          <w:p w14:paraId="37B5C005" w14:textId="77777777" w:rsidR="00F0744C" w:rsidRPr="000749E2" w:rsidRDefault="00F0744C" w:rsidP="005076D8">
            <w:pPr>
              <w:pStyle w:val="TAL"/>
            </w:pPr>
            <w:r w:rsidRPr="000749E2">
              <w:t>NPDCCH config dedicated update for RF test cases</w:t>
            </w:r>
          </w:p>
        </w:tc>
        <w:tc>
          <w:tcPr>
            <w:tcW w:w="708" w:type="dxa"/>
            <w:shd w:val="solid" w:color="FFFFFF" w:fill="auto"/>
          </w:tcPr>
          <w:p w14:paraId="52945156" w14:textId="77777777" w:rsidR="00F0744C" w:rsidRPr="000749E2" w:rsidRDefault="00F0744C" w:rsidP="005076D8">
            <w:pPr>
              <w:pStyle w:val="TAL"/>
            </w:pPr>
            <w:r w:rsidRPr="000749E2">
              <w:t>14.1.0</w:t>
            </w:r>
          </w:p>
        </w:tc>
      </w:tr>
      <w:tr w:rsidR="00F0744C" w:rsidRPr="000749E2" w14:paraId="67AB918A" w14:textId="77777777" w:rsidTr="005076D8">
        <w:tc>
          <w:tcPr>
            <w:tcW w:w="800" w:type="dxa"/>
            <w:shd w:val="solid" w:color="FFFFFF" w:fill="auto"/>
          </w:tcPr>
          <w:p w14:paraId="0E500FEB" w14:textId="77777777" w:rsidR="00F0744C" w:rsidRPr="000749E2" w:rsidRDefault="00F0744C" w:rsidP="005076D8">
            <w:pPr>
              <w:pStyle w:val="TAL"/>
              <w:rPr>
                <w:lang w:eastAsia="en-US"/>
              </w:rPr>
            </w:pPr>
            <w:r w:rsidRPr="000749E2">
              <w:rPr>
                <w:lang w:eastAsia="en-US"/>
              </w:rPr>
              <w:t>2017-03</w:t>
            </w:r>
          </w:p>
        </w:tc>
        <w:tc>
          <w:tcPr>
            <w:tcW w:w="800" w:type="dxa"/>
            <w:shd w:val="solid" w:color="FFFFFF" w:fill="auto"/>
          </w:tcPr>
          <w:p w14:paraId="307F7560" w14:textId="77777777" w:rsidR="00F0744C" w:rsidRPr="000749E2" w:rsidRDefault="00F0744C" w:rsidP="005076D8">
            <w:pPr>
              <w:pStyle w:val="TAL"/>
              <w:rPr>
                <w:lang w:eastAsia="en-US"/>
              </w:rPr>
            </w:pPr>
            <w:r w:rsidRPr="000749E2">
              <w:rPr>
                <w:lang w:eastAsia="en-US"/>
              </w:rPr>
              <w:t>RAN#75</w:t>
            </w:r>
          </w:p>
        </w:tc>
        <w:tc>
          <w:tcPr>
            <w:tcW w:w="1094" w:type="dxa"/>
            <w:shd w:val="solid" w:color="FFFFFF" w:fill="auto"/>
          </w:tcPr>
          <w:p w14:paraId="24C6B6E6" w14:textId="77777777" w:rsidR="00F0744C" w:rsidRPr="000749E2" w:rsidRDefault="00F0744C" w:rsidP="005076D8">
            <w:pPr>
              <w:pStyle w:val="TAL"/>
            </w:pPr>
            <w:r w:rsidRPr="000749E2">
              <w:t>RP-170106</w:t>
            </w:r>
          </w:p>
        </w:tc>
        <w:tc>
          <w:tcPr>
            <w:tcW w:w="567" w:type="dxa"/>
            <w:shd w:val="solid" w:color="FFFFFF" w:fill="auto"/>
          </w:tcPr>
          <w:p w14:paraId="766352EB" w14:textId="77777777" w:rsidR="00F0744C" w:rsidRPr="000749E2" w:rsidRDefault="00F0744C" w:rsidP="005076D8">
            <w:pPr>
              <w:pStyle w:val="TAL"/>
            </w:pPr>
            <w:r w:rsidRPr="000749E2">
              <w:t>0880</w:t>
            </w:r>
          </w:p>
        </w:tc>
        <w:tc>
          <w:tcPr>
            <w:tcW w:w="283" w:type="dxa"/>
            <w:shd w:val="solid" w:color="FFFFFF" w:fill="auto"/>
          </w:tcPr>
          <w:p w14:paraId="5B70F881" w14:textId="77777777" w:rsidR="00F0744C" w:rsidRPr="000749E2" w:rsidRDefault="00F0744C" w:rsidP="005076D8">
            <w:pPr>
              <w:pStyle w:val="TAL"/>
            </w:pPr>
            <w:r w:rsidRPr="000749E2">
              <w:t>-</w:t>
            </w:r>
          </w:p>
        </w:tc>
        <w:tc>
          <w:tcPr>
            <w:tcW w:w="425" w:type="dxa"/>
            <w:shd w:val="solid" w:color="FFFFFF" w:fill="auto"/>
          </w:tcPr>
          <w:p w14:paraId="17FA65E0" w14:textId="77777777" w:rsidR="00F0744C" w:rsidRPr="000749E2" w:rsidRDefault="00F0744C" w:rsidP="005076D8">
            <w:pPr>
              <w:pStyle w:val="TAL"/>
            </w:pPr>
            <w:r w:rsidRPr="000749E2">
              <w:t>F</w:t>
            </w:r>
          </w:p>
        </w:tc>
        <w:tc>
          <w:tcPr>
            <w:tcW w:w="4962" w:type="dxa"/>
            <w:shd w:val="solid" w:color="FFFFFF" w:fill="auto"/>
          </w:tcPr>
          <w:p w14:paraId="7C230342" w14:textId="77777777" w:rsidR="00F0744C" w:rsidRPr="000749E2" w:rsidRDefault="00F0744C" w:rsidP="005076D8">
            <w:pPr>
              <w:pStyle w:val="TAL"/>
            </w:pPr>
            <w:r w:rsidRPr="000749E2">
              <w:t>Addition of test frequencies for 10+15MHz and 15+10MHz in CA_41C</w:t>
            </w:r>
          </w:p>
        </w:tc>
        <w:tc>
          <w:tcPr>
            <w:tcW w:w="708" w:type="dxa"/>
            <w:shd w:val="solid" w:color="FFFFFF" w:fill="auto"/>
          </w:tcPr>
          <w:p w14:paraId="664106B7" w14:textId="77777777" w:rsidR="00F0744C" w:rsidRPr="000749E2" w:rsidRDefault="00F0744C" w:rsidP="005076D8">
            <w:pPr>
              <w:pStyle w:val="TAL"/>
            </w:pPr>
            <w:r w:rsidRPr="000749E2">
              <w:t>14.1.0</w:t>
            </w:r>
          </w:p>
        </w:tc>
      </w:tr>
      <w:tr w:rsidR="00F0744C" w:rsidRPr="000749E2" w14:paraId="280CBC04" w14:textId="77777777" w:rsidTr="005076D8">
        <w:tc>
          <w:tcPr>
            <w:tcW w:w="800" w:type="dxa"/>
            <w:shd w:val="solid" w:color="FFFFFF" w:fill="auto"/>
          </w:tcPr>
          <w:p w14:paraId="3BFB4D06" w14:textId="77777777" w:rsidR="00F0744C" w:rsidRPr="000749E2" w:rsidRDefault="00F0744C" w:rsidP="005076D8">
            <w:pPr>
              <w:pStyle w:val="TAL"/>
              <w:rPr>
                <w:lang w:eastAsia="en-US"/>
              </w:rPr>
            </w:pPr>
            <w:r w:rsidRPr="000749E2">
              <w:rPr>
                <w:lang w:eastAsia="en-US"/>
              </w:rPr>
              <w:t>2017-03</w:t>
            </w:r>
          </w:p>
        </w:tc>
        <w:tc>
          <w:tcPr>
            <w:tcW w:w="800" w:type="dxa"/>
            <w:shd w:val="solid" w:color="FFFFFF" w:fill="auto"/>
          </w:tcPr>
          <w:p w14:paraId="32C6BC9E" w14:textId="77777777" w:rsidR="00F0744C" w:rsidRPr="000749E2" w:rsidRDefault="00F0744C" w:rsidP="005076D8">
            <w:pPr>
              <w:pStyle w:val="TAL"/>
              <w:rPr>
                <w:lang w:eastAsia="en-US"/>
              </w:rPr>
            </w:pPr>
            <w:r w:rsidRPr="000749E2">
              <w:rPr>
                <w:lang w:eastAsia="en-US"/>
              </w:rPr>
              <w:t>RAN#75</w:t>
            </w:r>
          </w:p>
        </w:tc>
        <w:tc>
          <w:tcPr>
            <w:tcW w:w="1094" w:type="dxa"/>
            <w:shd w:val="solid" w:color="FFFFFF" w:fill="auto"/>
          </w:tcPr>
          <w:p w14:paraId="0D3EC049" w14:textId="77777777" w:rsidR="00F0744C" w:rsidRPr="000749E2" w:rsidRDefault="00F0744C" w:rsidP="005076D8">
            <w:pPr>
              <w:pStyle w:val="TAL"/>
            </w:pPr>
            <w:r w:rsidRPr="000749E2">
              <w:t>RP-170082</w:t>
            </w:r>
          </w:p>
        </w:tc>
        <w:tc>
          <w:tcPr>
            <w:tcW w:w="567" w:type="dxa"/>
            <w:shd w:val="solid" w:color="FFFFFF" w:fill="auto"/>
          </w:tcPr>
          <w:p w14:paraId="3B635D8D" w14:textId="77777777" w:rsidR="00F0744C" w:rsidRPr="000749E2" w:rsidRDefault="00F0744C" w:rsidP="005076D8">
            <w:pPr>
              <w:pStyle w:val="TAL"/>
            </w:pPr>
            <w:r w:rsidRPr="000749E2">
              <w:t>0882</w:t>
            </w:r>
          </w:p>
        </w:tc>
        <w:tc>
          <w:tcPr>
            <w:tcW w:w="283" w:type="dxa"/>
            <w:shd w:val="solid" w:color="FFFFFF" w:fill="auto"/>
          </w:tcPr>
          <w:p w14:paraId="6E08CA6E" w14:textId="77777777" w:rsidR="00F0744C" w:rsidRPr="000749E2" w:rsidRDefault="00F0744C" w:rsidP="005076D8">
            <w:pPr>
              <w:pStyle w:val="TAL"/>
            </w:pPr>
            <w:r w:rsidRPr="000749E2">
              <w:t>-</w:t>
            </w:r>
          </w:p>
        </w:tc>
        <w:tc>
          <w:tcPr>
            <w:tcW w:w="425" w:type="dxa"/>
            <w:shd w:val="solid" w:color="FFFFFF" w:fill="auto"/>
          </w:tcPr>
          <w:p w14:paraId="624AC07D" w14:textId="77777777" w:rsidR="00F0744C" w:rsidRPr="000749E2" w:rsidRDefault="00F0744C" w:rsidP="005076D8">
            <w:pPr>
              <w:pStyle w:val="TAL"/>
            </w:pPr>
            <w:r w:rsidRPr="000749E2">
              <w:t>F</w:t>
            </w:r>
          </w:p>
        </w:tc>
        <w:tc>
          <w:tcPr>
            <w:tcW w:w="4962" w:type="dxa"/>
            <w:shd w:val="solid" w:color="FFFFFF" w:fill="auto"/>
          </w:tcPr>
          <w:p w14:paraId="68C77637" w14:textId="77777777" w:rsidR="00F0744C" w:rsidRPr="000749E2" w:rsidRDefault="00F0744C" w:rsidP="005076D8">
            <w:pPr>
              <w:pStyle w:val="TAL"/>
            </w:pPr>
            <w:r w:rsidRPr="000749E2">
              <w:t xml:space="preserve">Correction to default values of NB-IoT RRC </w:t>
            </w:r>
            <w:proofErr w:type="spellStart"/>
            <w:r w:rsidRPr="000749E2">
              <w:t>UECapabilityInformation</w:t>
            </w:r>
            <w:proofErr w:type="spellEnd"/>
            <w:r w:rsidRPr="000749E2">
              <w:t>-NB message</w:t>
            </w:r>
          </w:p>
        </w:tc>
        <w:tc>
          <w:tcPr>
            <w:tcW w:w="708" w:type="dxa"/>
            <w:shd w:val="solid" w:color="FFFFFF" w:fill="auto"/>
          </w:tcPr>
          <w:p w14:paraId="470F1105" w14:textId="77777777" w:rsidR="00F0744C" w:rsidRPr="000749E2" w:rsidRDefault="00F0744C" w:rsidP="005076D8">
            <w:pPr>
              <w:pStyle w:val="TAL"/>
            </w:pPr>
            <w:r w:rsidRPr="000749E2">
              <w:t>14.1.0</w:t>
            </w:r>
          </w:p>
        </w:tc>
      </w:tr>
      <w:tr w:rsidR="00F0744C" w:rsidRPr="000749E2" w14:paraId="5D9BA933" w14:textId="77777777" w:rsidTr="005076D8">
        <w:tc>
          <w:tcPr>
            <w:tcW w:w="800" w:type="dxa"/>
            <w:shd w:val="solid" w:color="FFFFFF" w:fill="auto"/>
          </w:tcPr>
          <w:p w14:paraId="0B95BF12" w14:textId="77777777" w:rsidR="00F0744C" w:rsidRPr="000749E2" w:rsidRDefault="00F0744C" w:rsidP="005076D8">
            <w:pPr>
              <w:pStyle w:val="TAL"/>
              <w:rPr>
                <w:lang w:eastAsia="en-US"/>
              </w:rPr>
            </w:pPr>
            <w:r w:rsidRPr="000749E2">
              <w:rPr>
                <w:lang w:eastAsia="en-US"/>
              </w:rPr>
              <w:t>2017-03</w:t>
            </w:r>
          </w:p>
        </w:tc>
        <w:tc>
          <w:tcPr>
            <w:tcW w:w="800" w:type="dxa"/>
            <w:shd w:val="solid" w:color="FFFFFF" w:fill="auto"/>
          </w:tcPr>
          <w:p w14:paraId="0ACFD24F" w14:textId="77777777" w:rsidR="00F0744C" w:rsidRPr="000749E2" w:rsidRDefault="00F0744C" w:rsidP="005076D8">
            <w:pPr>
              <w:pStyle w:val="TAL"/>
              <w:rPr>
                <w:lang w:eastAsia="en-US"/>
              </w:rPr>
            </w:pPr>
            <w:r w:rsidRPr="000749E2">
              <w:rPr>
                <w:lang w:eastAsia="en-US"/>
              </w:rPr>
              <w:t>RAN#75</w:t>
            </w:r>
          </w:p>
        </w:tc>
        <w:tc>
          <w:tcPr>
            <w:tcW w:w="1094" w:type="dxa"/>
            <w:shd w:val="solid" w:color="FFFFFF" w:fill="auto"/>
          </w:tcPr>
          <w:p w14:paraId="61C3E016" w14:textId="77777777" w:rsidR="00F0744C" w:rsidRPr="000749E2" w:rsidRDefault="00F0744C" w:rsidP="005076D8">
            <w:pPr>
              <w:pStyle w:val="TAL"/>
            </w:pPr>
            <w:r w:rsidRPr="000749E2">
              <w:t>RP-170076</w:t>
            </w:r>
          </w:p>
        </w:tc>
        <w:tc>
          <w:tcPr>
            <w:tcW w:w="567" w:type="dxa"/>
            <w:shd w:val="solid" w:color="FFFFFF" w:fill="auto"/>
          </w:tcPr>
          <w:p w14:paraId="32789F75" w14:textId="77777777" w:rsidR="00F0744C" w:rsidRPr="000749E2" w:rsidRDefault="00F0744C" w:rsidP="005076D8">
            <w:pPr>
              <w:pStyle w:val="TAL"/>
            </w:pPr>
            <w:r w:rsidRPr="000749E2">
              <w:t>0883</w:t>
            </w:r>
          </w:p>
        </w:tc>
        <w:tc>
          <w:tcPr>
            <w:tcW w:w="283" w:type="dxa"/>
            <w:shd w:val="solid" w:color="FFFFFF" w:fill="auto"/>
          </w:tcPr>
          <w:p w14:paraId="588A21D2" w14:textId="77777777" w:rsidR="00F0744C" w:rsidRPr="000749E2" w:rsidRDefault="00F0744C" w:rsidP="005076D8">
            <w:pPr>
              <w:pStyle w:val="TAL"/>
            </w:pPr>
            <w:r w:rsidRPr="000749E2">
              <w:t>-</w:t>
            </w:r>
          </w:p>
        </w:tc>
        <w:tc>
          <w:tcPr>
            <w:tcW w:w="425" w:type="dxa"/>
            <w:shd w:val="solid" w:color="FFFFFF" w:fill="auto"/>
          </w:tcPr>
          <w:p w14:paraId="464058B8" w14:textId="77777777" w:rsidR="00F0744C" w:rsidRPr="000749E2" w:rsidRDefault="00F0744C" w:rsidP="005076D8">
            <w:pPr>
              <w:pStyle w:val="TAL"/>
            </w:pPr>
            <w:r w:rsidRPr="000749E2">
              <w:t>F</w:t>
            </w:r>
          </w:p>
        </w:tc>
        <w:tc>
          <w:tcPr>
            <w:tcW w:w="4962" w:type="dxa"/>
            <w:shd w:val="solid" w:color="FFFFFF" w:fill="auto"/>
          </w:tcPr>
          <w:p w14:paraId="2D98661C" w14:textId="77777777" w:rsidR="00F0744C" w:rsidRPr="000749E2" w:rsidRDefault="00F0744C" w:rsidP="005076D8">
            <w:pPr>
              <w:pStyle w:val="TAL"/>
            </w:pPr>
            <w:r w:rsidRPr="000749E2">
              <w:t xml:space="preserve">Update of Rel-13 LAA related IE content in </w:t>
            </w:r>
            <w:proofErr w:type="spellStart"/>
            <w:r w:rsidRPr="000749E2">
              <w:t>MeasObjectEURA</w:t>
            </w:r>
            <w:proofErr w:type="spellEnd"/>
          </w:p>
        </w:tc>
        <w:tc>
          <w:tcPr>
            <w:tcW w:w="708" w:type="dxa"/>
            <w:shd w:val="solid" w:color="FFFFFF" w:fill="auto"/>
          </w:tcPr>
          <w:p w14:paraId="4A91FCCA" w14:textId="77777777" w:rsidR="00F0744C" w:rsidRPr="000749E2" w:rsidRDefault="00F0744C" w:rsidP="005076D8">
            <w:pPr>
              <w:pStyle w:val="TAL"/>
            </w:pPr>
            <w:r w:rsidRPr="000749E2">
              <w:t>14.1.0</w:t>
            </w:r>
          </w:p>
        </w:tc>
      </w:tr>
      <w:tr w:rsidR="00F0744C" w:rsidRPr="000749E2" w14:paraId="48357994" w14:textId="77777777" w:rsidTr="005076D8">
        <w:tc>
          <w:tcPr>
            <w:tcW w:w="800" w:type="dxa"/>
            <w:shd w:val="solid" w:color="FFFFFF" w:fill="auto"/>
          </w:tcPr>
          <w:p w14:paraId="37B6DEDF" w14:textId="77777777" w:rsidR="00F0744C" w:rsidRPr="000749E2" w:rsidRDefault="00F0744C" w:rsidP="005076D8">
            <w:pPr>
              <w:pStyle w:val="TAL"/>
              <w:rPr>
                <w:lang w:eastAsia="en-US"/>
              </w:rPr>
            </w:pPr>
            <w:r w:rsidRPr="000749E2">
              <w:rPr>
                <w:lang w:eastAsia="en-US"/>
              </w:rPr>
              <w:t>2017-03</w:t>
            </w:r>
          </w:p>
        </w:tc>
        <w:tc>
          <w:tcPr>
            <w:tcW w:w="800" w:type="dxa"/>
            <w:shd w:val="solid" w:color="FFFFFF" w:fill="auto"/>
          </w:tcPr>
          <w:p w14:paraId="7D90E694" w14:textId="77777777" w:rsidR="00F0744C" w:rsidRPr="000749E2" w:rsidRDefault="00F0744C" w:rsidP="005076D8">
            <w:pPr>
              <w:pStyle w:val="TAL"/>
              <w:rPr>
                <w:lang w:eastAsia="en-US"/>
              </w:rPr>
            </w:pPr>
            <w:r w:rsidRPr="000749E2">
              <w:rPr>
                <w:lang w:eastAsia="en-US"/>
              </w:rPr>
              <w:t>RAN#75</w:t>
            </w:r>
          </w:p>
        </w:tc>
        <w:tc>
          <w:tcPr>
            <w:tcW w:w="1094" w:type="dxa"/>
            <w:shd w:val="solid" w:color="FFFFFF" w:fill="auto"/>
          </w:tcPr>
          <w:p w14:paraId="3AEAA63D" w14:textId="77777777" w:rsidR="00F0744C" w:rsidRPr="000749E2" w:rsidRDefault="00F0744C" w:rsidP="005076D8">
            <w:pPr>
              <w:pStyle w:val="TAL"/>
            </w:pPr>
            <w:r w:rsidRPr="000749E2">
              <w:t>RP-170091</w:t>
            </w:r>
          </w:p>
        </w:tc>
        <w:tc>
          <w:tcPr>
            <w:tcW w:w="567" w:type="dxa"/>
            <w:shd w:val="solid" w:color="FFFFFF" w:fill="auto"/>
          </w:tcPr>
          <w:p w14:paraId="56F85058" w14:textId="77777777" w:rsidR="00F0744C" w:rsidRPr="000749E2" w:rsidRDefault="00F0744C" w:rsidP="005076D8">
            <w:pPr>
              <w:pStyle w:val="TAL"/>
            </w:pPr>
            <w:r w:rsidRPr="000749E2">
              <w:t>0884</w:t>
            </w:r>
          </w:p>
        </w:tc>
        <w:tc>
          <w:tcPr>
            <w:tcW w:w="283" w:type="dxa"/>
            <w:shd w:val="solid" w:color="FFFFFF" w:fill="auto"/>
          </w:tcPr>
          <w:p w14:paraId="0F2F262D" w14:textId="77777777" w:rsidR="00F0744C" w:rsidRPr="000749E2" w:rsidRDefault="00F0744C" w:rsidP="005076D8">
            <w:pPr>
              <w:pStyle w:val="TAL"/>
            </w:pPr>
            <w:r w:rsidRPr="000749E2">
              <w:t>-</w:t>
            </w:r>
          </w:p>
        </w:tc>
        <w:tc>
          <w:tcPr>
            <w:tcW w:w="425" w:type="dxa"/>
            <w:shd w:val="solid" w:color="FFFFFF" w:fill="auto"/>
          </w:tcPr>
          <w:p w14:paraId="1ED83689" w14:textId="77777777" w:rsidR="00F0744C" w:rsidRPr="000749E2" w:rsidRDefault="00F0744C" w:rsidP="005076D8">
            <w:pPr>
              <w:pStyle w:val="TAL"/>
            </w:pPr>
            <w:r w:rsidRPr="000749E2">
              <w:t>F</w:t>
            </w:r>
          </w:p>
        </w:tc>
        <w:tc>
          <w:tcPr>
            <w:tcW w:w="4962" w:type="dxa"/>
            <w:shd w:val="solid" w:color="FFFFFF" w:fill="auto"/>
          </w:tcPr>
          <w:p w14:paraId="67B0E35C" w14:textId="77777777" w:rsidR="00F0744C" w:rsidRPr="000749E2" w:rsidRDefault="00F0744C" w:rsidP="005076D8">
            <w:pPr>
              <w:pStyle w:val="TAL"/>
            </w:pPr>
            <w:r w:rsidRPr="000749E2">
              <w:t xml:space="preserve">Update of V2X </w:t>
            </w:r>
            <w:proofErr w:type="spellStart"/>
            <w:r w:rsidRPr="000749E2">
              <w:t>Sidelink</w:t>
            </w:r>
            <w:proofErr w:type="spellEnd"/>
            <w:r w:rsidRPr="000749E2">
              <w:t xml:space="preserve"> Communication Test Environment</w:t>
            </w:r>
          </w:p>
        </w:tc>
        <w:tc>
          <w:tcPr>
            <w:tcW w:w="708" w:type="dxa"/>
            <w:shd w:val="solid" w:color="FFFFFF" w:fill="auto"/>
          </w:tcPr>
          <w:p w14:paraId="080F261A" w14:textId="77777777" w:rsidR="00F0744C" w:rsidRPr="000749E2" w:rsidRDefault="00F0744C" w:rsidP="005076D8">
            <w:pPr>
              <w:pStyle w:val="TAL"/>
            </w:pPr>
            <w:r w:rsidRPr="000749E2">
              <w:t>14.1.0</w:t>
            </w:r>
          </w:p>
        </w:tc>
      </w:tr>
      <w:tr w:rsidR="00F0744C" w:rsidRPr="000749E2" w14:paraId="3287E87E" w14:textId="77777777" w:rsidTr="005076D8">
        <w:tc>
          <w:tcPr>
            <w:tcW w:w="800" w:type="dxa"/>
            <w:shd w:val="solid" w:color="FFFFFF" w:fill="auto"/>
          </w:tcPr>
          <w:p w14:paraId="4685FD34" w14:textId="77777777" w:rsidR="00F0744C" w:rsidRPr="000749E2" w:rsidRDefault="00F0744C" w:rsidP="005076D8">
            <w:pPr>
              <w:pStyle w:val="TAL"/>
              <w:rPr>
                <w:lang w:eastAsia="en-US"/>
              </w:rPr>
            </w:pPr>
            <w:r w:rsidRPr="000749E2">
              <w:rPr>
                <w:lang w:eastAsia="en-US"/>
              </w:rPr>
              <w:t>2017-03</w:t>
            </w:r>
          </w:p>
        </w:tc>
        <w:tc>
          <w:tcPr>
            <w:tcW w:w="800" w:type="dxa"/>
            <w:shd w:val="solid" w:color="FFFFFF" w:fill="auto"/>
          </w:tcPr>
          <w:p w14:paraId="1D4F96F3" w14:textId="77777777" w:rsidR="00F0744C" w:rsidRPr="000749E2" w:rsidRDefault="00F0744C" w:rsidP="005076D8">
            <w:pPr>
              <w:pStyle w:val="TAL"/>
              <w:rPr>
                <w:lang w:eastAsia="en-US"/>
              </w:rPr>
            </w:pPr>
            <w:r w:rsidRPr="000749E2">
              <w:rPr>
                <w:lang w:eastAsia="en-US"/>
              </w:rPr>
              <w:t>RAN#75</w:t>
            </w:r>
          </w:p>
        </w:tc>
        <w:tc>
          <w:tcPr>
            <w:tcW w:w="1094" w:type="dxa"/>
            <w:shd w:val="solid" w:color="FFFFFF" w:fill="auto"/>
          </w:tcPr>
          <w:p w14:paraId="115EA0B4" w14:textId="77777777" w:rsidR="00F0744C" w:rsidRPr="000749E2" w:rsidRDefault="00F0744C" w:rsidP="005076D8">
            <w:pPr>
              <w:pStyle w:val="TAL"/>
            </w:pPr>
            <w:r w:rsidRPr="000749E2">
              <w:t>RP-170082</w:t>
            </w:r>
          </w:p>
        </w:tc>
        <w:tc>
          <w:tcPr>
            <w:tcW w:w="567" w:type="dxa"/>
            <w:shd w:val="solid" w:color="FFFFFF" w:fill="auto"/>
          </w:tcPr>
          <w:p w14:paraId="7647C43F" w14:textId="77777777" w:rsidR="00F0744C" w:rsidRPr="000749E2" w:rsidRDefault="00F0744C" w:rsidP="005076D8">
            <w:pPr>
              <w:pStyle w:val="TAL"/>
            </w:pPr>
            <w:r w:rsidRPr="000749E2">
              <w:t>0886</w:t>
            </w:r>
          </w:p>
        </w:tc>
        <w:tc>
          <w:tcPr>
            <w:tcW w:w="283" w:type="dxa"/>
            <w:shd w:val="solid" w:color="FFFFFF" w:fill="auto"/>
          </w:tcPr>
          <w:p w14:paraId="3A40A132" w14:textId="77777777" w:rsidR="00F0744C" w:rsidRPr="000749E2" w:rsidRDefault="00F0744C" w:rsidP="005076D8">
            <w:pPr>
              <w:pStyle w:val="TAL"/>
            </w:pPr>
            <w:r w:rsidRPr="000749E2">
              <w:t>-</w:t>
            </w:r>
          </w:p>
        </w:tc>
        <w:tc>
          <w:tcPr>
            <w:tcW w:w="425" w:type="dxa"/>
            <w:shd w:val="solid" w:color="FFFFFF" w:fill="auto"/>
          </w:tcPr>
          <w:p w14:paraId="5C74BBD3" w14:textId="77777777" w:rsidR="00F0744C" w:rsidRPr="000749E2" w:rsidRDefault="00F0744C" w:rsidP="005076D8">
            <w:pPr>
              <w:pStyle w:val="TAL"/>
            </w:pPr>
            <w:r w:rsidRPr="000749E2">
              <w:t>F</w:t>
            </w:r>
          </w:p>
        </w:tc>
        <w:tc>
          <w:tcPr>
            <w:tcW w:w="4962" w:type="dxa"/>
            <w:shd w:val="solid" w:color="FFFFFF" w:fill="auto"/>
          </w:tcPr>
          <w:p w14:paraId="0556847E" w14:textId="77777777" w:rsidR="00F0744C" w:rsidRPr="000749E2" w:rsidRDefault="00F0744C" w:rsidP="005076D8">
            <w:pPr>
              <w:pStyle w:val="TAL"/>
            </w:pPr>
            <w:r w:rsidRPr="000749E2">
              <w:t xml:space="preserve">Update of various </w:t>
            </w:r>
            <w:proofErr w:type="spellStart"/>
            <w:r w:rsidRPr="000749E2">
              <w:t>CIoT</w:t>
            </w:r>
            <w:proofErr w:type="spellEnd"/>
            <w:r w:rsidRPr="000749E2">
              <w:t xml:space="preserve"> generic procedures</w:t>
            </w:r>
          </w:p>
        </w:tc>
        <w:tc>
          <w:tcPr>
            <w:tcW w:w="708" w:type="dxa"/>
            <w:shd w:val="solid" w:color="FFFFFF" w:fill="auto"/>
          </w:tcPr>
          <w:p w14:paraId="63258C65" w14:textId="77777777" w:rsidR="00F0744C" w:rsidRPr="000749E2" w:rsidRDefault="00F0744C" w:rsidP="005076D8">
            <w:pPr>
              <w:pStyle w:val="TAL"/>
            </w:pPr>
            <w:r w:rsidRPr="000749E2">
              <w:t>14.1.0</w:t>
            </w:r>
          </w:p>
        </w:tc>
      </w:tr>
      <w:tr w:rsidR="00F0744C" w:rsidRPr="000749E2" w14:paraId="54BCF058" w14:textId="77777777" w:rsidTr="005076D8">
        <w:tc>
          <w:tcPr>
            <w:tcW w:w="800" w:type="dxa"/>
            <w:shd w:val="solid" w:color="FFFFFF" w:fill="auto"/>
          </w:tcPr>
          <w:p w14:paraId="22EEEF89" w14:textId="77777777" w:rsidR="00F0744C" w:rsidRPr="000749E2" w:rsidRDefault="00F0744C" w:rsidP="005076D8">
            <w:pPr>
              <w:pStyle w:val="TAL"/>
              <w:rPr>
                <w:lang w:eastAsia="en-US"/>
              </w:rPr>
            </w:pPr>
            <w:r w:rsidRPr="000749E2">
              <w:rPr>
                <w:lang w:eastAsia="en-US"/>
              </w:rPr>
              <w:t>2017-03</w:t>
            </w:r>
          </w:p>
        </w:tc>
        <w:tc>
          <w:tcPr>
            <w:tcW w:w="800" w:type="dxa"/>
            <w:shd w:val="solid" w:color="FFFFFF" w:fill="auto"/>
          </w:tcPr>
          <w:p w14:paraId="4368125E" w14:textId="77777777" w:rsidR="00F0744C" w:rsidRPr="000749E2" w:rsidRDefault="00F0744C" w:rsidP="005076D8">
            <w:pPr>
              <w:pStyle w:val="TAL"/>
              <w:rPr>
                <w:lang w:eastAsia="en-US"/>
              </w:rPr>
            </w:pPr>
            <w:r w:rsidRPr="000749E2">
              <w:rPr>
                <w:lang w:eastAsia="en-US"/>
              </w:rPr>
              <w:t>RAN#75</w:t>
            </w:r>
          </w:p>
        </w:tc>
        <w:tc>
          <w:tcPr>
            <w:tcW w:w="1094" w:type="dxa"/>
            <w:shd w:val="solid" w:color="FFFFFF" w:fill="auto"/>
          </w:tcPr>
          <w:p w14:paraId="0A957173" w14:textId="77777777" w:rsidR="00F0744C" w:rsidRPr="000749E2" w:rsidRDefault="00F0744C" w:rsidP="005076D8">
            <w:pPr>
              <w:pStyle w:val="TAL"/>
            </w:pPr>
            <w:r w:rsidRPr="000749E2">
              <w:t>RP-170072</w:t>
            </w:r>
          </w:p>
        </w:tc>
        <w:tc>
          <w:tcPr>
            <w:tcW w:w="567" w:type="dxa"/>
            <w:shd w:val="solid" w:color="FFFFFF" w:fill="auto"/>
          </w:tcPr>
          <w:p w14:paraId="222DFF54" w14:textId="77777777" w:rsidR="00F0744C" w:rsidRPr="000749E2" w:rsidRDefault="00F0744C" w:rsidP="005076D8">
            <w:pPr>
              <w:pStyle w:val="TAL"/>
            </w:pPr>
            <w:r w:rsidRPr="000749E2">
              <w:t>0888</w:t>
            </w:r>
          </w:p>
        </w:tc>
        <w:tc>
          <w:tcPr>
            <w:tcW w:w="283" w:type="dxa"/>
            <w:shd w:val="solid" w:color="FFFFFF" w:fill="auto"/>
          </w:tcPr>
          <w:p w14:paraId="59A8F5FB" w14:textId="77777777" w:rsidR="00F0744C" w:rsidRPr="000749E2" w:rsidRDefault="00F0744C" w:rsidP="005076D8">
            <w:pPr>
              <w:pStyle w:val="TAL"/>
            </w:pPr>
            <w:r w:rsidRPr="000749E2">
              <w:t>-</w:t>
            </w:r>
          </w:p>
        </w:tc>
        <w:tc>
          <w:tcPr>
            <w:tcW w:w="425" w:type="dxa"/>
            <w:shd w:val="solid" w:color="FFFFFF" w:fill="auto"/>
          </w:tcPr>
          <w:p w14:paraId="41F18E6D" w14:textId="77777777" w:rsidR="00F0744C" w:rsidRPr="000749E2" w:rsidRDefault="00F0744C" w:rsidP="005076D8">
            <w:pPr>
              <w:pStyle w:val="TAL"/>
            </w:pPr>
            <w:r w:rsidRPr="000749E2">
              <w:t>F</w:t>
            </w:r>
          </w:p>
        </w:tc>
        <w:tc>
          <w:tcPr>
            <w:tcW w:w="4962" w:type="dxa"/>
            <w:shd w:val="solid" w:color="FFFFFF" w:fill="auto"/>
          </w:tcPr>
          <w:p w14:paraId="6AF1C92E" w14:textId="77777777" w:rsidR="00F0744C" w:rsidRPr="000749E2" w:rsidRDefault="00F0744C" w:rsidP="005076D8">
            <w:pPr>
              <w:pStyle w:val="TAL"/>
            </w:pPr>
            <w:r w:rsidRPr="000749E2">
              <w:t>Correction to test frequencies for CA_5A-5A</w:t>
            </w:r>
          </w:p>
        </w:tc>
        <w:tc>
          <w:tcPr>
            <w:tcW w:w="708" w:type="dxa"/>
            <w:shd w:val="solid" w:color="FFFFFF" w:fill="auto"/>
          </w:tcPr>
          <w:p w14:paraId="58BFE4E4" w14:textId="77777777" w:rsidR="00F0744C" w:rsidRPr="000749E2" w:rsidRDefault="00F0744C" w:rsidP="005076D8">
            <w:pPr>
              <w:pStyle w:val="TAL"/>
            </w:pPr>
            <w:r w:rsidRPr="000749E2">
              <w:t>14.1.0</w:t>
            </w:r>
          </w:p>
        </w:tc>
      </w:tr>
      <w:tr w:rsidR="00F0744C" w:rsidRPr="000749E2" w14:paraId="418A88CD" w14:textId="77777777" w:rsidTr="005076D8">
        <w:tc>
          <w:tcPr>
            <w:tcW w:w="800" w:type="dxa"/>
            <w:shd w:val="solid" w:color="FFFFFF" w:fill="auto"/>
          </w:tcPr>
          <w:p w14:paraId="6F5D40EC" w14:textId="77777777" w:rsidR="00F0744C" w:rsidRPr="000749E2" w:rsidRDefault="00F0744C" w:rsidP="005076D8">
            <w:pPr>
              <w:pStyle w:val="TAL"/>
              <w:rPr>
                <w:lang w:eastAsia="en-US"/>
              </w:rPr>
            </w:pPr>
            <w:r w:rsidRPr="000749E2">
              <w:rPr>
                <w:lang w:eastAsia="en-US"/>
              </w:rPr>
              <w:t>2017-03</w:t>
            </w:r>
          </w:p>
        </w:tc>
        <w:tc>
          <w:tcPr>
            <w:tcW w:w="800" w:type="dxa"/>
            <w:shd w:val="solid" w:color="FFFFFF" w:fill="auto"/>
          </w:tcPr>
          <w:p w14:paraId="67909F95" w14:textId="77777777" w:rsidR="00F0744C" w:rsidRPr="000749E2" w:rsidRDefault="00F0744C" w:rsidP="005076D8">
            <w:pPr>
              <w:pStyle w:val="TAL"/>
              <w:rPr>
                <w:lang w:eastAsia="en-US"/>
              </w:rPr>
            </w:pPr>
            <w:r w:rsidRPr="000749E2">
              <w:rPr>
                <w:lang w:eastAsia="en-US"/>
              </w:rPr>
              <w:t>RAN#75</w:t>
            </w:r>
          </w:p>
        </w:tc>
        <w:tc>
          <w:tcPr>
            <w:tcW w:w="1094" w:type="dxa"/>
            <w:shd w:val="solid" w:color="FFFFFF" w:fill="auto"/>
          </w:tcPr>
          <w:p w14:paraId="32470F17" w14:textId="77777777" w:rsidR="00F0744C" w:rsidRPr="000749E2" w:rsidRDefault="00F0744C" w:rsidP="005076D8">
            <w:pPr>
              <w:pStyle w:val="TAL"/>
            </w:pPr>
            <w:r w:rsidRPr="000749E2">
              <w:t>RP-170082</w:t>
            </w:r>
          </w:p>
        </w:tc>
        <w:tc>
          <w:tcPr>
            <w:tcW w:w="567" w:type="dxa"/>
            <w:shd w:val="solid" w:color="FFFFFF" w:fill="auto"/>
          </w:tcPr>
          <w:p w14:paraId="6B1AB7C6" w14:textId="77777777" w:rsidR="00F0744C" w:rsidRPr="000749E2" w:rsidRDefault="00F0744C" w:rsidP="005076D8">
            <w:pPr>
              <w:pStyle w:val="TAL"/>
            </w:pPr>
            <w:r w:rsidRPr="000749E2">
              <w:t>0889</w:t>
            </w:r>
          </w:p>
        </w:tc>
        <w:tc>
          <w:tcPr>
            <w:tcW w:w="283" w:type="dxa"/>
            <w:shd w:val="solid" w:color="FFFFFF" w:fill="auto"/>
          </w:tcPr>
          <w:p w14:paraId="7B091FA3" w14:textId="77777777" w:rsidR="00F0744C" w:rsidRPr="000749E2" w:rsidRDefault="00F0744C" w:rsidP="005076D8">
            <w:pPr>
              <w:pStyle w:val="TAL"/>
            </w:pPr>
            <w:r w:rsidRPr="000749E2">
              <w:t>-</w:t>
            </w:r>
          </w:p>
        </w:tc>
        <w:tc>
          <w:tcPr>
            <w:tcW w:w="425" w:type="dxa"/>
            <w:shd w:val="solid" w:color="FFFFFF" w:fill="auto"/>
          </w:tcPr>
          <w:p w14:paraId="280FA208" w14:textId="77777777" w:rsidR="00F0744C" w:rsidRPr="000749E2" w:rsidRDefault="00F0744C" w:rsidP="005076D8">
            <w:pPr>
              <w:pStyle w:val="TAL"/>
            </w:pPr>
            <w:r w:rsidRPr="000749E2">
              <w:t>F</w:t>
            </w:r>
          </w:p>
        </w:tc>
        <w:tc>
          <w:tcPr>
            <w:tcW w:w="4962" w:type="dxa"/>
            <w:shd w:val="solid" w:color="FFFFFF" w:fill="auto"/>
          </w:tcPr>
          <w:p w14:paraId="7AC7E372" w14:textId="77777777" w:rsidR="00F0744C" w:rsidRPr="000749E2" w:rsidRDefault="00F0744C" w:rsidP="005076D8">
            <w:pPr>
              <w:pStyle w:val="TAL"/>
            </w:pPr>
            <w:r w:rsidRPr="000749E2">
              <w:t>NPRACH-</w:t>
            </w:r>
            <w:proofErr w:type="spellStart"/>
            <w:r w:rsidRPr="000749E2">
              <w:t>ConfigSIB</w:t>
            </w:r>
            <w:proofErr w:type="spellEnd"/>
            <w:r w:rsidRPr="000749E2">
              <w:t>-NB-DEFAULT updated</w:t>
            </w:r>
          </w:p>
        </w:tc>
        <w:tc>
          <w:tcPr>
            <w:tcW w:w="708" w:type="dxa"/>
            <w:shd w:val="solid" w:color="FFFFFF" w:fill="auto"/>
          </w:tcPr>
          <w:p w14:paraId="616D84BF" w14:textId="77777777" w:rsidR="00F0744C" w:rsidRPr="000749E2" w:rsidRDefault="00F0744C" w:rsidP="005076D8">
            <w:pPr>
              <w:pStyle w:val="TAL"/>
            </w:pPr>
            <w:r w:rsidRPr="000749E2">
              <w:t>14.1.0</w:t>
            </w:r>
          </w:p>
        </w:tc>
      </w:tr>
      <w:tr w:rsidR="00F0744C" w:rsidRPr="000749E2" w14:paraId="6D9BA8F8" w14:textId="77777777" w:rsidTr="005076D8">
        <w:tc>
          <w:tcPr>
            <w:tcW w:w="800" w:type="dxa"/>
            <w:shd w:val="solid" w:color="FFFFFF" w:fill="auto"/>
          </w:tcPr>
          <w:p w14:paraId="7AAEEC26" w14:textId="77777777" w:rsidR="00F0744C" w:rsidRPr="000749E2" w:rsidRDefault="00F0744C" w:rsidP="005076D8">
            <w:pPr>
              <w:pStyle w:val="TAL"/>
              <w:rPr>
                <w:lang w:eastAsia="en-US"/>
              </w:rPr>
            </w:pPr>
            <w:r w:rsidRPr="000749E2">
              <w:rPr>
                <w:lang w:eastAsia="en-US"/>
              </w:rPr>
              <w:t>2017-03</w:t>
            </w:r>
          </w:p>
        </w:tc>
        <w:tc>
          <w:tcPr>
            <w:tcW w:w="800" w:type="dxa"/>
            <w:shd w:val="solid" w:color="FFFFFF" w:fill="auto"/>
          </w:tcPr>
          <w:p w14:paraId="23A6592E" w14:textId="77777777" w:rsidR="00F0744C" w:rsidRPr="000749E2" w:rsidRDefault="00F0744C" w:rsidP="005076D8">
            <w:pPr>
              <w:pStyle w:val="TAL"/>
              <w:rPr>
                <w:lang w:eastAsia="en-US"/>
              </w:rPr>
            </w:pPr>
            <w:r w:rsidRPr="000749E2">
              <w:rPr>
                <w:lang w:eastAsia="en-US"/>
              </w:rPr>
              <w:t>RAN#75</w:t>
            </w:r>
          </w:p>
        </w:tc>
        <w:tc>
          <w:tcPr>
            <w:tcW w:w="1094" w:type="dxa"/>
            <w:shd w:val="solid" w:color="FFFFFF" w:fill="auto"/>
          </w:tcPr>
          <w:p w14:paraId="3FB7F86D" w14:textId="77777777" w:rsidR="00F0744C" w:rsidRPr="000749E2" w:rsidRDefault="00F0744C" w:rsidP="005076D8">
            <w:pPr>
              <w:pStyle w:val="TAL"/>
            </w:pPr>
            <w:r w:rsidRPr="000749E2">
              <w:t>RP-170082</w:t>
            </w:r>
          </w:p>
        </w:tc>
        <w:tc>
          <w:tcPr>
            <w:tcW w:w="567" w:type="dxa"/>
            <w:shd w:val="solid" w:color="FFFFFF" w:fill="auto"/>
          </w:tcPr>
          <w:p w14:paraId="0FC248B7" w14:textId="77777777" w:rsidR="00F0744C" w:rsidRPr="000749E2" w:rsidRDefault="00F0744C" w:rsidP="005076D8">
            <w:pPr>
              <w:pStyle w:val="TAL"/>
            </w:pPr>
            <w:r w:rsidRPr="000749E2">
              <w:t>0895</w:t>
            </w:r>
          </w:p>
        </w:tc>
        <w:tc>
          <w:tcPr>
            <w:tcW w:w="283" w:type="dxa"/>
            <w:shd w:val="solid" w:color="FFFFFF" w:fill="auto"/>
          </w:tcPr>
          <w:p w14:paraId="2B6C432A" w14:textId="77777777" w:rsidR="00F0744C" w:rsidRPr="000749E2" w:rsidRDefault="00F0744C" w:rsidP="005076D8">
            <w:pPr>
              <w:pStyle w:val="TAL"/>
            </w:pPr>
            <w:r w:rsidRPr="000749E2">
              <w:t>-</w:t>
            </w:r>
          </w:p>
        </w:tc>
        <w:tc>
          <w:tcPr>
            <w:tcW w:w="425" w:type="dxa"/>
            <w:shd w:val="solid" w:color="FFFFFF" w:fill="auto"/>
          </w:tcPr>
          <w:p w14:paraId="73595BF3" w14:textId="77777777" w:rsidR="00F0744C" w:rsidRPr="000749E2" w:rsidRDefault="00F0744C" w:rsidP="005076D8">
            <w:pPr>
              <w:pStyle w:val="TAL"/>
            </w:pPr>
            <w:r w:rsidRPr="000749E2">
              <w:t>F</w:t>
            </w:r>
          </w:p>
        </w:tc>
        <w:tc>
          <w:tcPr>
            <w:tcW w:w="4962" w:type="dxa"/>
            <w:shd w:val="solid" w:color="FFFFFF" w:fill="auto"/>
          </w:tcPr>
          <w:p w14:paraId="4629743C" w14:textId="77777777" w:rsidR="00F0744C" w:rsidRPr="000749E2" w:rsidRDefault="00F0744C" w:rsidP="005076D8">
            <w:pPr>
              <w:pStyle w:val="TAL"/>
            </w:pPr>
            <w:r w:rsidRPr="000749E2">
              <w:t>Correction to NB-IoT Physical layer parameters for DCI</w:t>
            </w:r>
          </w:p>
        </w:tc>
        <w:tc>
          <w:tcPr>
            <w:tcW w:w="708" w:type="dxa"/>
            <w:shd w:val="solid" w:color="FFFFFF" w:fill="auto"/>
          </w:tcPr>
          <w:p w14:paraId="3F5CFE7C" w14:textId="77777777" w:rsidR="00F0744C" w:rsidRPr="000749E2" w:rsidRDefault="00F0744C" w:rsidP="005076D8">
            <w:pPr>
              <w:pStyle w:val="TAL"/>
            </w:pPr>
            <w:r w:rsidRPr="000749E2">
              <w:t>14.1.0</w:t>
            </w:r>
          </w:p>
        </w:tc>
      </w:tr>
      <w:tr w:rsidR="00F0744C" w:rsidRPr="000749E2" w14:paraId="27191CDA" w14:textId="77777777" w:rsidTr="005076D8">
        <w:tc>
          <w:tcPr>
            <w:tcW w:w="800" w:type="dxa"/>
            <w:shd w:val="solid" w:color="FFFFFF" w:fill="auto"/>
          </w:tcPr>
          <w:p w14:paraId="07AE2EB4" w14:textId="77777777" w:rsidR="00F0744C" w:rsidRPr="000749E2" w:rsidRDefault="00F0744C" w:rsidP="005076D8">
            <w:pPr>
              <w:pStyle w:val="TAL"/>
              <w:rPr>
                <w:lang w:eastAsia="en-US"/>
              </w:rPr>
            </w:pPr>
            <w:r w:rsidRPr="000749E2">
              <w:rPr>
                <w:lang w:eastAsia="en-US"/>
              </w:rPr>
              <w:t>2017-03</w:t>
            </w:r>
          </w:p>
        </w:tc>
        <w:tc>
          <w:tcPr>
            <w:tcW w:w="800" w:type="dxa"/>
            <w:shd w:val="solid" w:color="FFFFFF" w:fill="auto"/>
          </w:tcPr>
          <w:p w14:paraId="40426590" w14:textId="77777777" w:rsidR="00F0744C" w:rsidRPr="000749E2" w:rsidRDefault="00F0744C" w:rsidP="005076D8">
            <w:pPr>
              <w:pStyle w:val="TAL"/>
              <w:rPr>
                <w:lang w:eastAsia="en-US"/>
              </w:rPr>
            </w:pPr>
            <w:r w:rsidRPr="000749E2">
              <w:rPr>
                <w:lang w:eastAsia="en-US"/>
              </w:rPr>
              <w:t>RAN#75</w:t>
            </w:r>
          </w:p>
        </w:tc>
        <w:tc>
          <w:tcPr>
            <w:tcW w:w="1094" w:type="dxa"/>
            <w:shd w:val="solid" w:color="FFFFFF" w:fill="auto"/>
          </w:tcPr>
          <w:p w14:paraId="4E3F2BAA" w14:textId="77777777" w:rsidR="00F0744C" w:rsidRPr="000749E2" w:rsidRDefault="00F0744C" w:rsidP="005076D8">
            <w:pPr>
              <w:pStyle w:val="TAL"/>
            </w:pPr>
            <w:r w:rsidRPr="000749E2">
              <w:t>RP-170095</w:t>
            </w:r>
          </w:p>
        </w:tc>
        <w:tc>
          <w:tcPr>
            <w:tcW w:w="567" w:type="dxa"/>
            <w:shd w:val="solid" w:color="FFFFFF" w:fill="auto"/>
          </w:tcPr>
          <w:p w14:paraId="687AF73E" w14:textId="77777777" w:rsidR="00F0744C" w:rsidRPr="000749E2" w:rsidRDefault="00F0744C" w:rsidP="005076D8">
            <w:pPr>
              <w:pStyle w:val="TAL"/>
            </w:pPr>
            <w:r w:rsidRPr="000749E2">
              <w:t>0896</w:t>
            </w:r>
          </w:p>
        </w:tc>
        <w:tc>
          <w:tcPr>
            <w:tcW w:w="283" w:type="dxa"/>
            <w:shd w:val="solid" w:color="FFFFFF" w:fill="auto"/>
          </w:tcPr>
          <w:p w14:paraId="506BE13C" w14:textId="77777777" w:rsidR="00F0744C" w:rsidRPr="000749E2" w:rsidRDefault="00F0744C" w:rsidP="005076D8">
            <w:pPr>
              <w:pStyle w:val="TAL"/>
            </w:pPr>
            <w:r w:rsidRPr="000749E2">
              <w:t>-</w:t>
            </w:r>
          </w:p>
        </w:tc>
        <w:tc>
          <w:tcPr>
            <w:tcW w:w="425" w:type="dxa"/>
            <w:shd w:val="solid" w:color="FFFFFF" w:fill="auto"/>
          </w:tcPr>
          <w:p w14:paraId="55ACA139" w14:textId="77777777" w:rsidR="00F0744C" w:rsidRPr="000749E2" w:rsidRDefault="00F0744C" w:rsidP="005076D8">
            <w:pPr>
              <w:pStyle w:val="TAL"/>
            </w:pPr>
            <w:r w:rsidRPr="000749E2">
              <w:t>F</w:t>
            </w:r>
          </w:p>
        </w:tc>
        <w:tc>
          <w:tcPr>
            <w:tcW w:w="4962" w:type="dxa"/>
            <w:shd w:val="solid" w:color="FFFFFF" w:fill="auto"/>
          </w:tcPr>
          <w:p w14:paraId="5AB1ED29" w14:textId="77777777" w:rsidR="00F0744C" w:rsidRPr="000749E2" w:rsidRDefault="00F0744C" w:rsidP="005076D8">
            <w:pPr>
              <w:pStyle w:val="TAL"/>
            </w:pPr>
            <w:r w:rsidRPr="000749E2">
              <w:t>Correction to Generic Test Procedure for network initiated release of additional PDN connectivity</w:t>
            </w:r>
          </w:p>
        </w:tc>
        <w:tc>
          <w:tcPr>
            <w:tcW w:w="708" w:type="dxa"/>
            <w:shd w:val="solid" w:color="FFFFFF" w:fill="auto"/>
          </w:tcPr>
          <w:p w14:paraId="76E4157C" w14:textId="77777777" w:rsidR="00F0744C" w:rsidRPr="000749E2" w:rsidRDefault="00F0744C" w:rsidP="005076D8">
            <w:pPr>
              <w:pStyle w:val="TAL"/>
            </w:pPr>
            <w:r w:rsidRPr="000749E2">
              <w:t>14.1.0</w:t>
            </w:r>
          </w:p>
        </w:tc>
      </w:tr>
      <w:tr w:rsidR="00F0744C" w:rsidRPr="000749E2" w14:paraId="06540CC4" w14:textId="77777777" w:rsidTr="005076D8">
        <w:tc>
          <w:tcPr>
            <w:tcW w:w="800" w:type="dxa"/>
            <w:shd w:val="solid" w:color="FFFFFF" w:fill="auto"/>
          </w:tcPr>
          <w:p w14:paraId="097492C4" w14:textId="77777777" w:rsidR="00F0744C" w:rsidRPr="000749E2" w:rsidRDefault="00F0744C" w:rsidP="005076D8">
            <w:pPr>
              <w:pStyle w:val="TAL"/>
              <w:rPr>
                <w:lang w:eastAsia="en-US"/>
              </w:rPr>
            </w:pPr>
            <w:r w:rsidRPr="000749E2">
              <w:rPr>
                <w:lang w:eastAsia="en-US"/>
              </w:rPr>
              <w:t>2017-03</w:t>
            </w:r>
          </w:p>
        </w:tc>
        <w:tc>
          <w:tcPr>
            <w:tcW w:w="800" w:type="dxa"/>
            <w:shd w:val="solid" w:color="FFFFFF" w:fill="auto"/>
          </w:tcPr>
          <w:p w14:paraId="582F2C30" w14:textId="77777777" w:rsidR="00F0744C" w:rsidRPr="000749E2" w:rsidRDefault="00F0744C" w:rsidP="005076D8">
            <w:pPr>
              <w:pStyle w:val="TAL"/>
              <w:rPr>
                <w:lang w:eastAsia="en-US"/>
              </w:rPr>
            </w:pPr>
            <w:r w:rsidRPr="000749E2">
              <w:rPr>
                <w:lang w:eastAsia="en-US"/>
              </w:rPr>
              <w:t>RAN#75</w:t>
            </w:r>
          </w:p>
        </w:tc>
        <w:tc>
          <w:tcPr>
            <w:tcW w:w="1094" w:type="dxa"/>
            <w:shd w:val="solid" w:color="FFFFFF" w:fill="auto"/>
          </w:tcPr>
          <w:p w14:paraId="24BF161D" w14:textId="77777777" w:rsidR="00F0744C" w:rsidRPr="000749E2" w:rsidRDefault="00F0744C" w:rsidP="005076D8">
            <w:pPr>
              <w:pStyle w:val="TAL"/>
            </w:pPr>
            <w:r w:rsidRPr="000749E2">
              <w:t>RP-170095</w:t>
            </w:r>
          </w:p>
        </w:tc>
        <w:tc>
          <w:tcPr>
            <w:tcW w:w="567" w:type="dxa"/>
            <w:shd w:val="solid" w:color="FFFFFF" w:fill="auto"/>
          </w:tcPr>
          <w:p w14:paraId="51C026DC" w14:textId="77777777" w:rsidR="00F0744C" w:rsidRPr="000749E2" w:rsidRDefault="00F0744C" w:rsidP="005076D8">
            <w:pPr>
              <w:pStyle w:val="TAL"/>
            </w:pPr>
            <w:r w:rsidRPr="000749E2">
              <w:t>0897</w:t>
            </w:r>
          </w:p>
        </w:tc>
        <w:tc>
          <w:tcPr>
            <w:tcW w:w="283" w:type="dxa"/>
            <w:shd w:val="solid" w:color="FFFFFF" w:fill="auto"/>
          </w:tcPr>
          <w:p w14:paraId="539F94F8" w14:textId="77777777" w:rsidR="00F0744C" w:rsidRPr="000749E2" w:rsidRDefault="00F0744C" w:rsidP="005076D8">
            <w:pPr>
              <w:pStyle w:val="TAL"/>
            </w:pPr>
            <w:r w:rsidRPr="000749E2">
              <w:t>-</w:t>
            </w:r>
          </w:p>
        </w:tc>
        <w:tc>
          <w:tcPr>
            <w:tcW w:w="425" w:type="dxa"/>
            <w:shd w:val="solid" w:color="FFFFFF" w:fill="auto"/>
          </w:tcPr>
          <w:p w14:paraId="2C22E023" w14:textId="77777777" w:rsidR="00F0744C" w:rsidRPr="000749E2" w:rsidRDefault="00F0744C" w:rsidP="005076D8">
            <w:pPr>
              <w:pStyle w:val="TAL"/>
            </w:pPr>
            <w:r w:rsidRPr="000749E2">
              <w:t>F</w:t>
            </w:r>
          </w:p>
        </w:tc>
        <w:tc>
          <w:tcPr>
            <w:tcW w:w="4962" w:type="dxa"/>
            <w:shd w:val="solid" w:color="FFFFFF" w:fill="auto"/>
          </w:tcPr>
          <w:p w14:paraId="50FD63B9" w14:textId="77777777" w:rsidR="00F0744C" w:rsidRPr="000749E2" w:rsidRDefault="00F0744C" w:rsidP="005076D8">
            <w:pPr>
              <w:pStyle w:val="TAL"/>
            </w:pPr>
            <w:r w:rsidRPr="000749E2">
              <w:t>Correction to generic procedure for preventing IMS signalling over GERAN</w:t>
            </w:r>
          </w:p>
        </w:tc>
        <w:tc>
          <w:tcPr>
            <w:tcW w:w="708" w:type="dxa"/>
            <w:shd w:val="solid" w:color="FFFFFF" w:fill="auto"/>
          </w:tcPr>
          <w:p w14:paraId="23E79536" w14:textId="77777777" w:rsidR="00F0744C" w:rsidRPr="000749E2" w:rsidRDefault="00F0744C" w:rsidP="005076D8">
            <w:pPr>
              <w:pStyle w:val="TAL"/>
            </w:pPr>
            <w:r w:rsidRPr="000749E2">
              <w:t>14.1.0</w:t>
            </w:r>
          </w:p>
        </w:tc>
      </w:tr>
      <w:tr w:rsidR="00F0744C" w:rsidRPr="000749E2" w14:paraId="3AA71BC0" w14:textId="77777777" w:rsidTr="005076D8">
        <w:tc>
          <w:tcPr>
            <w:tcW w:w="800" w:type="dxa"/>
            <w:shd w:val="solid" w:color="FFFFFF" w:fill="auto"/>
          </w:tcPr>
          <w:p w14:paraId="617A6E01" w14:textId="77777777" w:rsidR="00F0744C" w:rsidRPr="000749E2" w:rsidRDefault="00F0744C" w:rsidP="005076D8">
            <w:pPr>
              <w:pStyle w:val="TAL"/>
              <w:rPr>
                <w:lang w:eastAsia="en-US"/>
              </w:rPr>
            </w:pPr>
            <w:r w:rsidRPr="000749E2">
              <w:rPr>
                <w:lang w:eastAsia="en-US"/>
              </w:rPr>
              <w:t>2017-03</w:t>
            </w:r>
          </w:p>
        </w:tc>
        <w:tc>
          <w:tcPr>
            <w:tcW w:w="800" w:type="dxa"/>
            <w:shd w:val="solid" w:color="FFFFFF" w:fill="auto"/>
          </w:tcPr>
          <w:p w14:paraId="30DAFC0C" w14:textId="77777777" w:rsidR="00F0744C" w:rsidRPr="000749E2" w:rsidRDefault="00F0744C" w:rsidP="005076D8">
            <w:pPr>
              <w:pStyle w:val="TAL"/>
              <w:rPr>
                <w:lang w:eastAsia="en-US"/>
              </w:rPr>
            </w:pPr>
            <w:r w:rsidRPr="000749E2">
              <w:rPr>
                <w:lang w:eastAsia="en-US"/>
              </w:rPr>
              <w:t>RAN#75</w:t>
            </w:r>
          </w:p>
        </w:tc>
        <w:tc>
          <w:tcPr>
            <w:tcW w:w="1094" w:type="dxa"/>
            <w:shd w:val="solid" w:color="FFFFFF" w:fill="auto"/>
          </w:tcPr>
          <w:p w14:paraId="5C043079" w14:textId="77777777" w:rsidR="00F0744C" w:rsidRPr="000749E2" w:rsidRDefault="00F0744C" w:rsidP="005076D8">
            <w:pPr>
              <w:pStyle w:val="TAL"/>
            </w:pPr>
            <w:r w:rsidRPr="000749E2">
              <w:t>RP-170108</w:t>
            </w:r>
          </w:p>
        </w:tc>
        <w:tc>
          <w:tcPr>
            <w:tcW w:w="567" w:type="dxa"/>
            <w:shd w:val="solid" w:color="FFFFFF" w:fill="auto"/>
          </w:tcPr>
          <w:p w14:paraId="27C4832D" w14:textId="77777777" w:rsidR="00F0744C" w:rsidRPr="000749E2" w:rsidRDefault="00F0744C" w:rsidP="005076D8">
            <w:pPr>
              <w:pStyle w:val="TAL"/>
            </w:pPr>
            <w:r w:rsidRPr="000749E2">
              <w:t>0900</w:t>
            </w:r>
          </w:p>
        </w:tc>
        <w:tc>
          <w:tcPr>
            <w:tcW w:w="283" w:type="dxa"/>
            <w:shd w:val="solid" w:color="FFFFFF" w:fill="auto"/>
          </w:tcPr>
          <w:p w14:paraId="38E91A6F" w14:textId="77777777" w:rsidR="00F0744C" w:rsidRPr="000749E2" w:rsidRDefault="00F0744C" w:rsidP="005076D8">
            <w:pPr>
              <w:pStyle w:val="TAL"/>
            </w:pPr>
            <w:r w:rsidRPr="000749E2">
              <w:t>-</w:t>
            </w:r>
          </w:p>
        </w:tc>
        <w:tc>
          <w:tcPr>
            <w:tcW w:w="425" w:type="dxa"/>
            <w:shd w:val="solid" w:color="FFFFFF" w:fill="auto"/>
          </w:tcPr>
          <w:p w14:paraId="61A7D9EE" w14:textId="77777777" w:rsidR="00F0744C" w:rsidRPr="000749E2" w:rsidRDefault="00F0744C" w:rsidP="005076D8">
            <w:pPr>
              <w:pStyle w:val="TAL"/>
            </w:pPr>
            <w:r w:rsidRPr="000749E2">
              <w:t>F</w:t>
            </w:r>
          </w:p>
        </w:tc>
        <w:tc>
          <w:tcPr>
            <w:tcW w:w="4962" w:type="dxa"/>
            <w:shd w:val="solid" w:color="FFFFFF" w:fill="auto"/>
          </w:tcPr>
          <w:p w14:paraId="7F6075D8" w14:textId="77777777" w:rsidR="00F0744C" w:rsidRPr="000749E2" w:rsidRDefault="00F0744C" w:rsidP="005076D8">
            <w:pPr>
              <w:pStyle w:val="TAL"/>
            </w:pPr>
            <w:r w:rsidRPr="000749E2">
              <w:t>Add missing condition description in Table 4.6.3-9A</w:t>
            </w:r>
          </w:p>
        </w:tc>
        <w:tc>
          <w:tcPr>
            <w:tcW w:w="708" w:type="dxa"/>
            <w:shd w:val="solid" w:color="FFFFFF" w:fill="auto"/>
          </w:tcPr>
          <w:p w14:paraId="3295DF5F" w14:textId="77777777" w:rsidR="00F0744C" w:rsidRPr="000749E2" w:rsidRDefault="00F0744C" w:rsidP="005076D8">
            <w:pPr>
              <w:pStyle w:val="TAL"/>
            </w:pPr>
            <w:r w:rsidRPr="000749E2">
              <w:t>14.1.0</w:t>
            </w:r>
          </w:p>
        </w:tc>
      </w:tr>
      <w:tr w:rsidR="00F0744C" w:rsidRPr="000749E2" w14:paraId="2C100D01" w14:textId="77777777" w:rsidTr="005076D8">
        <w:tc>
          <w:tcPr>
            <w:tcW w:w="800" w:type="dxa"/>
            <w:shd w:val="solid" w:color="FFFFFF" w:fill="auto"/>
          </w:tcPr>
          <w:p w14:paraId="37E05F3B" w14:textId="77777777" w:rsidR="00F0744C" w:rsidRPr="000749E2" w:rsidRDefault="00F0744C" w:rsidP="005076D8">
            <w:pPr>
              <w:pStyle w:val="TAL"/>
              <w:rPr>
                <w:lang w:eastAsia="en-US"/>
              </w:rPr>
            </w:pPr>
            <w:r w:rsidRPr="000749E2">
              <w:rPr>
                <w:lang w:eastAsia="en-US"/>
              </w:rPr>
              <w:t>2017-03</w:t>
            </w:r>
          </w:p>
        </w:tc>
        <w:tc>
          <w:tcPr>
            <w:tcW w:w="800" w:type="dxa"/>
            <w:shd w:val="solid" w:color="FFFFFF" w:fill="auto"/>
          </w:tcPr>
          <w:p w14:paraId="35B2230A" w14:textId="77777777" w:rsidR="00F0744C" w:rsidRPr="000749E2" w:rsidRDefault="00F0744C" w:rsidP="005076D8">
            <w:pPr>
              <w:pStyle w:val="TAL"/>
              <w:rPr>
                <w:lang w:eastAsia="en-US"/>
              </w:rPr>
            </w:pPr>
            <w:r w:rsidRPr="000749E2">
              <w:rPr>
                <w:lang w:eastAsia="en-US"/>
              </w:rPr>
              <w:t>RAN#75</w:t>
            </w:r>
          </w:p>
        </w:tc>
        <w:tc>
          <w:tcPr>
            <w:tcW w:w="1094" w:type="dxa"/>
            <w:shd w:val="solid" w:color="FFFFFF" w:fill="auto"/>
          </w:tcPr>
          <w:p w14:paraId="0DF710DA" w14:textId="77777777" w:rsidR="00F0744C" w:rsidRPr="000749E2" w:rsidRDefault="00F0744C" w:rsidP="005076D8">
            <w:pPr>
              <w:pStyle w:val="TAL"/>
            </w:pPr>
            <w:r w:rsidRPr="000749E2">
              <w:t>RP-170095</w:t>
            </w:r>
          </w:p>
        </w:tc>
        <w:tc>
          <w:tcPr>
            <w:tcW w:w="567" w:type="dxa"/>
            <w:shd w:val="solid" w:color="FFFFFF" w:fill="auto"/>
          </w:tcPr>
          <w:p w14:paraId="5A4E22FB" w14:textId="77777777" w:rsidR="00F0744C" w:rsidRPr="000749E2" w:rsidRDefault="00F0744C" w:rsidP="005076D8">
            <w:pPr>
              <w:pStyle w:val="TAL"/>
            </w:pPr>
            <w:r w:rsidRPr="000749E2">
              <w:t>0902</w:t>
            </w:r>
          </w:p>
        </w:tc>
        <w:tc>
          <w:tcPr>
            <w:tcW w:w="283" w:type="dxa"/>
            <w:shd w:val="solid" w:color="FFFFFF" w:fill="auto"/>
          </w:tcPr>
          <w:p w14:paraId="02A0E256" w14:textId="77777777" w:rsidR="00F0744C" w:rsidRPr="000749E2" w:rsidRDefault="00F0744C" w:rsidP="005076D8">
            <w:pPr>
              <w:pStyle w:val="TAL"/>
            </w:pPr>
            <w:r w:rsidRPr="000749E2">
              <w:t>1</w:t>
            </w:r>
          </w:p>
        </w:tc>
        <w:tc>
          <w:tcPr>
            <w:tcW w:w="425" w:type="dxa"/>
            <w:shd w:val="solid" w:color="FFFFFF" w:fill="auto"/>
          </w:tcPr>
          <w:p w14:paraId="7117A6F9" w14:textId="77777777" w:rsidR="00F0744C" w:rsidRPr="000749E2" w:rsidRDefault="00F0744C" w:rsidP="005076D8">
            <w:pPr>
              <w:pStyle w:val="TAL"/>
            </w:pPr>
            <w:r w:rsidRPr="000749E2">
              <w:t>F</w:t>
            </w:r>
          </w:p>
        </w:tc>
        <w:tc>
          <w:tcPr>
            <w:tcW w:w="4962" w:type="dxa"/>
            <w:shd w:val="solid" w:color="FFFFFF" w:fill="auto"/>
          </w:tcPr>
          <w:p w14:paraId="336DA555" w14:textId="77777777" w:rsidR="00F0744C" w:rsidRPr="000749E2" w:rsidRDefault="00F0744C" w:rsidP="005076D8">
            <w:pPr>
              <w:pStyle w:val="TAL"/>
            </w:pPr>
            <w:r w:rsidRPr="000749E2">
              <w:t xml:space="preserve">Update </w:t>
            </w:r>
            <w:proofErr w:type="spellStart"/>
            <w:r w:rsidRPr="000749E2">
              <w:t>MobilityControlInfo</w:t>
            </w:r>
            <w:proofErr w:type="spellEnd"/>
          </w:p>
        </w:tc>
        <w:tc>
          <w:tcPr>
            <w:tcW w:w="708" w:type="dxa"/>
            <w:shd w:val="solid" w:color="FFFFFF" w:fill="auto"/>
          </w:tcPr>
          <w:p w14:paraId="106C76A3" w14:textId="77777777" w:rsidR="00F0744C" w:rsidRPr="000749E2" w:rsidRDefault="00F0744C" w:rsidP="005076D8">
            <w:pPr>
              <w:pStyle w:val="TAL"/>
            </w:pPr>
            <w:r w:rsidRPr="000749E2">
              <w:t>14.1.0</w:t>
            </w:r>
          </w:p>
        </w:tc>
      </w:tr>
      <w:tr w:rsidR="00F0744C" w:rsidRPr="000749E2" w14:paraId="082C04B5" w14:textId="77777777" w:rsidTr="005076D8">
        <w:tc>
          <w:tcPr>
            <w:tcW w:w="800" w:type="dxa"/>
            <w:shd w:val="solid" w:color="FFFFFF" w:fill="auto"/>
          </w:tcPr>
          <w:p w14:paraId="7ECFA545" w14:textId="77777777" w:rsidR="00F0744C" w:rsidRPr="000749E2" w:rsidRDefault="00F0744C" w:rsidP="005076D8">
            <w:pPr>
              <w:pStyle w:val="TAL"/>
              <w:rPr>
                <w:lang w:eastAsia="en-US"/>
              </w:rPr>
            </w:pPr>
            <w:r w:rsidRPr="000749E2">
              <w:rPr>
                <w:lang w:eastAsia="en-US"/>
              </w:rPr>
              <w:t>2017-03</w:t>
            </w:r>
          </w:p>
        </w:tc>
        <w:tc>
          <w:tcPr>
            <w:tcW w:w="800" w:type="dxa"/>
            <w:shd w:val="solid" w:color="FFFFFF" w:fill="auto"/>
          </w:tcPr>
          <w:p w14:paraId="7F0433F6" w14:textId="77777777" w:rsidR="00F0744C" w:rsidRPr="000749E2" w:rsidRDefault="00F0744C" w:rsidP="005076D8">
            <w:pPr>
              <w:pStyle w:val="TAL"/>
              <w:rPr>
                <w:lang w:eastAsia="en-US"/>
              </w:rPr>
            </w:pPr>
            <w:r w:rsidRPr="000749E2">
              <w:rPr>
                <w:lang w:eastAsia="en-US"/>
              </w:rPr>
              <w:t>RAN#75</w:t>
            </w:r>
          </w:p>
        </w:tc>
        <w:tc>
          <w:tcPr>
            <w:tcW w:w="1094" w:type="dxa"/>
            <w:shd w:val="solid" w:color="FFFFFF" w:fill="auto"/>
          </w:tcPr>
          <w:p w14:paraId="5F4A53C9" w14:textId="77777777" w:rsidR="00F0744C" w:rsidRPr="000749E2" w:rsidRDefault="00F0744C" w:rsidP="005076D8">
            <w:pPr>
              <w:pStyle w:val="TAL"/>
            </w:pPr>
            <w:r w:rsidRPr="000749E2">
              <w:t>RP-170097</w:t>
            </w:r>
          </w:p>
        </w:tc>
        <w:tc>
          <w:tcPr>
            <w:tcW w:w="567" w:type="dxa"/>
            <w:shd w:val="solid" w:color="FFFFFF" w:fill="auto"/>
          </w:tcPr>
          <w:p w14:paraId="417D23C1" w14:textId="77777777" w:rsidR="00F0744C" w:rsidRPr="000749E2" w:rsidRDefault="00F0744C" w:rsidP="005076D8">
            <w:pPr>
              <w:pStyle w:val="TAL"/>
            </w:pPr>
            <w:r w:rsidRPr="000749E2">
              <w:t>0903</w:t>
            </w:r>
          </w:p>
        </w:tc>
        <w:tc>
          <w:tcPr>
            <w:tcW w:w="283" w:type="dxa"/>
            <w:shd w:val="solid" w:color="FFFFFF" w:fill="auto"/>
          </w:tcPr>
          <w:p w14:paraId="78D185DE" w14:textId="77777777" w:rsidR="00F0744C" w:rsidRPr="000749E2" w:rsidRDefault="00F0744C" w:rsidP="005076D8">
            <w:pPr>
              <w:pStyle w:val="TAL"/>
            </w:pPr>
            <w:r w:rsidRPr="000749E2">
              <w:t>1</w:t>
            </w:r>
          </w:p>
        </w:tc>
        <w:tc>
          <w:tcPr>
            <w:tcW w:w="425" w:type="dxa"/>
            <w:shd w:val="solid" w:color="FFFFFF" w:fill="auto"/>
          </w:tcPr>
          <w:p w14:paraId="19097EED" w14:textId="77777777" w:rsidR="00F0744C" w:rsidRPr="000749E2" w:rsidRDefault="00F0744C" w:rsidP="005076D8">
            <w:pPr>
              <w:pStyle w:val="TAL"/>
            </w:pPr>
            <w:r w:rsidRPr="000749E2">
              <w:t>F</w:t>
            </w:r>
          </w:p>
        </w:tc>
        <w:tc>
          <w:tcPr>
            <w:tcW w:w="4962" w:type="dxa"/>
            <w:shd w:val="solid" w:color="FFFFFF" w:fill="auto"/>
          </w:tcPr>
          <w:p w14:paraId="1C570585" w14:textId="77777777" w:rsidR="00F0744C" w:rsidRPr="000749E2" w:rsidRDefault="00F0744C" w:rsidP="005076D8">
            <w:pPr>
              <w:pStyle w:val="TAL"/>
            </w:pPr>
            <w:r w:rsidRPr="000749E2">
              <w:t xml:space="preserve">Update </w:t>
            </w:r>
            <w:proofErr w:type="spellStart"/>
            <w:r w:rsidRPr="000749E2">
              <w:t>MeasConfig</w:t>
            </w:r>
            <w:proofErr w:type="spellEnd"/>
            <w:r w:rsidRPr="000749E2">
              <w:t>-DEFAULT</w:t>
            </w:r>
          </w:p>
        </w:tc>
        <w:tc>
          <w:tcPr>
            <w:tcW w:w="708" w:type="dxa"/>
            <w:shd w:val="solid" w:color="FFFFFF" w:fill="auto"/>
          </w:tcPr>
          <w:p w14:paraId="517B745D" w14:textId="77777777" w:rsidR="00F0744C" w:rsidRPr="000749E2" w:rsidRDefault="00F0744C" w:rsidP="005076D8">
            <w:pPr>
              <w:pStyle w:val="TAL"/>
            </w:pPr>
            <w:r w:rsidRPr="000749E2">
              <w:t>14.1.0</w:t>
            </w:r>
          </w:p>
        </w:tc>
      </w:tr>
      <w:tr w:rsidR="00F0744C" w:rsidRPr="000749E2" w14:paraId="67D96885" w14:textId="77777777" w:rsidTr="005076D8">
        <w:tc>
          <w:tcPr>
            <w:tcW w:w="800" w:type="dxa"/>
            <w:shd w:val="solid" w:color="FFFFFF" w:fill="auto"/>
          </w:tcPr>
          <w:p w14:paraId="1BBD3CF8" w14:textId="77777777" w:rsidR="00F0744C" w:rsidRPr="000749E2" w:rsidRDefault="00F0744C" w:rsidP="005076D8">
            <w:pPr>
              <w:pStyle w:val="TAL"/>
              <w:rPr>
                <w:lang w:eastAsia="en-US"/>
              </w:rPr>
            </w:pPr>
            <w:r w:rsidRPr="000749E2">
              <w:rPr>
                <w:lang w:eastAsia="en-US"/>
              </w:rPr>
              <w:t>2017-03</w:t>
            </w:r>
          </w:p>
        </w:tc>
        <w:tc>
          <w:tcPr>
            <w:tcW w:w="800" w:type="dxa"/>
            <w:shd w:val="solid" w:color="FFFFFF" w:fill="auto"/>
          </w:tcPr>
          <w:p w14:paraId="45D8A5D3" w14:textId="77777777" w:rsidR="00F0744C" w:rsidRPr="000749E2" w:rsidRDefault="00F0744C" w:rsidP="005076D8">
            <w:pPr>
              <w:pStyle w:val="TAL"/>
              <w:rPr>
                <w:lang w:eastAsia="en-US"/>
              </w:rPr>
            </w:pPr>
            <w:r w:rsidRPr="000749E2">
              <w:rPr>
                <w:lang w:eastAsia="en-US"/>
              </w:rPr>
              <w:t>RAN#75</w:t>
            </w:r>
          </w:p>
        </w:tc>
        <w:tc>
          <w:tcPr>
            <w:tcW w:w="1094" w:type="dxa"/>
            <w:shd w:val="solid" w:color="FFFFFF" w:fill="auto"/>
          </w:tcPr>
          <w:p w14:paraId="235E5E2E" w14:textId="77777777" w:rsidR="00F0744C" w:rsidRPr="000749E2" w:rsidRDefault="00F0744C" w:rsidP="005076D8">
            <w:pPr>
              <w:pStyle w:val="TAL"/>
            </w:pPr>
            <w:r w:rsidRPr="000749E2">
              <w:t>RP-170089</w:t>
            </w:r>
          </w:p>
        </w:tc>
        <w:tc>
          <w:tcPr>
            <w:tcW w:w="567" w:type="dxa"/>
            <w:shd w:val="solid" w:color="FFFFFF" w:fill="auto"/>
          </w:tcPr>
          <w:p w14:paraId="764FCBF8" w14:textId="77777777" w:rsidR="00F0744C" w:rsidRPr="000749E2" w:rsidRDefault="00F0744C" w:rsidP="005076D8">
            <w:pPr>
              <w:pStyle w:val="TAL"/>
            </w:pPr>
            <w:r w:rsidRPr="000749E2">
              <w:t>0864</w:t>
            </w:r>
          </w:p>
        </w:tc>
        <w:tc>
          <w:tcPr>
            <w:tcW w:w="283" w:type="dxa"/>
            <w:shd w:val="solid" w:color="FFFFFF" w:fill="auto"/>
          </w:tcPr>
          <w:p w14:paraId="6E50F150" w14:textId="77777777" w:rsidR="00F0744C" w:rsidRPr="000749E2" w:rsidRDefault="00F0744C" w:rsidP="005076D8">
            <w:pPr>
              <w:pStyle w:val="TAL"/>
            </w:pPr>
            <w:r w:rsidRPr="000749E2">
              <w:t>1</w:t>
            </w:r>
          </w:p>
        </w:tc>
        <w:tc>
          <w:tcPr>
            <w:tcW w:w="425" w:type="dxa"/>
            <w:shd w:val="solid" w:color="FFFFFF" w:fill="auto"/>
          </w:tcPr>
          <w:p w14:paraId="32466C98" w14:textId="77777777" w:rsidR="00F0744C" w:rsidRPr="000749E2" w:rsidRDefault="00F0744C" w:rsidP="005076D8">
            <w:pPr>
              <w:pStyle w:val="TAL"/>
            </w:pPr>
            <w:r w:rsidRPr="000749E2">
              <w:t>F</w:t>
            </w:r>
          </w:p>
        </w:tc>
        <w:tc>
          <w:tcPr>
            <w:tcW w:w="4962" w:type="dxa"/>
            <w:shd w:val="solid" w:color="FFFFFF" w:fill="auto"/>
          </w:tcPr>
          <w:p w14:paraId="52C0D7AA" w14:textId="77777777" w:rsidR="00F0744C" w:rsidRPr="000749E2" w:rsidRDefault="00F0744C" w:rsidP="005076D8">
            <w:pPr>
              <w:pStyle w:val="TAL"/>
            </w:pPr>
            <w:r w:rsidRPr="000749E2">
              <w:t>Introduction of test frequencies for CA_3A-11A to section 6</w:t>
            </w:r>
          </w:p>
        </w:tc>
        <w:tc>
          <w:tcPr>
            <w:tcW w:w="708" w:type="dxa"/>
            <w:shd w:val="solid" w:color="FFFFFF" w:fill="auto"/>
          </w:tcPr>
          <w:p w14:paraId="4B1E636F" w14:textId="77777777" w:rsidR="00F0744C" w:rsidRPr="000749E2" w:rsidRDefault="00F0744C" w:rsidP="005076D8">
            <w:pPr>
              <w:pStyle w:val="TAL"/>
            </w:pPr>
            <w:r w:rsidRPr="000749E2">
              <w:t>14.1.0</w:t>
            </w:r>
          </w:p>
        </w:tc>
      </w:tr>
      <w:tr w:rsidR="00F0744C" w:rsidRPr="000749E2" w14:paraId="47220461" w14:textId="77777777" w:rsidTr="005076D8">
        <w:tc>
          <w:tcPr>
            <w:tcW w:w="800" w:type="dxa"/>
            <w:shd w:val="solid" w:color="FFFFFF" w:fill="auto"/>
          </w:tcPr>
          <w:p w14:paraId="1A8BB64C" w14:textId="77777777" w:rsidR="00F0744C" w:rsidRPr="000749E2" w:rsidRDefault="00F0744C" w:rsidP="005076D8">
            <w:pPr>
              <w:pStyle w:val="TAL"/>
              <w:rPr>
                <w:lang w:eastAsia="en-US"/>
              </w:rPr>
            </w:pPr>
            <w:r w:rsidRPr="000749E2">
              <w:rPr>
                <w:lang w:eastAsia="en-US"/>
              </w:rPr>
              <w:t>2017-03</w:t>
            </w:r>
          </w:p>
        </w:tc>
        <w:tc>
          <w:tcPr>
            <w:tcW w:w="800" w:type="dxa"/>
            <w:shd w:val="solid" w:color="FFFFFF" w:fill="auto"/>
          </w:tcPr>
          <w:p w14:paraId="7CDD3E5F" w14:textId="77777777" w:rsidR="00F0744C" w:rsidRPr="000749E2" w:rsidRDefault="00F0744C" w:rsidP="005076D8">
            <w:pPr>
              <w:pStyle w:val="TAL"/>
              <w:rPr>
                <w:lang w:eastAsia="en-US"/>
              </w:rPr>
            </w:pPr>
            <w:r w:rsidRPr="000749E2">
              <w:rPr>
                <w:lang w:eastAsia="en-US"/>
              </w:rPr>
              <w:t>RAN#75</w:t>
            </w:r>
          </w:p>
        </w:tc>
        <w:tc>
          <w:tcPr>
            <w:tcW w:w="1094" w:type="dxa"/>
            <w:shd w:val="solid" w:color="FFFFFF" w:fill="auto"/>
          </w:tcPr>
          <w:p w14:paraId="4EAECEA1" w14:textId="77777777" w:rsidR="00F0744C" w:rsidRPr="000749E2" w:rsidRDefault="00F0744C" w:rsidP="005076D8">
            <w:pPr>
              <w:pStyle w:val="TAL"/>
            </w:pPr>
            <w:r w:rsidRPr="000749E2">
              <w:t>RP-170089</w:t>
            </w:r>
          </w:p>
        </w:tc>
        <w:tc>
          <w:tcPr>
            <w:tcW w:w="567" w:type="dxa"/>
            <w:shd w:val="solid" w:color="FFFFFF" w:fill="auto"/>
          </w:tcPr>
          <w:p w14:paraId="2339C3BE" w14:textId="77777777" w:rsidR="00F0744C" w:rsidRPr="000749E2" w:rsidRDefault="00F0744C" w:rsidP="005076D8">
            <w:pPr>
              <w:pStyle w:val="TAL"/>
            </w:pPr>
            <w:r w:rsidRPr="000749E2">
              <w:t>0865</w:t>
            </w:r>
          </w:p>
        </w:tc>
        <w:tc>
          <w:tcPr>
            <w:tcW w:w="283" w:type="dxa"/>
            <w:shd w:val="solid" w:color="FFFFFF" w:fill="auto"/>
          </w:tcPr>
          <w:p w14:paraId="7A170DE9" w14:textId="77777777" w:rsidR="00F0744C" w:rsidRPr="000749E2" w:rsidRDefault="00F0744C" w:rsidP="005076D8">
            <w:pPr>
              <w:pStyle w:val="TAL"/>
            </w:pPr>
            <w:r w:rsidRPr="000749E2">
              <w:t>1</w:t>
            </w:r>
          </w:p>
        </w:tc>
        <w:tc>
          <w:tcPr>
            <w:tcW w:w="425" w:type="dxa"/>
            <w:shd w:val="solid" w:color="FFFFFF" w:fill="auto"/>
          </w:tcPr>
          <w:p w14:paraId="617DA532" w14:textId="77777777" w:rsidR="00F0744C" w:rsidRPr="000749E2" w:rsidRDefault="00F0744C" w:rsidP="005076D8">
            <w:pPr>
              <w:pStyle w:val="TAL"/>
            </w:pPr>
            <w:r w:rsidRPr="000749E2">
              <w:t>F</w:t>
            </w:r>
          </w:p>
        </w:tc>
        <w:tc>
          <w:tcPr>
            <w:tcW w:w="4962" w:type="dxa"/>
            <w:shd w:val="solid" w:color="FFFFFF" w:fill="auto"/>
          </w:tcPr>
          <w:p w14:paraId="2C374B41" w14:textId="77777777" w:rsidR="00F0744C" w:rsidRPr="000749E2" w:rsidRDefault="00F0744C" w:rsidP="005076D8">
            <w:pPr>
              <w:pStyle w:val="TAL"/>
            </w:pPr>
            <w:r w:rsidRPr="000749E2">
              <w:t>Introduction of test frequencies for CA_8A-28A to section 6</w:t>
            </w:r>
          </w:p>
        </w:tc>
        <w:tc>
          <w:tcPr>
            <w:tcW w:w="708" w:type="dxa"/>
            <w:shd w:val="solid" w:color="FFFFFF" w:fill="auto"/>
          </w:tcPr>
          <w:p w14:paraId="604EB927" w14:textId="77777777" w:rsidR="00F0744C" w:rsidRPr="000749E2" w:rsidRDefault="00F0744C" w:rsidP="005076D8">
            <w:pPr>
              <w:pStyle w:val="TAL"/>
            </w:pPr>
            <w:r w:rsidRPr="000749E2">
              <w:t>14.1.0</w:t>
            </w:r>
          </w:p>
        </w:tc>
      </w:tr>
      <w:tr w:rsidR="00F0744C" w:rsidRPr="000749E2" w14:paraId="45BDD81D" w14:textId="77777777" w:rsidTr="005076D8">
        <w:tc>
          <w:tcPr>
            <w:tcW w:w="800" w:type="dxa"/>
            <w:shd w:val="solid" w:color="FFFFFF" w:fill="auto"/>
          </w:tcPr>
          <w:p w14:paraId="7F0ED6B3" w14:textId="77777777" w:rsidR="00F0744C" w:rsidRPr="000749E2" w:rsidRDefault="00F0744C" w:rsidP="005076D8">
            <w:pPr>
              <w:pStyle w:val="TAL"/>
              <w:rPr>
                <w:lang w:eastAsia="en-US"/>
              </w:rPr>
            </w:pPr>
            <w:r w:rsidRPr="000749E2">
              <w:rPr>
                <w:lang w:eastAsia="en-US"/>
              </w:rPr>
              <w:t>2017-03</w:t>
            </w:r>
          </w:p>
        </w:tc>
        <w:tc>
          <w:tcPr>
            <w:tcW w:w="800" w:type="dxa"/>
            <w:shd w:val="solid" w:color="FFFFFF" w:fill="auto"/>
          </w:tcPr>
          <w:p w14:paraId="774F8C95" w14:textId="77777777" w:rsidR="00F0744C" w:rsidRPr="000749E2" w:rsidRDefault="00F0744C" w:rsidP="005076D8">
            <w:pPr>
              <w:pStyle w:val="TAL"/>
              <w:rPr>
                <w:lang w:eastAsia="en-US"/>
              </w:rPr>
            </w:pPr>
            <w:r w:rsidRPr="000749E2">
              <w:rPr>
                <w:lang w:eastAsia="en-US"/>
              </w:rPr>
              <w:t>RAN#75</w:t>
            </w:r>
          </w:p>
        </w:tc>
        <w:tc>
          <w:tcPr>
            <w:tcW w:w="1094" w:type="dxa"/>
            <w:shd w:val="solid" w:color="FFFFFF" w:fill="auto"/>
          </w:tcPr>
          <w:p w14:paraId="41D11E33" w14:textId="77777777" w:rsidR="00F0744C" w:rsidRPr="000749E2" w:rsidRDefault="00F0744C" w:rsidP="005076D8">
            <w:pPr>
              <w:pStyle w:val="TAL"/>
            </w:pPr>
            <w:r w:rsidRPr="000749E2">
              <w:t>RP-170089</w:t>
            </w:r>
          </w:p>
        </w:tc>
        <w:tc>
          <w:tcPr>
            <w:tcW w:w="567" w:type="dxa"/>
            <w:shd w:val="solid" w:color="FFFFFF" w:fill="auto"/>
          </w:tcPr>
          <w:p w14:paraId="0E805DED" w14:textId="77777777" w:rsidR="00F0744C" w:rsidRPr="000749E2" w:rsidRDefault="00F0744C" w:rsidP="005076D8">
            <w:pPr>
              <w:pStyle w:val="TAL"/>
            </w:pPr>
            <w:r w:rsidRPr="000749E2">
              <w:t>0866</w:t>
            </w:r>
          </w:p>
        </w:tc>
        <w:tc>
          <w:tcPr>
            <w:tcW w:w="283" w:type="dxa"/>
            <w:shd w:val="solid" w:color="FFFFFF" w:fill="auto"/>
          </w:tcPr>
          <w:p w14:paraId="6DA006F1" w14:textId="77777777" w:rsidR="00F0744C" w:rsidRPr="000749E2" w:rsidRDefault="00F0744C" w:rsidP="005076D8">
            <w:pPr>
              <w:pStyle w:val="TAL"/>
            </w:pPr>
            <w:r w:rsidRPr="000749E2">
              <w:t>1</w:t>
            </w:r>
          </w:p>
        </w:tc>
        <w:tc>
          <w:tcPr>
            <w:tcW w:w="425" w:type="dxa"/>
            <w:shd w:val="solid" w:color="FFFFFF" w:fill="auto"/>
          </w:tcPr>
          <w:p w14:paraId="2F372E15" w14:textId="77777777" w:rsidR="00F0744C" w:rsidRPr="000749E2" w:rsidRDefault="00F0744C" w:rsidP="005076D8">
            <w:pPr>
              <w:pStyle w:val="TAL"/>
            </w:pPr>
            <w:r w:rsidRPr="000749E2">
              <w:t>F</w:t>
            </w:r>
          </w:p>
        </w:tc>
        <w:tc>
          <w:tcPr>
            <w:tcW w:w="4962" w:type="dxa"/>
            <w:shd w:val="solid" w:color="FFFFFF" w:fill="auto"/>
          </w:tcPr>
          <w:p w14:paraId="72EFB012" w14:textId="77777777" w:rsidR="00F0744C" w:rsidRPr="000749E2" w:rsidRDefault="00F0744C" w:rsidP="005076D8">
            <w:pPr>
              <w:pStyle w:val="TAL"/>
            </w:pPr>
            <w:r w:rsidRPr="000749E2">
              <w:t>Introduction of test frequencies for CA_11A-28A to section 6</w:t>
            </w:r>
          </w:p>
        </w:tc>
        <w:tc>
          <w:tcPr>
            <w:tcW w:w="708" w:type="dxa"/>
            <w:shd w:val="solid" w:color="FFFFFF" w:fill="auto"/>
          </w:tcPr>
          <w:p w14:paraId="70429793" w14:textId="77777777" w:rsidR="00F0744C" w:rsidRPr="000749E2" w:rsidRDefault="00F0744C" w:rsidP="005076D8">
            <w:pPr>
              <w:pStyle w:val="TAL"/>
            </w:pPr>
            <w:r w:rsidRPr="000749E2">
              <w:t>14.1.0</w:t>
            </w:r>
          </w:p>
        </w:tc>
      </w:tr>
      <w:tr w:rsidR="00F0744C" w:rsidRPr="000749E2" w14:paraId="68E51208" w14:textId="77777777" w:rsidTr="005076D8">
        <w:tc>
          <w:tcPr>
            <w:tcW w:w="800" w:type="dxa"/>
            <w:shd w:val="solid" w:color="FFFFFF" w:fill="auto"/>
          </w:tcPr>
          <w:p w14:paraId="1F18B82A" w14:textId="77777777" w:rsidR="00F0744C" w:rsidRPr="000749E2" w:rsidRDefault="00F0744C" w:rsidP="005076D8">
            <w:pPr>
              <w:pStyle w:val="TAL"/>
              <w:rPr>
                <w:lang w:eastAsia="en-US"/>
              </w:rPr>
            </w:pPr>
            <w:r w:rsidRPr="000749E2">
              <w:rPr>
                <w:lang w:eastAsia="en-US"/>
              </w:rPr>
              <w:t>2017-03</w:t>
            </w:r>
          </w:p>
        </w:tc>
        <w:tc>
          <w:tcPr>
            <w:tcW w:w="800" w:type="dxa"/>
            <w:shd w:val="solid" w:color="FFFFFF" w:fill="auto"/>
          </w:tcPr>
          <w:p w14:paraId="125DDEC1" w14:textId="77777777" w:rsidR="00F0744C" w:rsidRPr="000749E2" w:rsidRDefault="00F0744C" w:rsidP="005076D8">
            <w:pPr>
              <w:pStyle w:val="TAL"/>
              <w:rPr>
                <w:lang w:eastAsia="en-US"/>
              </w:rPr>
            </w:pPr>
            <w:r w:rsidRPr="000749E2">
              <w:rPr>
                <w:lang w:eastAsia="en-US"/>
              </w:rPr>
              <w:t>RAN#75</w:t>
            </w:r>
          </w:p>
        </w:tc>
        <w:tc>
          <w:tcPr>
            <w:tcW w:w="1094" w:type="dxa"/>
            <w:shd w:val="solid" w:color="FFFFFF" w:fill="auto"/>
          </w:tcPr>
          <w:p w14:paraId="36374E22" w14:textId="77777777" w:rsidR="00F0744C" w:rsidRPr="000749E2" w:rsidRDefault="00F0744C" w:rsidP="005076D8">
            <w:pPr>
              <w:pStyle w:val="TAL"/>
            </w:pPr>
            <w:r w:rsidRPr="000749E2">
              <w:t>RP-170089</w:t>
            </w:r>
          </w:p>
        </w:tc>
        <w:tc>
          <w:tcPr>
            <w:tcW w:w="567" w:type="dxa"/>
            <w:shd w:val="solid" w:color="FFFFFF" w:fill="auto"/>
          </w:tcPr>
          <w:p w14:paraId="02BD34CA" w14:textId="77777777" w:rsidR="00F0744C" w:rsidRPr="000749E2" w:rsidRDefault="00F0744C" w:rsidP="005076D8">
            <w:pPr>
              <w:pStyle w:val="TAL"/>
            </w:pPr>
            <w:r w:rsidRPr="000749E2">
              <w:t>0893</w:t>
            </w:r>
          </w:p>
        </w:tc>
        <w:tc>
          <w:tcPr>
            <w:tcW w:w="283" w:type="dxa"/>
            <w:shd w:val="solid" w:color="FFFFFF" w:fill="auto"/>
          </w:tcPr>
          <w:p w14:paraId="2F9ED2F8" w14:textId="77777777" w:rsidR="00F0744C" w:rsidRPr="000749E2" w:rsidRDefault="00F0744C" w:rsidP="005076D8">
            <w:pPr>
              <w:pStyle w:val="TAL"/>
            </w:pPr>
            <w:r w:rsidRPr="000749E2">
              <w:t>1</w:t>
            </w:r>
          </w:p>
        </w:tc>
        <w:tc>
          <w:tcPr>
            <w:tcW w:w="425" w:type="dxa"/>
            <w:shd w:val="solid" w:color="FFFFFF" w:fill="auto"/>
          </w:tcPr>
          <w:p w14:paraId="7B1046AA" w14:textId="77777777" w:rsidR="00F0744C" w:rsidRPr="000749E2" w:rsidRDefault="00F0744C" w:rsidP="005076D8">
            <w:pPr>
              <w:pStyle w:val="TAL"/>
            </w:pPr>
            <w:r w:rsidRPr="000749E2">
              <w:t>F</w:t>
            </w:r>
          </w:p>
        </w:tc>
        <w:tc>
          <w:tcPr>
            <w:tcW w:w="4962" w:type="dxa"/>
            <w:shd w:val="solid" w:color="FFFFFF" w:fill="auto"/>
          </w:tcPr>
          <w:p w14:paraId="3A73DF0B" w14:textId="77777777" w:rsidR="00F0744C" w:rsidRPr="000749E2" w:rsidRDefault="00F0744C" w:rsidP="005076D8">
            <w:pPr>
              <w:pStyle w:val="TAL"/>
            </w:pPr>
            <w:r w:rsidRPr="000749E2">
              <w:t>CA_29A-66A, CA_29A-66A-66A, CA_29A-66C, CA_46A-66A test frequencies for signalling test</w:t>
            </w:r>
          </w:p>
        </w:tc>
        <w:tc>
          <w:tcPr>
            <w:tcW w:w="708" w:type="dxa"/>
            <w:shd w:val="solid" w:color="FFFFFF" w:fill="auto"/>
          </w:tcPr>
          <w:p w14:paraId="0A40896F" w14:textId="77777777" w:rsidR="00F0744C" w:rsidRPr="000749E2" w:rsidRDefault="00F0744C" w:rsidP="005076D8">
            <w:pPr>
              <w:pStyle w:val="TAL"/>
            </w:pPr>
            <w:r w:rsidRPr="000749E2">
              <w:t>14.1.0</w:t>
            </w:r>
          </w:p>
        </w:tc>
      </w:tr>
      <w:tr w:rsidR="00F0744C" w:rsidRPr="000749E2" w14:paraId="3866F20F" w14:textId="77777777" w:rsidTr="005076D8">
        <w:tc>
          <w:tcPr>
            <w:tcW w:w="800" w:type="dxa"/>
            <w:shd w:val="solid" w:color="FFFFFF" w:fill="auto"/>
          </w:tcPr>
          <w:p w14:paraId="36F1AB47" w14:textId="77777777" w:rsidR="00F0744C" w:rsidRPr="000749E2" w:rsidRDefault="00F0744C" w:rsidP="005076D8">
            <w:pPr>
              <w:pStyle w:val="TAL"/>
              <w:rPr>
                <w:lang w:eastAsia="en-US"/>
              </w:rPr>
            </w:pPr>
            <w:r w:rsidRPr="000749E2">
              <w:rPr>
                <w:lang w:eastAsia="en-US"/>
              </w:rPr>
              <w:t>2017-03</w:t>
            </w:r>
          </w:p>
        </w:tc>
        <w:tc>
          <w:tcPr>
            <w:tcW w:w="800" w:type="dxa"/>
            <w:shd w:val="solid" w:color="FFFFFF" w:fill="auto"/>
          </w:tcPr>
          <w:p w14:paraId="70448B9F" w14:textId="77777777" w:rsidR="00F0744C" w:rsidRPr="000749E2" w:rsidRDefault="00F0744C" w:rsidP="005076D8">
            <w:pPr>
              <w:pStyle w:val="TAL"/>
              <w:rPr>
                <w:lang w:eastAsia="en-US"/>
              </w:rPr>
            </w:pPr>
            <w:r w:rsidRPr="000749E2">
              <w:rPr>
                <w:lang w:eastAsia="en-US"/>
              </w:rPr>
              <w:t>RAN#75</w:t>
            </w:r>
          </w:p>
        </w:tc>
        <w:tc>
          <w:tcPr>
            <w:tcW w:w="1094" w:type="dxa"/>
            <w:shd w:val="solid" w:color="FFFFFF" w:fill="auto"/>
          </w:tcPr>
          <w:p w14:paraId="10AD41E2" w14:textId="77777777" w:rsidR="00F0744C" w:rsidRPr="000749E2" w:rsidRDefault="00F0744C" w:rsidP="005076D8">
            <w:pPr>
              <w:pStyle w:val="TAL"/>
            </w:pPr>
            <w:r w:rsidRPr="000749E2">
              <w:t>RP-170108</w:t>
            </w:r>
          </w:p>
        </w:tc>
        <w:tc>
          <w:tcPr>
            <w:tcW w:w="567" w:type="dxa"/>
            <w:shd w:val="solid" w:color="FFFFFF" w:fill="auto"/>
          </w:tcPr>
          <w:p w14:paraId="61C53CF6" w14:textId="77777777" w:rsidR="00F0744C" w:rsidRPr="000749E2" w:rsidRDefault="00F0744C" w:rsidP="005076D8">
            <w:pPr>
              <w:pStyle w:val="TAL"/>
            </w:pPr>
            <w:r w:rsidRPr="000749E2">
              <w:t>0869</w:t>
            </w:r>
          </w:p>
        </w:tc>
        <w:tc>
          <w:tcPr>
            <w:tcW w:w="283" w:type="dxa"/>
            <w:shd w:val="solid" w:color="FFFFFF" w:fill="auto"/>
          </w:tcPr>
          <w:p w14:paraId="66C09C9B" w14:textId="77777777" w:rsidR="00F0744C" w:rsidRPr="000749E2" w:rsidRDefault="00F0744C" w:rsidP="005076D8">
            <w:pPr>
              <w:pStyle w:val="TAL"/>
            </w:pPr>
            <w:r w:rsidRPr="000749E2">
              <w:t>1</w:t>
            </w:r>
          </w:p>
        </w:tc>
        <w:tc>
          <w:tcPr>
            <w:tcW w:w="425" w:type="dxa"/>
            <w:shd w:val="solid" w:color="FFFFFF" w:fill="auto"/>
          </w:tcPr>
          <w:p w14:paraId="0644CE17" w14:textId="77777777" w:rsidR="00F0744C" w:rsidRPr="000749E2" w:rsidRDefault="00F0744C" w:rsidP="005076D8">
            <w:pPr>
              <w:pStyle w:val="TAL"/>
            </w:pPr>
            <w:r w:rsidRPr="000749E2">
              <w:t>F</w:t>
            </w:r>
          </w:p>
        </w:tc>
        <w:tc>
          <w:tcPr>
            <w:tcW w:w="4962" w:type="dxa"/>
            <w:shd w:val="solid" w:color="FFFFFF" w:fill="auto"/>
          </w:tcPr>
          <w:p w14:paraId="18A2EB6D" w14:textId="77777777" w:rsidR="00F0744C" w:rsidRPr="000749E2" w:rsidRDefault="00F0744C" w:rsidP="005076D8">
            <w:pPr>
              <w:pStyle w:val="TAL"/>
            </w:pPr>
            <w:r w:rsidRPr="000749E2">
              <w:t>Introduction of new combination of SIBs for OTDOA 3DL CA test cases</w:t>
            </w:r>
          </w:p>
        </w:tc>
        <w:tc>
          <w:tcPr>
            <w:tcW w:w="708" w:type="dxa"/>
            <w:shd w:val="solid" w:color="FFFFFF" w:fill="auto"/>
          </w:tcPr>
          <w:p w14:paraId="3D2E6860" w14:textId="77777777" w:rsidR="00F0744C" w:rsidRPr="000749E2" w:rsidRDefault="00F0744C" w:rsidP="005076D8">
            <w:pPr>
              <w:pStyle w:val="TAL"/>
            </w:pPr>
            <w:r w:rsidRPr="000749E2">
              <w:t>14.1.0</w:t>
            </w:r>
          </w:p>
        </w:tc>
      </w:tr>
      <w:tr w:rsidR="00F0744C" w:rsidRPr="000749E2" w14:paraId="5FB6F7B2" w14:textId="77777777" w:rsidTr="005076D8">
        <w:tc>
          <w:tcPr>
            <w:tcW w:w="800" w:type="dxa"/>
            <w:shd w:val="solid" w:color="FFFFFF" w:fill="auto"/>
          </w:tcPr>
          <w:p w14:paraId="6060F25A" w14:textId="77777777" w:rsidR="00F0744C" w:rsidRPr="000749E2" w:rsidRDefault="00F0744C" w:rsidP="005076D8">
            <w:pPr>
              <w:pStyle w:val="TAL"/>
              <w:rPr>
                <w:lang w:eastAsia="en-US"/>
              </w:rPr>
            </w:pPr>
            <w:r w:rsidRPr="000749E2">
              <w:rPr>
                <w:lang w:eastAsia="en-US"/>
              </w:rPr>
              <w:t>2017-03</w:t>
            </w:r>
          </w:p>
        </w:tc>
        <w:tc>
          <w:tcPr>
            <w:tcW w:w="800" w:type="dxa"/>
            <w:shd w:val="solid" w:color="FFFFFF" w:fill="auto"/>
          </w:tcPr>
          <w:p w14:paraId="023E5CC9" w14:textId="77777777" w:rsidR="00F0744C" w:rsidRPr="000749E2" w:rsidRDefault="00F0744C" w:rsidP="005076D8">
            <w:pPr>
              <w:pStyle w:val="TAL"/>
              <w:rPr>
                <w:lang w:eastAsia="en-US"/>
              </w:rPr>
            </w:pPr>
            <w:r w:rsidRPr="000749E2">
              <w:rPr>
                <w:lang w:eastAsia="en-US"/>
              </w:rPr>
              <w:t>RAN#75</w:t>
            </w:r>
          </w:p>
        </w:tc>
        <w:tc>
          <w:tcPr>
            <w:tcW w:w="1094" w:type="dxa"/>
            <w:shd w:val="solid" w:color="FFFFFF" w:fill="auto"/>
          </w:tcPr>
          <w:p w14:paraId="2D7A48B0" w14:textId="77777777" w:rsidR="00F0744C" w:rsidRPr="000749E2" w:rsidRDefault="00F0744C" w:rsidP="005076D8">
            <w:pPr>
              <w:pStyle w:val="TAL"/>
            </w:pPr>
            <w:r w:rsidRPr="000749E2">
              <w:t>RP-170082</w:t>
            </w:r>
          </w:p>
        </w:tc>
        <w:tc>
          <w:tcPr>
            <w:tcW w:w="567" w:type="dxa"/>
            <w:shd w:val="solid" w:color="FFFFFF" w:fill="auto"/>
          </w:tcPr>
          <w:p w14:paraId="47434E39" w14:textId="77777777" w:rsidR="00F0744C" w:rsidRPr="000749E2" w:rsidRDefault="00F0744C" w:rsidP="005076D8">
            <w:pPr>
              <w:pStyle w:val="TAL"/>
            </w:pPr>
            <w:r w:rsidRPr="000749E2">
              <w:t>0854</w:t>
            </w:r>
          </w:p>
        </w:tc>
        <w:tc>
          <w:tcPr>
            <w:tcW w:w="283" w:type="dxa"/>
            <w:shd w:val="solid" w:color="FFFFFF" w:fill="auto"/>
          </w:tcPr>
          <w:p w14:paraId="7C1CB9B8" w14:textId="77777777" w:rsidR="00F0744C" w:rsidRPr="000749E2" w:rsidRDefault="00F0744C" w:rsidP="005076D8">
            <w:pPr>
              <w:pStyle w:val="TAL"/>
            </w:pPr>
            <w:r w:rsidRPr="000749E2">
              <w:t>1</w:t>
            </w:r>
          </w:p>
        </w:tc>
        <w:tc>
          <w:tcPr>
            <w:tcW w:w="425" w:type="dxa"/>
            <w:shd w:val="solid" w:color="FFFFFF" w:fill="auto"/>
          </w:tcPr>
          <w:p w14:paraId="750DBFF3" w14:textId="77777777" w:rsidR="00F0744C" w:rsidRPr="000749E2" w:rsidRDefault="00F0744C" w:rsidP="005076D8">
            <w:pPr>
              <w:pStyle w:val="TAL"/>
            </w:pPr>
            <w:r w:rsidRPr="000749E2">
              <w:t>F</w:t>
            </w:r>
          </w:p>
        </w:tc>
        <w:tc>
          <w:tcPr>
            <w:tcW w:w="4962" w:type="dxa"/>
            <w:shd w:val="solid" w:color="FFFFFF" w:fill="auto"/>
          </w:tcPr>
          <w:p w14:paraId="2B89D413" w14:textId="77777777" w:rsidR="00F0744C" w:rsidRPr="000749E2" w:rsidRDefault="00F0744C" w:rsidP="005076D8">
            <w:pPr>
              <w:pStyle w:val="TAL"/>
            </w:pPr>
            <w:r w:rsidRPr="000749E2">
              <w:t xml:space="preserve">[Common] Correction to default parameters for </w:t>
            </w:r>
            <w:proofErr w:type="spellStart"/>
            <w:r w:rsidRPr="000749E2">
              <w:t>Ncells</w:t>
            </w:r>
            <w:proofErr w:type="spellEnd"/>
            <w:r w:rsidRPr="000749E2">
              <w:t xml:space="preserve"> and SIB-NB</w:t>
            </w:r>
          </w:p>
        </w:tc>
        <w:tc>
          <w:tcPr>
            <w:tcW w:w="708" w:type="dxa"/>
            <w:shd w:val="solid" w:color="FFFFFF" w:fill="auto"/>
          </w:tcPr>
          <w:p w14:paraId="6199AE0C" w14:textId="77777777" w:rsidR="00F0744C" w:rsidRPr="000749E2" w:rsidRDefault="00F0744C" w:rsidP="005076D8">
            <w:pPr>
              <w:pStyle w:val="TAL"/>
            </w:pPr>
            <w:r w:rsidRPr="000749E2">
              <w:t>14.1.0</w:t>
            </w:r>
          </w:p>
        </w:tc>
      </w:tr>
      <w:tr w:rsidR="00F0744C" w:rsidRPr="000749E2" w14:paraId="5CB1440E" w14:textId="77777777" w:rsidTr="005076D8">
        <w:tc>
          <w:tcPr>
            <w:tcW w:w="800" w:type="dxa"/>
            <w:shd w:val="solid" w:color="FFFFFF" w:fill="auto"/>
          </w:tcPr>
          <w:p w14:paraId="094952BE" w14:textId="77777777" w:rsidR="00F0744C" w:rsidRPr="000749E2" w:rsidRDefault="00F0744C" w:rsidP="005076D8">
            <w:pPr>
              <w:pStyle w:val="TAL"/>
              <w:rPr>
                <w:lang w:eastAsia="en-US"/>
              </w:rPr>
            </w:pPr>
            <w:r w:rsidRPr="000749E2">
              <w:rPr>
                <w:lang w:eastAsia="en-US"/>
              </w:rPr>
              <w:t>2017-03</w:t>
            </w:r>
          </w:p>
        </w:tc>
        <w:tc>
          <w:tcPr>
            <w:tcW w:w="800" w:type="dxa"/>
            <w:shd w:val="solid" w:color="FFFFFF" w:fill="auto"/>
          </w:tcPr>
          <w:p w14:paraId="5CF7E5CA" w14:textId="77777777" w:rsidR="00F0744C" w:rsidRPr="000749E2" w:rsidRDefault="00F0744C" w:rsidP="005076D8">
            <w:pPr>
              <w:pStyle w:val="TAL"/>
              <w:rPr>
                <w:lang w:eastAsia="en-US"/>
              </w:rPr>
            </w:pPr>
            <w:r w:rsidRPr="000749E2">
              <w:rPr>
                <w:lang w:eastAsia="en-US"/>
              </w:rPr>
              <w:t>RAN#75</w:t>
            </w:r>
          </w:p>
        </w:tc>
        <w:tc>
          <w:tcPr>
            <w:tcW w:w="1094" w:type="dxa"/>
            <w:shd w:val="solid" w:color="FFFFFF" w:fill="auto"/>
          </w:tcPr>
          <w:p w14:paraId="2D375B03" w14:textId="77777777" w:rsidR="00F0744C" w:rsidRPr="000749E2" w:rsidRDefault="00F0744C" w:rsidP="005076D8">
            <w:pPr>
              <w:pStyle w:val="TAL"/>
            </w:pPr>
            <w:r w:rsidRPr="000749E2">
              <w:t>RP-170077</w:t>
            </w:r>
          </w:p>
        </w:tc>
        <w:tc>
          <w:tcPr>
            <w:tcW w:w="567" w:type="dxa"/>
            <w:shd w:val="solid" w:color="FFFFFF" w:fill="auto"/>
          </w:tcPr>
          <w:p w14:paraId="3FAB59C2" w14:textId="77777777" w:rsidR="00F0744C" w:rsidRPr="000749E2" w:rsidRDefault="00F0744C" w:rsidP="005076D8">
            <w:pPr>
              <w:pStyle w:val="TAL"/>
            </w:pPr>
            <w:r w:rsidRPr="000749E2">
              <w:t>0905</w:t>
            </w:r>
          </w:p>
        </w:tc>
        <w:tc>
          <w:tcPr>
            <w:tcW w:w="283" w:type="dxa"/>
            <w:shd w:val="solid" w:color="FFFFFF" w:fill="auto"/>
          </w:tcPr>
          <w:p w14:paraId="2B9F2EE3" w14:textId="77777777" w:rsidR="00F0744C" w:rsidRPr="000749E2" w:rsidRDefault="00F0744C" w:rsidP="005076D8">
            <w:pPr>
              <w:pStyle w:val="TAL"/>
            </w:pPr>
            <w:r w:rsidRPr="000749E2">
              <w:t>-</w:t>
            </w:r>
          </w:p>
        </w:tc>
        <w:tc>
          <w:tcPr>
            <w:tcW w:w="425" w:type="dxa"/>
            <w:shd w:val="solid" w:color="FFFFFF" w:fill="auto"/>
          </w:tcPr>
          <w:p w14:paraId="14D671EA" w14:textId="77777777" w:rsidR="00F0744C" w:rsidRPr="000749E2" w:rsidRDefault="00F0744C" w:rsidP="005076D8">
            <w:pPr>
              <w:pStyle w:val="TAL"/>
            </w:pPr>
            <w:r w:rsidRPr="000749E2">
              <w:t>F</w:t>
            </w:r>
          </w:p>
        </w:tc>
        <w:tc>
          <w:tcPr>
            <w:tcW w:w="4962" w:type="dxa"/>
            <w:shd w:val="solid" w:color="FFFFFF" w:fill="auto"/>
          </w:tcPr>
          <w:p w14:paraId="01DCE15F" w14:textId="77777777" w:rsidR="00F0744C" w:rsidRPr="000749E2" w:rsidRDefault="00F0744C" w:rsidP="005076D8">
            <w:pPr>
              <w:pStyle w:val="TAL"/>
            </w:pPr>
            <w:r w:rsidRPr="000749E2">
              <w:t xml:space="preserve">Correction to </w:t>
            </w:r>
            <w:proofErr w:type="spellStart"/>
            <w:r w:rsidRPr="000749E2">
              <w:t>eMTC</w:t>
            </w:r>
            <w:proofErr w:type="spellEnd"/>
            <w:r w:rsidRPr="000749E2">
              <w:t xml:space="preserve"> generic procedures</w:t>
            </w:r>
          </w:p>
        </w:tc>
        <w:tc>
          <w:tcPr>
            <w:tcW w:w="708" w:type="dxa"/>
            <w:shd w:val="solid" w:color="FFFFFF" w:fill="auto"/>
          </w:tcPr>
          <w:p w14:paraId="11BEB84E" w14:textId="77777777" w:rsidR="00F0744C" w:rsidRPr="000749E2" w:rsidRDefault="00F0744C" w:rsidP="005076D8">
            <w:pPr>
              <w:pStyle w:val="TAL"/>
            </w:pPr>
            <w:r w:rsidRPr="000749E2">
              <w:t>14.1.0</w:t>
            </w:r>
          </w:p>
        </w:tc>
      </w:tr>
      <w:tr w:rsidR="00F0744C" w:rsidRPr="000749E2" w14:paraId="09F57978" w14:textId="77777777" w:rsidTr="005076D8">
        <w:tc>
          <w:tcPr>
            <w:tcW w:w="800" w:type="dxa"/>
            <w:shd w:val="solid" w:color="FFFFFF" w:fill="auto"/>
          </w:tcPr>
          <w:p w14:paraId="178CB504" w14:textId="77777777" w:rsidR="00F0744C" w:rsidRPr="000749E2" w:rsidRDefault="00F0744C" w:rsidP="005076D8">
            <w:pPr>
              <w:pStyle w:val="TAL"/>
              <w:rPr>
                <w:lang w:eastAsia="en-US"/>
              </w:rPr>
            </w:pPr>
            <w:r w:rsidRPr="000749E2">
              <w:rPr>
                <w:lang w:eastAsia="en-US"/>
              </w:rPr>
              <w:t>2017-03</w:t>
            </w:r>
          </w:p>
        </w:tc>
        <w:tc>
          <w:tcPr>
            <w:tcW w:w="800" w:type="dxa"/>
            <w:shd w:val="solid" w:color="FFFFFF" w:fill="auto"/>
          </w:tcPr>
          <w:p w14:paraId="0C090B76" w14:textId="77777777" w:rsidR="00F0744C" w:rsidRPr="000749E2" w:rsidRDefault="00F0744C" w:rsidP="005076D8">
            <w:pPr>
              <w:pStyle w:val="TAL"/>
              <w:rPr>
                <w:lang w:eastAsia="en-US"/>
              </w:rPr>
            </w:pPr>
            <w:r w:rsidRPr="000749E2">
              <w:rPr>
                <w:lang w:eastAsia="en-US"/>
              </w:rPr>
              <w:t>RAN#75</w:t>
            </w:r>
          </w:p>
        </w:tc>
        <w:tc>
          <w:tcPr>
            <w:tcW w:w="1094" w:type="dxa"/>
            <w:shd w:val="solid" w:color="FFFFFF" w:fill="auto"/>
          </w:tcPr>
          <w:p w14:paraId="52095966" w14:textId="77777777" w:rsidR="00F0744C" w:rsidRPr="000749E2" w:rsidRDefault="00F0744C" w:rsidP="005076D8">
            <w:pPr>
              <w:pStyle w:val="TAL"/>
            </w:pPr>
            <w:r w:rsidRPr="000749E2">
              <w:t>RP-170077</w:t>
            </w:r>
          </w:p>
        </w:tc>
        <w:tc>
          <w:tcPr>
            <w:tcW w:w="567" w:type="dxa"/>
            <w:shd w:val="solid" w:color="FFFFFF" w:fill="auto"/>
          </w:tcPr>
          <w:p w14:paraId="4BB78C59" w14:textId="77777777" w:rsidR="00F0744C" w:rsidRPr="000749E2" w:rsidRDefault="00F0744C" w:rsidP="005076D8">
            <w:pPr>
              <w:pStyle w:val="TAL"/>
            </w:pPr>
            <w:r w:rsidRPr="000749E2">
              <w:t>0885</w:t>
            </w:r>
          </w:p>
        </w:tc>
        <w:tc>
          <w:tcPr>
            <w:tcW w:w="283" w:type="dxa"/>
            <w:shd w:val="solid" w:color="FFFFFF" w:fill="auto"/>
          </w:tcPr>
          <w:p w14:paraId="5B901A8E" w14:textId="77777777" w:rsidR="00F0744C" w:rsidRPr="000749E2" w:rsidRDefault="00F0744C" w:rsidP="005076D8">
            <w:pPr>
              <w:pStyle w:val="TAL"/>
            </w:pPr>
            <w:r w:rsidRPr="000749E2">
              <w:t>1</w:t>
            </w:r>
          </w:p>
        </w:tc>
        <w:tc>
          <w:tcPr>
            <w:tcW w:w="425" w:type="dxa"/>
            <w:shd w:val="solid" w:color="FFFFFF" w:fill="auto"/>
          </w:tcPr>
          <w:p w14:paraId="4257ACD3" w14:textId="77777777" w:rsidR="00F0744C" w:rsidRPr="000749E2" w:rsidRDefault="00F0744C" w:rsidP="005076D8">
            <w:pPr>
              <w:pStyle w:val="TAL"/>
            </w:pPr>
            <w:r w:rsidRPr="000749E2">
              <w:t>F</w:t>
            </w:r>
          </w:p>
        </w:tc>
        <w:tc>
          <w:tcPr>
            <w:tcW w:w="4962" w:type="dxa"/>
            <w:shd w:val="solid" w:color="FFFFFF" w:fill="auto"/>
          </w:tcPr>
          <w:p w14:paraId="388E026E" w14:textId="77777777" w:rsidR="00F0744C" w:rsidRPr="000749E2" w:rsidRDefault="00F0744C" w:rsidP="005076D8">
            <w:pPr>
              <w:pStyle w:val="TAL"/>
            </w:pPr>
            <w:r w:rsidRPr="000749E2">
              <w:t>Correction of default messages for testing of CAT-M1 UE and UE in enhanced coverage</w:t>
            </w:r>
          </w:p>
        </w:tc>
        <w:tc>
          <w:tcPr>
            <w:tcW w:w="708" w:type="dxa"/>
            <w:shd w:val="solid" w:color="FFFFFF" w:fill="auto"/>
          </w:tcPr>
          <w:p w14:paraId="3AFFFF64" w14:textId="77777777" w:rsidR="00F0744C" w:rsidRPr="000749E2" w:rsidRDefault="00F0744C" w:rsidP="005076D8">
            <w:pPr>
              <w:pStyle w:val="TAL"/>
            </w:pPr>
            <w:r w:rsidRPr="000749E2">
              <w:t>14.1.0</w:t>
            </w:r>
          </w:p>
        </w:tc>
      </w:tr>
      <w:tr w:rsidR="00F0744C" w:rsidRPr="000749E2" w14:paraId="02743894" w14:textId="77777777" w:rsidTr="005076D8">
        <w:tc>
          <w:tcPr>
            <w:tcW w:w="800" w:type="dxa"/>
            <w:shd w:val="solid" w:color="FFFFFF" w:fill="auto"/>
          </w:tcPr>
          <w:p w14:paraId="2941B7C7" w14:textId="77777777" w:rsidR="00F0744C" w:rsidRPr="000749E2" w:rsidRDefault="00F0744C" w:rsidP="005076D8">
            <w:pPr>
              <w:pStyle w:val="TAL"/>
              <w:rPr>
                <w:lang w:eastAsia="en-US"/>
              </w:rPr>
            </w:pPr>
            <w:r w:rsidRPr="000749E2">
              <w:rPr>
                <w:lang w:eastAsia="en-US"/>
              </w:rPr>
              <w:t>2017-03</w:t>
            </w:r>
          </w:p>
        </w:tc>
        <w:tc>
          <w:tcPr>
            <w:tcW w:w="800" w:type="dxa"/>
            <w:shd w:val="solid" w:color="FFFFFF" w:fill="auto"/>
          </w:tcPr>
          <w:p w14:paraId="59341632" w14:textId="77777777" w:rsidR="00F0744C" w:rsidRPr="000749E2" w:rsidRDefault="00F0744C" w:rsidP="005076D8">
            <w:pPr>
              <w:pStyle w:val="TAL"/>
              <w:rPr>
                <w:lang w:eastAsia="en-US"/>
              </w:rPr>
            </w:pPr>
            <w:r w:rsidRPr="000749E2">
              <w:rPr>
                <w:lang w:eastAsia="en-US"/>
              </w:rPr>
              <w:t>RAN#75</w:t>
            </w:r>
          </w:p>
        </w:tc>
        <w:tc>
          <w:tcPr>
            <w:tcW w:w="1094" w:type="dxa"/>
            <w:shd w:val="solid" w:color="FFFFFF" w:fill="auto"/>
          </w:tcPr>
          <w:p w14:paraId="3E447240" w14:textId="77777777" w:rsidR="00F0744C" w:rsidRPr="000749E2" w:rsidRDefault="00F0744C" w:rsidP="005076D8">
            <w:pPr>
              <w:pStyle w:val="TAL"/>
            </w:pPr>
            <w:r w:rsidRPr="000749E2">
              <w:t>RP-170082</w:t>
            </w:r>
          </w:p>
        </w:tc>
        <w:tc>
          <w:tcPr>
            <w:tcW w:w="567" w:type="dxa"/>
            <w:shd w:val="solid" w:color="FFFFFF" w:fill="auto"/>
          </w:tcPr>
          <w:p w14:paraId="62DFE547" w14:textId="77777777" w:rsidR="00F0744C" w:rsidRPr="000749E2" w:rsidRDefault="00F0744C" w:rsidP="005076D8">
            <w:pPr>
              <w:pStyle w:val="TAL"/>
            </w:pPr>
            <w:r w:rsidRPr="000749E2">
              <w:t>0899</w:t>
            </w:r>
          </w:p>
        </w:tc>
        <w:tc>
          <w:tcPr>
            <w:tcW w:w="283" w:type="dxa"/>
            <w:shd w:val="solid" w:color="FFFFFF" w:fill="auto"/>
          </w:tcPr>
          <w:p w14:paraId="426BC170" w14:textId="77777777" w:rsidR="00F0744C" w:rsidRPr="000749E2" w:rsidRDefault="00F0744C" w:rsidP="005076D8">
            <w:pPr>
              <w:pStyle w:val="TAL"/>
            </w:pPr>
            <w:r w:rsidRPr="000749E2">
              <w:t>1</w:t>
            </w:r>
          </w:p>
        </w:tc>
        <w:tc>
          <w:tcPr>
            <w:tcW w:w="425" w:type="dxa"/>
            <w:shd w:val="solid" w:color="FFFFFF" w:fill="auto"/>
          </w:tcPr>
          <w:p w14:paraId="3AE8CE10" w14:textId="77777777" w:rsidR="00F0744C" w:rsidRPr="000749E2" w:rsidRDefault="00F0744C" w:rsidP="005076D8">
            <w:pPr>
              <w:pStyle w:val="TAL"/>
            </w:pPr>
            <w:r w:rsidRPr="000749E2">
              <w:t>F</w:t>
            </w:r>
          </w:p>
        </w:tc>
        <w:tc>
          <w:tcPr>
            <w:tcW w:w="4962" w:type="dxa"/>
            <w:shd w:val="solid" w:color="FFFFFF" w:fill="auto"/>
          </w:tcPr>
          <w:p w14:paraId="103616A1" w14:textId="77777777" w:rsidR="00F0744C" w:rsidRPr="000749E2" w:rsidRDefault="00F0744C" w:rsidP="005076D8">
            <w:pPr>
              <w:pStyle w:val="TAL"/>
            </w:pPr>
            <w:r w:rsidRPr="000749E2">
              <w:t>TAU Procedure for NB-IoT UEs performing Suspend-Resume</w:t>
            </w:r>
          </w:p>
        </w:tc>
        <w:tc>
          <w:tcPr>
            <w:tcW w:w="708" w:type="dxa"/>
            <w:shd w:val="solid" w:color="FFFFFF" w:fill="auto"/>
          </w:tcPr>
          <w:p w14:paraId="060ED7AA" w14:textId="77777777" w:rsidR="00F0744C" w:rsidRPr="000749E2" w:rsidRDefault="00F0744C" w:rsidP="005076D8">
            <w:pPr>
              <w:pStyle w:val="TAL"/>
            </w:pPr>
            <w:r w:rsidRPr="000749E2">
              <w:t>14.1.0</w:t>
            </w:r>
          </w:p>
        </w:tc>
      </w:tr>
      <w:tr w:rsidR="00F0744C" w:rsidRPr="000749E2" w14:paraId="511423EC" w14:textId="77777777" w:rsidTr="005076D8">
        <w:tc>
          <w:tcPr>
            <w:tcW w:w="800" w:type="dxa"/>
            <w:shd w:val="solid" w:color="FFFFFF" w:fill="auto"/>
          </w:tcPr>
          <w:p w14:paraId="3FAB3280" w14:textId="77777777" w:rsidR="00F0744C" w:rsidRPr="000749E2" w:rsidRDefault="00F0744C" w:rsidP="005076D8">
            <w:pPr>
              <w:pStyle w:val="TAL"/>
              <w:rPr>
                <w:lang w:eastAsia="en-US"/>
              </w:rPr>
            </w:pPr>
            <w:r w:rsidRPr="000749E2">
              <w:rPr>
                <w:lang w:eastAsia="en-US"/>
              </w:rPr>
              <w:t>2017-03</w:t>
            </w:r>
          </w:p>
        </w:tc>
        <w:tc>
          <w:tcPr>
            <w:tcW w:w="800" w:type="dxa"/>
            <w:shd w:val="solid" w:color="FFFFFF" w:fill="auto"/>
          </w:tcPr>
          <w:p w14:paraId="25BD1CD7" w14:textId="77777777" w:rsidR="00F0744C" w:rsidRPr="000749E2" w:rsidRDefault="00F0744C" w:rsidP="005076D8">
            <w:pPr>
              <w:pStyle w:val="TAL"/>
              <w:rPr>
                <w:lang w:eastAsia="en-US"/>
              </w:rPr>
            </w:pPr>
            <w:r w:rsidRPr="000749E2">
              <w:rPr>
                <w:lang w:eastAsia="en-US"/>
              </w:rPr>
              <w:t>RAN#75</w:t>
            </w:r>
          </w:p>
        </w:tc>
        <w:tc>
          <w:tcPr>
            <w:tcW w:w="1094" w:type="dxa"/>
            <w:shd w:val="solid" w:color="FFFFFF" w:fill="auto"/>
          </w:tcPr>
          <w:p w14:paraId="63082165" w14:textId="77777777" w:rsidR="00F0744C" w:rsidRPr="000749E2" w:rsidRDefault="00F0744C" w:rsidP="005076D8">
            <w:pPr>
              <w:pStyle w:val="TAL"/>
            </w:pPr>
            <w:r w:rsidRPr="000749E2">
              <w:t>RP-170076</w:t>
            </w:r>
          </w:p>
        </w:tc>
        <w:tc>
          <w:tcPr>
            <w:tcW w:w="567" w:type="dxa"/>
            <w:shd w:val="solid" w:color="FFFFFF" w:fill="auto"/>
          </w:tcPr>
          <w:p w14:paraId="49F60FDC" w14:textId="77777777" w:rsidR="00F0744C" w:rsidRPr="000749E2" w:rsidRDefault="00F0744C" w:rsidP="005076D8">
            <w:pPr>
              <w:pStyle w:val="TAL"/>
            </w:pPr>
            <w:r w:rsidRPr="000749E2">
              <w:t>0898</w:t>
            </w:r>
          </w:p>
        </w:tc>
        <w:tc>
          <w:tcPr>
            <w:tcW w:w="283" w:type="dxa"/>
            <w:shd w:val="solid" w:color="FFFFFF" w:fill="auto"/>
          </w:tcPr>
          <w:p w14:paraId="7FCB4189" w14:textId="77777777" w:rsidR="00F0744C" w:rsidRPr="000749E2" w:rsidRDefault="00F0744C" w:rsidP="005076D8">
            <w:pPr>
              <w:pStyle w:val="TAL"/>
            </w:pPr>
            <w:r w:rsidRPr="000749E2">
              <w:t>1</w:t>
            </w:r>
          </w:p>
        </w:tc>
        <w:tc>
          <w:tcPr>
            <w:tcW w:w="425" w:type="dxa"/>
            <w:shd w:val="solid" w:color="FFFFFF" w:fill="auto"/>
          </w:tcPr>
          <w:p w14:paraId="339E2413" w14:textId="77777777" w:rsidR="00F0744C" w:rsidRPr="000749E2" w:rsidRDefault="00F0744C" w:rsidP="005076D8">
            <w:pPr>
              <w:pStyle w:val="TAL"/>
            </w:pPr>
            <w:r w:rsidRPr="000749E2">
              <w:t>F</w:t>
            </w:r>
          </w:p>
        </w:tc>
        <w:tc>
          <w:tcPr>
            <w:tcW w:w="4962" w:type="dxa"/>
            <w:shd w:val="solid" w:color="FFFFFF" w:fill="auto"/>
          </w:tcPr>
          <w:p w14:paraId="54DAB7C1" w14:textId="77777777" w:rsidR="00F0744C" w:rsidRPr="000749E2" w:rsidRDefault="00F0744C" w:rsidP="005076D8">
            <w:pPr>
              <w:pStyle w:val="TAL"/>
            </w:pPr>
            <w:r w:rsidRPr="000749E2">
              <w:t>Correction to test frequencies for Band 46 and Test frequencies for CA signalling test</w:t>
            </w:r>
          </w:p>
        </w:tc>
        <w:tc>
          <w:tcPr>
            <w:tcW w:w="708" w:type="dxa"/>
            <w:shd w:val="solid" w:color="FFFFFF" w:fill="auto"/>
          </w:tcPr>
          <w:p w14:paraId="65C8528F" w14:textId="77777777" w:rsidR="00F0744C" w:rsidRPr="000749E2" w:rsidRDefault="00F0744C" w:rsidP="005076D8">
            <w:pPr>
              <w:pStyle w:val="TAL"/>
            </w:pPr>
            <w:r w:rsidRPr="000749E2">
              <w:t>14.1.0</w:t>
            </w:r>
          </w:p>
        </w:tc>
      </w:tr>
      <w:tr w:rsidR="00F0744C" w:rsidRPr="000749E2" w14:paraId="18B9891F" w14:textId="77777777" w:rsidTr="005076D8">
        <w:tc>
          <w:tcPr>
            <w:tcW w:w="800" w:type="dxa"/>
            <w:shd w:val="solid" w:color="FFFFFF" w:fill="auto"/>
          </w:tcPr>
          <w:p w14:paraId="0CB2E4C3" w14:textId="77777777" w:rsidR="00F0744C" w:rsidRPr="000749E2" w:rsidRDefault="00F0744C" w:rsidP="005076D8">
            <w:pPr>
              <w:pStyle w:val="TAL"/>
              <w:rPr>
                <w:lang w:eastAsia="en-US"/>
              </w:rPr>
            </w:pPr>
            <w:r w:rsidRPr="000749E2">
              <w:rPr>
                <w:lang w:eastAsia="en-US"/>
              </w:rPr>
              <w:lastRenderedPageBreak/>
              <w:t>2017-03</w:t>
            </w:r>
          </w:p>
        </w:tc>
        <w:tc>
          <w:tcPr>
            <w:tcW w:w="800" w:type="dxa"/>
            <w:shd w:val="solid" w:color="FFFFFF" w:fill="auto"/>
          </w:tcPr>
          <w:p w14:paraId="45FEC004" w14:textId="77777777" w:rsidR="00F0744C" w:rsidRPr="000749E2" w:rsidRDefault="00F0744C" w:rsidP="005076D8">
            <w:pPr>
              <w:pStyle w:val="TAL"/>
              <w:rPr>
                <w:lang w:eastAsia="en-US"/>
              </w:rPr>
            </w:pPr>
            <w:r w:rsidRPr="000749E2">
              <w:rPr>
                <w:lang w:eastAsia="en-US"/>
              </w:rPr>
              <w:t>RAN#75</w:t>
            </w:r>
          </w:p>
        </w:tc>
        <w:tc>
          <w:tcPr>
            <w:tcW w:w="1094" w:type="dxa"/>
            <w:shd w:val="solid" w:color="FFFFFF" w:fill="auto"/>
          </w:tcPr>
          <w:p w14:paraId="5919359D" w14:textId="77777777" w:rsidR="00F0744C" w:rsidRPr="000749E2" w:rsidRDefault="00F0744C" w:rsidP="005076D8">
            <w:pPr>
              <w:pStyle w:val="TAL"/>
            </w:pPr>
            <w:r w:rsidRPr="000749E2">
              <w:t>RP-170089</w:t>
            </w:r>
          </w:p>
        </w:tc>
        <w:tc>
          <w:tcPr>
            <w:tcW w:w="567" w:type="dxa"/>
            <w:shd w:val="solid" w:color="FFFFFF" w:fill="auto"/>
          </w:tcPr>
          <w:p w14:paraId="372AB1E9" w14:textId="77777777" w:rsidR="00F0744C" w:rsidRPr="000749E2" w:rsidRDefault="00F0744C" w:rsidP="005076D8">
            <w:pPr>
              <w:pStyle w:val="TAL"/>
            </w:pPr>
            <w:r w:rsidRPr="000749E2">
              <w:t>0874</w:t>
            </w:r>
          </w:p>
        </w:tc>
        <w:tc>
          <w:tcPr>
            <w:tcW w:w="283" w:type="dxa"/>
            <w:shd w:val="solid" w:color="FFFFFF" w:fill="auto"/>
          </w:tcPr>
          <w:p w14:paraId="7BF8045E" w14:textId="77777777" w:rsidR="00F0744C" w:rsidRPr="000749E2" w:rsidRDefault="00F0744C" w:rsidP="005076D8">
            <w:pPr>
              <w:pStyle w:val="TAL"/>
            </w:pPr>
            <w:r w:rsidRPr="000749E2">
              <w:t>1</w:t>
            </w:r>
          </w:p>
        </w:tc>
        <w:tc>
          <w:tcPr>
            <w:tcW w:w="425" w:type="dxa"/>
            <w:shd w:val="solid" w:color="FFFFFF" w:fill="auto"/>
          </w:tcPr>
          <w:p w14:paraId="74CC8A59" w14:textId="77777777" w:rsidR="00F0744C" w:rsidRPr="000749E2" w:rsidRDefault="00F0744C" w:rsidP="005076D8">
            <w:pPr>
              <w:pStyle w:val="TAL"/>
            </w:pPr>
            <w:r w:rsidRPr="000749E2">
              <w:t>F</w:t>
            </w:r>
          </w:p>
        </w:tc>
        <w:tc>
          <w:tcPr>
            <w:tcW w:w="4962" w:type="dxa"/>
            <w:shd w:val="solid" w:color="FFFFFF" w:fill="auto"/>
          </w:tcPr>
          <w:p w14:paraId="65E47071" w14:textId="77777777" w:rsidR="00F0744C" w:rsidRPr="000749E2" w:rsidRDefault="00F0744C" w:rsidP="005076D8">
            <w:pPr>
              <w:pStyle w:val="TAL"/>
            </w:pPr>
            <w:r w:rsidRPr="000749E2">
              <w:t>Updates to Band 66 test frequencies</w:t>
            </w:r>
          </w:p>
        </w:tc>
        <w:tc>
          <w:tcPr>
            <w:tcW w:w="708" w:type="dxa"/>
            <w:shd w:val="solid" w:color="FFFFFF" w:fill="auto"/>
          </w:tcPr>
          <w:p w14:paraId="07BA7F7D" w14:textId="77777777" w:rsidR="00F0744C" w:rsidRPr="000749E2" w:rsidRDefault="00F0744C" w:rsidP="005076D8">
            <w:pPr>
              <w:pStyle w:val="TAL"/>
            </w:pPr>
            <w:r w:rsidRPr="000749E2">
              <w:t>14.1.0</w:t>
            </w:r>
          </w:p>
        </w:tc>
      </w:tr>
      <w:tr w:rsidR="00F0744C" w:rsidRPr="000749E2" w14:paraId="45E5E4E5" w14:textId="77777777" w:rsidTr="005076D8">
        <w:tc>
          <w:tcPr>
            <w:tcW w:w="800" w:type="dxa"/>
            <w:shd w:val="solid" w:color="FFFFFF" w:fill="auto"/>
          </w:tcPr>
          <w:p w14:paraId="20CE3245" w14:textId="77777777" w:rsidR="00F0744C" w:rsidRPr="000749E2" w:rsidRDefault="00F0744C" w:rsidP="005076D8">
            <w:pPr>
              <w:pStyle w:val="TAL"/>
              <w:rPr>
                <w:lang w:eastAsia="en-US"/>
              </w:rPr>
            </w:pPr>
            <w:r w:rsidRPr="000749E2">
              <w:rPr>
                <w:lang w:eastAsia="en-US"/>
              </w:rPr>
              <w:t>2017-03</w:t>
            </w:r>
          </w:p>
        </w:tc>
        <w:tc>
          <w:tcPr>
            <w:tcW w:w="800" w:type="dxa"/>
            <w:shd w:val="solid" w:color="FFFFFF" w:fill="auto"/>
          </w:tcPr>
          <w:p w14:paraId="216B49E6" w14:textId="77777777" w:rsidR="00F0744C" w:rsidRPr="000749E2" w:rsidRDefault="00F0744C" w:rsidP="005076D8">
            <w:pPr>
              <w:pStyle w:val="TAL"/>
              <w:rPr>
                <w:lang w:eastAsia="en-US"/>
              </w:rPr>
            </w:pPr>
            <w:r w:rsidRPr="000749E2">
              <w:rPr>
                <w:lang w:eastAsia="en-US"/>
              </w:rPr>
              <w:t>RAN#75</w:t>
            </w:r>
          </w:p>
        </w:tc>
        <w:tc>
          <w:tcPr>
            <w:tcW w:w="1094" w:type="dxa"/>
            <w:shd w:val="solid" w:color="FFFFFF" w:fill="auto"/>
          </w:tcPr>
          <w:p w14:paraId="2BFEC550" w14:textId="77777777" w:rsidR="00F0744C" w:rsidRPr="000749E2" w:rsidRDefault="00F0744C" w:rsidP="005076D8">
            <w:pPr>
              <w:pStyle w:val="TAL"/>
            </w:pPr>
            <w:r w:rsidRPr="000749E2">
              <w:t>RP-170076</w:t>
            </w:r>
          </w:p>
        </w:tc>
        <w:tc>
          <w:tcPr>
            <w:tcW w:w="567" w:type="dxa"/>
            <w:shd w:val="solid" w:color="FFFFFF" w:fill="auto"/>
          </w:tcPr>
          <w:p w14:paraId="67E44FD9" w14:textId="77777777" w:rsidR="00F0744C" w:rsidRPr="000749E2" w:rsidRDefault="00F0744C" w:rsidP="005076D8">
            <w:pPr>
              <w:pStyle w:val="TAL"/>
            </w:pPr>
            <w:r w:rsidRPr="000749E2">
              <w:t>0894</w:t>
            </w:r>
          </w:p>
        </w:tc>
        <w:tc>
          <w:tcPr>
            <w:tcW w:w="283" w:type="dxa"/>
            <w:shd w:val="solid" w:color="FFFFFF" w:fill="auto"/>
          </w:tcPr>
          <w:p w14:paraId="3CD8241B" w14:textId="77777777" w:rsidR="00F0744C" w:rsidRPr="000749E2" w:rsidRDefault="00F0744C" w:rsidP="005076D8">
            <w:pPr>
              <w:pStyle w:val="TAL"/>
            </w:pPr>
            <w:r w:rsidRPr="000749E2">
              <w:t>1</w:t>
            </w:r>
          </w:p>
        </w:tc>
        <w:tc>
          <w:tcPr>
            <w:tcW w:w="425" w:type="dxa"/>
            <w:shd w:val="solid" w:color="FFFFFF" w:fill="auto"/>
          </w:tcPr>
          <w:p w14:paraId="4AEDE557" w14:textId="77777777" w:rsidR="00F0744C" w:rsidRPr="000749E2" w:rsidRDefault="00F0744C" w:rsidP="005076D8">
            <w:pPr>
              <w:pStyle w:val="TAL"/>
            </w:pPr>
            <w:r w:rsidRPr="000749E2">
              <w:t>F</w:t>
            </w:r>
          </w:p>
        </w:tc>
        <w:tc>
          <w:tcPr>
            <w:tcW w:w="4962" w:type="dxa"/>
            <w:shd w:val="solid" w:color="FFFFFF" w:fill="auto"/>
          </w:tcPr>
          <w:p w14:paraId="23842A07" w14:textId="77777777" w:rsidR="00F0744C" w:rsidRPr="000749E2" w:rsidRDefault="00F0744C" w:rsidP="005076D8">
            <w:pPr>
              <w:pStyle w:val="TAL"/>
            </w:pPr>
            <w:r w:rsidRPr="000749E2">
              <w:t>Update of Rel-13 LAA related IE content in the test environment for RF and RRM test</w:t>
            </w:r>
          </w:p>
        </w:tc>
        <w:tc>
          <w:tcPr>
            <w:tcW w:w="708" w:type="dxa"/>
            <w:shd w:val="solid" w:color="FFFFFF" w:fill="auto"/>
          </w:tcPr>
          <w:p w14:paraId="204D05D8" w14:textId="77777777" w:rsidR="00F0744C" w:rsidRPr="000749E2" w:rsidRDefault="00F0744C" w:rsidP="005076D8">
            <w:pPr>
              <w:pStyle w:val="TAL"/>
            </w:pPr>
            <w:r w:rsidRPr="000749E2">
              <w:t>14.1.0</w:t>
            </w:r>
          </w:p>
        </w:tc>
      </w:tr>
      <w:tr w:rsidR="00F0744C" w:rsidRPr="000749E2" w14:paraId="389D0318" w14:textId="77777777" w:rsidTr="005076D8">
        <w:tc>
          <w:tcPr>
            <w:tcW w:w="800" w:type="dxa"/>
            <w:shd w:val="solid" w:color="FFFFFF" w:fill="auto"/>
          </w:tcPr>
          <w:p w14:paraId="1F8AEC3A" w14:textId="77777777" w:rsidR="00F0744C" w:rsidRPr="000749E2" w:rsidRDefault="00F0744C" w:rsidP="005076D8">
            <w:pPr>
              <w:pStyle w:val="TAL"/>
              <w:rPr>
                <w:lang w:eastAsia="en-US"/>
              </w:rPr>
            </w:pPr>
            <w:r w:rsidRPr="000749E2">
              <w:rPr>
                <w:lang w:eastAsia="en-US"/>
              </w:rPr>
              <w:t>2017-03</w:t>
            </w:r>
          </w:p>
        </w:tc>
        <w:tc>
          <w:tcPr>
            <w:tcW w:w="800" w:type="dxa"/>
            <w:shd w:val="solid" w:color="FFFFFF" w:fill="auto"/>
          </w:tcPr>
          <w:p w14:paraId="2F95280A" w14:textId="77777777" w:rsidR="00F0744C" w:rsidRPr="000749E2" w:rsidRDefault="00F0744C" w:rsidP="005076D8">
            <w:pPr>
              <w:pStyle w:val="TAL"/>
              <w:rPr>
                <w:lang w:eastAsia="en-US"/>
              </w:rPr>
            </w:pPr>
            <w:r w:rsidRPr="000749E2">
              <w:rPr>
                <w:lang w:eastAsia="en-US"/>
              </w:rPr>
              <w:t>RAN#75</w:t>
            </w:r>
          </w:p>
        </w:tc>
        <w:tc>
          <w:tcPr>
            <w:tcW w:w="1094" w:type="dxa"/>
            <w:shd w:val="solid" w:color="FFFFFF" w:fill="auto"/>
          </w:tcPr>
          <w:p w14:paraId="082DDF9A" w14:textId="77777777" w:rsidR="00F0744C" w:rsidRPr="000749E2" w:rsidRDefault="00F0744C" w:rsidP="005076D8">
            <w:pPr>
              <w:pStyle w:val="TAL"/>
            </w:pPr>
            <w:r w:rsidRPr="000749E2">
              <w:t>RP-170076</w:t>
            </w:r>
          </w:p>
        </w:tc>
        <w:tc>
          <w:tcPr>
            <w:tcW w:w="567" w:type="dxa"/>
            <w:shd w:val="solid" w:color="FFFFFF" w:fill="auto"/>
          </w:tcPr>
          <w:p w14:paraId="62E7D3DC" w14:textId="77777777" w:rsidR="00F0744C" w:rsidRPr="000749E2" w:rsidRDefault="00F0744C" w:rsidP="005076D8">
            <w:pPr>
              <w:pStyle w:val="TAL"/>
            </w:pPr>
            <w:r w:rsidRPr="000749E2">
              <w:t>0873</w:t>
            </w:r>
          </w:p>
        </w:tc>
        <w:tc>
          <w:tcPr>
            <w:tcW w:w="283" w:type="dxa"/>
            <w:shd w:val="solid" w:color="FFFFFF" w:fill="auto"/>
          </w:tcPr>
          <w:p w14:paraId="72B7929C" w14:textId="77777777" w:rsidR="00F0744C" w:rsidRPr="000749E2" w:rsidRDefault="00F0744C" w:rsidP="005076D8">
            <w:pPr>
              <w:pStyle w:val="TAL"/>
            </w:pPr>
            <w:r w:rsidRPr="000749E2">
              <w:t>1</w:t>
            </w:r>
          </w:p>
        </w:tc>
        <w:tc>
          <w:tcPr>
            <w:tcW w:w="425" w:type="dxa"/>
            <w:shd w:val="solid" w:color="FFFFFF" w:fill="auto"/>
          </w:tcPr>
          <w:p w14:paraId="078055E6" w14:textId="77777777" w:rsidR="00F0744C" w:rsidRPr="000749E2" w:rsidRDefault="00F0744C" w:rsidP="005076D8">
            <w:pPr>
              <w:pStyle w:val="TAL"/>
            </w:pPr>
            <w:r w:rsidRPr="000749E2">
              <w:t>F</w:t>
            </w:r>
          </w:p>
        </w:tc>
        <w:tc>
          <w:tcPr>
            <w:tcW w:w="4962" w:type="dxa"/>
            <w:shd w:val="solid" w:color="FFFFFF" w:fill="auto"/>
          </w:tcPr>
          <w:p w14:paraId="616C0955" w14:textId="77777777" w:rsidR="00F0744C" w:rsidRPr="000749E2" w:rsidRDefault="00F0744C" w:rsidP="005076D8">
            <w:pPr>
              <w:pStyle w:val="TAL"/>
            </w:pPr>
            <w:r w:rsidRPr="000749E2">
              <w:t>LAA: Test frequencies for Band 46</w:t>
            </w:r>
          </w:p>
        </w:tc>
        <w:tc>
          <w:tcPr>
            <w:tcW w:w="708" w:type="dxa"/>
            <w:shd w:val="solid" w:color="FFFFFF" w:fill="auto"/>
          </w:tcPr>
          <w:p w14:paraId="08AEE53D" w14:textId="77777777" w:rsidR="00F0744C" w:rsidRPr="000749E2" w:rsidRDefault="00F0744C" w:rsidP="005076D8">
            <w:pPr>
              <w:pStyle w:val="TAL"/>
            </w:pPr>
            <w:r w:rsidRPr="000749E2">
              <w:t>14.1.0</w:t>
            </w:r>
          </w:p>
        </w:tc>
      </w:tr>
      <w:tr w:rsidR="00F0744C" w:rsidRPr="000749E2" w14:paraId="20C01384" w14:textId="77777777" w:rsidTr="005076D8">
        <w:tc>
          <w:tcPr>
            <w:tcW w:w="800" w:type="dxa"/>
            <w:shd w:val="solid" w:color="FFFFFF" w:fill="auto"/>
          </w:tcPr>
          <w:p w14:paraId="7A8C7074" w14:textId="77777777" w:rsidR="00F0744C" w:rsidRPr="000749E2" w:rsidRDefault="00F0744C" w:rsidP="005076D8">
            <w:pPr>
              <w:pStyle w:val="TAL"/>
              <w:rPr>
                <w:lang w:eastAsia="en-US"/>
              </w:rPr>
            </w:pPr>
            <w:r w:rsidRPr="000749E2">
              <w:rPr>
                <w:lang w:eastAsia="en-US"/>
              </w:rPr>
              <w:t>2017-03</w:t>
            </w:r>
          </w:p>
        </w:tc>
        <w:tc>
          <w:tcPr>
            <w:tcW w:w="800" w:type="dxa"/>
            <w:shd w:val="solid" w:color="FFFFFF" w:fill="auto"/>
          </w:tcPr>
          <w:p w14:paraId="78C30FF1" w14:textId="77777777" w:rsidR="00F0744C" w:rsidRPr="000749E2" w:rsidRDefault="00F0744C" w:rsidP="005076D8">
            <w:pPr>
              <w:pStyle w:val="TAL"/>
              <w:rPr>
                <w:lang w:eastAsia="en-US"/>
              </w:rPr>
            </w:pPr>
            <w:r w:rsidRPr="000749E2">
              <w:rPr>
                <w:lang w:eastAsia="en-US"/>
              </w:rPr>
              <w:t>RAN#75</w:t>
            </w:r>
          </w:p>
        </w:tc>
        <w:tc>
          <w:tcPr>
            <w:tcW w:w="1094" w:type="dxa"/>
            <w:shd w:val="solid" w:color="FFFFFF" w:fill="auto"/>
          </w:tcPr>
          <w:p w14:paraId="6E478FDA" w14:textId="77777777" w:rsidR="00F0744C" w:rsidRPr="000749E2" w:rsidRDefault="00F0744C" w:rsidP="005076D8">
            <w:pPr>
              <w:pStyle w:val="TAL"/>
            </w:pPr>
            <w:r w:rsidRPr="000749E2">
              <w:t>RP-170077</w:t>
            </w:r>
          </w:p>
        </w:tc>
        <w:tc>
          <w:tcPr>
            <w:tcW w:w="567" w:type="dxa"/>
            <w:shd w:val="solid" w:color="FFFFFF" w:fill="auto"/>
          </w:tcPr>
          <w:p w14:paraId="4A668F69" w14:textId="77777777" w:rsidR="00F0744C" w:rsidRPr="000749E2" w:rsidRDefault="00F0744C" w:rsidP="005076D8">
            <w:pPr>
              <w:pStyle w:val="TAL"/>
            </w:pPr>
            <w:r w:rsidRPr="000749E2">
              <w:t>0863</w:t>
            </w:r>
          </w:p>
        </w:tc>
        <w:tc>
          <w:tcPr>
            <w:tcW w:w="283" w:type="dxa"/>
            <w:shd w:val="solid" w:color="FFFFFF" w:fill="auto"/>
          </w:tcPr>
          <w:p w14:paraId="5B989AAA" w14:textId="77777777" w:rsidR="00F0744C" w:rsidRPr="000749E2" w:rsidRDefault="00F0744C" w:rsidP="005076D8">
            <w:pPr>
              <w:pStyle w:val="TAL"/>
            </w:pPr>
            <w:r w:rsidRPr="000749E2">
              <w:t>1</w:t>
            </w:r>
          </w:p>
        </w:tc>
        <w:tc>
          <w:tcPr>
            <w:tcW w:w="425" w:type="dxa"/>
            <w:shd w:val="solid" w:color="FFFFFF" w:fill="auto"/>
          </w:tcPr>
          <w:p w14:paraId="08725EB4" w14:textId="77777777" w:rsidR="00F0744C" w:rsidRPr="000749E2" w:rsidRDefault="00F0744C" w:rsidP="005076D8">
            <w:pPr>
              <w:pStyle w:val="TAL"/>
            </w:pPr>
            <w:r w:rsidRPr="000749E2">
              <w:t>F</w:t>
            </w:r>
          </w:p>
        </w:tc>
        <w:tc>
          <w:tcPr>
            <w:tcW w:w="4962" w:type="dxa"/>
            <w:shd w:val="solid" w:color="FFFFFF" w:fill="auto"/>
          </w:tcPr>
          <w:p w14:paraId="26A7C4EE" w14:textId="77777777" w:rsidR="00F0744C" w:rsidRPr="000749E2" w:rsidRDefault="00F0744C" w:rsidP="005076D8">
            <w:pPr>
              <w:pStyle w:val="TAL"/>
            </w:pPr>
            <w:r w:rsidRPr="000749E2">
              <w:t>Correction of PRACH configuration for RF tests</w:t>
            </w:r>
          </w:p>
        </w:tc>
        <w:tc>
          <w:tcPr>
            <w:tcW w:w="708" w:type="dxa"/>
            <w:shd w:val="solid" w:color="FFFFFF" w:fill="auto"/>
          </w:tcPr>
          <w:p w14:paraId="0D3AB861" w14:textId="77777777" w:rsidR="00F0744C" w:rsidRPr="000749E2" w:rsidRDefault="00F0744C" w:rsidP="005076D8">
            <w:pPr>
              <w:pStyle w:val="TAL"/>
            </w:pPr>
            <w:r w:rsidRPr="000749E2">
              <w:t>14.1.0</w:t>
            </w:r>
          </w:p>
        </w:tc>
      </w:tr>
      <w:tr w:rsidR="00F0744C" w:rsidRPr="000749E2" w14:paraId="2D3629CC" w14:textId="77777777" w:rsidTr="005076D8">
        <w:tc>
          <w:tcPr>
            <w:tcW w:w="800" w:type="dxa"/>
            <w:shd w:val="solid" w:color="FFFFFF" w:fill="auto"/>
          </w:tcPr>
          <w:p w14:paraId="03B9843A" w14:textId="77777777" w:rsidR="00F0744C" w:rsidRPr="000749E2" w:rsidRDefault="00F0744C" w:rsidP="005076D8">
            <w:pPr>
              <w:pStyle w:val="TAL"/>
              <w:rPr>
                <w:lang w:eastAsia="en-US"/>
              </w:rPr>
            </w:pPr>
            <w:r w:rsidRPr="000749E2">
              <w:rPr>
                <w:lang w:eastAsia="en-US"/>
              </w:rPr>
              <w:t>2017-03</w:t>
            </w:r>
          </w:p>
        </w:tc>
        <w:tc>
          <w:tcPr>
            <w:tcW w:w="800" w:type="dxa"/>
            <w:shd w:val="solid" w:color="FFFFFF" w:fill="auto"/>
          </w:tcPr>
          <w:p w14:paraId="7F124D4E" w14:textId="77777777" w:rsidR="00F0744C" w:rsidRPr="000749E2" w:rsidRDefault="00F0744C" w:rsidP="005076D8">
            <w:pPr>
              <w:pStyle w:val="TAL"/>
              <w:rPr>
                <w:lang w:eastAsia="en-US"/>
              </w:rPr>
            </w:pPr>
            <w:r w:rsidRPr="000749E2">
              <w:rPr>
                <w:lang w:eastAsia="en-US"/>
              </w:rPr>
              <w:t>RAN#75</w:t>
            </w:r>
          </w:p>
        </w:tc>
        <w:tc>
          <w:tcPr>
            <w:tcW w:w="1094" w:type="dxa"/>
            <w:shd w:val="solid" w:color="FFFFFF" w:fill="auto"/>
          </w:tcPr>
          <w:p w14:paraId="7C2C97ED" w14:textId="77777777" w:rsidR="00F0744C" w:rsidRPr="000749E2" w:rsidRDefault="00F0744C" w:rsidP="005076D8">
            <w:pPr>
              <w:pStyle w:val="TAL"/>
            </w:pPr>
            <w:r w:rsidRPr="000749E2">
              <w:t>RP-170072</w:t>
            </w:r>
          </w:p>
        </w:tc>
        <w:tc>
          <w:tcPr>
            <w:tcW w:w="567" w:type="dxa"/>
            <w:shd w:val="solid" w:color="FFFFFF" w:fill="auto"/>
          </w:tcPr>
          <w:p w14:paraId="55CD6332" w14:textId="77777777" w:rsidR="00F0744C" w:rsidRPr="000749E2" w:rsidRDefault="00F0744C" w:rsidP="005076D8">
            <w:pPr>
              <w:pStyle w:val="TAL"/>
            </w:pPr>
            <w:r w:rsidRPr="000749E2">
              <w:t>0887</w:t>
            </w:r>
          </w:p>
        </w:tc>
        <w:tc>
          <w:tcPr>
            <w:tcW w:w="283" w:type="dxa"/>
            <w:shd w:val="solid" w:color="FFFFFF" w:fill="auto"/>
          </w:tcPr>
          <w:p w14:paraId="436357FF" w14:textId="77777777" w:rsidR="00F0744C" w:rsidRPr="000749E2" w:rsidRDefault="00F0744C" w:rsidP="005076D8">
            <w:pPr>
              <w:pStyle w:val="TAL"/>
            </w:pPr>
            <w:r w:rsidRPr="000749E2">
              <w:t>1</w:t>
            </w:r>
          </w:p>
        </w:tc>
        <w:tc>
          <w:tcPr>
            <w:tcW w:w="425" w:type="dxa"/>
            <w:shd w:val="solid" w:color="FFFFFF" w:fill="auto"/>
          </w:tcPr>
          <w:p w14:paraId="55339B84" w14:textId="77777777" w:rsidR="00F0744C" w:rsidRPr="000749E2" w:rsidRDefault="00F0744C" w:rsidP="005076D8">
            <w:pPr>
              <w:pStyle w:val="TAL"/>
            </w:pPr>
            <w:r w:rsidRPr="000749E2">
              <w:t>F</w:t>
            </w:r>
          </w:p>
        </w:tc>
        <w:tc>
          <w:tcPr>
            <w:tcW w:w="4962" w:type="dxa"/>
            <w:shd w:val="solid" w:color="FFFFFF" w:fill="auto"/>
          </w:tcPr>
          <w:p w14:paraId="37E1F48A" w14:textId="77777777" w:rsidR="00F0744C" w:rsidRPr="000749E2" w:rsidRDefault="00F0744C" w:rsidP="005076D8">
            <w:pPr>
              <w:pStyle w:val="TAL"/>
            </w:pPr>
            <w:r w:rsidRPr="000749E2">
              <w:t xml:space="preserve">Addition of Low </w:t>
            </w:r>
            <w:proofErr w:type="spellStart"/>
            <w:r w:rsidRPr="000749E2">
              <w:t>Wgap</w:t>
            </w:r>
            <w:proofErr w:type="spellEnd"/>
            <w:r w:rsidRPr="000749E2">
              <w:t xml:space="preserve"> frequencies for CA_4A-4A</w:t>
            </w:r>
          </w:p>
        </w:tc>
        <w:tc>
          <w:tcPr>
            <w:tcW w:w="708" w:type="dxa"/>
            <w:shd w:val="solid" w:color="FFFFFF" w:fill="auto"/>
          </w:tcPr>
          <w:p w14:paraId="726F26F3" w14:textId="77777777" w:rsidR="00F0744C" w:rsidRPr="000749E2" w:rsidRDefault="00F0744C" w:rsidP="005076D8">
            <w:pPr>
              <w:pStyle w:val="TAL"/>
            </w:pPr>
            <w:r w:rsidRPr="000749E2">
              <w:t>14.1.0</w:t>
            </w:r>
          </w:p>
        </w:tc>
      </w:tr>
      <w:tr w:rsidR="00F0744C" w:rsidRPr="000749E2" w14:paraId="0C2A4C01" w14:textId="77777777" w:rsidTr="005076D8">
        <w:tc>
          <w:tcPr>
            <w:tcW w:w="800" w:type="dxa"/>
            <w:shd w:val="solid" w:color="FFFFFF" w:fill="auto"/>
          </w:tcPr>
          <w:p w14:paraId="11EE31C8" w14:textId="77777777" w:rsidR="00F0744C" w:rsidRPr="000749E2" w:rsidRDefault="00F0744C" w:rsidP="005076D8">
            <w:pPr>
              <w:pStyle w:val="TAL"/>
              <w:rPr>
                <w:lang w:eastAsia="en-US"/>
              </w:rPr>
            </w:pPr>
            <w:r w:rsidRPr="000749E2">
              <w:rPr>
                <w:lang w:eastAsia="en-US"/>
              </w:rPr>
              <w:t>2017-03</w:t>
            </w:r>
          </w:p>
        </w:tc>
        <w:tc>
          <w:tcPr>
            <w:tcW w:w="800" w:type="dxa"/>
            <w:shd w:val="solid" w:color="FFFFFF" w:fill="auto"/>
          </w:tcPr>
          <w:p w14:paraId="79F881BF" w14:textId="77777777" w:rsidR="00F0744C" w:rsidRPr="000749E2" w:rsidRDefault="00F0744C" w:rsidP="005076D8">
            <w:pPr>
              <w:pStyle w:val="TAL"/>
              <w:rPr>
                <w:lang w:eastAsia="en-US"/>
              </w:rPr>
            </w:pPr>
            <w:r w:rsidRPr="000749E2">
              <w:rPr>
                <w:lang w:eastAsia="en-US"/>
              </w:rPr>
              <w:t>RAN#75</w:t>
            </w:r>
          </w:p>
        </w:tc>
        <w:tc>
          <w:tcPr>
            <w:tcW w:w="1094" w:type="dxa"/>
            <w:shd w:val="solid" w:color="FFFFFF" w:fill="auto"/>
          </w:tcPr>
          <w:p w14:paraId="4D967027" w14:textId="77777777" w:rsidR="00F0744C" w:rsidRPr="000749E2" w:rsidRDefault="00F0744C" w:rsidP="005076D8">
            <w:pPr>
              <w:pStyle w:val="TAL"/>
            </w:pPr>
            <w:r w:rsidRPr="000749E2">
              <w:t>RP-170093</w:t>
            </w:r>
          </w:p>
        </w:tc>
        <w:tc>
          <w:tcPr>
            <w:tcW w:w="567" w:type="dxa"/>
            <w:shd w:val="solid" w:color="FFFFFF" w:fill="auto"/>
          </w:tcPr>
          <w:p w14:paraId="1F595413" w14:textId="77777777" w:rsidR="00F0744C" w:rsidRPr="000749E2" w:rsidRDefault="00F0744C" w:rsidP="005076D8">
            <w:pPr>
              <w:pStyle w:val="TAL"/>
            </w:pPr>
            <w:r w:rsidRPr="000749E2">
              <w:t>0853</w:t>
            </w:r>
          </w:p>
        </w:tc>
        <w:tc>
          <w:tcPr>
            <w:tcW w:w="283" w:type="dxa"/>
            <w:shd w:val="solid" w:color="FFFFFF" w:fill="auto"/>
          </w:tcPr>
          <w:p w14:paraId="40FB1074" w14:textId="77777777" w:rsidR="00F0744C" w:rsidRPr="000749E2" w:rsidRDefault="00F0744C" w:rsidP="005076D8">
            <w:pPr>
              <w:pStyle w:val="TAL"/>
            </w:pPr>
            <w:r w:rsidRPr="000749E2">
              <w:t>1</w:t>
            </w:r>
          </w:p>
        </w:tc>
        <w:tc>
          <w:tcPr>
            <w:tcW w:w="425" w:type="dxa"/>
            <w:shd w:val="solid" w:color="FFFFFF" w:fill="auto"/>
          </w:tcPr>
          <w:p w14:paraId="7AB30AC7" w14:textId="77777777" w:rsidR="00F0744C" w:rsidRPr="000749E2" w:rsidRDefault="00F0744C" w:rsidP="005076D8">
            <w:pPr>
              <w:pStyle w:val="TAL"/>
            </w:pPr>
            <w:r w:rsidRPr="000749E2">
              <w:t>F</w:t>
            </w:r>
          </w:p>
        </w:tc>
        <w:tc>
          <w:tcPr>
            <w:tcW w:w="4962" w:type="dxa"/>
            <w:shd w:val="solid" w:color="FFFFFF" w:fill="auto"/>
          </w:tcPr>
          <w:p w14:paraId="41B16FED" w14:textId="77777777" w:rsidR="00F0744C" w:rsidRPr="000749E2" w:rsidRDefault="00F0744C" w:rsidP="005076D8">
            <w:pPr>
              <w:pStyle w:val="TAL"/>
            </w:pPr>
            <w:r w:rsidRPr="000749E2">
              <w:t>Update TS 36.508 with Addition of LTE Band 48</w:t>
            </w:r>
          </w:p>
        </w:tc>
        <w:tc>
          <w:tcPr>
            <w:tcW w:w="708" w:type="dxa"/>
            <w:shd w:val="solid" w:color="FFFFFF" w:fill="auto"/>
          </w:tcPr>
          <w:p w14:paraId="4F1FA5D9" w14:textId="77777777" w:rsidR="00F0744C" w:rsidRPr="000749E2" w:rsidRDefault="00F0744C" w:rsidP="005076D8">
            <w:pPr>
              <w:pStyle w:val="TAL"/>
            </w:pPr>
            <w:r w:rsidRPr="000749E2">
              <w:t>14.1.0</w:t>
            </w:r>
          </w:p>
        </w:tc>
      </w:tr>
      <w:tr w:rsidR="00F0744C" w:rsidRPr="000749E2" w14:paraId="5A673883" w14:textId="77777777" w:rsidTr="005076D8">
        <w:tc>
          <w:tcPr>
            <w:tcW w:w="800" w:type="dxa"/>
            <w:shd w:val="solid" w:color="FFFFFF" w:fill="auto"/>
          </w:tcPr>
          <w:p w14:paraId="4DB2717E" w14:textId="77777777" w:rsidR="00F0744C" w:rsidRPr="000749E2" w:rsidRDefault="00F0744C" w:rsidP="005076D8">
            <w:pPr>
              <w:pStyle w:val="TAL"/>
              <w:rPr>
                <w:lang w:eastAsia="en-US"/>
              </w:rPr>
            </w:pPr>
            <w:r w:rsidRPr="000749E2">
              <w:rPr>
                <w:lang w:eastAsia="en-US"/>
              </w:rPr>
              <w:t>2017-03</w:t>
            </w:r>
          </w:p>
        </w:tc>
        <w:tc>
          <w:tcPr>
            <w:tcW w:w="800" w:type="dxa"/>
            <w:shd w:val="solid" w:color="FFFFFF" w:fill="auto"/>
          </w:tcPr>
          <w:p w14:paraId="51B8D247" w14:textId="77777777" w:rsidR="00F0744C" w:rsidRPr="000749E2" w:rsidRDefault="00F0744C" w:rsidP="005076D8">
            <w:pPr>
              <w:pStyle w:val="TAL"/>
              <w:rPr>
                <w:lang w:eastAsia="en-US"/>
              </w:rPr>
            </w:pPr>
            <w:r w:rsidRPr="000749E2">
              <w:rPr>
                <w:lang w:eastAsia="en-US"/>
              </w:rPr>
              <w:t>RAN#75</w:t>
            </w:r>
          </w:p>
        </w:tc>
        <w:tc>
          <w:tcPr>
            <w:tcW w:w="1094" w:type="dxa"/>
            <w:shd w:val="solid" w:color="FFFFFF" w:fill="auto"/>
          </w:tcPr>
          <w:p w14:paraId="3A67D006" w14:textId="77777777" w:rsidR="00F0744C" w:rsidRPr="000749E2" w:rsidRDefault="00F0744C" w:rsidP="005076D8">
            <w:pPr>
              <w:pStyle w:val="TAL"/>
            </w:pPr>
            <w:r w:rsidRPr="000749E2">
              <w:t>RP-170077</w:t>
            </w:r>
          </w:p>
        </w:tc>
        <w:tc>
          <w:tcPr>
            <w:tcW w:w="567" w:type="dxa"/>
            <w:shd w:val="solid" w:color="FFFFFF" w:fill="auto"/>
          </w:tcPr>
          <w:p w14:paraId="3BA4550A" w14:textId="77777777" w:rsidR="00F0744C" w:rsidRPr="000749E2" w:rsidRDefault="00F0744C" w:rsidP="005076D8">
            <w:pPr>
              <w:pStyle w:val="TAL"/>
            </w:pPr>
            <w:r w:rsidRPr="000749E2">
              <w:t>0871</w:t>
            </w:r>
          </w:p>
        </w:tc>
        <w:tc>
          <w:tcPr>
            <w:tcW w:w="283" w:type="dxa"/>
            <w:shd w:val="solid" w:color="FFFFFF" w:fill="auto"/>
          </w:tcPr>
          <w:p w14:paraId="2A5F38D3" w14:textId="77777777" w:rsidR="00F0744C" w:rsidRPr="000749E2" w:rsidRDefault="00F0744C" w:rsidP="005076D8">
            <w:pPr>
              <w:pStyle w:val="TAL"/>
            </w:pPr>
            <w:r w:rsidRPr="000749E2">
              <w:t>1</w:t>
            </w:r>
          </w:p>
        </w:tc>
        <w:tc>
          <w:tcPr>
            <w:tcW w:w="425" w:type="dxa"/>
            <w:shd w:val="solid" w:color="FFFFFF" w:fill="auto"/>
          </w:tcPr>
          <w:p w14:paraId="2213C87A" w14:textId="77777777" w:rsidR="00F0744C" w:rsidRPr="000749E2" w:rsidRDefault="00F0744C" w:rsidP="005076D8">
            <w:pPr>
              <w:pStyle w:val="TAL"/>
            </w:pPr>
            <w:r w:rsidRPr="000749E2">
              <w:t>F</w:t>
            </w:r>
          </w:p>
        </w:tc>
        <w:tc>
          <w:tcPr>
            <w:tcW w:w="4962" w:type="dxa"/>
            <w:shd w:val="solid" w:color="FFFFFF" w:fill="auto"/>
          </w:tcPr>
          <w:p w14:paraId="6BFEB148" w14:textId="77777777" w:rsidR="00F0744C" w:rsidRPr="000749E2" w:rsidRDefault="00F0744C" w:rsidP="005076D8">
            <w:pPr>
              <w:pStyle w:val="TAL"/>
            </w:pPr>
            <w:r w:rsidRPr="000749E2">
              <w:t xml:space="preserve">MBSFN information in SIB2 should not be mandatory for </w:t>
            </w:r>
            <w:proofErr w:type="spellStart"/>
            <w:r w:rsidRPr="000749E2">
              <w:t>eMTC</w:t>
            </w:r>
            <w:proofErr w:type="spellEnd"/>
            <w:r w:rsidRPr="000749E2">
              <w:t xml:space="preserve"> RRM  test cases</w:t>
            </w:r>
          </w:p>
        </w:tc>
        <w:tc>
          <w:tcPr>
            <w:tcW w:w="708" w:type="dxa"/>
            <w:shd w:val="solid" w:color="FFFFFF" w:fill="auto"/>
          </w:tcPr>
          <w:p w14:paraId="24E40381" w14:textId="77777777" w:rsidR="00F0744C" w:rsidRPr="000749E2" w:rsidRDefault="00F0744C" w:rsidP="005076D8">
            <w:pPr>
              <w:pStyle w:val="TAL"/>
            </w:pPr>
            <w:r w:rsidRPr="000749E2">
              <w:t>14.1.0</w:t>
            </w:r>
          </w:p>
        </w:tc>
      </w:tr>
      <w:tr w:rsidR="00F0744C" w:rsidRPr="000749E2" w14:paraId="568DA9E5" w14:textId="77777777" w:rsidTr="005076D8">
        <w:tc>
          <w:tcPr>
            <w:tcW w:w="800" w:type="dxa"/>
            <w:shd w:val="solid" w:color="FFFFFF" w:fill="auto"/>
          </w:tcPr>
          <w:p w14:paraId="44EFF2D3" w14:textId="77777777" w:rsidR="00F0744C" w:rsidRPr="000749E2" w:rsidRDefault="00F0744C" w:rsidP="005076D8">
            <w:pPr>
              <w:pStyle w:val="TAL"/>
              <w:rPr>
                <w:lang w:eastAsia="en-US"/>
              </w:rPr>
            </w:pPr>
            <w:r w:rsidRPr="000749E2">
              <w:rPr>
                <w:lang w:eastAsia="en-US"/>
              </w:rPr>
              <w:t>2017-03</w:t>
            </w:r>
          </w:p>
        </w:tc>
        <w:tc>
          <w:tcPr>
            <w:tcW w:w="800" w:type="dxa"/>
            <w:shd w:val="solid" w:color="FFFFFF" w:fill="auto"/>
          </w:tcPr>
          <w:p w14:paraId="44435E72" w14:textId="77777777" w:rsidR="00F0744C" w:rsidRPr="000749E2" w:rsidRDefault="00F0744C" w:rsidP="005076D8">
            <w:pPr>
              <w:pStyle w:val="TAL"/>
              <w:rPr>
                <w:lang w:eastAsia="en-US"/>
              </w:rPr>
            </w:pPr>
            <w:r w:rsidRPr="000749E2">
              <w:rPr>
                <w:lang w:eastAsia="en-US"/>
              </w:rPr>
              <w:t>RAN#75</w:t>
            </w:r>
          </w:p>
        </w:tc>
        <w:tc>
          <w:tcPr>
            <w:tcW w:w="1094" w:type="dxa"/>
            <w:shd w:val="solid" w:color="FFFFFF" w:fill="auto"/>
          </w:tcPr>
          <w:p w14:paraId="678B146D" w14:textId="77777777" w:rsidR="00F0744C" w:rsidRPr="000749E2" w:rsidRDefault="00F0744C" w:rsidP="005076D8">
            <w:pPr>
              <w:pStyle w:val="TAL"/>
            </w:pPr>
            <w:r w:rsidRPr="000749E2">
              <w:t>RP-170082</w:t>
            </w:r>
          </w:p>
        </w:tc>
        <w:tc>
          <w:tcPr>
            <w:tcW w:w="567" w:type="dxa"/>
            <w:shd w:val="solid" w:color="FFFFFF" w:fill="auto"/>
          </w:tcPr>
          <w:p w14:paraId="5D9B91B5" w14:textId="77777777" w:rsidR="00F0744C" w:rsidRPr="000749E2" w:rsidRDefault="00F0744C" w:rsidP="005076D8">
            <w:pPr>
              <w:pStyle w:val="TAL"/>
            </w:pPr>
            <w:r w:rsidRPr="000749E2">
              <w:t>0877</w:t>
            </w:r>
          </w:p>
        </w:tc>
        <w:tc>
          <w:tcPr>
            <w:tcW w:w="283" w:type="dxa"/>
            <w:shd w:val="solid" w:color="FFFFFF" w:fill="auto"/>
          </w:tcPr>
          <w:p w14:paraId="3431AD1D" w14:textId="77777777" w:rsidR="00F0744C" w:rsidRPr="000749E2" w:rsidRDefault="00F0744C" w:rsidP="005076D8">
            <w:pPr>
              <w:pStyle w:val="TAL"/>
            </w:pPr>
            <w:r w:rsidRPr="000749E2">
              <w:t>2</w:t>
            </w:r>
          </w:p>
        </w:tc>
        <w:tc>
          <w:tcPr>
            <w:tcW w:w="425" w:type="dxa"/>
            <w:shd w:val="solid" w:color="FFFFFF" w:fill="auto"/>
          </w:tcPr>
          <w:p w14:paraId="70CAFBA3" w14:textId="77777777" w:rsidR="00F0744C" w:rsidRPr="000749E2" w:rsidRDefault="00F0744C" w:rsidP="005076D8">
            <w:pPr>
              <w:pStyle w:val="TAL"/>
            </w:pPr>
            <w:r w:rsidRPr="000749E2">
              <w:t>F</w:t>
            </w:r>
          </w:p>
        </w:tc>
        <w:tc>
          <w:tcPr>
            <w:tcW w:w="4962" w:type="dxa"/>
            <w:shd w:val="solid" w:color="FFFFFF" w:fill="auto"/>
          </w:tcPr>
          <w:p w14:paraId="36248EB5" w14:textId="77777777" w:rsidR="00F0744C" w:rsidRPr="000749E2" w:rsidRDefault="00F0744C" w:rsidP="005076D8">
            <w:pPr>
              <w:pStyle w:val="TAL"/>
            </w:pPr>
            <w:r w:rsidRPr="000749E2">
              <w:t>Correction to NB-IoT test environment for SIG</w:t>
            </w:r>
          </w:p>
        </w:tc>
        <w:tc>
          <w:tcPr>
            <w:tcW w:w="708" w:type="dxa"/>
            <w:shd w:val="solid" w:color="FFFFFF" w:fill="auto"/>
          </w:tcPr>
          <w:p w14:paraId="33837E36" w14:textId="77777777" w:rsidR="00F0744C" w:rsidRPr="000749E2" w:rsidRDefault="00F0744C" w:rsidP="005076D8">
            <w:pPr>
              <w:pStyle w:val="TAL"/>
            </w:pPr>
            <w:r w:rsidRPr="000749E2">
              <w:t>14.1.0</w:t>
            </w:r>
          </w:p>
        </w:tc>
      </w:tr>
      <w:tr w:rsidR="00F0744C" w:rsidRPr="000749E2" w14:paraId="429DCEC1" w14:textId="77777777" w:rsidTr="005076D8">
        <w:tc>
          <w:tcPr>
            <w:tcW w:w="800" w:type="dxa"/>
            <w:shd w:val="solid" w:color="FFFFFF" w:fill="auto"/>
          </w:tcPr>
          <w:p w14:paraId="13BB8C96" w14:textId="77777777" w:rsidR="00F0744C" w:rsidRPr="000749E2" w:rsidRDefault="00F0744C" w:rsidP="005076D8">
            <w:pPr>
              <w:pStyle w:val="TAL"/>
              <w:rPr>
                <w:lang w:eastAsia="en-US"/>
              </w:rPr>
            </w:pPr>
            <w:r w:rsidRPr="000749E2">
              <w:rPr>
                <w:lang w:eastAsia="en-US"/>
              </w:rPr>
              <w:t>2017-03</w:t>
            </w:r>
          </w:p>
        </w:tc>
        <w:tc>
          <w:tcPr>
            <w:tcW w:w="800" w:type="dxa"/>
            <w:shd w:val="solid" w:color="FFFFFF" w:fill="auto"/>
          </w:tcPr>
          <w:p w14:paraId="1D0D1A88" w14:textId="77777777" w:rsidR="00F0744C" w:rsidRPr="000749E2" w:rsidRDefault="00F0744C" w:rsidP="005076D8">
            <w:pPr>
              <w:pStyle w:val="TAL"/>
              <w:rPr>
                <w:lang w:eastAsia="en-US"/>
              </w:rPr>
            </w:pPr>
            <w:r w:rsidRPr="000749E2">
              <w:rPr>
                <w:lang w:eastAsia="en-US"/>
              </w:rPr>
              <w:t>RAN#75</w:t>
            </w:r>
          </w:p>
        </w:tc>
        <w:tc>
          <w:tcPr>
            <w:tcW w:w="1094" w:type="dxa"/>
            <w:shd w:val="solid" w:color="FFFFFF" w:fill="auto"/>
          </w:tcPr>
          <w:p w14:paraId="1ABF8430" w14:textId="77777777" w:rsidR="00F0744C" w:rsidRPr="000749E2" w:rsidRDefault="00F0744C" w:rsidP="005076D8">
            <w:pPr>
              <w:pStyle w:val="TAL"/>
            </w:pPr>
            <w:r w:rsidRPr="000749E2">
              <w:t>RP-170082</w:t>
            </w:r>
          </w:p>
        </w:tc>
        <w:tc>
          <w:tcPr>
            <w:tcW w:w="567" w:type="dxa"/>
            <w:shd w:val="solid" w:color="FFFFFF" w:fill="auto"/>
          </w:tcPr>
          <w:p w14:paraId="403EE26E" w14:textId="77777777" w:rsidR="00F0744C" w:rsidRPr="000749E2" w:rsidRDefault="00F0744C" w:rsidP="005076D8">
            <w:pPr>
              <w:pStyle w:val="TAL"/>
            </w:pPr>
            <w:r w:rsidRPr="000749E2">
              <w:t>0904</w:t>
            </w:r>
          </w:p>
        </w:tc>
        <w:tc>
          <w:tcPr>
            <w:tcW w:w="283" w:type="dxa"/>
            <w:shd w:val="solid" w:color="FFFFFF" w:fill="auto"/>
          </w:tcPr>
          <w:p w14:paraId="47816A41" w14:textId="77777777" w:rsidR="00F0744C" w:rsidRPr="000749E2" w:rsidRDefault="00F0744C" w:rsidP="005076D8">
            <w:pPr>
              <w:pStyle w:val="TAL"/>
            </w:pPr>
            <w:r w:rsidRPr="000749E2">
              <w:t>1</w:t>
            </w:r>
          </w:p>
        </w:tc>
        <w:tc>
          <w:tcPr>
            <w:tcW w:w="425" w:type="dxa"/>
            <w:shd w:val="solid" w:color="FFFFFF" w:fill="auto"/>
          </w:tcPr>
          <w:p w14:paraId="4AD626B7" w14:textId="77777777" w:rsidR="00F0744C" w:rsidRPr="000749E2" w:rsidRDefault="00F0744C" w:rsidP="005076D8">
            <w:pPr>
              <w:pStyle w:val="TAL"/>
            </w:pPr>
            <w:r w:rsidRPr="000749E2">
              <w:t>F</w:t>
            </w:r>
          </w:p>
        </w:tc>
        <w:tc>
          <w:tcPr>
            <w:tcW w:w="4962" w:type="dxa"/>
            <w:shd w:val="solid" w:color="FFFFFF" w:fill="auto"/>
          </w:tcPr>
          <w:p w14:paraId="149811ED" w14:textId="77777777" w:rsidR="00F0744C" w:rsidRPr="000749E2" w:rsidRDefault="00F0744C" w:rsidP="005076D8">
            <w:pPr>
              <w:pStyle w:val="TAL"/>
            </w:pPr>
            <w:r w:rsidRPr="000749E2">
              <w:t>Updates to NB-IoT generic procedures to add User-Plane mode support</w:t>
            </w:r>
          </w:p>
        </w:tc>
        <w:tc>
          <w:tcPr>
            <w:tcW w:w="708" w:type="dxa"/>
            <w:shd w:val="solid" w:color="FFFFFF" w:fill="auto"/>
          </w:tcPr>
          <w:p w14:paraId="28F4639A" w14:textId="77777777" w:rsidR="00F0744C" w:rsidRPr="000749E2" w:rsidRDefault="00F0744C" w:rsidP="005076D8">
            <w:pPr>
              <w:pStyle w:val="TAL"/>
            </w:pPr>
            <w:r w:rsidRPr="000749E2">
              <w:t>14.1.0</w:t>
            </w:r>
          </w:p>
        </w:tc>
      </w:tr>
      <w:tr w:rsidR="00F0744C" w:rsidRPr="000749E2" w14:paraId="73048F1F" w14:textId="77777777" w:rsidTr="005076D8">
        <w:tc>
          <w:tcPr>
            <w:tcW w:w="800" w:type="dxa"/>
            <w:shd w:val="solid" w:color="FFFFFF" w:fill="auto"/>
          </w:tcPr>
          <w:p w14:paraId="3B11AAB7" w14:textId="77777777" w:rsidR="00F0744C" w:rsidRPr="000749E2" w:rsidRDefault="00F0744C" w:rsidP="005076D8">
            <w:pPr>
              <w:pStyle w:val="TAL"/>
              <w:rPr>
                <w:lang w:eastAsia="en-US"/>
              </w:rPr>
            </w:pPr>
            <w:r w:rsidRPr="000749E2">
              <w:rPr>
                <w:lang w:eastAsia="en-US"/>
              </w:rPr>
              <w:t>2017-03</w:t>
            </w:r>
          </w:p>
        </w:tc>
        <w:tc>
          <w:tcPr>
            <w:tcW w:w="800" w:type="dxa"/>
            <w:shd w:val="solid" w:color="FFFFFF" w:fill="auto"/>
          </w:tcPr>
          <w:p w14:paraId="2FCEF7D6" w14:textId="77777777" w:rsidR="00F0744C" w:rsidRPr="000749E2" w:rsidRDefault="00F0744C" w:rsidP="005076D8">
            <w:pPr>
              <w:pStyle w:val="TAL"/>
              <w:rPr>
                <w:lang w:eastAsia="en-US"/>
              </w:rPr>
            </w:pPr>
            <w:r w:rsidRPr="000749E2">
              <w:rPr>
                <w:lang w:eastAsia="en-US"/>
              </w:rPr>
              <w:t>RAN#75</w:t>
            </w:r>
          </w:p>
        </w:tc>
        <w:tc>
          <w:tcPr>
            <w:tcW w:w="1094" w:type="dxa"/>
            <w:shd w:val="solid" w:color="FFFFFF" w:fill="auto"/>
          </w:tcPr>
          <w:p w14:paraId="32069FEA" w14:textId="77777777" w:rsidR="00F0744C" w:rsidRPr="000749E2" w:rsidRDefault="00F0744C" w:rsidP="005076D8">
            <w:pPr>
              <w:pStyle w:val="TAL"/>
            </w:pPr>
            <w:r w:rsidRPr="000749E2">
              <w:t>RP-170077</w:t>
            </w:r>
          </w:p>
        </w:tc>
        <w:tc>
          <w:tcPr>
            <w:tcW w:w="567" w:type="dxa"/>
            <w:shd w:val="solid" w:color="FFFFFF" w:fill="auto"/>
          </w:tcPr>
          <w:p w14:paraId="43319F50" w14:textId="77777777" w:rsidR="00F0744C" w:rsidRPr="000749E2" w:rsidRDefault="00F0744C" w:rsidP="005076D8">
            <w:pPr>
              <w:pStyle w:val="TAL"/>
            </w:pPr>
            <w:r w:rsidRPr="000749E2">
              <w:t>0878</w:t>
            </w:r>
          </w:p>
        </w:tc>
        <w:tc>
          <w:tcPr>
            <w:tcW w:w="283" w:type="dxa"/>
            <w:shd w:val="solid" w:color="FFFFFF" w:fill="auto"/>
          </w:tcPr>
          <w:p w14:paraId="61B98897" w14:textId="77777777" w:rsidR="00F0744C" w:rsidRPr="000749E2" w:rsidRDefault="00F0744C" w:rsidP="005076D8">
            <w:pPr>
              <w:pStyle w:val="TAL"/>
            </w:pPr>
            <w:r w:rsidRPr="000749E2">
              <w:t>3</w:t>
            </w:r>
          </w:p>
        </w:tc>
        <w:tc>
          <w:tcPr>
            <w:tcW w:w="425" w:type="dxa"/>
            <w:shd w:val="solid" w:color="FFFFFF" w:fill="auto"/>
          </w:tcPr>
          <w:p w14:paraId="25BA0277" w14:textId="77777777" w:rsidR="00F0744C" w:rsidRPr="000749E2" w:rsidRDefault="00F0744C" w:rsidP="005076D8">
            <w:pPr>
              <w:pStyle w:val="TAL"/>
            </w:pPr>
            <w:r w:rsidRPr="000749E2">
              <w:t>F</w:t>
            </w:r>
          </w:p>
        </w:tc>
        <w:tc>
          <w:tcPr>
            <w:tcW w:w="4962" w:type="dxa"/>
            <w:shd w:val="solid" w:color="FFFFFF" w:fill="auto"/>
          </w:tcPr>
          <w:p w14:paraId="6BFD6180" w14:textId="77777777" w:rsidR="00F0744C" w:rsidRPr="000749E2" w:rsidRDefault="00F0744C" w:rsidP="005076D8">
            <w:pPr>
              <w:pStyle w:val="TAL"/>
            </w:pPr>
            <w:r w:rsidRPr="000749E2">
              <w:t xml:space="preserve">Correction to default message contents for </w:t>
            </w:r>
            <w:proofErr w:type="spellStart"/>
            <w:r w:rsidRPr="000749E2">
              <w:t>eMTC</w:t>
            </w:r>
            <w:proofErr w:type="spellEnd"/>
            <w:r w:rsidRPr="000749E2">
              <w:t xml:space="preserve"> testing</w:t>
            </w:r>
          </w:p>
        </w:tc>
        <w:tc>
          <w:tcPr>
            <w:tcW w:w="708" w:type="dxa"/>
            <w:shd w:val="solid" w:color="FFFFFF" w:fill="auto"/>
          </w:tcPr>
          <w:p w14:paraId="72925645" w14:textId="77777777" w:rsidR="00F0744C" w:rsidRPr="000749E2" w:rsidRDefault="00F0744C" w:rsidP="005076D8">
            <w:pPr>
              <w:pStyle w:val="TAL"/>
            </w:pPr>
            <w:r w:rsidRPr="000749E2">
              <w:t>14.1.0</w:t>
            </w:r>
          </w:p>
        </w:tc>
      </w:tr>
      <w:tr w:rsidR="003E52E2" w:rsidRPr="000749E2" w14:paraId="3850E383"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10F3946C" w14:textId="77777777" w:rsidR="003E52E2" w:rsidRPr="000749E2" w:rsidRDefault="003E52E2" w:rsidP="005076D8">
            <w:pPr>
              <w:pStyle w:val="TAL"/>
              <w:rPr>
                <w:lang w:eastAsia="en-US"/>
              </w:rPr>
            </w:pPr>
            <w:r w:rsidRPr="000749E2">
              <w:rPr>
                <w:lang w:eastAsia="en-US"/>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91A5F5" w14:textId="77777777" w:rsidR="003E52E2" w:rsidRPr="000749E2" w:rsidRDefault="003E52E2" w:rsidP="005076D8">
            <w:pPr>
              <w:pStyle w:val="TAL"/>
              <w:rPr>
                <w:lang w:eastAsia="en-US"/>
              </w:rPr>
            </w:pPr>
            <w:r w:rsidRPr="000749E2">
              <w:rPr>
                <w:lang w:eastAsia="en-US"/>
              </w:rPr>
              <w:t>RAN#75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D98A715" w14:textId="77777777" w:rsidR="003E52E2" w:rsidRPr="000749E2" w:rsidRDefault="003E52E2" w:rsidP="005076D8">
            <w:pPr>
              <w:pStyle w:val="TAL"/>
            </w:pPr>
            <w:r w:rsidRPr="000749E2">
              <w:t>RP-170082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4EACDD" w14:textId="77777777" w:rsidR="003E52E2" w:rsidRPr="000749E2" w:rsidRDefault="003E52E2" w:rsidP="005076D8">
            <w:pPr>
              <w:pStyle w:val="TAL"/>
            </w:pPr>
            <w:r w:rsidRPr="000749E2">
              <w:t>0856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4A8B21" w14:textId="77777777" w:rsidR="003E52E2" w:rsidRPr="000749E2" w:rsidRDefault="003E52E2"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C839BF" w14:textId="77777777" w:rsidR="003E52E2" w:rsidRPr="000749E2" w:rsidRDefault="003E52E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5C162D" w14:textId="77777777" w:rsidR="003E52E2" w:rsidRPr="000749E2" w:rsidRDefault="003E52E2" w:rsidP="005076D8">
            <w:pPr>
              <w:pStyle w:val="TAL"/>
            </w:pPr>
            <w:r w:rsidRPr="000749E2">
              <w:t>Update to default NAS messages for NB-IoT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CB8242" w14:textId="77777777" w:rsidR="003E52E2" w:rsidRPr="000749E2" w:rsidRDefault="003E52E2" w:rsidP="005076D8">
            <w:pPr>
              <w:pStyle w:val="TAL"/>
            </w:pPr>
            <w:r w:rsidRPr="000749E2">
              <w:t>14.1.0</w:t>
            </w:r>
          </w:p>
        </w:tc>
      </w:tr>
      <w:tr w:rsidR="00BD4917" w:rsidRPr="000749E2" w14:paraId="56DBD8C3"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1234E1A6" w14:textId="77777777" w:rsidR="00BD4917" w:rsidRPr="000749E2" w:rsidRDefault="00BD4917" w:rsidP="005076D8">
            <w:pPr>
              <w:pStyle w:val="TAL"/>
              <w:rPr>
                <w:lang w:eastAsia="en-US"/>
              </w:rPr>
            </w:pPr>
            <w:r w:rsidRPr="000749E2">
              <w:rPr>
                <w:lang w:eastAsia="en-US"/>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C1549B" w14:textId="77777777" w:rsidR="00BD4917" w:rsidRPr="000749E2" w:rsidRDefault="00BD4917" w:rsidP="005076D8">
            <w:pPr>
              <w:pStyle w:val="TAL"/>
              <w:rPr>
                <w:lang w:eastAsia="en-US"/>
              </w:rPr>
            </w:pPr>
            <w:r w:rsidRPr="000749E2">
              <w:rPr>
                <w:lang w:eastAsia="en-US"/>
              </w:rPr>
              <w:t>RAN#75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D773BC" w14:textId="77777777" w:rsidR="00BD4917" w:rsidRPr="000749E2" w:rsidRDefault="00BD4917" w:rsidP="005076D8">
            <w:pPr>
              <w:pStyle w:val="TAL"/>
            </w:pPr>
            <w:r w:rsidRPr="000749E2">
              <w:t>RP-170072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7FBA55" w14:textId="77777777" w:rsidR="00BD4917" w:rsidRPr="000749E2" w:rsidRDefault="00BD4917" w:rsidP="005076D8">
            <w:pPr>
              <w:pStyle w:val="TAL"/>
            </w:pPr>
            <w:r w:rsidRPr="000749E2">
              <w:t>0857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1C09D9" w14:textId="77777777" w:rsidR="00BD4917" w:rsidRPr="000749E2" w:rsidRDefault="00BD4917"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B2A1CB" w14:textId="77777777" w:rsidR="00BD4917" w:rsidRPr="000749E2" w:rsidRDefault="00BD4917"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F5F263" w14:textId="77777777" w:rsidR="00BD4917" w:rsidRPr="000749E2" w:rsidRDefault="00BD4917" w:rsidP="000749E2">
            <w:pPr>
              <w:pStyle w:val="TAL"/>
              <w:rPr>
                <w:rFonts w:cs="Arial"/>
                <w:lang w:eastAsia="en-US"/>
              </w:rPr>
            </w:pPr>
            <w:r w:rsidRPr="000749E2">
              <w:rPr>
                <w:lang w:eastAsia="en-US"/>
              </w:rPr>
              <w:fldChar w:fldCharType="begin"/>
            </w:r>
            <w:r w:rsidRPr="000749E2">
              <w:rPr>
                <w:lang w:eastAsia="en-US"/>
              </w:rPr>
              <w:instrText xml:space="preserve"> DOCPROPERTY  CrTitle  \* MERGEFORMAT </w:instrText>
            </w:r>
            <w:r w:rsidRPr="000749E2">
              <w:rPr>
                <w:lang w:eastAsia="en-US"/>
              </w:rPr>
              <w:fldChar w:fldCharType="separate"/>
            </w:r>
            <w:r w:rsidRPr="000749E2">
              <w:rPr>
                <w:lang w:eastAsia="en-US"/>
              </w:rPr>
              <w:t>To add Figure A.64a for 4DL CA connection with static PCC propagation channel, SCCs multipath fading propagation channels and additional intra-frequency cell on one SCC.</w:t>
            </w:r>
            <w:r w:rsidRPr="000749E2">
              <w:rPr>
                <w:lang w:eastAsia="en-US"/>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60B3BA" w14:textId="77777777" w:rsidR="00BD4917" w:rsidRPr="000749E2" w:rsidRDefault="00BD4917" w:rsidP="005076D8">
            <w:pPr>
              <w:pStyle w:val="TAL"/>
            </w:pPr>
            <w:r w:rsidRPr="000749E2">
              <w:t>14.1.0</w:t>
            </w:r>
          </w:p>
        </w:tc>
      </w:tr>
      <w:tr w:rsidR="00BD4917" w:rsidRPr="000749E2" w14:paraId="12B5FEF5"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4B1783C9" w14:textId="77777777" w:rsidR="00BD4917" w:rsidRPr="000749E2" w:rsidRDefault="00BD4917" w:rsidP="005076D8">
            <w:pPr>
              <w:pStyle w:val="TAL"/>
              <w:rPr>
                <w:lang w:eastAsia="en-US"/>
              </w:rPr>
            </w:pPr>
            <w:r w:rsidRPr="000749E2">
              <w:rPr>
                <w:lang w:eastAsia="en-US"/>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2792C7" w14:textId="77777777" w:rsidR="00BD4917" w:rsidRPr="000749E2" w:rsidRDefault="00BD4917" w:rsidP="005076D8">
            <w:pPr>
              <w:pStyle w:val="TAL"/>
              <w:rPr>
                <w:lang w:eastAsia="en-US"/>
              </w:rPr>
            </w:pPr>
            <w:r w:rsidRPr="000749E2">
              <w:rPr>
                <w:lang w:eastAsia="en-US"/>
              </w:rPr>
              <w:t>RAN#75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36D78C" w14:textId="77777777" w:rsidR="00BD4917" w:rsidRPr="000749E2" w:rsidRDefault="00BD4917" w:rsidP="005076D8">
            <w:pPr>
              <w:pStyle w:val="TAL"/>
            </w:pPr>
            <w:r w:rsidRPr="000749E2">
              <w:t>RP-170077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F80E57" w14:textId="77777777" w:rsidR="00BD4917" w:rsidRPr="000749E2" w:rsidRDefault="00BD4917" w:rsidP="005076D8">
            <w:pPr>
              <w:pStyle w:val="TAL"/>
            </w:pPr>
            <w:r w:rsidRPr="000749E2">
              <w:t>0858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4B22CF" w14:textId="77777777" w:rsidR="00BD4917" w:rsidRPr="000749E2" w:rsidRDefault="00BD4917"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8314C7" w14:textId="77777777" w:rsidR="00BD4917" w:rsidRPr="000749E2" w:rsidRDefault="00BD4917"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C0C4E7" w14:textId="77777777" w:rsidR="00BD4917" w:rsidRPr="000749E2" w:rsidRDefault="00BD4917" w:rsidP="000749E2">
            <w:pPr>
              <w:pStyle w:val="TAL"/>
              <w:rPr>
                <w:lang w:eastAsia="en-US"/>
              </w:rPr>
            </w:pPr>
            <w:r w:rsidRPr="000749E2">
              <w:rPr>
                <w:lang w:eastAsia="en-US"/>
              </w:rPr>
              <w:t xml:space="preserve">Update generic procedure control plane </w:t>
            </w:r>
            <w:proofErr w:type="spellStart"/>
            <w:r w:rsidRPr="000749E2">
              <w:rPr>
                <w:lang w:eastAsia="en-US"/>
              </w:rPr>
              <w:t>CIoT</w:t>
            </w:r>
            <w:proofErr w:type="spellEnd"/>
            <w:r w:rsidRPr="000749E2">
              <w:rPr>
                <w:lang w:eastAsia="en-US"/>
              </w:rPr>
              <w:t xml:space="preserve"> connection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4E9BA5" w14:textId="77777777" w:rsidR="00BD4917" w:rsidRPr="000749E2" w:rsidRDefault="00BD4917" w:rsidP="005076D8">
            <w:pPr>
              <w:pStyle w:val="TAL"/>
            </w:pPr>
            <w:r w:rsidRPr="000749E2">
              <w:t>14.1.0</w:t>
            </w:r>
          </w:p>
        </w:tc>
      </w:tr>
      <w:tr w:rsidR="001174B7" w:rsidRPr="000749E2" w14:paraId="65878931"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6B02B3C6" w14:textId="77777777" w:rsidR="001174B7" w:rsidRPr="000749E2" w:rsidRDefault="001174B7" w:rsidP="005076D8">
            <w:pPr>
              <w:pStyle w:val="TAL"/>
              <w:rPr>
                <w:lang w:eastAsia="en-US"/>
              </w:rPr>
            </w:pPr>
            <w:r w:rsidRPr="000749E2">
              <w:rPr>
                <w:lang w:eastAsia="en-US"/>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B7AAAA" w14:textId="77777777" w:rsidR="001174B7" w:rsidRPr="000749E2" w:rsidRDefault="001174B7" w:rsidP="005076D8">
            <w:pPr>
              <w:pStyle w:val="TAL"/>
              <w:rPr>
                <w:lang w:eastAsia="en-US"/>
              </w:rPr>
            </w:pPr>
            <w:r w:rsidRPr="000749E2">
              <w:rPr>
                <w:lang w:eastAsia="en-US"/>
              </w:rPr>
              <w:t>RAN#75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1B1FC9" w14:textId="77777777" w:rsidR="001174B7" w:rsidRPr="000749E2" w:rsidRDefault="001174B7" w:rsidP="005076D8">
            <w:pPr>
              <w:pStyle w:val="TAL"/>
            </w:pPr>
            <w:r w:rsidRPr="000749E2">
              <w:t>RP-170082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9F4EAA" w14:textId="77777777" w:rsidR="001174B7" w:rsidRPr="000749E2" w:rsidRDefault="001174B7" w:rsidP="005076D8">
            <w:pPr>
              <w:pStyle w:val="TAL"/>
            </w:pPr>
            <w:r w:rsidRPr="000749E2">
              <w:t>0859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99B821" w14:textId="77777777" w:rsidR="001174B7" w:rsidRPr="000749E2" w:rsidRDefault="001174B7"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39CB2B" w14:textId="77777777" w:rsidR="001174B7" w:rsidRPr="000749E2" w:rsidRDefault="001174B7"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33E9CB" w14:textId="77777777" w:rsidR="001174B7" w:rsidRPr="000749E2" w:rsidRDefault="001174B7" w:rsidP="000749E2">
            <w:pPr>
              <w:pStyle w:val="TAL"/>
              <w:rPr>
                <w:lang w:eastAsia="en-US"/>
              </w:rPr>
            </w:pPr>
            <w:bookmarkStart w:id="74" w:name="OLE_LINK75"/>
            <w:bookmarkStart w:id="75" w:name="OLE_LINK76"/>
            <w:r w:rsidRPr="000749E2">
              <w:rPr>
                <w:rFonts w:eastAsia="SimSun"/>
                <w:lang w:eastAsia="zh-CN"/>
              </w:rPr>
              <w:t>Correct</w:t>
            </w:r>
            <w:bookmarkEnd w:id="74"/>
            <w:bookmarkEnd w:id="75"/>
            <w:r w:rsidRPr="000749E2">
              <w:rPr>
                <w:rFonts w:eastAsia="SimSun"/>
                <w:lang w:eastAsia="zh-CN"/>
              </w:rPr>
              <w:t>ions for TA and ul-carrierFreq-r13 in SIB2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9CDAEC" w14:textId="77777777" w:rsidR="001174B7" w:rsidRPr="000749E2" w:rsidRDefault="001174B7" w:rsidP="005076D8">
            <w:pPr>
              <w:pStyle w:val="TAL"/>
            </w:pPr>
            <w:r w:rsidRPr="000749E2">
              <w:t>14.1.0</w:t>
            </w:r>
          </w:p>
        </w:tc>
      </w:tr>
      <w:tr w:rsidR="000D4114" w:rsidRPr="000749E2" w14:paraId="4E3D9742"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1BA70780" w14:textId="77777777" w:rsidR="000D4114" w:rsidRPr="000749E2" w:rsidRDefault="000D4114" w:rsidP="005076D8">
            <w:pPr>
              <w:pStyle w:val="TAL"/>
              <w:rPr>
                <w:lang w:eastAsia="en-US"/>
              </w:rPr>
            </w:pPr>
            <w:r w:rsidRPr="000749E2">
              <w:rPr>
                <w:lang w:eastAsia="en-US"/>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D78626" w14:textId="77777777" w:rsidR="000D4114" w:rsidRPr="000749E2" w:rsidRDefault="000D4114" w:rsidP="005076D8">
            <w:pPr>
              <w:pStyle w:val="TAL"/>
              <w:rPr>
                <w:lang w:eastAsia="en-US"/>
              </w:rPr>
            </w:pPr>
            <w:r w:rsidRPr="000749E2">
              <w:rPr>
                <w:lang w:eastAsia="en-US"/>
              </w:rPr>
              <w:t>RAN#75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425909" w14:textId="77777777" w:rsidR="000D4114" w:rsidRPr="000749E2" w:rsidRDefault="000D4114" w:rsidP="005076D8">
            <w:pPr>
              <w:pStyle w:val="TAL"/>
            </w:pPr>
            <w:r w:rsidRPr="000749E2">
              <w:t>RP-170082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5EAA94" w14:textId="77777777" w:rsidR="000D4114" w:rsidRPr="000749E2" w:rsidRDefault="000D4114" w:rsidP="005076D8">
            <w:pPr>
              <w:pStyle w:val="TAL"/>
            </w:pPr>
            <w:r w:rsidRPr="000749E2">
              <w:t>0862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C2B06E" w14:textId="77777777" w:rsidR="000D4114" w:rsidRPr="000749E2" w:rsidRDefault="000D4114"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F73C6F" w14:textId="77777777" w:rsidR="000D4114" w:rsidRPr="000749E2" w:rsidRDefault="000D4114"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D64B4F" w14:textId="77777777" w:rsidR="000D4114" w:rsidRPr="000749E2" w:rsidRDefault="00BB3A07" w:rsidP="000749E2">
            <w:pPr>
              <w:pStyle w:val="TAL"/>
              <w:rPr>
                <w:rFonts w:eastAsia="SimSun"/>
                <w:lang w:eastAsia="zh-CN"/>
              </w:rPr>
            </w:pPr>
            <w:r w:rsidRPr="000749E2">
              <w:rPr>
                <w:lang w:eastAsia="en-US"/>
              </w:rPr>
              <w:t>Add generic procedure to check RRC Connected state for NB-IoT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13FF7F" w14:textId="77777777" w:rsidR="000D4114" w:rsidRPr="000749E2" w:rsidRDefault="000D4114" w:rsidP="005076D8">
            <w:pPr>
              <w:pStyle w:val="TAL"/>
            </w:pPr>
            <w:r w:rsidRPr="000749E2">
              <w:t>14.1.0</w:t>
            </w:r>
          </w:p>
        </w:tc>
      </w:tr>
      <w:tr w:rsidR="008A5775" w:rsidRPr="000749E2" w14:paraId="32D996BF"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2BE09CF0" w14:textId="77777777" w:rsidR="008A5775" w:rsidRPr="000749E2" w:rsidRDefault="008A5775" w:rsidP="005076D8">
            <w:pPr>
              <w:pStyle w:val="TAL"/>
              <w:rPr>
                <w:lang w:eastAsia="en-US"/>
              </w:rPr>
            </w:pPr>
            <w:r w:rsidRPr="000749E2">
              <w:rPr>
                <w:lang w:eastAsia="en-US"/>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F1747C" w14:textId="77777777" w:rsidR="008A5775" w:rsidRPr="000749E2" w:rsidRDefault="008A5775" w:rsidP="005076D8">
            <w:pPr>
              <w:pStyle w:val="TAL"/>
              <w:rPr>
                <w:lang w:eastAsia="en-US"/>
              </w:rPr>
            </w:pPr>
            <w:r w:rsidRPr="000749E2">
              <w:rPr>
                <w:lang w:eastAsia="en-US"/>
              </w:rPr>
              <w:t>RAN#75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0E95F5" w14:textId="77777777" w:rsidR="008A5775" w:rsidRPr="000749E2" w:rsidRDefault="008A5775" w:rsidP="005076D8">
            <w:pPr>
              <w:pStyle w:val="TAL"/>
            </w:pPr>
            <w:r w:rsidRPr="000749E2">
              <w:t>RP-170082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9BBAD6" w14:textId="77777777" w:rsidR="008A5775" w:rsidRPr="000749E2" w:rsidRDefault="008A5775" w:rsidP="005076D8">
            <w:pPr>
              <w:pStyle w:val="TAL"/>
            </w:pPr>
            <w:r w:rsidRPr="000749E2">
              <w:t>0880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5B6D9F" w14:textId="77777777" w:rsidR="008A5775" w:rsidRPr="000749E2" w:rsidRDefault="008A5775"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894A58" w14:textId="77777777" w:rsidR="008A5775" w:rsidRPr="000749E2" w:rsidRDefault="008A577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F60D26" w14:textId="77777777" w:rsidR="008A5775" w:rsidRPr="000749E2" w:rsidRDefault="008A5775" w:rsidP="000749E2">
            <w:pPr>
              <w:pStyle w:val="TAL"/>
              <w:rPr>
                <w:lang w:eastAsia="en-US"/>
              </w:rPr>
            </w:pPr>
            <w:r w:rsidRPr="000749E2">
              <w:rPr>
                <w:lang w:eastAsia="en-US"/>
              </w:rPr>
              <w:t>Update SystemInformationBlockType5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635C52" w14:textId="77777777" w:rsidR="008A5775" w:rsidRPr="000749E2" w:rsidRDefault="008A5775" w:rsidP="005076D8">
            <w:pPr>
              <w:pStyle w:val="TAL"/>
            </w:pPr>
            <w:r w:rsidRPr="000749E2">
              <w:t>14.1.0</w:t>
            </w:r>
          </w:p>
        </w:tc>
      </w:tr>
      <w:tr w:rsidR="005D664F" w:rsidRPr="000749E2" w14:paraId="4C70AE36"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6078F8DF" w14:textId="77777777" w:rsidR="005D664F" w:rsidRPr="000749E2" w:rsidRDefault="005D664F" w:rsidP="005076D8">
            <w:pPr>
              <w:pStyle w:val="TAL"/>
              <w:rPr>
                <w:lang w:eastAsia="en-US"/>
              </w:rPr>
            </w:pPr>
            <w:r w:rsidRPr="000749E2">
              <w:rPr>
                <w:lang w:eastAsia="en-US"/>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F07AE6" w14:textId="77777777" w:rsidR="005D664F" w:rsidRPr="000749E2" w:rsidRDefault="005D664F" w:rsidP="005076D8">
            <w:pPr>
              <w:pStyle w:val="TAL"/>
              <w:rPr>
                <w:lang w:eastAsia="en-US"/>
              </w:rPr>
            </w:pPr>
            <w:r w:rsidRPr="000749E2">
              <w:rPr>
                <w:lang w:eastAsia="en-US"/>
              </w:rPr>
              <w:t>RAN#75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A79501" w14:textId="77777777" w:rsidR="005D664F" w:rsidRPr="000749E2" w:rsidRDefault="005D664F" w:rsidP="005076D8">
            <w:pPr>
              <w:pStyle w:val="TAL"/>
            </w:pPr>
            <w:r w:rsidRPr="000749E2">
              <w:t>RP-170070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0C4431" w14:textId="77777777" w:rsidR="005D664F" w:rsidRPr="000749E2" w:rsidRDefault="005D664F" w:rsidP="005076D8">
            <w:pPr>
              <w:pStyle w:val="TAL"/>
            </w:pPr>
            <w:r w:rsidRPr="000749E2">
              <w:t>0875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A0FD52" w14:textId="77777777" w:rsidR="005D664F" w:rsidRPr="000749E2" w:rsidRDefault="005D664F"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22ED74" w14:textId="77777777" w:rsidR="005D664F" w:rsidRPr="000749E2" w:rsidRDefault="005D664F"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FC83F5" w14:textId="77777777" w:rsidR="005D664F" w:rsidRPr="000749E2" w:rsidRDefault="005D664F" w:rsidP="000749E2">
            <w:pPr>
              <w:pStyle w:val="TAL"/>
              <w:rPr>
                <w:lang w:eastAsia="en-US"/>
              </w:rPr>
            </w:pPr>
            <w:r w:rsidRPr="000749E2">
              <w:rPr>
                <w:lang w:eastAsia="en-US"/>
              </w:rPr>
              <w:t xml:space="preserve">NAICS: </w:t>
            </w:r>
            <w:proofErr w:type="spellStart"/>
            <w:r w:rsidRPr="000749E2">
              <w:rPr>
                <w:lang w:eastAsia="en-US"/>
              </w:rPr>
              <w:t>Addtion</w:t>
            </w:r>
            <w:proofErr w:type="spellEnd"/>
            <w:r w:rsidRPr="000749E2">
              <w:rPr>
                <w:lang w:eastAsia="en-US"/>
              </w:rPr>
              <w:t xml:space="preserve"> of new </w:t>
            </w:r>
            <w:proofErr w:type="spellStart"/>
            <w:r w:rsidRPr="000749E2">
              <w:rPr>
                <w:lang w:eastAsia="en-US"/>
              </w:rPr>
              <w:t>conncetion</w:t>
            </w:r>
            <w:proofErr w:type="spellEnd"/>
            <w:r w:rsidRPr="000749E2">
              <w:rPr>
                <w:lang w:eastAsia="en-US"/>
              </w:rPr>
              <w:t xml:space="preserve"> diagram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5F41EA" w14:textId="77777777" w:rsidR="005D664F" w:rsidRPr="000749E2" w:rsidRDefault="005D664F" w:rsidP="005076D8">
            <w:pPr>
              <w:pStyle w:val="TAL"/>
            </w:pPr>
            <w:r w:rsidRPr="000749E2">
              <w:t>14.1.0</w:t>
            </w:r>
          </w:p>
        </w:tc>
      </w:tr>
      <w:tr w:rsidR="006226B1" w:rsidRPr="000749E2" w14:paraId="1C2E3395"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19D81F4B" w14:textId="77777777" w:rsidR="006226B1" w:rsidRPr="000749E2" w:rsidRDefault="006226B1" w:rsidP="005076D8">
            <w:pPr>
              <w:pStyle w:val="TAL"/>
              <w:rPr>
                <w:lang w:eastAsia="en-US"/>
              </w:rPr>
            </w:pPr>
            <w:r w:rsidRPr="000749E2">
              <w:rPr>
                <w:lang w:eastAsia="en-US"/>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353346" w14:textId="77777777" w:rsidR="006226B1" w:rsidRPr="000749E2" w:rsidRDefault="006226B1" w:rsidP="005076D8">
            <w:pPr>
              <w:pStyle w:val="TAL"/>
              <w:rPr>
                <w:lang w:eastAsia="en-US"/>
              </w:rPr>
            </w:pPr>
            <w:r w:rsidRPr="000749E2">
              <w:rPr>
                <w:lang w:eastAsia="en-US"/>
              </w:rPr>
              <w:t>RAN#75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FCD2A7" w14:textId="77777777" w:rsidR="006226B1" w:rsidRPr="000749E2" w:rsidRDefault="006226B1" w:rsidP="005076D8">
            <w:pPr>
              <w:pStyle w:val="TAL"/>
            </w:pPr>
            <w:r w:rsidRPr="000749E2">
              <w:t>RP-170107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2A42C8" w14:textId="77777777" w:rsidR="006226B1" w:rsidRPr="000749E2" w:rsidRDefault="006226B1" w:rsidP="005076D8">
            <w:pPr>
              <w:pStyle w:val="TAL"/>
            </w:pPr>
            <w:r w:rsidRPr="000749E2">
              <w:t>0876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50E513" w14:textId="77777777" w:rsidR="006226B1" w:rsidRPr="000749E2" w:rsidRDefault="006226B1"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0CB64" w14:textId="77777777" w:rsidR="006226B1" w:rsidRPr="000749E2" w:rsidRDefault="006226B1"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378BBB" w14:textId="77777777" w:rsidR="006226B1" w:rsidRPr="000749E2" w:rsidRDefault="006226B1" w:rsidP="000749E2">
            <w:pPr>
              <w:pStyle w:val="TAL"/>
              <w:rPr>
                <w:lang w:eastAsia="en-US"/>
              </w:rPr>
            </w:pPr>
            <w:r w:rsidRPr="000749E2">
              <w:rPr>
                <w:lang w:eastAsia="en-US"/>
              </w:rPr>
              <w:t>New generic procedure for IMS emergency call in EPC / WLAN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F842FA" w14:textId="77777777" w:rsidR="006226B1" w:rsidRPr="000749E2" w:rsidRDefault="006226B1" w:rsidP="005076D8">
            <w:pPr>
              <w:pStyle w:val="TAL"/>
            </w:pPr>
            <w:r w:rsidRPr="000749E2">
              <w:t>14.1.0</w:t>
            </w:r>
          </w:p>
        </w:tc>
      </w:tr>
      <w:tr w:rsidR="00023C4C" w:rsidRPr="000749E2" w14:paraId="0BE488AA"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337DAEE6" w14:textId="77777777" w:rsidR="00023C4C" w:rsidRPr="000749E2" w:rsidRDefault="00023C4C" w:rsidP="005076D8">
            <w:pPr>
              <w:pStyle w:val="TAL"/>
              <w:rPr>
                <w:lang w:eastAsia="en-US"/>
              </w:rPr>
            </w:pPr>
            <w:r w:rsidRPr="000749E2">
              <w:rPr>
                <w:lang w:eastAsia="en-US"/>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AB8A3D" w14:textId="77777777" w:rsidR="00023C4C" w:rsidRPr="000749E2" w:rsidRDefault="00023C4C" w:rsidP="005076D8">
            <w:pPr>
              <w:pStyle w:val="TAL"/>
              <w:rPr>
                <w:lang w:eastAsia="en-US"/>
              </w:rPr>
            </w:pPr>
            <w:r w:rsidRPr="000749E2">
              <w:rPr>
                <w:lang w:eastAsia="en-US"/>
              </w:rPr>
              <w:t>RAN#75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E33A74" w14:textId="77777777" w:rsidR="00023C4C" w:rsidRPr="000749E2" w:rsidRDefault="00023C4C" w:rsidP="005076D8">
            <w:pPr>
              <w:pStyle w:val="TAL"/>
            </w:pPr>
            <w:r w:rsidRPr="000749E2">
              <w:t>RP-170082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462405" w14:textId="77777777" w:rsidR="00023C4C" w:rsidRPr="000749E2" w:rsidRDefault="00023C4C" w:rsidP="005076D8">
            <w:pPr>
              <w:pStyle w:val="TAL"/>
            </w:pPr>
            <w:r w:rsidRPr="000749E2">
              <w:t>0879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E0B046" w14:textId="77777777" w:rsidR="00023C4C" w:rsidRPr="000749E2" w:rsidRDefault="00023C4C"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D7732D" w14:textId="77777777" w:rsidR="00023C4C" w:rsidRPr="000749E2" w:rsidRDefault="00023C4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6A6808" w14:textId="77777777" w:rsidR="00023C4C" w:rsidRPr="000749E2" w:rsidRDefault="00023C4C" w:rsidP="000749E2">
            <w:pPr>
              <w:pStyle w:val="TAL"/>
              <w:rPr>
                <w:lang w:eastAsia="en-US"/>
              </w:rPr>
            </w:pPr>
            <w:r w:rsidRPr="000749E2">
              <w:rPr>
                <w:lang w:eastAsia="en-US"/>
              </w:rPr>
              <w:t>NPDCCH config dedicated update for RF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25B6D9" w14:textId="77777777" w:rsidR="00023C4C" w:rsidRPr="000749E2" w:rsidRDefault="00023C4C" w:rsidP="005076D8">
            <w:pPr>
              <w:pStyle w:val="TAL"/>
            </w:pPr>
            <w:r w:rsidRPr="000749E2">
              <w:t>14.1.0</w:t>
            </w:r>
          </w:p>
        </w:tc>
      </w:tr>
      <w:tr w:rsidR="00301C0E" w:rsidRPr="000749E2" w14:paraId="4266484C"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595B8F76" w14:textId="77777777" w:rsidR="00301C0E" w:rsidRPr="000749E2" w:rsidRDefault="00301C0E" w:rsidP="005076D8">
            <w:pPr>
              <w:pStyle w:val="TAL"/>
              <w:rPr>
                <w:lang w:eastAsia="en-US"/>
              </w:rPr>
            </w:pPr>
            <w:r w:rsidRPr="000749E2">
              <w:rPr>
                <w:lang w:eastAsia="en-US"/>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9B9A6E" w14:textId="77777777" w:rsidR="00301C0E" w:rsidRPr="000749E2" w:rsidRDefault="00301C0E" w:rsidP="005076D8">
            <w:pPr>
              <w:pStyle w:val="TAL"/>
              <w:rPr>
                <w:lang w:eastAsia="en-US"/>
              </w:rPr>
            </w:pPr>
            <w:r w:rsidRPr="000749E2">
              <w:rPr>
                <w:lang w:eastAsia="en-US"/>
              </w:rPr>
              <w:t>RAN#75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802B66" w14:textId="77777777" w:rsidR="00301C0E" w:rsidRPr="000749E2" w:rsidRDefault="00301C0E" w:rsidP="005076D8">
            <w:pPr>
              <w:pStyle w:val="TAL"/>
            </w:pPr>
            <w:r w:rsidRPr="000749E2">
              <w:t>RP-170106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0DE628" w14:textId="77777777" w:rsidR="00301C0E" w:rsidRPr="000749E2" w:rsidRDefault="00301C0E" w:rsidP="005076D8">
            <w:pPr>
              <w:pStyle w:val="TAL"/>
            </w:pPr>
            <w:r w:rsidRPr="000749E2">
              <w:t>0880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438158" w14:textId="77777777" w:rsidR="00301C0E" w:rsidRPr="000749E2" w:rsidRDefault="00301C0E"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C5EDB4" w14:textId="77777777" w:rsidR="00301C0E" w:rsidRPr="000749E2" w:rsidRDefault="00301C0E"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3CD8FA" w14:textId="77777777" w:rsidR="00301C0E" w:rsidRPr="000749E2" w:rsidRDefault="00301C0E" w:rsidP="000749E2">
            <w:pPr>
              <w:pStyle w:val="TAL"/>
              <w:rPr>
                <w:lang w:eastAsia="en-US"/>
              </w:rPr>
            </w:pPr>
            <w:r w:rsidRPr="000749E2">
              <w:rPr>
                <w:lang w:eastAsia="en-US"/>
              </w:rPr>
              <w:t>Addition of test frequencies for 10+15MHz and 15+10MHz in CA_41C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5CA659" w14:textId="77777777" w:rsidR="00301C0E" w:rsidRPr="000749E2" w:rsidRDefault="00301C0E" w:rsidP="005076D8">
            <w:pPr>
              <w:pStyle w:val="TAL"/>
            </w:pPr>
            <w:r w:rsidRPr="000749E2">
              <w:t>14.1.0</w:t>
            </w:r>
          </w:p>
        </w:tc>
      </w:tr>
      <w:tr w:rsidR="007A3EC7" w:rsidRPr="000749E2" w14:paraId="1AF1168C"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68F06CA4" w14:textId="77777777" w:rsidR="007A3EC7" w:rsidRPr="000749E2" w:rsidRDefault="007A3EC7" w:rsidP="005076D8">
            <w:pPr>
              <w:pStyle w:val="TAL"/>
              <w:rPr>
                <w:lang w:eastAsia="en-US"/>
              </w:rPr>
            </w:pPr>
            <w:r w:rsidRPr="000749E2">
              <w:rPr>
                <w:lang w:eastAsia="en-US"/>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84B208" w14:textId="77777777" w:rsidR="007A3EC7" w:rsidRPr="000749E2" w:rsidRDefault="007A3EC7" w:rsidP="005076D8">
            <w:pPr>
              <w:pStyle w:val="TAL"/>
              <w:rPr>
                <w:lang w:eastAsia="en-US"/>
              </w:rPr>
            </w:pPr>
            <w:r w:rsidRPr="000749E2">
              <w:rPr>
                <w:lang w:eastAsia="en-US"/>
              </w:rPr>
              <w:t>RAN#75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AED0AB" w14:textId="77777777" w:rsidR="007A3EC7" w:rsidRPr="000749E2" w:rsidRDefault="007A3EC7" w:rsidP="005076D8">
            <w:pPr>
              <w:pStyle w:val="TAL"/>
            </w:pPr>
            <w:r w:rsidRPr="000749E2">
              <w:t>RP-170082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88224F" w14:textId="77777777" w:rsidR="007A3EC7" w:rsidRPr="000749E2" w:rsidRDefault="007A3EC7" w:rsidP="005076D8">
            <w:pPr>
              <w:pStyle w:val="TAL"/>
            </w:pPr>
            <w:r w:rsidRPr="000749E2">
              <w:t>0882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992A02" w14:textId="77777777" w:rsidR="007A3EC7" w:rsidRPr="000749E2" w:rsidRDefault="007A3EC7"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ED6B90" w14:textId="77777777" w:rsidR="007A3EC7" w:rsidRPr="000749E2" w:rsidRDefault="007A3EC7"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444F2D" w14:textId="77777777" w:rsidR="007A3EC7" w:rsidRPr="000749E2" w:rsidRDefault="007A3EC7" w:rsidP="000749E2">
            <w:pPr>
              <w:pStyle w:val="TAL"/>
              <w:rPr>
                <w:lang w:eastAsia="en-US"/>
              </w:rPr>
            </w:pPr>
            <w:r w:rsidRPr="000749E2">
              <w:rPr>
                <w:rFonts w:eastAsia="SimSun"/>
                <w:lang w:eastAsia="zh-CN"/>
              </w:rPr>
              <w:t xml:space="preserve">Correction to default values of NB-IoT RRC </w:t>
            </w:r>
            <w:proofErr w:type="spellStart"/>
            <w:r w:rsidRPr="000749E2">
              <w:rPr>
                <w:rFonts w:eastAsia="SimSun"/>
                <w:lang w:eastAsia="zh-CN"/>
              </w:rPr>
              <w:t>UECapabilityInformation</w:t>
            </w:r>
            <w:proofErr w:type="spellEnd"/>
            <w:r w:rsidRPr="000749E2">
              <w:rPr>
                <w:rFonts w:eastAsia="SimSun"/>
                <w:lang w:eastAsia="zh-CN"/>
              </w:rPr>
              <w:t>-NB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9E3F59" w14:textId="77777777" w:rsidR="007A3EC7" w:rsidRPr="000749E2" w:rsidRDefault="007A3EC7" w:rsidP="005076D8">
            <w:pPr>
              <w:pStyle w:val="TAL"/>
            </w:pPr>
            <w:r w:rsidRPr="000749E2">
              <w:t>14.1.0</w:t>
            </w:r>
          </w:p>
        </w:tc>
      </w:tr>
      <w:tr w:rsidR="00EE7311" w:rsidRPr="000749E2" w14:paraId="46BDC28E"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2DFAAAD7" w14:textId="77777777" w:rsidR="00EE7311" w:rsidRPr="000749E2" w:rsidRDefault="00EE7311" w:rsidP="005076D8">
            <w:pPr>
              <w:pStyle w:val="TAL"/>
              <w:rPr>
                <w:lang w:eastAsia="en-US"/>
              </w:rPr>
            </w:pPr>
            <w:r w:rsidRPr="000749E2">
              <w:rPr>
                <w:lang w:eastAsia="en-US"/>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78B381" w14:textId="77777777" w:rsidR="00EE7311" w:rsidRPr="000749E2" w:rsidRDefault="00EE7311" w:rsidP="005076D8">
            <w:pPr>
              <w:pStyle w:val="TAL"/>
              <w:rPr>
                <w:lang w:eastAsia="en-US"/>
              </w:rPr>
            </w:pPr>
            <w:r w:rsidRPr="000749E2">
              <w:rPr>
                <w:lang w:eastAsia="en-US"/>
              </w:rPr>
              <w:t>RAN#75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8B1496" w14:textId="77777777" w:rsidR="00EE7311" w:rsidRPr="000749E2" w:rsidRDefault="00EE7311" w:rsidP="005076D8">
            <w:pPr>
              <w:pStyle w:val="TAL"/>
            </w:pPr>
            <w:r w:rsidRPr="000749E2">
              <w:t>RP-170076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A18539" w14:textId="77777777" w:rsidR="00EE7311" w:rsidRPr="000749E2" w:rsidRDefault="00EE7311" w:rsidP="005076D8">
            <w:pPr>
              <w:pStyle w:val="TAL"/>
            </w:pPr>
            <w:r w:rsidRPr="000749E2">
              <w:t>0883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80C787" w14:textId="77777777" w:rsidR="00EE7311" w:rsidRPr="000749E2" w:rsidRDefault="00EE7311"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736E7E" w14:textId="77777777" w:rsidR="00EE7311" w:rsidRPr="000749E2" w:rsidRDefault="00EE7311"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62B98E" w14:textId="77777777" w:rsidR="00EE7311" w:rsidRPr="000749E2" w:rsidRDefault="00EE7311" w:rsidP="000749E2">
            <w:pPr>
              <w:pStyle w:val="TAL"/>
              <w:rPr>
                <w:rFonts w:eastAsia="SimSun" w:cs="Arial"/>
                <w:lang w:eastAsia="zh-CN"/>
              </w:rPr>
            </w:pPr>
            <w:r w:rsidRPr="000749E2">
              <w:rPr>
                <w:rFonts w:eastAsia="SimSun" w:cs="Arial"/>
                <w:lang w:eastAsia="zh-CN"/>
              </w:rPr>
              <w:t>Cor</w:t>
            </w:r>
            <w:r w:rsidRPr="000749E2">
              <w:rPr>
                <w:lang w:eastAsia="zh-CN"/>
              </w:rPr>
              <w:t xml:space="preserve"> Update of Rel-13 LAA related IE content in </w:t>
            </w:r>
            <w:proofErr w:type="spellStart"/>
            <w:r w:rsidRPr="000749E2">
              <w:rPr>
                <w:lang w:eastAsia="zh-CN"/>
              </w:rPr>
              <w:t>MeasObjectEURA</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755800" w14:textId="77777777" w:rsidR="00EE7311" w:rsidRPr="000749E2" w:rsidRDefault="00EE7311" w:rsidP="005076D8">
            <w:pPr>
              <w:pStyle w:val="TAL"/>
            </w:pPr>
            <w:r w:rsidRPr="000749E2">
              <w:t>14.1.0</w:t>
            </w:r>
          </w:p>
        </w:tc>
      </w:tr>
      <w:tr w:rsidR="00030D0E" w:rsidRPr="000749E2" w14:paraId="19D041D4"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78DD9128" w14:textId="77777777" w:rsidR="00030D0E" w:rsidRPr="000749E2" w:rsidRDefault="00030D0E" w:rsidP="005076D8">
            <w:pPr>
              <w:pStyle w:val="TAL"/>
              <w:rPr>
                <w:lang w:eastAsia="en-US"/>
              </w:rPr>
            </w:pPr>
            <w:r w:rsidRPr="000749E2">
              <w:rPr>
                <w:lang w:eastAsia="en-US"/>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16A7FC" w14:textId="77777777" w:rsidR="00030D0E" w:rsidRPr="000749E2" w:rsidRDefault="00030D0E" w:rsidP="005076D8">
            <w:pPr>
              <w:pStyle w:val="TAL"/>
              <w:rPr>
                <w:lang w:eastAsia="en-US"/>
              </w:rPr>
            </w:pPr>
            <w:r w:rsidRPr="000749E2">
              <w:rPr>
                <w:lang w:eastAsia="en-US"/>
              </w:rPr>
              <w:t>RAN#75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376382" w14:textId="77777777" w:rsidR="00030D0E" w:rsidRPr="000749E2" w:rsidRDefault="00030D0E" w:rsidP="005076D8">
            <w:pPr>
              <w:pStyle w:val="TAL"/>
            </w:pPr>
            <w:r w:rsidRPr="000749E2">
              <w:t>RP-170091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F160D2" w14:textId="77777777" w:rsidR="00030D0E" w:rsidRPr="000749E2" w:rsidRDefault="00030D0E" w:rsidP="005076D8">
            <w:pPr>
              <w:pStyle w:val="TAL"/>
            </w:pPr>
            <w:r w:rsidRPr="000749E2">
              <w:t>0884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1C3606" w14:textId="77777777" w:rsidR="00030D0E" w:rsidRPr="000749E2" w:rsidRDefault="00030D0E"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5166F0" w14:textId="77777777" w:rsidR="00030D0E" w:rsidRPr="000749E2" w:rsidRDefault="00030D0E"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E6C819" w14:textId="77777777" w:rsidR="00404329" w:rsidRPr="000749E2" w:rsidRDefault="00030D0E" w:rsidP="005076D8">
            <w:pPr>
              <w:pStyle w:val="TAL"/>
              <w:rPr>
                <w:rFonts w:eastAsia="SimSun"/>
                <w:lang w:eastAsia="zh-CN"/>
              </w:rPr>
            </w:pPr>
            <w:r w:rsidRPr="000749E2">
              <w:rPr>
                <w:lang w:eastAsia="en-US"/>
              </w:rPr>
              <w:t xml:space="preserve">Update of V2X </w:t>
            </w:r>
            <w:proofErr w:type="spellStart"/>
            <w:r w:rsidRPr="000749E2">
              <w:rPr>
                <w:lang w:eastAsia="en-US"/>
              </w:rPr>
              <w:t>Sidelink</w:t>
            </w:r>
            <w:proofErr w:type="spellEnd"/>
            <w:r w:rsidRPr="000749E2">
              <w:rPr>
                <w:lang w:eastAsia="en-US"/>
              </w:rPr>
              <w:t xml:space="preserve"> Communication Test Environment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9748C9" w14:textId="77777777" w:rsidR="00030D0E" w:rsidRPr="000749E2" w:rsidRDefault="00030D0E" w:rsidP="005076D8">
            <w:pPr>
              <w:pStyle w:val="TAL"/>
            </w:pPr>
            <w:r w:rsidRPr="000749E2">
              <w:t>14.1.0</w:t>
            </w:r>
          </w:p>
        </w:tc>
      </w:tr>
      <w:tr w:rsidR="00CA5A50" w:rsidRPr="000749E2" w14:paraId="5F4A6A83"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657A30C3" w14:textId="77777777" w:rsidR="00CA5A50" w:rsidRPr="000749E2" w:rsidRDefault="00CA5A50" w:rsidP="005076D8">
            <w:pPr>
              <w:pStyle w:val="TAL"/>
              <w:rPr>
                <w:lang w:eastAsia="en-US"/>
              </w:rPr>
            </w:pPr>
            <w:r w:rsidRPr="000749E2">
              <w:rPr>
                <w:lang w:eastAsia="en-US"/>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ADA560" w14:textId="77777777" w:rsidR="00CA5A50" w:rsidRPr="000749E2" w:rsidRDefault="00CA5A50" w:rsidP="005076D8">
            <w:pPr>
              <w:pStyle w:val="TAL"/>
              <w:rPr>
                <w:lang w:eastAsia="en-US"/>
              </w:rPr>
            </w:pPr>
            <w:r w:rsidRPr="000749E2">
              <w:rPr>
                <w:lang w:eastAsia="en-US"/>
              </w:rPr>
              <w:t>RAN#75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AE0301" w14:textId="77777777" w:rsidR="00CA5A50" w:rsidRPr="000749E2" w:rsidRDefault="00CA5A50" w:rsidP="005076D8">
            <w:pPr>
              <w:pStyle w:val="TAL"/>
            </w:pPr>
            <w:r w:rsidRPr="000749E2">
              <w:t>RP-170082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B620DF" w14:textId="77777777" w:rsidR="00CA5A50" w:rsidRPr="000749E2" w:rsidRDefault="00CA5A50" w:rsidP="005076D8">
            <w:pPr>
              <w:pStyle w:val="TAL"/>
            </w:pPr>
            <w:r w:rsidRPr="000749E2">
              <w:t>0886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17C6E1" w14:textId="77777777" w:rsidR="00CA5A50" w:rsidRPr="000749E2" w:rsidRDefault="00CA5A50"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5849B" w14:textId="77777777" w:rsidR="00CA5A50" w:rsidRPr="000749E2" w:rsidRDefault="00CA5A50"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2CD0C6" w14:textId="77777777" w:rsidR="00CA5A50" w:rsidRPr="000749E2" w:rsidRDefault="00CA5A50" w:rsidP="000749E2">
            <w:pPr>
              <w:pStyle w:val="TAL"/>
              <w:rPr>
                <w:lang w:eastAsia="en-US"/>
              </w:rPr>
            </w:pPr>
            <w:r w:rsidRPr="000749E2">
              <w:rPr>
                <w:lang w:eastAsia="en-US"/>
              </w:rPr>
              <w:t xml:space="preserve">Update of various </w:t>
            </w:r>
            <w:proofErr w:type="spellStart"/>
            <w:r w:rsidRPr="000749E2">
              <w:rPr>
                <w:lang w:eastAsia="en-US"/>
              </w:rPr>
              <w:t>CIoT</w:t>
            </w:r>
            <w:proofErr w:type="spellEnd"/>
            <w:r w:rsidRPr="000749E2">
              <w:rPr>
                <w:lang w:eastAsia="en-US"/>
              </w:rPr>
              <w:t xml:space="preserve"> generic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522B0E" w14:textId="77777777" w:rsidR="00CA5A50" w:rsidRPr="000749E2" w:rsidRDefault="00CA5A50" w:rsidP="005076D8">
            <w:pPr>
              <w:pStyle w:val="TAL"/>
            </w:pPr>
            <w:r w:rsidRPr="000749E2">
              <w:t>14.1.0</w:t>
            </w:r>
          </w:p>
        </w:tc>
      </w:tr>
      <w:tr w:rsidR="00663BDD" w:rsidRPr="000749E2" w14:paraId="38C39539"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44E506CC" w14:textId="77777777" w:rsidR="00663BDD" w:rsidRPr="000749E2" w:rsidRDefault="00663BDD" w:rsidP="005076D8">
            <w:pPr>
              <w:pStyle w:val="TAL"/>
              <w:rPr>
                <w:lang w:eastAsia="en-US"/>
              </w:rPr>
            </w:pPr>
            <w:r w:rsidRPr="000749E2">
              <w:rPr>
                <w:lang w:eastAsia="en-US"/>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428678" w14:textId="77777777" w:rsidR="00663BDD" w:rsidRPr="000749E2" w:rsidRDefault="00663BDD" w:rsidP="005076D8">
            <w:pPr>
              <w:pStyle w:val="TAL"/>
              <w:rPr>
                <w:lang w:eastAsia="en-US"/>
              </w:rPr>
            </w:pPr>
            <w:r w:rsidRPr="000749E2">
              <w:rPr>
                <w:lang w:eastAsia="en-US"/>
              </w:rPr>
              <w:t>RAN#75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2D7294" w14:textId="77777777" w:rsidR="00663BDD" w:rsidRPr="000749E2" w:rsidRDefault="00663BDD" w:rsidP="005076D8">
            <w:pPr>
              <w:pStyle w:val="TAL"/>
            </w:pPr>
            <w:r w:rsidRPr="000749E2">
              <w:t>RP-170072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914818" w14:textId="77777777" w:rsidR="00663BDD" w:rsidRPr="000749E2" w:rsidRDefault="00663BDD" w:rsidP="005076D8">
            <w:pPr>
              <w:pStyle w:val="TAL"/>
            </w:pPr>
            <w:r w:rsidRPr="000749E2">
              <w:t>0888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87A0A0" w14:textId="77777777" w:rsidR="00663BDD" w:rsidRPr="000749E2" w:rsidRDefault="00663BDD"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2A0725" w14:textId="77777777" w:rsidR="00663BDD" w:rsidRPr="000749E2" w:rsidRDefault="00663BDD"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60FB5E" w14:textId="77777777" w:rsidR="00663BDD" w:rsidRPr="000749E2" w:rsidRDefault="00663BDD" w:rsidP="000749E2">
            <w:pPr>
              <w:pStyle w:val="TAL"/>
              <w:rPr>
                <w:lang w:eastAsia="en-US"/>
              </w:rPr>
            </w:pPr>
            <w:r w:rsidRPr="000749E2">
              <w:t>Correction to test frequencies for CA_5A-5A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9838B1" w14:textId="77777777" w:rsidR="00663BDD" w:rsidRPr="000749E2" w:rsidRDefault="00663BDD" w:rsidP="005076D8">
            <w:pPr>
              <w:pStyle w:val="TAL"/>
            </w:pPr>
            <w:r w:rsidRPr="000749E2">
              <w:t>14.1.0</w:t>
            </w:r>
          </w:p>
        </w:tc>
      </w:tr>
      <w:tr w:rsidR="00447F66" w:rsidRPr="000749E2" w14:paraId="5D7668B6"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42408B04" w14:textId="77777777" w:rsidR="00447F66" w:rsidRPr="000749E2" w:rsidRDefault="00447F66" w:rsidP="005076D8">
            <w:pPr>
              <w:pStyle w:val="TAL"/>
              <w:rPr>
                <w:lang w:eastAsia="en-US"/>
              </w:rPr>
            </w:pPr>
            <w:r w:rsidRPr="000749E2">
              <w:rPr>
                <w:lang w:eastAsia="en-US"/>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21F417" w14:textId="77777777" w:rsidR="00447F66" w:rsidRPr="000749E2" w:rsidRDefault="00447F66" w:rsidP="005076D8">
            <w:pPr>
              <w:pStyle w:val="TAL"/>
              <w:rPr>
                <w:lang w:eastAsia="en-US"/>
              </w:rPr>
            </w:pPr>
            <w:r w:rsidRPr="000749E2">
              <w:rPr>
                <w:lang w:eastAsia="en-US"/>
              </w:rPr>
              <w:t>RAN#75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9DF5D0" w14:textId="77777777" w:rsidR="00447F66" w:rsidRPr="000749E2" w:rsidRDefault="00447F66" w:rsidP="005076D8">
            <w:pPr>
              <w:pStyle w:val="TAL"/>
            </w:pPr>
            <w:r w:rsidRPr="000749E2">
              <w:t>RP-170082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EC1624" w14:textId="77777777" w:rsidR="00447F66" w:rsidRPr="000749E2" w:rsidRDefault="00447F66" w:rsidP="005076D8">
            <w:pPr>
              <w:pStyle w:val="TAL"/>
            </w:pPr>
            <w:r w:rsidRPr="000749E2">
              <w:t>0889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1A13EF" w14:textId="77777777" w:rsidR="00447F66" w:rsidRPr="000749E2" w:rsidRDefault="00447F66"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7B7BCA" w14:textId="77777777" w:rsidR="00447F66" w:rsidRPr="000749E2" w:rsidRDefault="00447F66"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489E32" w14:textId="77777777" w:rsidR="00447F66" w:rsidRPr="000749E2" w:rsidRDefault="00447F66" w:rsidP="000749E2">
            <w:pPr>
              <w:pStyle w:val="TAL"/>
            </w:pPr>
            <w:r w:rsidRPr="000749E2">
              <w:rPr>
                <w:lang w:eastAsia="en-US"/>
              </w:rPr>
              <w:t>NPRACH-</w:t>
            </w:r>
            <w:proofErr w:type="spellStart"/>
            <w:r w:rsidRPr="000749E2">
              <w:rPr>
                <w:lang w:eastAsia="en-US"/>
              </w:rPr>
              <w:t>ConfigSIB</w:t>
            </w:r>
            <w:proofErr w:type="spellEnd"/>
            <w:r w:rsidRPr="000749E2">
              <w:rPr>
                <w:lang w:eastAsia="en-US"/>
              </w:rPr>
              <w:t>-NB-DEFAULT updated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E9A547" w14:textId="77777777" w:rsidR="00447F66" w:rsidRPr="000749E2" w:rsidRDefault="00447F66" w:rsidP="005076D8">
            <w:pPr>
              <w:pStyle w:val="TAL"/>
            </w:pPr>
            <w:r w:rsidRPr="000749E2">
              <w:t>14.1.0</w:t>
            </w:r>
          </w:p>
        </w:tc>
      </w:tr>
      <w:tr w:rsidR="007F76A2" w:rsidRPr="000749E2" w14:paraId="0291F9CD"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229BF8BE" w14:textId="77777777" w:rsidR="007F76A2" w:rsidRPr="000749E2" w:rsidRDefault="007F76A2" w:rsidP="005076D8">
            <w:pPr>
              <w:pStyle w:val="TAL"/>
              <w:rPr>
                <w:lang w:eastAsia="en-US"/>
              </w:rPr>
            </w:pPr>
            <w:r w:rsidRPr="000749E2">
              <w:rPr>
                <w:lang w:eastAsia="en-US"/>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A256B5" w14:textId="77777777" w:rsidR="007F76A2" w:rsidRPr="000749E2" w:rsidRDefault="007F76A2" w:rsidP="005076D8">
            <w:pPr>
              <w:pStyle w:val="TAL"/>
              <w:rPr>
                <w:lang w:eastAsia="en-US"/>
              </w:rPr>
            </w:pPr>
            <w:r w:rsidRPr="000749E2">
              <w:rPr>
                <w:lang w:eastAsia="en-US"/>
              </w:rPr>
              <w:t>RAN#75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2E534BE" w14:textId="77777777" w:rsidR="007F76A2" w:rsidRPr="000749E2" w:rsidRDefault="007F76A2" w:rsidP="005076D8">
            <w:pPr>
              <w:pStyle w:val="TAL"/>
            </w:pPr>
            <w:r w:rsidRPr="000749E2">
              <w:t>RP-170082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2558CE" w14:textId="77777777" w:rsidR="007F76A2" w:rsidRPr="000749E2" w:rsidRDefault="007F76A2" w:rsidP="005076D8">
            <w:pPr>
              <w:pStyle w:val="TAL"/>
            </w:pPr>
            <w:r w:rsidRPr="000749E2">
              <w:t>0895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CCB35F" w14:textId="77777777" w:rsidR="007F76A2" w:rsidRPr="000749E2" w:rsidRDefault="007F76A2"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0A29DE" w14:textId="77777777" w:rsidR="007F76A2" w:rsidRPr="000749E2" w:rsidRDefault="007F76A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F4E1C5" w14:textId="77777777" w:rsidR="007F76A2" w:rsidRPr="000749E2" w:rsidRDefault="007F76A2" w:rsidP="000749E2">
            <w:pPr>
              <w:pStyle w:val="TAL"/>
              <w:rPr>
                <w:rFonts w:eastAsia="SimSun"/>
                <w:lang w:eastAsia="zh-CN"/>
              </w:rPr>
            </w:pPr>
            <w:r w:rsidRPr="000749E2">
              <w:rPr>
                <w:rFonts w:eastAsia="SimSun"/>
                <w:lang w:eastAsia="zh-CN"/>
              </w:rPr>
              <w:t>Correction to NB-IoT Physical layer parameters for DCI</w:t>
            </w:r>
          </w:p>
          <w:p w14:paraId="32861E48" w14:textId="77777777" w:rsidR="00B53ADA" w:rsidRPr="000749E2" w:rsidRDefault="00B53ADA" w:rsidP="000749E2">
            <w:pPr>
              <w:pStyle w:val="TAL"/>
              <w:rPr>
                <w:lang w:eastAsia="en-US"/>
              </w:rPr>
            </w:pPr>
            <w:r w:rsidRPr="000749E2">
              <w:rPr>
                <w:lang w:eastAsia="en-US"/>
              </w:rPr>
              <w:t>Renumbering of clauses 8.1.3.6.1.5 (and associated tables) not implemented: clause renumbering is strongly deprecated; instead, empty padding clauses 8.1.3.6.1.3 &amp; 8.1.3.6.1.4 added.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447038" w14:textId="77777777" w:rsidR="007F76A2" w:rsidRPr="000749E2" w:rsidRDefault="007F76A2" w:rsidP="005076D8">
            <w:pPr>
              <w:pStyle w:val="TAL"/>
            </w:pPr>
            <w:r w:rsidRPr="000749E2">
              <w:t>14.1.0</w:t>
            </w:r>
          </w:p>
        </w:tc>
      </w:tr>
      <w:tr w:rsidR="00BB046F" w:rsidRPr="000749E2" w14:paraId="4BD44C8B"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3528DEB4" w14:textId="77777777" w:rsidR="00BB046F" w:rsidRPr="000749E2" w:rsidRDefault="00BB046F" w:rsidP="005076D8">
            <w:pPr>
              <w:pStyle w:val="TAL"/>
              <w:rPr>
                <w:lang w:eastAsia="en-US"/>
              </w:rPr>
            </w:pPr>
            <w:r w:rsidRPr="000749E2">
              <w:rPr>
                <w:lang w:eastAsia="en-US"/>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F45FD4" w14:textId="77777777" w:rsidR="00BB046F" w:rsidRPr="000749E2" w:rsidRDefault="00BB046F" w:rsidP="005076D8">
            <w:pPr>
              <w:pStyle w:val="TAL"/>
              <w:rPr>
                <w:lang w:eastAsia="en-US"/>
              </w:rPr>
            </w:pPr>
            <w:r w:rsidRPr="000749E2">
              <w:rPr>
                <w:lang w:eastAsia="en-US"/>
              </w:rPr>
              <w:t>RAN#75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0D40F3" w14:textId="77777777" w:rsidR="00BB046F" w:rsidRPr="000749E2" w:rsidRDefault="00BB046F" w:rsidP="005076D8">
            <w:pPr>
              <w:pStyle w:val="TAL"/>
            </w:pPr>
            <w:r w:rsidRPr="000749E2">
              <w:t>RP-170095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818AB6" w14:textId="77777777" w:rsidR="00BB046F" w:rsidRPr="000749E2" w:rsidRDefault="00BB046F" w:rsidP="005076D8">
            <w:pPr>
              <w:pStyle w:val="TAL"/>
            </w:pPr>
            <w:r w:rsidRPr="000749E2">
              <w:t>0896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B33930" w14:textId="77777777" w:rsidR="00BB046F" w:rsidRPr="000749E2" w:rsidRDefault="00BB046F"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A5D4D0" w14:textId="77777777" w:rsidR="00BB046F" w:rsidRPr="000749E2" w:rsidRDefault="00BB046F"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E1D208" w14:textId="77777777" w:rsidR="00BB046F" w:rsidRPr="000749E2" w:rsidRDefault="00BB046F" w:rsidP="000749E2">
            <w:pPr>
              <w:pStyle w:val="TAL"/>
              <w:rPr>
                <w:rFonts w:eastAsia="SimSun" w:cs="Arial"/>
                <w:lang w:eastAsia="zh-CN"/>
              </w:rPr>
            </w:pPr>
            <w:r w:rsidRPr="000749E2">
              <w:rPr>
                <w:lang w:eastAsia="en-US"/>
              </w:rPr>
              <w:t>Correction to Generic Test Procedure for network initiated release of additional PDN connectivity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4345A9" w14:textId="77777777" w:rsidR="00BB046F" w:rsidRPr="000749E2" w:rsidRDefault="00BB046F" w:rsidP="005076D8">
            <w:pPr>
              <w:pStyle w:val="TAL"/>
            </w:pPr>
            <w:r w:rsidRPr="000749E2">
              <w:t>14.1.0</w:t>
            </w:r>
          </w:p>
        </w:tc>
      </w:tr>
      <w:tr w:rsidR="003B1146" w:rsidRPr="000749E2" w14:paraId="66F57371"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2A895CC5" w14:textId="77777777" w:rsidR="003B1146" w:rsidRPr="000749E2" w:rsidRDefault="003B1146" w:rsidP="005076D8">
            <w:pPr>
              <w:pStyle w:val="TAL"/>
              <w:rPr>
                <w:lang w:eastAsia="en-US"/>
              </w:rPr>
            </w:pPr>
            <w:r w:rsidRPr="000749E2">
              <w:rPr>
                <w:lang w:eastAsia="en-US"/>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B8B719" w14:textId="77777777" w:rsidR="003B1146" w:rsidRPr="000749E2" w:rsidRDefault="003B1146" w:rsidP="005076D8">
            <w:pPr>
              <w:pStyle w:val="TAL"/>
              <w:rPr>
                <w:lang w:eastAsia="en-US"/>
              </w:rPr>
            </w:pPr>
            <w:r w:rsidRPr="000749E2">
              <w:rPr>
                <w:lang w:eastAsia="en-US"/>
              </w:rPr>
              <w:t>RAN#75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552980" w14:textId="77777777" w:rsidR="003B1146" w:rsidRPr="000749E2" w:rsidRDefault="003B1146" w:rsidP="005076D8">
            <w:pPr>
              <w:pStyle w:val="TAL"/>
            </w:pPr>
            <w:r w:rsidRPr="000749E2">
              <w:t>RP-170095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25F13C" w14:textId="77777777" w:rsidR="003B1146" w:rsidRPr="000749E2" w:rsidRDefault="003B1146" w:rsidP="005076D8">
            <w:pPr>
              <w:pStyle w:val="TAL"/>
            </w:pPr>
            <w:r w:rsidRPr="000749E2">
              <w:t>0897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A46D8D" w14:textId="77777777" w:rsidR="003B1146" w:rsidRPr="000749E2" w:rsidRDefault="003B1146"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0BA37F" w14:textId="77777777" w:rsidR="003B1146" w:rsidRPr="000749E2" w:rsidRDefault="003B1146"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8C20EB" w14:textId="77777777" w:rsidR="003B1146" w:rsidRPr="000749E2" w:rsidRDefault="003B1146" w:rsidP="000749E2">
            <w:pPr>
              <w:pStyle w:val="TAL"/>
              <w:rPr>
                <w:lang w:eastAsia="en-US"/>
              </w:rPr>
            </w:pPr>
            <w:r w:rsidRPr="000749E2">
              <w:rPr>
                <w:lang w:eastAsia="en-US"/>
              </w:rPr>
              <w:t>Correction to generic procedure for preventing IMS signalling over GERAN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D7B2DC" w14:textId="77777777" w:rsidR="003B1146" w:rsidRPr="000749E2" w:rsidRDefault="003B1146" w:rsidP="005076D8">
            <w:pPr>
              <w:pStyle w:val="TAL"/>
            </w:pPr>
            <w:r w:rsidRPr="000749E2">
              <w:t>14.1.0</w:t>
            </w:r>
          </w:p>
        </w:tc>
      </w:tr>
      <w:tr w:rsidR="00182E76" w:rsidRPr="000749E2" w14:paraId="2DF4626E"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715AA7DD" w14:textId="77777777" w:rsidR="00182E76" w:rsidRPr="000749E2" w:rsidRDefault="00182E76" w:rsidP="005076D8">
            <w:pPr>
              <w:pStyle w:val="TAL"/>
              <w:rPr>
                <w:lang w:eastAsia="en-US"/>
              </w:rPr>
            </w:pPr>
            <w:r w:rsidRPr="000749E2">
              <w:rPr>
                <w:lang w:eastAsia="en-US"/>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E6C61E" w14:textId="77777777" w:rsidR="00182E76" w:rsidRPr="000749E2" w:rsidRDefault="00182E76" w:rsidP="005076D8">
            <w:pPr>
              <w:pStyle w:val="TAL"/>
              <w:rPr>
                <w:lang w:eastAsia="en-US"/>
              </w:rPr>
            </w:pPr>
            <w:r w:rsidRPr="000749E2">
              <w:rPr>
                <w:lang w:eastAsia="en-US"/>
              </w:rPr>
              <w:t>RAN#75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4B380D" w14:textId="77777777" w:rsidR="00182E76" w:rsidRPr="000749E2" w:rsidRDefault="00182E76" w:rsidP="005076D8">
            <w:pPr>
              <w:pStyle w:val="TAL"/>
            </w:pPr>
            <w:r w:rsidRPr="000749E2">
              <w:t>RP-170108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B22BAE" w14:textId="77777777" w:rsidR="00182E76" w:rsidRPr="000749E2" w:rsidRDefault="00182E76" w:rsidP="005076D8">
            <w:pPr>
              <w:pStyle w:val="TAL"/>
            </w:pPr>
            <w:r w:rsidRPr="000749E2">
              <w:t>0900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428DB4" w14:textId="77777777" w:rsidR="00182E76" w:rsidRPr="000749E2" w:rsidRDefault="00182E76"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42DD8E" w14:textId="77777777" w:rsidR="00182E76" w:rsidRPr="000749E2" w:rsidRDefault="00182E76"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3A35AD" w14:textId="77777777" w:rsidR="00182E76" w:rsidRPr="000749E2" w:rsidRDefault="00182E76" w:rsidP="000749E2">
            <w:pPr>
              <w:pStyle w:val="TAL"/>
              <w:rPr>
                <w:lang w:eastAsia="en-US"/>
              </w:rPr>
            </w:pPr>
            <w:r w:rsidRPr="000749E2">
              <w:rPr>
                <w:lang w:eastAsia="en-US"/>
              </w:rPr>
              <w:t>Add missing condition description in Table 4.6.3-9A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2A0450" w14:textId="77777777" w:rsidR="00182E76" w:rsidRPr="000749E2" w:rsidRDefault="00182E76" w:rsidP="005076D8">
            <w:pPr>
              <w:pStyle w:val="TAL"/>
            </w:pPr>
            <w:r w:rsidRPr="000749E2">
              <w:t>14.1.0</w:t>
            </w:r>
          </w:p>
        </w:tc>
      </w:tr>
      <w:tr w:rsidR="00C001D2" w:rsidRPr="000749E2" w14:paraId="5B690573"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1370E90F" w14:textId="77777777" w:rsidR="00C001D2" w:rsidRPr="000749E2" w:rsidRDefault="00C001D2" w:rsidP="005076D8">
            <w:pPr>
              <w:pStyle w:val="TAL"/>
              <w:rPr>
                <w:lang w:eastAsia="en-US"/>
              </w:rPr>
            </w:pPr>
            <w:r w:rsidRPr="000749E2">
              <w:rPr>
                <w:lang w:eastAsia="en-US"/>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A9A8C8" w14:textId="77777777" w:rsidR="00C001D2" w:rsidRPr="000749E2" w:rsidRDefault="00C001D2" w:rsidP="005076D8">
            <w:pPr>
              <w:pStyle w:val="TAL"/>
              <w:rPr>
                <w:lang w:eastAsia="en-US"/>
              </w:rPr>
            </w:pPr>
            <w:r w:rsidRPr="000749E2">
              <w:rPr>
                <w:lang w:eastAsia="en-US"/>
              </w:rPr>
              <w:t>RAN#75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BCF3AC" w14:textId="77777777" w:rsidR="00C001D2" w:rsidRPr="000749E2" w:rsidRDefault="00C001D2" w:rsidP="005076D8">
            <w:pPr>
              <w:pStyle w:val="TAL"/>
            </w:pPr>
            <w:r w:rsidRPr="000749E2">
              <w:t>RP-170095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DCE06F" w14:textId="77777777" w:rsidR="00C001D2" w:rsidRPr="000749E2" w:rsidRDefault="00C001D2" w:rsidP="005076D8">
            <w:pPr>
              <w:pStyle w:val="TAL"/>
            </w:pPr>
            <w:r w:rsidRPr="000749E2">
              <w:t>0902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9AB8B9" w14:textId="77777777" w:rsidR="00C001D2" w:rsidRPr="000749E2" w:rsidRDefault="00C001D2"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AD661A" w14:textId="77777777" w:rsidR="00C001D2" w:rsidRPr="000749E2" w:rsidRDefault="00C001D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32C592" w14:textId="77777777" w:rsidR="00C001D2" w:rsidRPr="000749E2" w:rsidRDefault="00C001D2" w:rsidP="000749E2">
            <w:pPr>
              <w:pStyle w:val="TAL"/>
              <w:rPr>
                <w:lang w:eastAsia="en-US"/>
              </w:rPr>
            </w:pPr>
            <w:r w:rsidRPr="000749E2">
              <w:rPr>
                <w:lang w:eastAsia="en-US"/>
              </w:rPr>
              <w:t xml:space="preserve">Update </w:t>
            </w:r>
            <w:proofErr w:type="spellStart"/>
            <w:r w:rsidRPr="000749E2">
              <w:rPr>
                <w:lang w:eastAsia="en-US"/>
              </w:rPr>
              <w:t>MobilityControlInfo</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D22883" w14:textId="77777777" w:rsidR="00C001D2" w:rsidRPr="000749E2" w:rsidRDefault="00C001D2" w:rsidP="005076D8">
            <w:pPr>
              <w:pStyle w:val="TAL"/>
            </w:pPr>
            <w:r w:rsidRPr="000749E2">
              <w:t>14.1.0</w:t>
            </w:r>
          </w:p>
        </w:tc>
      </w:tr>
      <w:tr w:rsidR="00031DB1" w:rsidRPr="000749E2" w14:paraId="7995C8C8"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67030124" w14:textId="77777777" w:rsidR="00031DB1" w:rsidRPr="000749E2" w:rsidRDefault="00031DB1" w:rsidP="005076D8">
            <w:pPr>
              <w:pStyle w:val="TAL"/>
              <w:rPr>
                <w:lang w:eastAsia="en-US"/>
              </w:rPr>
            </w:pPr>
            <w:r w:rsidRPr="000749E2">
              <w:rPr>
                <w:lang w:eastAsia="en-US"/>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4F9F49" w14:textId="77777777" w:rsidR="00031DB1" w:rsidRPr="000749E2" w:rsidRDefault="00031DB1" w:rsidP="005076D8">
            <w:pPr>
              <w:pStyle w:val="TAL"/>
              <w:rPr>
                <w:lang w:eastAsia="en-US"/>
              </w:rPr>
            </w:pPr>
            <w:r w:rsidRPr="000749E2">
              <w:rPr>
                <w:lang w:eastAsia="en-US"/>
              </w:rPr>
              <w:t>RAN#75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9EB238" w14:textId="77777777" w:rsidR="00031DB1" w:rsidRPr="000749E2" w:rsidRDefault="00031DB1" w:rsidP="005076D8">
            <w:pPr>
              <w:pStyle w:val="TAL"/>
            </w:pPr>
            <w:r w:rsidRPr="000749E2">
              <w:t>RP-170097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28148B" w14:textId="77777777" w:rsidR="00031DB1" w:rsidRPr="000749E2" w:rsidRDefault="00031DB1" w:rsidP="005076D8">
            <w:pPr>
              <w:pStyle w:val="TAL"/>
            </w:pPr>
            <w:r w:rsidRPr="000749E2">
              <w:t>0903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A8D844" w14:textId="77777777" w:rsidR="00031DB1" w:rsidRPr="000749E2" w:rsidRDefault="00031DB1"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D4BEB" w14:textId="77777777" w:rsidR="00031DB1" w:rsidRPr="000749E2" w:rsidRDefault="00031DB1"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D65E72" w14:textId="77777777" w:rsidR="00031DB1" w:rsidRPr="000749E2" w:rsidRDefault="00031DB1" w:rsidP="000749E2">
            <w:pPr>
              <w:pStyle w:val="TAL"/>
              <w:rPr>
                <w:lang w:eastAsia="en-US"/>
              </w:rPr>
            </w:pPr>
            <w:r w:rsidRPr="000749E2">
              <w:rPr>
                <w:lang w:eastAsia="en-US"/>
              </w:rPr>
              <w:t xml:space="preserve">Update </w:t>
            </w:r>
            <w:proofErr w:type="spellStart"/>
            <w:r w:rsidRPr="000749E2">
              <w:rPr>
                <w:lang w:eastAsia="en-US"/>
              </w:rPr>
              <w:t>MeasConfig</w:t>
            </w:r>
            <w:proofErr w:type="spellEnd"/>
            <w:r w:rsidRPr="000749E2">
              <w:rPr>
                <w:lang w:eastAsia="en-US"/>
              </w:rPr>
              <w:t>-DEFAULT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F22C2F" w14:textId="77777777" w:rsidR="00031DB1" w:rsidRPr="000749E2" w:rsidRDefault="00031DB1" w:rsidP="005076D8">
            <w:pPr>
              <w:pStyle w:val="TAL"/>
            </w:pPr>
            <w:r w:rsidRPr="000749E2">
              <w:t>14.1.0</w:t>
            </w:r>
          </w:p>
        </w:tc>
      </w:tr>
      <w:tr w:rsidR="0095068C" w:rsidRPr="000749E2" w14:paraId="2E2D1127"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0244AC54" w14:textId="77777777" w:rsidR="0095068C" w:rsidRPr="000749E2" w:rsidRDefault="0095068C" w:rsidP="005076D8">
            <w:pPr>
              <w:pStyle w:val="TAL"/>
              <w:rPr>
                <w:lang w:eastAsia="en-US"/>
              </w:rPr>
            </w:pPr>
            <w:r w:rsidRPr="000749E2">
              <w:rPr>
                <w:lang w:eastAsia="en-US"/>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93B5CF" w14:textId="77777777" w:rsidR="0095068C" w:rsidRPr="000749E2" w:rsidRDefault="0095068C" w:rsidP="005076D8">
            <w:pPr>
              <w:pStyle w:val="TAL"/>
              <w:rPr>
                <w:lang w:eastAsia="en-US"/>
              </w:rPr>
            </w:pPr>
            <w:r w:rsidRPr="000749E2">
              <w:rPr>
                <w:lang w:eastAsia="en-US"/>
              </w:rPr>
              <w:t>RAN#75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0B28EE3" w14:textId="77777777" w:rsidR="0095068C" w:rsidRPr="000749E2" w:rsidRDefault="0095068C" w:rsidP="005076D8">
            <w:pPr>
              <w:pStyle w:val="TAL"/>
            </w:pPr>
            <w:r w:rsidRPr="000749E2">
              <w:t>RP-170089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2045EC" w14:textId="77777777" w:rsidR="0095068C" w:rsidRPr="000749E2" w:rsidRDefault="0095068C" w:rsidP="005076D8">
            <w:pPr>
              <w:pStyle w:val="TAL"/>
            </w:pPr>
            <w:r w:rsidRPr="000749E2">
              <w:t>0864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275610" w14:textId="77777777" w:rsidR="0095068C" w:rsidRPr="000749E2" w:rsidRDefault="0095068C"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1D7543" w14:textId="77777777" w:rsidR="0095068C" w:rsidRPr="000749E2" w:rsidRDefault="0095068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284FD4" w14:textId="77777777" w:rsidR="0095068C" w:rsidRPr="000749E2" w:rsidRDefault="0095068C" w:rsidP="000749E2">
            <w:pPr>
              <w:pStyle w:val="TAL"/>
              <w:rPr>
                <w:lang w:eastAsia="en-US"/>
              </w:rPr>
            </w:pPr>
            <w:r w:rsidRPr="000749E2">
              <w:rPr>
                <w:lang w:eastAsia="en-US"/>
              </w:rPr>
              <w:t>Introduction of test frequencies for CA_3A-11A to section 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8B2C3E" w14:textId="77777777" w:rsidR="0095068C" w:rsidRPr="000749E2" w:rsidRDefault="0095068C" w:rsidP="005076D8">
            <w:pPr>
              <w:pStyle w:val="TAL"/>
            </w:pPr>
            <w:r w:rsidRPr="000749E2">
              <w:t>14.1.0</w:t>
            </w:r>
          </w:p>
        </w:tc>
      </w:tr>
      <w:tr w:rsidR="00CA1FB1" w:rsidRPr="000749E2" w14:paraId="2B7EE260"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11F7DBB7" w14:textId="77777777" w:rsidR="00CA1FB1" w:rsidRPr="000749E2" w:rsidRDefault="00CA1FB1" w:rsidP="005076D8">
            <w:pPr>
              <w:pStyle w:val="TAL"/>
              <w:rPr>
                <w:lang w:eastAsia="en-US"/>
              </w:rPr>
            </w:pPr>
            <w:r w:rsidRPr="000749E2">
              <w:rPr>
                <w:lang w:eastAsia="en-US"/>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B4A716" w14:textId="77777777" w:rsidR="00CA1FB1" w:rsidRPr="000749E2" w:rsidRDefault="00CA1FB1" w:rsidP="005076D8">
            <w:pPr>
              <w:pStyle w:val="TAL"/>
              <w:rPr>
                <w:lang w:eastAsia="en-US"/>
              </w:rPr>
            </w:pPr>
            <w:r w:rsidRPr="000749E2">
              <w:rPr>
                <w:lang w:eastAsia="en-US"/>
              </w:rPr>
              <w:t>RAN#75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7AEC41" w14:textId="77777777" w:rsidR="00CA1FB1" w:rsidRPr="000749E2" w:rsidRDefault="00CA1FB1" w:rsidP="005076D8">
            <w:pPr>
              <w:pStyle w:val="TAL"/>
            </w:pPr>
            <w:r w:rsidRPr="000749E2">
              <w:t>RP-170089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C65DCB" w14:textId="77777777" w:rsidR="00CA1FB1" w:rsidRPr="000749E2" w:rsidRDefault="00CA1FB1" w:rsidP="005076D8">
            <w:pPr>
              <w:pStyle w:val="TAL"/>
            </w:pPr>
            <w:r w:rsidRPr="000749E2">
              <w:t>0865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0908F6" w14:textId="77777777" w:rsidR="00CA1FB1" w:rsidRPr="000749E2" w:rsidRDefault="00CA1FB1"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A9CBDE" w14:textId="77777777" w:rsidR="00CA1FB1" w:rsidRPr="000749E2" w:rsidRDefault="00CA1FB1"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FEB8ED" w14:textId="77777777" w:rsidR="00CA1FB1" w:rsidRPr="000749E2" w:rsidRDefault="00CA1FB1" w:rsidP="000749E2">
            <w:pPr>
              <w:pStyle w:val="TAL"/>
              <w:rPr>
                <w:lang w:eastAsia="en-US"/>
              </w:rPr>
            </w:pPr>
            <w:r w:rsidRPr="000749E2">
              <w:rPr>
                <w:lang w:eastAsia="en-US"/>
              </w:rPr>
              <w:t>Introduction of test frequencies for CA_8A-28A to section 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091531" w14:textId="77777777" w:rsidR="00CA1FB1" w:rsidRPr="000749E2" w:rsidRDefault="00CA1FB1" w:rsidP="005076D8">
            <w:pPr>
              <w:pStyle w:val="TAL"/>
            </w:pPr>
            <w:r w:rsidRPr="000749E2">
              <w:t>14.1.0</w:t>
            </w:r>
          </w:p>
        </w:tc>
      </w:tr>
      <w:tr w:rsidR="000A3223" w:rsidRPr="000749E2" w14:paraId="2D893A4C"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3DBF5418" w14:textId="77777777" w:rsidR="000A3223" w:rsidRPr="000749E2" w:rsidRDefault="000A3223" w:rsidP="005076D8">
            <w:pPr>
              <w:pStyle w:val="TAL"/>
              <w:rPr>
                <w:lang w:eastAsia="en-US"/>
              </w:rPr>
            </w:pPr>
            <w:r w:rsidRPr="000749E2">
              <w:rPr>
                <w:lang w:eastAsia="en-US"/>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09E0AD" w14:textId="77777777" w:rsidR="000A3223" w:rsidRPr="000749E2" w:rsidRDefault="000A3223" w:rsidP="005076D8">
            <w:pPr>
              <w:pStyle w:val="TAL"/>
              <w:rPr>
                <w:lang w:eastAsia="en-US"/>
              </w:rPr>
            </w:pPr>
            <w:r w:rsidRPr="000749E2">
              <w:rPr>
                <w:lang w:eastAsia="en-US"/>
              </w:rPr>
              <w:t>RAN#75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FD4362" w14:textId="77777777" w:rsidR="000A3223" w:rsidRPr="000749E2" w:rsidRDefault="000A3223" w:rsidP="005076D8">
            <w:pPr>
              <w:pStyle w:val="TAL"/>
            </w:pPr>
            <w:r w:rsidRPr="000749E2">
              <w:t>RP-170089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0EEE3B" w14:textId="77777777" w:rsidR="000A3223" w:rsidRPr="000749E2" w:rsidRDefault="000A3223" w:rsidP="005076D8">
            <w:pPr>
              <w:pStyle w:val="TAL"/>
            </w:pPr>
            <w:r w:rsidRPr="000749E2">
              <w:t>0866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D608EC" w14:textId="77777777" w:rsidR="000A3223" w:rsidRPr="000749E2" w:rsidRDefault="000A322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214E7A" w14:textId="77777777" w:rsidR="000A3223" w:rsidRPr="000749E2" w:rsidRDefault="000A32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CC8B31" w14:textId="77777777" w:rsidR="000A3223" w:rsidRPr="000749E2" w:rsidRDefault="000A3223" w:rsidP="000749E2">
            <w:pPr>
              <w:pStyle w:val="TAL"/>
              <w:rPr>
                <w:lang w:eastAsia="en-US"/>
              </w:rPr>
            </w:pPr>
            <w:r w:rsidRPr="000749E2">
              <w:rPr>
                <w:lang w:eastAsia="en-US"/>
              </w:rPr>
              <w:t>Introduction of test frequencies for CA_11A-28A to section 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04ADB7" w14:textId="77777777" w:rsidR="000A3223" w:rsidRPr="000749E2" w:rsidRDefault="000A3223" w:rsidP="005076D8">
            <w:pPr>
              <w:pStyle w:val="TAL"/>
            </w:pPr>
            <w:r w:rsidRPr="000749E2">
              <w:t>14.1.0</w:t>
            </w:r>
          </w:p>
        </w:tc>
      </w:tr>
      <w:tr w:rsidR="00822B0C" w:rsidRPr="000749E2" w14:paraId="7225D7A9"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048E2FFC" w14:textId="77777777" w:rsidR="00822B0C" w:rsidRPr="000749E2" w:rsidRDefault="00822B0C" w:rsidP="005076D8">
            <w:pPr>
              <w:pStyle w:val="TAL"/>
              <w:rPr>
                <w:lang w:eastAsia="en-US"/>
              </w:rPr>
            </w:pPr>
            <w:r w:rsidRPr="000749E2">
              <w:rPr>
                <w:lang w:eastAsia="en-US"/>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D376C4" w14:textId="77777777" w:rsidR="00822B0C" w:rsidRPr="000749E2" w:rsidRDefault="00822B0C" w:rsidP="005076D8">
            <w:pPr>
              <w:pStyle w:val="TAL"/>
              <w:rPr>
                <w:lang w:eastAsia="en-US"/>
              </w:rPr>
            </w:pPr>
            <w:r w:rsidRPr="000749E2">
              <w:rPr>
                <w:lang w:eastAsia="en-US"/>
              </w:rPr>
              <w:t>RAN#75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801B17" w14:textId="77777777" w:rsidR="00822B0C" w:rsidRPr="000749E2" w:rsidRDefault="00822B0C" w:rsidP="005076D8">
            <w:pPr>
              <w:pStyle w:val="TAL"/>
            </w:pPr>
            <w:r w:rsidRPr="000749E2">
              <w:t>RP-170089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9C0BB0" w14:textId="77777777" w:rsidR="00822B0C" w:rsidRPr="000749E2" w:rsidRDefault="00822B0C" w:rsidP="005076D8">
            <w:pPr>
              <w:pStyle w:val="TAL"/>
            </w:pPr>
            <w:r w:rsidRPr="000749E2">
              <w:t>0893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79199C" w14:textId="77777777" w:rsidR="00822B0C" w:rsidRPr="000749E2" w:rsidRDefault="00822B0C"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D831C5" w14:textId="77777777" w:rsidR="00822B0C" w:rsidRPr="000749E2" w:rsidRDefault="00822B0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F9F99B" w14:textId="77777777" w:rsidR="00822B0C" w:rsidRPr="000749E2" w:rsidRDefault="00822B0C" w:rsidP="000749E2">
            <w:pPr>
              <w:pStyle w:val="TAL"/>
              <w:rPr>
                <w:lang w:eastAsia="en-US"/>
              </w:rPr>
            </w:pPr>
            <w:r w:rsidRPr="000749E2">
              <w:rPr>
                <w:lang w:eastAsia="en-US"/>
              </w:rPr>
              <w:t>CA_29A-66A, CA_29A-66A-66A, CA_29A-66C, CA_46A-66A test frequencies for signalling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E97B24" w14:textId="77777777" w:rsidR="00822B0C" w:rsidRPr="000749E2" w:rsidRDefault="00822B0C" w:rsidP="005076D8">
            <w:pPr>
              <w:pStyle w:val="TAL"/>
            </w:pPr>
            <w:r w:rsidRPr="000749E2">
              <w:t>14.1.0</w:t>
            </w:r>
          </w:p>
        </w:tc>
      </w:tr>
      <w:tr w:rsidR="00C0480A" w:rsidRPr="000749E2" w14:paraId="23F05385"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30CF6874" w14:textId="77777777" w:rsidR="00C0480A" w:rsidRPr="000749E2" w:rsidRDefault="00C0480A" w:rsidP="005076D8">
            <w:pPr>
              <w:pStyle w:val="TAL"/>
              <w:rPr>
                <w:lang w:eastAsia="en-US"/>
              </w:rPr>
            </w:pPr>
            <w:r w:rsidRPr="000749E2">
              <w:rPr>
                <w:lang w:eastAsia="en-US"/>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E6FFF0" w14:textId="77777777" w:rsidR="00C0480A" w:rsidRPr="000749E2" w:rsidRDefault="00C0480A" w:rsidP="005076D8">
            <w:pPr>
              <w:pStyle w:val="TAL"/>
              <w:rPr>
                <w:lang w:eastAsia="en-US"/>
              </w:rPr>
            </w:pPr>
            <w:r w:rsidRPr="000749E2">
              <w:rPr>
                <w:lang w:eastAsia="en-US"/>
              </w:rPr>
              <w:t>RAN#75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F54CD6" w14:textId="77777777" w:rsidR="00C0480A" w:rsidRPr="000749E2" w:rsidRDefault="00C0480A" w:rsidP="005076D8">
            <w:pPr>
              <w:pStyle w:val="TAL"/>
            </w:pPr>
            <w:r w:rsidRPr="000749E2">
              <w:t>RP-170108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91A5DB" w14:textId="77777777" w:rsidR="00C0480A" w:rsidRPr="000749E2" w:rsidRDefault="00C0480A" w:rsidP="005076D8">
            <w:pPr>
              <w:pStyle w:val="TAL"/>
            </w:pPr>
            <w:r w:rsidRPr="000749E2">
              <w:t>0869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947CA1" w14:textId="77777777" w:rsidR="00C0480A" w:rsidRPr="000749E2" w:rsidRDefault="00C0480A"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7DFD90" w14:textId="77777777" w:rsidR="00C0480A" w:rsidRPr="000749E2" w:rsidRDefault="00C0480A"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754552" w14:textId="77777777" w:rsidR="00C0480A" w:rsidRPr="000749E2" w:rsidRDefault="00C0480A" w:rsidP="000749E2">
            <w:pPr>
              <w:pStyle w:val="TAL"/>
              <w:rPr>
                <w:lang w:eastAsia="en-US"/>
              </w:rPr>
            </w:pPr>
            <w:r w:rsidRPr="000749E2">
              <w:rPr>
                <w:lang w:eastAsia="en-US"/>
              </w:rPr>
              <w:t>Introduction of new combination of SIBs for OTDOA 3DL CA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F1239F" w14:textId="77777777" w:rsidR="00C0480A" w:rsidRPr="000749E2" w:rsidRDefault="00C0480A" w:rsidP="005076D8">
            <w:pPr>
              <w:pStyle w:val="TAL"/>
            </w:pPr>
            <w:r w:rsidRPr="000749E2">
              <w:t>14.1.0</w:t>
            </w:r>
          </w:p>
        </w:tc>
      </w:tr>
      <w:tr w:rsidR="0031758F" w:rsidRPr="000749E2" w14:paraId="1696C77B"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55C0D71A" w14:textId="77777777" w:rsidR="0031758F" w:rsidRPr="000749E2" w:rsidRDefault="0031758F" w:rsidP="005076D8">
            <w:pPr>
              <w:pStyle w:val="TAL"/>
              <w:rPr>
                <w:lang w:eastAsia="en-US"/>
              </w:rPr>
            </w:pPr>
            <w:r w:rsidRPr="000749E2">
              <w:rPr>
                <w:lang w:eastAsia="en-US"/>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08ECB7" w14:textId="77777777" w:rsidR="0031758F" w:rsidRPr="000749E2" w:rsidRDefault="0031758F" w:rsidP="005076D8">
            <w:pPr>
              <w:pStyle w:val="TAL"/>
              <w:rPr>
                <w:lang w:eastAsia="en-US"/>
              </w:rPr>
            </w:pPr>
            <w:r w:rsidRPr="000749E2">
              <w:rPr>
                <w:lang w:eastAsia="en-US"/>
              </w:rPr>
              <w:t>RAN#75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6E1461" w14:textId="77777777" w:rsidR="0031758F" w:rsidRPr="000749E2" w:rsidRDefault="0031758F" w:rsidP="005076D8">
            <w:pPr>
              <w:pStyle w:val="TAL"/>
            </w:pPr>
            <w:r w:rsidRPr="000749E2">
              <w:t>RP-170108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10964C" w14:textId="77777777" w:rsidR="0031758F" w:rsidRPr="000749E2" w:rsidRDefault="0031758F" w:rsidP="005076D8">
            <w:pPr>
              <w:pStyle w:val="TAL"/>
            </w:pPr>
            <w:r w:rsidRPr="000749E2">
              <w:t>0854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6298E8" w14:textId="77777777" w:rsidR="0031758F" w:rsidRPr="000749E2" w:rsidRDefault="0031758F"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90D811" w14:textId="77777777" w:rsidR="0031758F" w:rsidRPr="000749E2" w:rsidRDefault="0031758F"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BDF193" w14:textId="77777777" w:rsidR="0031758F" w:rsidRPr="000749E2" w:rsidRDefault="0031758F" w:rsidP="000749E2">
            <w:pPr>
              <w:pStyle w:val="TAL"/>
              <w:rPr>
                <w:lang w:eastAsia="en-US"/>
              </w:rPr>
            </w:pPr>
            <w:r w:rsidRPr="000749E2">
              <w:rPr>
                <w:lang w:eastAsia="en-US"/>
              </w:rPr>
              <w:t xml:space="preserve">[Common] Correction to default parameters for </w:t>
            </w:r>
            <w:proofErr w:type="spellStart"/>
            <w:r w:rsidRPr="000749E2">
              <w:rPr>
                <w:lang w:eastAsia="en-US"/>
              </w:rPr>
              <w:t>Ncells</w:t>
            </w:r>
            <w:proofErr w:type="spellEnd"/>
            <w:r w:rsidRPr="000749E2">
              <w:rPr>
                <w:lang w:eastAsia="en-US"/>
              </w:rPr>
              <w:t xml:space="preserve"> and SIB-NB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E94F5F" w14:textId="77777777" w:rsidR="0031758F" w:rsidRPr="000749E2" w:rsidRDefault="0031758F" w:rsidP="005076D8">
            <w:pPr>
              <w:pStyle w:val="TAL"/>
            </w:pPr>
            <w:r w:rsidRPr="000749E2">
              <w:t>14.1.0</w:t>
            </w:r>
          </w:p>
        </w:tc>
      </w:tr>
      <w:tr w:rsidR="00356BF6" w:rsidRPr="000749E2" w14:paraId="7E74CC78"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316F769A" w14:textId="77777777" w:rsidR="00356BF6" w:rsidRPr="000749E2" w:rsidRDefault="00356BF6" w:rsidP="005076D8">
            <w:pPr>
              <w:pStyle w:val="TAL"/>
              <w:rPr>
                <w:lang w:eastAsia="en-US"/>
              </w:rPr>
            </w:pPr>
            <w:r w:rsidRPr="000749E2">
              <w:rPr>
                <w:lang w:eastAsia="en-US"/>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25BF46" w14:textId="77777777" w:rsidR="00356BF6" w:rsidRPr="000749E2" w:rsidRDefault="00356BF6" w:rsidP="005076D8">
            <w:pPr>
              <w:pStyle w:val="TAL"/>
              <w:rPr>
                <w:lang w:eastAsia="en-US"/>
              </w:rPr>
            </w:pPr>
            <w:r w:rsidRPr="000749E2">
              <w:rPr>
                <w:lang w:eastAsia="en-US"/>
              </w:rPr>
              <w:t>RAN#75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27A549" w14:textId="77777777" w:rsidR="00356BF6" w:rsidRPr="000749E2" w:rsidRDefault="00356BF6" w:rsidP="005076D8">
            <w:pPr>
              <w:pStyle w:val="TAL"/>
            </w:pPr>
            <w:r w:rsidRPr="000749E2">
              <w:t>RP-170077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FCDEF3" w14:textId="77777777" w:rsidR="00356BF6" w:rsidRPr="000749E2" w:rsidRDefault="00356BF6" w:rsidP="005076D8">
            <w:pPr>
              <w:pStyle w:val="TAL"/>
            </w:pPr>
            <w:r w:rsidRPr="000749E2">
              <w:t>0905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01ECD1" w14:textId="77777777" w:rsidR="00356BF6" w:rsidRPr="000749E2" w:rsidRDefault="00356BF6"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6CDEA" w14:textId="77777777" w:rsidR="00356BF6" w:rsidRPr="000749E2" w:rsidRDefault="00356BF6"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76687E" w14:textId="77777777" w:rsidR="00356BF6" w:rsidRPr="000749E2" w:rsidRDefault="00356BF6" w:rsidP="000749E2">
            <w:pPr>
              <w:pStyle w:val="TAL"/>
              <w:rPr>
                <w:lang w:eastAsia="en-US"/>
              </w:rPr>
            </w:pPr>
            <w:r w:rsidRPr="000749E2">
              <w:rPr>
                <w:lang w:eastAsia="en-US"/>
              </w:rPr>
              <w:t xml:space="preserve">Correction to </w:t>
            </w:r>
            <w:proofErr w:type="spellStart"/>
            <w:r w:rsidRPr="000749E2">
              <w:rPr>
                <w:lang w:eastAsia="en-US"/>
              </w:rPr>
              <w:t>eMTC</w:t>
            </w:r>
            <w:proofErr w:type="spellEnd"/>
            <w:r w:rsidRPr="000749E2">
              <w:rPr>
                <w:lang w:eastAsia="en-US"/>
              </w:rPr>
              <w:t xml:space="preserve"> generic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93857C" w14:textId="77777777" w:rsidR="00356BF6" w:rsidRPr="000749E2" w:rsidRDefault="00356BF6" w:rsidP="005076D8">
            <w:pPr>
              <w:pStyle w:val="TAL"/>
            </w:pPr>
            <w:r w:rsidRPr="000749E2">
              <w:t>14.1.0</w:t>
            </w:r>
          </w:p>
        </w:tc>
      </w:tr>
      <w:tr w:rsidR="00EF6692" w:rsidRPr="000749E2" w14:paraId="180E2F9A"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61D52369" w14:textId="77777777" w:rsidR="00EF6692" w:rsidRPr="000749E2" w:rsidRDefault="00EF6692" w:rsidP="005076D8">
            <w:pPr>
              <w:pStyle w:val="TAL"/>
              <w:rPr>
                <w:lang w:eastAsia="en-US"/>
              </w:rPr>
            </w:pPr>
            <w:r w:rsidRPr="000749E2">
              <w:rPr>
                <w:lang w:eastAsia="en-US"/>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BC4AE3" w14:textId="77777777" w:rsidR="00EF6692" w:rsidRPr="000749E2" w:rsidRDefault="00EF6692" w:rsidP="005076D8">
            <w:pPr>
              <w:pStyle w:val="TAL"/>
              <w:rPr>
                <w:lang w:eastAsia="en-US"/>
              </w:rPr>
            </w:pPr>
            <w:r w:rsidRPr="000749E2">
              <w:rPr>
                <w:lang w:eastAsia="en-US"/>
              </w:rPr>
              <w:t>RAN#75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91B4D6" w14:textId="77777777" w:rsidR="00EF6692" w:rsidRPr="000749E2" w:rsidRDefault="00EF6692" w:rsidP="005076D8">
            <w:pPr>
              <w:pStyle w:val="TAL"/>
            </w:pPr>
            <w:r w:rsidRPr="000749E2">
              <w:t>RP-170077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D375CB" w14:textId="77777777" w:rsidR="00EF6692" w:rsidRPr="000749E2" w:rsidRDefault="00EF6692" w:rsidP="005076D8">
            <w:pPr>
              <w:pStyle w:val="TAL"/>
            </w:pPr>
            <w:r w:rsidRPr="000749E2">
              <w:t>0885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5AD6EB" w14:textId="77777777" w:rsidR="00EF6692" w:rsidRPr="000749E2" w:rsidRDefault="00EF6692"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F3DDF9" w14:textId="77777777" w:rsidR="00EF6692" w:rsidRPr="000749E2" w:rsidRDefault="00EF669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9762D0" w14:textId="77777777" w:rsidR="00EF6692" w:rsidRPr="000749E2" w:rsidRDefault="00EF6692" w:rsidP="000749E2">
            <w:pPr>
              <w:pStyle w:val="TAL"/>
              <w:rPr>
                <w:lang w:eastAsia="en-US"/>
              </w:rPr>
            </w:pPr>
            <w:r w:rsidRPr="000749E2">
              <w:rPr>
                <w:lang w:eastAsia="en-US"/>
              </w:rPr>
              <w:t>Correction of default messages for testing of CAT-M1 UE and UE in enhanced coverage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B698BC" w14:textId="77777777" w:rsidR="00EF6692" w:rsidRPr="000749E2" w:rsidRDefault="00EF6692" w:rsidP="005076D8">
            <w:pPr>
              <w:pStyle w:val="TAL"/>
            </w:pPr>
            <w:r w:rsidRPr="000749E2">
              <w:t>14.1.0</w:t>
            </w:r>
          </w:p>
        </w:tc>
      </w:tr>
      <w:tr w:rsidR="00CE5FC6" w:rsidRPr="000749E2" w14:paraId="413C4B31"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7344EF79" w14:textId="77777777" w:rsidR="00CE5FC6" w:rsidRPr="000749E2" w:rsidRDefault="00CE5FC6" w:rsidP="005076D8">
            <w:pPr>
              <w:pStyle w:val="TAL"/>
              <w:rPr>
                <w:lang w:eastAsia="en-US"/>
              </w:rPr>
            </w:pPr>
            <w:r w:rsidRPr="000749E2">
              <w:rPr>
                <w:lang w:eastAsia="en-US"/>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A3EE91" w14:textId="77777777" w:rsidR="00CE5FC6" w:rsidRPr="000749E2" w:rsidRDefault="00CE5FC6" w:rsidP="005076D8">
            <w:pPr>
              <w:pStyle w:val="TAL"/>
              <w:rPr>
                <w:lang w:eastAsia="en-US"/>
              </w:rPr>
            </w:pPr>
            <w:r w:rsidRPr="000749E2">
              <w:rPr>
                <w:lang w:eastAsia="en-US"/>
              </w:rPr>
              <w:t>RAN#75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040306" w14:textId="77777777" w:rsidR="00CE5FC6" w:rsidRPr="000749E2" w:rsidRDefault="00CE5FC6" w:rsidP="005076D8">
            <w:pPr>
              <w:pStyle w:val="TAL"/>
            </w:pPr>
            <w:r w:rsidRPr="000749E2">
              <w:t>RP-170082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F4C88F" w14:textId="77777777" w:rsidR="00CE5FC6" w:rsidRPr="000749E2" w:rsidRDefault="00CE5FC6" w:rsidP="005076D8">
            <w:pPr>
              <w:pStyle w:val="TAL"/>
            </w:pPr>
            <w:r w:rsidRPr="000749E2">
              <w:t>0899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BEE573" w14:textId="77777777" w:rsidR="00CE5FC6" w:rsidRPr="000749E2" w:rsidRDefault="00CE5FC6"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753BE8" w14:textId="77777777" w:rsidR="00CE5FC6" w:rsidRPr="000749E2" w:rsidRDefault="00CE5FC6"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87DF91" w14:textId="77777777" w:rsidR="00CE5FC6" w:rsidRPr="000749E2" w:rsidRDefault="00CE5FC6" w:rsidP="000749E2">
            <w:pPr>
              <w:pStyle w:val="TAL"/>
              <w:rPr>
                <w:lang w:eastAsia="en-US"/>
              </w:rPr>
            </w:pPr>
            <w:r w:rsidRPr="000749E2">
              <w:rPr>
                <w:lang w:eastAsia="en-US"/>
              </w:rPr>
              <w:t>TAU Procedure for NB-IoT UEs performing Suspend-Resume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987E91" w14:textId="77777777" w:rsidR="00CE5FC6" w:rsidRPr="000749E2" w:rsidRDefault="00CE5FC6" w:rsidP="005076D8">
            <w:pPr>
              <w:pStyle w:val="TAL"/>
            </w:pPr>
            <w:r w:rsidRPr="000749E2">
              <w:t>14.1.0</w:t>
            </w:r>
          </w:p>
        </w:tc>
      </w:tr>
      <w:tr w:rsidR="003D4914" w:rsidRPr="000749E2" w14:paraId="301A82CF"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411D761C" w14:textId="77777777" w:rsidR="003D4914" w:rsidRPr="000749E2" w:rsidRDefault="003D4914" w:rsidP="005076D8">
            <w:pPr>
              <w:pStyle w:val="TAL"/>
              <w:rPr>
                <w:lang w:eastAsia="en-US"/>
              </w:rPr>
            </w:pPr>
            <w:r w:rsidRPr="000749E2">
              <w:rPr>
                <w:lang w:eastAsia="en-US"/>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48EBD0" w14:textId="77777777" w:rsidR="003D4914" w:rsidRPr="000749E2" w:rsidRDefault="003D4914" w:rsidP="005076D8">
            <w:pPr>
              <w:pStyle w:val="TAL"/>
              <w:rPr>
                <w:lang w:eastAsia="en-US"/>
              </w:rPr>
            </w:pPr>
            <w:r w:rsidRPr="000749E2">
              <w:rPr>
                <w:lang w:eastAsia="en-US"/>
              </w:rPr>
              <w:t>RAN#75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8B43A8" w14:textId="77777777" w:rsidR="003D4914" w:rsidRPr="000749E2" w:rsidRDefault="003D4914" w:rsidP="005076D8">
            <w:pPr>
              <w:pStyle w:val="TAL"/>
            </w:pPr>
            <w:r w:rsidRPr="000749E2">
              <w:t>RP-170076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AF6D9C" w14:textId="77777777" w:rsidR="003D4914" w:rsidRPr="000749E2" w:rsidRDefault="003D4914" w:rsidP="005076D8">
            <w:pPr>
              <w:pStyle w:val="TAL"/>
            </w:pPr>
            <w:r w:rsidRPr="000749E2">
              <w:t>0898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0CAA86" w14:textId="77777777" w:rsidR="003D4914" w:rsidRPr="000749E2" w:rsidRDefault="003D4914"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F6C101" w14:textId="77777777" w:rsidR="003D4914" w:rsidRPr="000749E2" w:rsidRDefault="003D4914"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571389" w14:textId="77777777" w:rsidR="003D4914" w:rsidRPr="000749E2" w:rsidRDefault="003D4914" w:rsidP="000749E2">
            <w:pPr>
              <w:pStyle w:val="TAL"/>
              <w:rPr>
                <w:rFonts w:cs="Arial"/>
                <w:lang w:eastAsia="en-US"/>
              </w:rPr>
            </w:pPr>
            <w:r w:rsidRPr="000749E2">
              <w:rPr>
                <w:rFonts w:eastAsia="SimSun"/>
                <w:lang w:eastAsia="zh-CN"/>
              </w:rPr>
              <w:t xml:space="preserve">Correction to </w:t>
            </w:r>
            <w:r w:rsidRPr="000749E2">
              <w:rPr>
                <w:lang w:eastAsia="en-US"/>
              </w:rPr>
              <w:t>test frequencies for Band 46 and Test frequencies for CA signalling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95563F" w14:textId="77777777" w:rsidR="003D4914" w:rsidRPr="000749E2" w:rsidRDefault="003D4914" w:rsidP="005076D8">
            <w:pPr>
              <w:pStyle w:val="TAL"/>
            </w:pPr>
            <w:r w:rsidRPr="000749E2">
              <w:t>14.1.0</w:t>
            </w:r>
          </w:p>
        </w:tc>
      </w:tr>
      <w:tr w:rsidR="000777E4" w:rsidRPr="000749E2" w14:paraId="3437BE38"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04190376" w14:textId="77777777" w:rsidR="000777E4" w:rsidRPr="000749E2" w:rsidRDefault="000777E4" w:rsidP="005076D8">
            <w:pPr>
              <w:pStyle w:val="TAL"/>
              <w:rPr>
                <w:lang w:eastAsia="en-US"/>
              </w:rPr>
            </w:pPr>
            <w:r w:rsidRPr="000749E2">
              <w:rPr>
                <w:lang w:eastAsia="en-US"/>
              </w:rPr>
              <w:lastRenderedPageBreak/>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A68B8D" w14:textId="77777777" w:rsidR="000777E4" w:rsidRPr="000749E2" w:rsidRDefault="000777E4" w:rsidP="005076D8">
            <w:pPr>
              <w:pStyle w:val="TAL"/>
              <w:rPr>
                <w:lang w:eastAsia="en-US"/>
              </w:rPr>
            </w:pPr>
            <w:r w:rsidRPr="000749E2">
              <w:rPr>
                <w:lang w:eastAsia="en-US"/>
              </w:rPr>
              <w:t>RAN#75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447736" w14:textId="77777777" w:rsidR="000777E4" w:rsidRPr="000749E2" w:rsidRDefault="000777E4" w:rsidP="005076D8">
            <w:pPr>
              <w:pStyle w:val="TAL"/>
            </w:pPr>
            <w:r w:rsidRPr="000749E2">
              <w:t>RP-170089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9E4E65" w14:textId="77777777" w:rsidR="000777E4" w:rsidRPr="000749E2" w:rsidRDefault="000777E4" w:rsidP="005076D8">
            <w:pPr>
              <w:pStyle w:val="TAL"/>
            </w:pPr>
            <w:r w:rsidRPr="000749E2">
              <w:t>0874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327B98" w14:textId="77777777" w:rsidR="000777E4" w:rsidRPr="000749E2" w:rsidRDefault="000777E4"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BC3649" w14:textId="77777777" w:rsidR="000777E4" w:rsidRPr="000749E2" w:rsidRDefault="000777E4"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7B4D9B" w14:textId="77777777" w:rsidR="000777E4" w:rsidRPr="000749E2" w:rsidRDefault="000777E4" w:rsidP="000749E2">
            <w:pPr>
              <w:pStyle w:val="TAL"/>
              <w:rPr>
                <w:rFonts w:eastAsia="SimSun"/>
                <w:lang w:eastAsia="zh-CN"/>
              </w:rPr>
            </w:pPr>
            <w:r w:rsidRPr="000749E2">
              <w:rPr>
                <w:lang w:eastAsia="en-US"/>
              </w:rPr>
              <w:t>Updates to Band 66 test frequencies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5D3144" w14:textId="77777777" w:rsidR="000777E4" w:rsidRPr="000749E2" w:rsidRDefault="000777E4" w:rsidP="005076D8">
            <w:pPr>
              <w:pStyle w:val="TAL"/>
            </w:pPr>
            <w:r w:rsidRPr="000749E2">
              <w:t>14.1.0</w:t>
            </w:r>
          </w:p>
        </w:tc>
      </w:tr>
      <w:tr w:rsidR="00860102" w:rsidRPr="000749E2" w14:paraId="5A75128F"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59892CE1" w14:textId="77777777" w:rsidR="00860102" w:rsidRPr="000749E2" w:rsidRDefault="00860102" w:rsidP="005076D8">
            <w:pPr>
              <w:pStyle w:val="TAL"/>
              <w:rPr>
                <w:lang w:eastAsia="en-US"/>
              </w:rPr>
            </w:pPr>
            <w:r w:rsidRPr="000749E2">
              <w:rPr>
                <w:lang w:eastAsia="en-US"/>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8B98F7" w14:textId="77777777" w:rsidR="00860102" w:rsidRPr="000749E2" w:rsidRDefault="00860102" w:rsidP="005076D8">
            <w:pPr>
              <w:pStyle w:val="TAL"/>
              <w:rPr>
                <w:lang w:eastAsia="en-US"/>
              </w:rPr>
            </w:pPr>
            <w:r w:rsidRPr="000749E2">
              <w:rPr>
                <w:lang w:eastAsia="en-US"/>
              </w:rPr>
              <w:t>RAN#75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7824C8" w14:textId="77777777" w:rsidR="00860102" w:rsidRPr="000749E2" w:rsidRDefault="00860102" w:rsidP="005076D8">
            <w:pPr>
              <w:pStyle w:val="TAL"/>
            </w:pPr>
            <w:r w:rsidRPr="000749E2">
              <w:t>RP-170076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27D99C" w14:textId="77777777" w:rsidR="00860102" w:rsidRPr="000749E2" w:rsidRDefault="00860102" w:rsidP="005076D8">
            <w:pPr>
              <w:pStyle w:val="TAL"/>
            </w:pPr>
            <w:r w:rsidRPr="000749E2">
              <w:t>0894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D3FE0D" w14:textId="77777777" w:rsidR="00860102" w:rsidRPr="000749E2" w:rsidRDefault="00860102"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C62465" w14:textId="77777777" w:rsidR="00860102" w:rsidRPr="000749E2" w:rsidRDefault="0086010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6F1147" w14:textId="77777777" w:rsidR="00860102" w:rsidRPr="000749E2" w:rsidRDefault="00860102" w:rsidP="000749E2">
            <w:pPr>
              <w:pStyle w:val="TAL"/>
              <w:rPr>
                <w:lang w:eastAsia="en-US"/>
              </w:rPr>
            </w:pPr>
            <w:r w:rsidRPr="000749E2">
              <w:rPr>
                <w:lang w:eastAsia="zh-CN"/>
              </w:rPr>
              <w:t>Update of Rel-13 LAA related IE content in the test environment for RF and RRM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F6C1CA" w14:textId="77777777" w:rsidR="00860102" w:rsidRPr="000749E2" w:rsidRDefault="00860102" w:rsidP="005076D8">
            <w:pPr>
              <w:pStyle w:val="TAL"/>
            </w:pPr>
            <w:r w:rsidRPr="000749E2">
              <w:t>14.1.0</w:t>
            </w:r>
          </w:p>
        </w:tc>
      </w:tr>
      <w:tr w:rsidR="00FC0FC2" w:rsidRPr="000749E2" w14:paraId="05F17C2F"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5855F048" w14:textId="77777777" w:rsidR="00FC0FC2" w:rsidRPr="000749E2" w:rsidRDefault="00FC0FC2" w:rsidP="005076D8">
            <w:pPr>
              <w:pStyle w:val="TAL"/>
              <w:rPr>
                <w:lang w:eastAsia="en-US"/>
              </w:rPr>
            </w:pPr>
            <w:r w:rsidRPr="000749E2">
              <w:rPr>
                <w:lang w:eastAsia="en-US"/>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EFEF6B" w14:textId="77777777" w:rsidR="00FC0FC2" w:rsidRPr="000749E2" w:rsidRDefault="00FC0FC2" w:rsidP="005076D8">
            <w:pPr>
              <w:pStyle w:val="TAL"/>
              <w:rPr>
                <w:lang w:eastAsia="en-US"/>
              </w:rPr>
            </w:pPr>
            <w:r w:rsidRPr="000749E2">
              <w:rPr>
                <w:lang w:eastAsia="en-US"/>
              </w:rPr>
              <w:t>RAN#75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C0BFF9" w14:textId="77777777" w:rsidR="00FC0FC2" w:rsidRPr="000749E2" w:rsidRDefault="00FC0FC2" w:rsidP="005076D8">
            <w:pPr>
              <w:pStyle w:val="TAL"/>
            </w:pPr>
            <w:r w:rsidRPr="000749E2">
              <w:t>RP-170076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91A712" w14:textId="77777777" w:rsidR="00FC0FC2" w:rsidRPr="000749E2" w:rsidRDefault="00FC0FC2" w:rsidP="005076D8">
            <w:pPr>
              <w:pStyle w:val="TAL"/>
            </w:pPr>
            <w:r w:rsidRPr="000749E2">
              <w:t>0873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C341CB" w14:textId="77777777" w:rsidR="00FC0FC2" w:rsidRPr="000749E2" w:rsidRDefault="00FC0FC2"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BFE3F0" w14:textId="77777777" w:rsidR="00FC0FC2" w:rsidRPr="000749E2" w:rsidRDefault="00FC0FC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9823D6" w14:textId="77777777" w:rsidR="00FC0FC2" w:rsidRPr="000749E2" w:rsidRDefault="00FC0FC2" w:rsidP="000749E2">
            <w:pPr>
              <w:pStyle w:val="TAL"/>
              <w:rPr>
                <w:lang w:eastAsia="zh-CN"/>
              </w:rPr>
            </w:pPr>
            <w:r w:rsidRPr="000749E2">
              <w:rPr>
                <w:lang w:eastAsia="en-US"/>
              </w:rPr>
              <w:t>LAA: Test frequencies for Band 46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A3A4AE" w14:textId="77777777" w:rsidR="00FC0FC2" w:rsidRPr="000749E2" w:rsidRDefault="00FC0FC2" w:rsidP="005076D8">
            <w:pPr>
              <w:pStyle w:val="TAL"/>
            </w:pPr>
            <w:r w:rsidRPr="000749E2">
              <w:t>14.1.0</w:t>
            </w:r>
          </w:p>
        </w:tc>
      </w:tr>
      <w:tr w:rsidR="00463BD8" w:rsidRPr="000749E2" w14:paraId="192A2520"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1C35C9CE" w14:textId="77777777" w:rsidR="00463BD8" w:rsidRPr="000749E2" w:rsidRDefault="00463BD8" w:rsidP="005076D8">
            <w:pPr>
              <w:pStyle w:val="TAL"/>
              <w:rPr>
                <w:lang w:eastAsia="en-US"/>
              </w:rPr>
            </w:pPr>
            <w:r w:rsidRPr="000749E2">
              <w:rPr>
                <w:lang w:eastAsia="en-US"/>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8B9630" w14:textId="77777777" w:rsidR="00463BD8" w:rsidRPr="000749E2" w:rsidRDefault="00463BD8" w:rsidP="005076D8">
            <w:pPr>
              <w:pStyle w:val="TAL"/>
              <w:rPr>
                <w:lang w:eastAsia="en-US"/>
              </w:rPr>
            </w:pPr>
            <w:r w:rsidRPr="000749E2">
              <w:rPr>
                <w:lang w:eastAsia="en-US"/>
              </w:rPr>
              <w:t>RAN#75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0D8BAD" w14:textId="77777777" w:rsidR="00463BD8" w:rsidRPr="000749E2" w:rsidRDefault="00463BD8" w:rsidP="005076D8">
            <w:pPr>
              <w:pStyle w:val="TAL"/>
            </w:pPr>
            <w:r w:rsidRPr="000749E2">
              <w:t>RP-170077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B43653" w14:textId="77777777" w:rsidR="00463BD8" w:rsidRPr="000749E2" w:rsidRDefault="00463BD8" w:rsidP="005076D8">
            <w:pPr>
              <w:pStyle w:val="TAL"/>
            </w:pPr>
            <w:r w:rsidRPr="000749E2">
              <w:t>0863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94FD1F" w14:textId="77777777" w:rsidR="00463BD8" w:rsidRPr="000749E2" w:rsidRDefault="00463BD8"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BF687A" w14:textId="77777777" w:rsidR="00463BD8" w:rsidRPr="000749E2" w:rsidRDefault="00463BD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17DE78" w14:textId="77777777" w:rsidR="00463BD8" w:rsidRPr="000749E2" w:rsidRDefault="00463BD8" w:rsidP="000749E2">
            <w:pPr>
              <w:pStyle w:val="TAL"/>
              <w:rPr>
                <w:lang w:eastAsia="en-US"/>
              </w:rPr>
            </w:pPr>
            <w:r w:rsidRPr="000749E2">
              <w:rPr>
                <w:lang w:eastAsia="en-US"/>
              </w:rPr>
              <w:t>Correction of PRACH configuration for RF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BE8CBE" w14:textId="77777777" w:rsidR="00463BD8" w:rsidRPr="000749E2" w:rsidRDefault="00463BD8" w:rsidP="005076D8">
            <w:pPr>
              <w:pStyle w:val="TAL"/>
            </w:pPr>
            <w:r w:rsidRPr="000749E2">
              <w:t>14.1.0</w:t>
            </w:r>
          </w:p>
        </w:tc>
      </w:tr>
      <w:tr w:rsidR="00CB674E" w:rsidRPr="000749E2" w14:paraId="12365433"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00DEF6C6" w14:textId="77777777" w:rsidR="00CB674E" w:rsidRPr="000749E2" w:rsidRDefault="00CB674E" w:rsidP="005076D8">
            <w:pPr>
              <w:pStyle w:val="TAL"/>
              <w:rPr>
                <w:lang w:eastAsia="en-US"/>
              </w:rPr>
            </w:pPr>
            <w:r w:rsidRPr="000749E2">
              <w:rPr>
                <w:lang w:eastAsia="en-US"/>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ADBB9C" w14:textId="77777777" w:rsidR="00CB674E" w:rsidRPr="000749E2" w:rsidRDefault="00CB674E" w:rsidP="005076D8">
            <w:pPr>
              <w:pStyle w:val="TAL"/>
              <w:rPr>
                <w:lang w:eastAsia="en-US"/>
              </w:rPr>
            </w:pPr>
            <w:r w:rsidRPr="000749E2">
              <w:rPr>
                <w:lang w:eastAsia="en-US"/>
              </w:rPr>
              <w:t>RAN#75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031390" w14:textId="77777777" w:rsidR="00CB674E" w:rsidRPr="000749E2" w:rsidRDefault="00CB674E" w:rsidP="005076D8">
            <w:pPr>
              <w:pStyle w:val="TAL"/>
            </w:pPr>
            <w:r w:rsidRPr="000749E2">
              <w:t>RP-17007</w:t>
            </w:r>
            <w:r w:rsidR="006C01E7" w:rsidRPr="000749E2">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1229A7" w14:textId="77777777" w:rsidR="00CB674E" w:rsidRPr="000749E2" w:rsidRDefault="00CB674E" w:rsidP="005076D8">
            <w:pPr>
              <w:pStyle w:val="TAL"/>
            </w:pPr>
            <w:r w:rsidRPr="000749E2">
              <w:t>0887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D4B7ED" w14:textId="77777777" w:rsidR="00CB674E" w:rsidRPr="000749E2" w:rsidRDefault="00CB674E"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A0DD5B" w14:textId="77777777" w:rsidR="00CB674E" w:rsidRPr="000749E2" w:rsidRDefault="00CB674E"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58D93A" w14:textId="77777777" w:rsidR="00CB674E" w:rsidRPr="000749E2" w:rsidRDefault="00CB674E" w:rsidP="000749E2">
            <w:pPr>
              <w:pStyle w:val="TAL"/>
              <w:rPr>
                <w:lang w:eastAsia="en-US"/>
              </w:rPr>
            </w:pPr>
            <w:r w:rsidRPr="000749E2">
              <w:t xml:space="preserve">Addition of Low </w:t>
            </w:r>
            <w:proofErr w:type="spellStart"/>
            <w:r w:rsidRPr="000749E2">
              <w:t>Wgap</w:t>
            </w:r>
            <w:proofErr w:type="spellEnd"/>
            <w:r w:rsidRPr="000749E2">
              <w:t xml:space="preserve"> frequencies for CA_4A-4A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9278EF" w14:textId="77777777" w:rsidR="00CB674E" w:rsidRPr="000749E2" w:rsidRDefault="00CB674E" w:rsidP="005076D8">
            <w:pPr>
              <w:pStyle w:val="TAL"/>
            </w:pPr>
            <w:r w:rsidRPr="000749E2">
              <w:t>14.1.0</w:t>
            </w:r>
          </w:p>
        </w:tc>
      </w:tr>
      <w:tr w:rsidR="006C01E7" w:rsidRPr="000749E2" w14:paraId="3FB93762"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4948E72B" w14:textId="77777777" w:rsidR="006C01E7" w:rsidRPr="000749E2" w:rsidRDefault="006C01E7" w:rsidP="005076D8">
            <w:pPr>
              <w:pStyle w:val="TAL"/>
              <w:rPr>
                <w:lang w:eastAsia="en-US"/>
              </w:rPr>
            </w:pPr>
            <w:r w:rsidRPr="000749E2">
              <w:rPr>
                <w:lang w:eastAsia="en-US"/>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D930C5" w14:textId="77777777" w:rsidR="006C01E7" w:rsidRPr="000749E2" w:rsidRDefault="006C01E7" w:rsidP="005076D8">
            <w:pPr>
              <w:pStyle w:val="TAL"/>
              <w:rPr>
                <w:lang w:eastAsia="en-US"/>
              </w:rPr>
            </w:pPr>
            <w:r w:rsidRPr="000749E2">
              <w:rPr>
                <w:lang w:eastAsia="en-US"/>
              </w:rPr>
              <w:t>RAN#75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30A85F" w14:textId="77777777" w:rsidR="006C01E7" w:rsidRPr="000749E2" w:rsidRDefault="006C01E7" w:rsidP="005076D8">
            <w:pPr>
              <w:pStyle w:val="TAL"/>
            </w:pPr>
            <w:r w:rsidRPr="000749E2">
              <w:t>RP-170093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B7FDD4" w14:textId="77777777" w:rsidR="006C01E7" w:rsidRPr="000749E2" w:rsidRDefault="006C01E7" w:rsidP="005076D8">
            <w:pPr>
              <w:pStyle w:val="TAL"/>
            </w:pPr>
            <w:r w:rsidRPr="000749E2">
              <w:t>0853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91AC7F" w14:textId="77777777" w:rsidR="006C01E7" w:rsidRPr="000749E2" w:rsidRDefault="006C01E7"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936612" w14:textId="77777777" w:rsidR="006C01E7" w:rsidRPr="000749E2" w:rsidRDefault="006C01E7"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BF8386" w14:textId="77777777" w:rsidR="006C01E7" w:rsidRPr="000749E2" w:rsidRDefault="006C01E7" w:rsidP="000749E2">
            <w:pPr>
              <w:pStyle w:val="TAL"/>
            </w:pPr>
            <w:r w:rsidRPr="000749E2">
              <w:rPr>
                <w:lang w:eastAsia="en-US"/>
              </w:rPr>
              <w:t>Update TS 36.508 with Addition of LTE Band 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25945A" w14:textId="77777777" w:rsidR="006C01E7" w:rsidRPr="000749E2" w:rsidRDefault="006C01E7" w:rsidP="005076D8">
            <w:pPr>
              <w:pStyle w:val="TAL"/>
            </w:pPr>
            <w:r w:rsidRPr="000749E2">
              <w:t>14.1.0</w:t>
            </w:r>
          </w:p>
        </w:tc>
      </w:tr>
      <w:tr w:rsidR="00B91EBD" w:rsidRPr="000749E2" w14:paraId="08FFF863"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3F8E79A7" w14:textId="77777777" w:rsidR="00B91EBD" w:rsidRPr="000749E2" w:rsidRDefault="00B91EBD" w:rsidP="005076D8">
            <w:pPr>
              <w:pStyle w:val="TAL"/>
              <w:rPr>
                <w:lang w:eastAsia="en-US"/>
              </w:rPr>
            </w:pPr>
            <w:r w:rsidRPr="000749E2">
              <w:rPr>
                <w:lang w:eastAsia="en-US"/>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DDC758" w14:textId="77777777" w:rsidR="00B91EBD" w:rsidRPr="000749E2" w:rsidRDefault="00B91EBD" w:rsidP="005076D8">
            <w:pPr>
              <w:pStyle w:val="TAL"/>
              <w:rPr>
                <w:lang w:eastAsia="en-US"/>
              </w:rPr>
            </w:pPr>
            <w:r w:rsidRPr="000749E2">
              <w:rPr>
                <w:lang w:eastAsia="en-US"/>
              </w:rPr>
              <w:t>RAN#75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2356657" w14:textId="77777777" w:rsidR="00B91EBD" w:rsidRPr="000749E2" w:rsidRDefault="00B91EBD" w:rsidP="005076D8">
            <w:pPr>
              <w:pStyle w:val="TAL"/>
            </w:pPr>
            <w:r w:rsidRPr="000749E2">
              <w:t>RP-170093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A3FC9D" w14:textId="77777777" w:rsidR="00B91EBD" w:rsidRPr="000749E2" w:rsidRDefault="00B91EBD" w:rsidP="005076D8">
            <w:pPr>
              <w:pStyle w:val="TAL"/>
            </w:pPr>
            <w:r w:rsidRPr="000749E2">
              <w:t>0871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1EC0D0" w14:textId="77777777" w:rsidR="00B91EBD" w:rsidRPr="000749E2" w:rsidRDefault="00B91EBD"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D7EB17" w14:textId="77777777" w:rsidR="00B91EBD" w:rsidRPr="000749E2" w:rsidRDefault="00B91EBD"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62B130" w14:textId="77777777" w:rsidR="00B91EBD" w:rsidRPr="000749E2" w:rsidRDefault="00B91EBD" w:rsidP="000749E2">
            <w:pPr>
              <w:pStyle w:val="TAL"/>
              <w:rPr>
                <w:rFonts w:cs="Arial"/>
                <w:lang w:eastAsia="en-US"/>
              </w:rPr>
            </w:pPr>
            <w:r w:rsidRPr="000749E2">
              <w:rPr>
                <w:lang w:eastAsia="en-US"/>
              </w:rPr>
              <w:t xml:space="preserve">MBSFN information in SIB2 should not be mandatory for </w:t>
            </w:r>
            <w:proofErr w:type="spellStart"/>
            <w:r w:rsidRPr="000749E2">
              <w:rPr>
                <w:lang w:eastAsia="en-US"/>
              </w:rPr>
              <w:t>eMTC</w:t>
            </w:r>
            <w:proofErr w:type="spellEnd"/>
            <w:r w:rsidRPr="000749E2">
              <w:rPr>
                <w:lang w:eastAsia="en-US"/>
              </w:rPr>
              <w:t xml:space="preserve"> RRM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34647E" w14:textId="77777777" w:rsidR="00B91EBD" w:rsidRPr="000749E2" w:rsidRDefault="00B91EBD" w:rsidP="005076D8">
            <w:pPr>
              <w:pStyle w:val="TAL"/>
            </w:pPr>
            <w:r w:rsidRPr="000749E2">
              <w:t>14.1.0</w:t>
            </w:r>
          </w:p>
        </w:tc>
      </w:tr>
      <w:tr w:rsidR="00D944AD" w:rsidRPr="000749E2" w14:paraId="06C090F6"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5EE8B3CC" w14:textId="77777777" w:rsidR="00D944AD" w:rsidRPr="000749E2" w:rsidRDefault="00D944AD" w:rsidP="005076D8">
            <w:pPr>
              <w:pStyle w:val="TAL"/>
              <w:rPr>
                <w:lang w:eastAsia="en-US"/>
              </w:rPr>
            </w:pPr>
            <w:r w:rsidRPr="000749E2">
              <w:rPr>
                <w:lang w:eastAsia="en-US"/>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467E0A" w14:textId="77777777" w:rsidR="00D944AD" w:rsidRPr="000749E2" w:rsidRDefault="00D944AD" w:rsidP="005076D8">
            <w:pPr>
              <w:pStyle w:val="TAL"/>
              <w:rPr>
                <w:lang w:eastAsia="en-US"/>
              </w:rPr>
            </w:pPr>
            <w:r w:rsidRPr="000749E2">
              <w:rPr>
                <w:lang w:eastAsia="en-US"/>
              </w:rPr>
              <w:t>RAN#75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5E12CF" w14:textId="77777777" w:rsidR="00D944AD" w:rsidRPr="000749E2" w:rsidRDefault="00D944AD" w:rsidP="005076D8">
            <w:pPr>
              <w:pStyle w:val="TAL"/>
            </w:pPr>
            <w:r w:rsidRPr="000749E2">
              <w:t>RP-170093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046C7B" w14:textId="77777777" w:rsidR="00D944AD" w:rsidRPr="000749E2" w:rsidRDefault="00D944AD" w:rsidP="005076D8">
            <w:pPr>
              <w:pStyle w:val="TAL"/>
            </w:pPr>
            <w:r w:rsidRPr="000749E2">
              <w:t>0872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C2B05C" w14:textId="77777777" w:rsidR="00D944AD" w:rsidRPr="000749E2" w:rsidRDefault="00D944AD" w:rsidP="005076D8">
            <w:pPr>
              <w:pStyle w:val="TAL"/>
            </w:pPr>
            <w:r w:rsidRPr="000749E2">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F46EB2" w14:textId="77777777" w:rsidR="00D944AD" w:rsidRPr="000749E2" w:rsidRDefault="00D944AD"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478220" w14:textId="77777777" w:rsidR="00D944AD" w:rsidRPr="000749E2" w:rsidRDefault="00D944AD" w:rsidP="000749E2">
            <w:pPr>
              <w:pStyle w:val="TAL"/>
              <w:rPr>
                <w:lang w:eastAsia="en-US"/>
              </w:rPr>
            </w:pPr>
            <w:r w:rsidRPr="000749E2">
              <w:rPr>
                <w:lang w:eastAsia="en-US"/>
              </w:rPr>
              <w:t>Correction to NB-IoT test environment for SIG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57C8D7" w14:textId="77777777" w:rsidR="00D944AD" w:rsidRPr="000749E2" w:rsidRDefault="00D944AD" w:rsidP="005076D8">
            <w:pPr>
              <w:pStyle w:val="TAL"/>
            </w:pPr>
            <w:r w:rsidRPr="000749E2">
              <w:t>14.1.0</w:t>
            </w:r>
          </w:p>
        </w:tc>
      </w:tr>
      <w:tr w:rsidR="00AF057F" w:rsidRPr="000749E2" w14:paraId="222D37FF"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2485F154" w14:textId="77777777" w:rsidR="00AF057F" w:rsidRPr="000749E2" w:rsidRDefault="00AF057F" w:rsidP="005076D8">
            <w:pPr>
              <w:pStyle w:val="TAL"/>
              <w:rPr>
                <w:lang w:eastAsia="en-US"/>
              </w:rPr>
            </w:pPr>
            <w:r w:rsidRPr="000749E2">
              <w:rPr>
                <w:lang w:eastAsia="en-US"/>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87F3B0" w14:textId="77777777" w:rsidR="00AF057F" w:rsidRPr="000749E2" w:rsidRDefault="00AF057F" w:rsidP="005076D8">
            <w:pPr>
              <w:pStyle w:val="TAL"/>
              <w:rPr>
                <w:lang w:eastAsia="en-US"/>
              </w:rPr>
            </w:pPr>
            <w:r w:rsidRPr="000749E2">
              <w:rPr>
                <w:lang w:eastAsia="en-US"/>
              </w:rPr>
              <w:t>RAN#75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9C8E6B" w14:textId="77777777" w:rsidR="00AF057F" w:rsidRPr="000749E2" w:rsidRDefault="00AF057F" w:rsidP="005076D8">
            <w:pPr>
              <w:pStyle w:val="TAL"/>
            </w:pPr>
            <w:r w:rsidRPr="000749E2">
              <w:t>RP-170077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104C6D" w14:textId="77777777" w:rsidR="00AF057F" w:rsidRPr="000749E2" w:rsidRDefault="00AF057F" w:rsidP="005076D8">
            <w:pPr>
              <w:pStyle w:val="TAL"/>
            </w:pPr>
            <w:r w:rsidRPr="000749E2">
              <w:t>0878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50DC38" w14:textId="77777777" w:rsidR="00AF057F" w:rsidRPr="000749E2" w:rsidRDefault="00AF057F" w:rsidP="005076D8">
            <w:pPr>
              <w:pStyle w:val="TAL"/>
            </w:pPr>
            <w:r w:rsidRPr="000749E2">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1D3C77" w14:textId="77777777" w:rsidR="00AF057F" w:rsidRPr="000749E2" w:rsidRDefault="00AF057F"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A57F31" w14:textId="77777777" w:rsidR="00AF057F" w:rsidRPr="000749E2" w:rsidRDefault="00AF057F" w:rsidP="000749E2">
            <w:pPr>
              <w:pStyle w:val="TAL"/>
              <w:rPr>
                <w:lang w:eastAsia="en-US"/>
              </w:rPr>
            </w:pPr>
            <w:r w:rsidRPr="000749E2">
              <w:rPr>
                <w:lang w:eastAsia="en-US"/>
              </w:rPr>
              <w:t xml:space="preserve">Correction to default message contents for </w:t>
            </w:r>
            <w:proofErr w:type="spellStart"/>
            <w:r w:rsidRPr="000749E2">
              <w:rPr>
                <w:lang w:eastAsia="en-US"/>
              </w:rPr>
              <w:t>eMTC</w:t>
            </w:r>
            <w:proofErr w:type="spellEnd"/>
            <w:r w:rsidRPr="000749E2">
              <w:rPr>
                <w:lang w:eastAsia="en-US"/>
              </w:rPr>
              <w:t xml:space="preserve">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0D4C1A" w14:textId="77777777" w:rsidR="00AF057F" w:rsidRPr="000749E2" w:rsidRDefault="00AF057F" w:rsidP="005076D8">
            <w:pPr>
              <w:pStyle w:val="TAL"/>
            </w:pPr>
            <w:r w:rsidRPr="000749E2">
              <w:t>14.1.0</w:t>
            </w:r>
          </w:p>
        </w:tc>
      </w:tr>
      <w:tr w:rsidR="008F76D6" w:rsidRPr="000749E2" w14:paraId="7A41729B"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3BC9EE1B" w14:textId="77777777" w:rsidR="008F76D6" w:rsidRPr="000749E2" w:rsidRDefault="008F76D6" w:rsidP="005076D8">
            <w:pPr>
              <w:pStyle w:val="TAL"/>
              <w:rPr>
                <w:lang w:eastAsia="en-US"/>
              </w:rPr>
            </w:pPr>
            <w:r w:rsidRPr="000749E2">
              <w:rPr>
                <w:lang w:eastAsia="en-US"/>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C04BB0" w14:textId="77777777" w:rsidR="008F76D6" w:rsidRPr="000749E2" w:rsidRDefault="008F76D6" w:rsidP="005076D8">
            <w:pPr>
              <w:pStyle w:val="TAL"/>
              <w:rPr>
                <w:lang w:eastAsia="en-US"/>
              </w:rPr>
            </w:pPr>
            <w:r w:rsidRPr="000749E2">
              <w:rPr>
                <w:lang w:eastAsia="en-US"/>
              </w:rPr>
              <w:t>RAN#75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247C87" w14:textId="77777777" w:rsidR="008F76D6" w:rsidRPr="000749E2" w:rsidRDefault="008F76D6" w:rsidP="005076D8">
            <w:pPr>
              <w:pStyle w:val="TAL"/>
            </w:pPr>
            <w:r w:rsidRPr="000749E2">
              <w:t>RP-170082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C9F57F" w14:textId="77777777" w:rsidR="008F76D6" w:rsidRPr="000749E2" w:rsidRDefault="008F76D6" w:rsidP="005076D8">
            <w:pPr>
              <w:pStyle w:val="TAL"/>
            </w:pPr>
            <w:r w:rsidRPr="000749E2">
              <w:t>0904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DBFAA8" w14:textId="77777777" w:rsidR="008F76D6" w:rsidRPr="000749E2" w:rsidRDefault="008F76D6"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2BB9B4" w14:textId="77777777" w:rsidR="008F76D6" w:rsidRPr="000749E2" w:rsidRDefault="008F76D6"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7FEA7B" w14:textId="77777777" w:rsidR="008F76D6" w:rsidRPr="000749E2" w:rsidRDefault="008F76D6" w:rsidP="000749E2">
            <w:pPr>
              <w:pStyle w:val="TAL"/>
              <w:rPr>
                <w:lang w:eastAsia="en-US"/>
              </w:rPr>
            </w:pPr>
            <w:r w:rsidRPr="000749E2">
              <w:rPr>
                <w:lang w:eastAsia="en-US"/>
              </w:rPr>
              <w:t>Updates to NB-IoT generic procedures to add User-Plane mode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536473" w14:textId="77777777" w:rsidR="008F76D6" w:rsidRPr="000749E2" w:rsidRDefault="008F76D6" w:rsidP="005076D8">
            <w:pPr>
              <w:pStyle w:val="TAL"/>
            </w:pPr>
            <w:r w:rsidRPr="000749E2">
              <w:t>14.1.0</w:t>
            </w:r>
          </w:p>
        </w:tc>
      </w:tr>
      <w:tr w:rsidR="00A70395" w:rsidRPr="000749E2" w14:paraId="787C53C2"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3BD6948D" w14:textId="77777777" w:rsidR="00A70395" w:rsidRPr="000749E2" w:rsidRDefault="00A70395" w:rsidP="005076D8">
            <w:pPr>
              <w:pStyle w:val="TAL"/>
              <w:rPr>
                <w:lang w:eastAsia="en-US"/>
              </w:rPr>
            </w:pPr>
            <w:r w:rsidRPr="000749E2">
              <w:rPr>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0DC2F6" w14:textId="77777777" w:rsidR="00A70395" w:rsidRPr="000749E2" w:rsidRDefault="00A70395" w:rsidP="005076D8">
            <w:pPr>
              <w:pStyle w:val="TAL"/>
              <w:rPr>
                <w:lang w:eastAsia="en-US"/>
              </w:rPr>
            </w:pPr>
            <w:r w:rsidRPr="000749E2">
              <w:rPr>
                <w:lang w:eastAsia="en-US"/>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FD13C2" w14:textId="77777777" w:rsidR="00A70395" w:rsidRPr="000749E2" w:rsidRDefault="00A70395" w:rsidP="005076D8">
            <w:pPr>
              <w:pStyle w:val="TAL"/>
            </w:pPr>
            <w:r w:rsidRPr="000749E2">
              <w:t>R5-172049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EBE2C1" w14:textId="77777777" w:rsidR="00A70395" w:rsidRPr="000749E2" w:rsidRDefault="00A70395" w:rsidP="005076D8">
            <w:pPr>
              <w:pStyle w:val="TAL"/>
            </w:pPr>
            <w:r w:rsidRPr="000749E2">
              <w:t>0908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66C174" w14:textId="77777777" w:rsidR="00A70395" w:rsidRPr="000749E2" w:rsidRDefault="00A70395" w:rsidP="005076D8">
            <w:pPr>
              <w:pStyle w:val="TAL"/>
            </w:pPr>
            <w:r w:rsidRPr="000749E2">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1879F3"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0B2E06" w14:textId="77777777" w:rsidR="00A70395" w:rsidRPr="000749E2" w:rsidRDefault="00A70395" w:rsidP="000749E2">
            <w:pPr>
              <w:pStyle w:val="TAL"/>
              <w:rPr>
                <w:lang w:eastAsia="en-US"/>
              </w:rPr>
            </w:pPr>
            <w:r w:rsidRPr="000749E2">
              <w:rPr>
                <w:lang w:eastAsia="en-US"/>
              </w:rPr>
              <w:t xml:space="preserve">Updates to D2D </w:t>
            </w:r>
            <w:proofErr w:type="spellStart"/>
            <w:r w:rsidRPr="000749E2">
              <w:rPr>
                <w:lang w:eastAsia="en-US"/>
              </w:rPr>
              <w:t>ProSe</w:t>
            </w:r>
            <w:proofErr w:type="spellEnd"/>
            <w:r w:rsidRPr="000749E2">
              <w:rPr>
                <w:lang w:eastAsia="en-US"/>
              </w:rPr>
              <w:t xml:space="preserve"> default message contents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F198B6" w14:textId="77777777" w:rsidR="00A70395" w:rsidRPr="000749E2" w:rsidRDefault="00A70395" w:rsidP="005076D8">
            <w:pPr>
              <w:pStyle w:val="TAL"/>
            </w:pPr>
            <w:r w:rsidRPr="000749E2">
              <w:t>14.2.0</w:t>
            </w:r>
          </w:p>
        </w:tc>
      </w:tr>
      <w:tr w:rsidR="00A70395" w:rsidRPr="000749E2" w14:paraId="61605E9A"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54A62AEB" w14:textId="77777777" w:rsidR="00A70395" w:rsidRPr="000749E2" w:rsidRDefault="00A70395" w:rsidP="005076D8">
            <w:pPr>
              <w:pStyle w:val="TAL"/>
              <w:rPr>
                <w:lang w:eastAsia="en-US"/>
              </w:rPr>
            </w:pPr>
            <w:r w:rsidRPr="000749E2">
              <w:rPr>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C95384" w14:textId="77777777" w:rsidR="00A70395" w:rsidRPr="000749E2" w:rsidRDefault="00A70395" w:rsidP="005076D8">
            <w:pPr>
              <w:pStyle w:val="TAL"/>
              <w:rPr>
                <w:lang w:eastAsia="en-US"/>
              </w:rPr>
            </w:pPr>
            <w:r w:rsidRPr="000749E2">
              <w:rPr>
                <w:lang w:eastAsia="en-US"/>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958FC6" w14:textId="77777777" w:rsidR="00A70395" w:rsidRPr="000749E2" w:rsidRDefault="00A70395" w:rsidP="005076D8">
            <w:pPr>
              <w:pStyle w:val="TAL"/>
            </w:pPr>
            <w:r w:rsidRPr="000749E2">
              <w:t>R5-172061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B967D5" w14:textId="77777777" w:rsidR="00A70395" w:rsidRPr="000749E2" w:rsidRDefault="00A70395" w:rsidP="005076D8">
            <w:pPr>
              <w:pStyle w:val="TAL"/>
            </w:pPr>
            <w:r w:rsidRPr="000749E2">
              <w:t>0910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D14C77" w14:textId="77777777" w:rsidR="00A70395" w:rsidRPr="000749E2" w:rsidRDefault="00A70395" w:rsidP="005076D8">
            <w:pPr>
              <w:pStyle w:val="TAL"/>
            </w:pPr>
            <w:r w:rsidRPr="000749E2">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6F5543"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26B19F" w14:textId="77777777" w:rsidR="00A70395" w:rsidRPr="000749E2" w:rsidRDefault="00A70395" w:rsidP="000749E2">
            <w:pPr>
              <w:pStyle w:val="TAL"/>
              <w:rPr>
                <w:lang w:eastAsia="en-US"/>
              </w:rPr>
            </w:pPr>
            <w:r w:rsidRPr="000749E2">
              <w:rPr>
                <w:lang w:eastAsia="en-US"/>
              </w:rPr>
              <w:t xml:space="preserve">Editorial update to references to </w:t>
            </w:r>
            <w:proofErr w:type="spellStart"/>
            <w:r w:rsidRPr="000749E2">
              <w:rPr>
                <w:lang w:eastAsia="en-US"/>
              </w:rPr>
              <w:t>PhysicalConfigDedicated</w:t>
            </w:r>
            <w:proofErr w:type="spellEnd"/>
            <w:r w:rsidRPr="000749E2">
              <w:rPr>
                <w:lang w:eastAsia="en-US"/>
              </w:rPr>
              <w:t>-DEFAULT for SIG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790922" w14:textId="77777777" w:rsidR="00A70395" w:rsidRPr="000749E2" w:rsidRDefault="00A70395" w:rsidP="005076D8">
            <w:pPr>
              <w:pStyle w:val="TAL"/>
            </w:pPr>
            <w:r w:rsidRPr="000749E2">
              <w:t>14.2.0</w:t>
            </w:r>
          </w:p>
        </w:tc>
      </w:tr>
      <w:tr w:rsidR="00A70395" w:rsidRPr="000749E2" w14:paraId="4DB46777"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491A2086" w14:textId="77777777" w:rsidR="00A70395" w:rsidRPr="000749E2" w:rsidRDefault="00A70395" w:rsidP="005076D8">
            <w:pPr>
              <w:pStyle w:val="TAL"/>
              <w:rPr>
                <w:lang w:eastAsia="en-US"/>
              </w:rPr>
            </w:pPr>
            <w:r w:rsidRPr="000749E2">
              <w:rPr>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5E81B6" w14:textId="77777777" w:rsidR="00A70395" w:rsidRPr="000749E2" w:rsidRDefault="00A70395" w:rsidP="005076D8">
            <w:pPr>
              <w:pStyle w:val="TAL"/>
              <w:rPr>
                <w:lang w:eastAsia="en-US"/>
              </w:rPr>
            </w:pPr>
            <w:r w:rsidRPr="000749E2">
              <w:rPr>
                <w:lang w:eastAsia="en-US"/>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A2CC1A" w14:textId="77777777" w:rsidR="00A70395" w:rsidRPr="000749E2" w:rsidRDefault="00A70395" w:rsidP="005076D8">
            <w:pPr>
              <w:pStyle w:val="TAL"/>
            </w:pPr>
            <w:r w:rsidRPr="000749E2">
              <w:t>R5-172115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7CE900" w14:textId="77777777" w:rsidR="00A70395" w:rsidRPr="000749E2" w:rsidRDefault="00A70395" w:rsidP="005076D8">
            <w:pPr>
              <w:pStyle w:val="TAL"/>
            </w:pPr>
            <w:r w:rsidRPr="000749E2">
              <w:t>0915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035986" w14:textId="77777777" w:rsidR="00A70395" w:rsidRPr="000749E2" w:rsidRDefault="00A70395" w:rsidP="005076D8">
            <w:pPr>
              <w:pStyle w:val="TAL"/>
            </w:pPr>
            <w:r w:rsidRPr="000749E2">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8E502F"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A6E122" w14:textId="77777777" w:rsidR="00A70395" w:rsidRPr="000749E2" w:rsidRDefault="00A70395" w:rsidP="000749E2">
            <w:pPr>
              <w:pStyle w:val="TAL"/>
              <w:rPr>
                <w:lang w:eastAsia="en-US"/>
              </w:rPr>
            </w:pPr>
            <w:r w:rsidRPr="000749E2">
              <w:rPr>
                <w:lang w:eastAsia="en-US"/>
              </w:rPr>
              <w:t>NB-IoT test frequencies for Band 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17A8D2" w14:textId="77777777" w:rsidR="00A70395" w:rsidRPr="000749E2" w:rsidRDefault="00A70395" w:rsidP="005076D8">
            <w:pPr>
              <w:pStyle w:val="TAL"/>
            </w:pPr>
            <w:r w:rsidRPr="000749E2">
              <w:t>14.2.0</w:t>
            </w:r>
          </w:p>
        </w:tc>
      </w:tr>
      <w:tr w:rsidR="00A70395" w:rsidRPr="000749E2" w14:paraId="74B6DB3A"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1CF21EA5" w14:textId="77777777" w:rsidR="00A70395" w:rsidRPr="000749E2" w:rsidRDefault="00A70395" w:rsidP="005076D8">
            <w:pPr>
              <w:pStyle w:val="TAL"/>
              <w:rPr>
                <w:lang w:eastAsia="en-US"/>
              </w:rPr>
            </w:pPr>
            <w:r w:rsidRPr="000749E2">
              <w:rPr>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8E4E53" w14:textId="77777777" w:rsidR="00A70395" w:rsidRPr="000749E2" w:rsidRDefault="00A70395" w:rsidP="005076D8">
            <w:pPr>
              <w:pStyle w:val="TAL"/>
              <w:rPr>
                <w:lang w:eastAsia="en-US"/>
              </w:rPr>
            </w:pPr>
            <w:r w:rsidRPr="000749E2">
              <w:rPr>
                <w:lang w:eastAsia="en-US"/>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5F8A56" w14:textId="77777777" w:rsidR="00A70395" w:rsidRPr="000749E2" w:rsidRDefault="00A70395" w:rsidP="005076D8">
            <w:pPr>
              <w:pStyle w:val="TAL"/>
            </w:pPr>
            <w:r w:rsidRPr="000749E2">
              <w:t>R5-172227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4AEA52" w14:textId="77777777" w:rsidR="00A70395" w:rsidRPr="000749E2" w:rsidRDefault="00A70395" w:rsidP="005076D8">
            <w:pPr>
              <w:pStyle w:val="TAL"/>
            </w:pPr>
            <w:r w:rsidRPr="000749E2">
              <w:t>0925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0C26E7" w14:textId="77777777" w:rsidR="00A70395" w:rsidRPr="000749E2" w:rsidRDefault="00A70395" w:rsidP="005076D8">
            <w:pPr>
              <w:pStyle w:val="TAL"/>
            </w:pPr>
            <w:r w:rsidRPr="000749E2">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3D40F5"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F1FD6C" w14:textId="77777777" w:rsidR="00A70395" w:rsidRPr="000749E2" w:rsidRDefault="00A70395" w:rsidP="000749E2">
            <w:pPr>
              <w:pStyle w:val="TAL"/>
              <w:rPr>
                <w:lang w:eastAsia="en-US"/>
              </w:rPr>
            </w:pPr>
            <w:r w:rsidRPr="000749E2">
              <w:rPr>
                <w:lang w:eastAsia="en-US"/>
              </w:rPr>
              <w:t>CA_46C-66A test frequencies for signalling test and correction to CA_46A-66A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941358" w14:textId="77777777" w:rsidR="00A70395" w:rsidRPr="000749E2" w:rsidRDefault="00A70395" w:rsidP="005076D8">
            <w:pPr>
              <w:pStyle w:val="TAL"/>
            </w:pPr>
            <w:r w:rsidRPr="000749E2">
              <w:t>14.2.0</w:t>
            </w:r>
          </w:p>
        </w:tc>
      </w:tr>
      <w:tr w:rsidR="00A70395" w:rsidRPr="000749E2" w14:paraId="08EF50EE"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26052C1E" w14:textId="77777777" w:rsidR="00A70395" w:rsidRPr="000749E2" w:rsidRDefault="00A70395" w:rsidP="005076D8">
            <w:pPr>
              <w:pStyle w:val="TAL"/>
              <w:rPr>
                <w:lang w:eastAsia="en-US"/>
              </w:rPr>
            </w:pPr>
            <w:r w:rsidRPr="000749E2">
              <w:rPr>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7A520B" w14:textId="77777777" w:rsidR="00A70395" w:rsidRPr="000749E2" w:rsidRDefault="00A70395" w:rsidP="005076D8">
            <w:pPr>
              <w:pStyle w:val="TAL"/>
              <w:rPr>
                <w:lang w:eastAsia="en-US"/>
              </w:rPr>
            </w:pPr>
            <w:r w:rsidRPr="000749E2">
              <w:rPr>
                <w:lang w:eastAsia="en-US"/>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AA2CFE" w14:textId="77777777" w:rsidR="00A70395" w:rsidRPr="000749E2" w:rsidRDefault="00A70395" w:rsidP="005076D8">
            <w:pPr>
              <w:pStyle w:val="TAL"/>
            </w:pPr>
            <w:r w:rsidRPr="000749E2">
              <w:t>R5-172324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8CBA34" w14:textId="77777777" w:rsidR="00A70395" w:rsidRPr="000749E2" w:rsidRDefault="00A70395" w:rsidP="005076D8">
            <w:pPr>
              <w:pStyle w:val="TAL"/>
            </w:pPr>
            <w:r w:rsidRPr="000749E2">
              <w:t>0933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D043FF" w14:textId="77777777" w:rsidR="00A70395" w:rsidRPr="000749E2" w:rsidRDefault="00A70395" w:rsidP="005076D8">
            <w:pPr>
              <w:pStyle w:val="TAL"/>
            </w:pPr>
            <w:r w:rsidRPr="000749E2">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CD55B7"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5E43A5" w14:textId="77777777" w:rsidR="00A70395" w:rsidRPr="000749E2" w:rsidRDefault="00A70395" w:rsidP="000749E2">
            <w:pPr>
              <w:pStyle w:val="TAL"/>
              <w:rPr>
                <w:lang w:eastAsia="en-US"/>
              </w:rPr>
            </w:pPr>
            <w:proofErr w:type="spellStart"/>
            <w:r w:rsidRPr="000749E2">
              <w:rPr>
                <w:lang w:eastAsia="en-US"/>
              </w:rPr>
              <w:t>MobilityControInfo</w:t>
            </w:r>
            <w:proofErr w:type="spellEnd"/>
            <w:r w:rsidRPr="000749E2">
              <w:rPr>
                <w:lang w:eastAsia="en-US"/>
              </w:rPr>
              <w:t>-HO correction for bands &gt; 64 (Editorial)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55D593" w14:textId="77777777" w:rsidR="00A70395" w:rsidRPr="000749E2" w:rsidRDefault="00A70395" w:rsidP="005076D8">
            <w:pPr>
              <w:pStyle w:val="TAL"/>
            </w:pPr>
            <w:r w:rsidRPr="000749E2">
              <w:t>14.2.0</w:t>
            </w:r>
          </w:p>
        </w:tc>
      </w:tr>
      <w:tr w:rsidR="00A70395" w:rsidRPr="000749E2" w14:paraId="6DABF171"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60007CD9" w14:textId="77777777" w:rsidR="00A70395" w:rsidRPr="000749E2" w:rsidRDefault="00A70395" w:rsidP="005076D8">
            <w:pPr>
              <w:pStyle w:val="TAL"/>
              <w:rPr>
                <w:lang w:eastAsia="en-US"/>
              </w:rPr>
            </w:pPr>
            <w:r w:rsidRPr="000749E2">
              <w:rPr>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C26820" w14:textId="77777777" w:rsidR="00A70395" w:rsidRPr="000749E2" w:rsidRDefault="00A70395" w:rsidP="005076D8">
            <w:pPr>
              <w:pStyle w:val="TAL"/>
              <w:rPr>
                <w:lang w:eastAsia="en-US"/>
              </w:rPr>
            </w:pPr>
            <w:r w:rsidRPr="000749E2">
              <w:rPr>
                <w:lang w:eastAsia="en-US"/>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215E8D" w14:textId="77777777" w:rsidR="00A70395" w:rsidRPr="000749E2" w:rsidRDefault="00A70395" w:rsidP="005076D8">
            <w:pPr>
              <w:pStyle w:val="TAL"/>
            </w:pPr>
            <w:r w:rsidRPr="000749E2">
              <w:t>R5-172427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3539A3" w14:textId="77777777" w:rsidR="00A70395" w:rsidRPr="000749E2" w:rsidRDefault="00A70395" w:rsidP="005076D8">
            <w:pPr>
              <w:pStyle w:val="TAL"/>
            </w:pPr>
            <w:r w:rsidRPr="000749E2">
              <w:t>0938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F10A25" w14:textId="77777777" w:rsidR="00A70395" w:rsidRPr="000749E2" w:rsidRDefault="00A70395" w:rsidP="005076D8">
            <w:pPr>
              <w:pStyle w:val="TAL"/>
            </w:pPr>
            <w:r w:rsidRPr="000749E2">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1EDE84"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4B6D2E" w14:textId="77777777" w:rsidR="00A70395" w:rsidRPr="000749E2" w:rsidRDefault="00A70395" w:rsidP="000749E2">
            <w:pPr>
              <w:pStyle w:val="TAL"/>
              <w:rPr>
                <w:lang w:eastAsia="en-US"/>
              </w:rPr>
            </w:pPr>
            <w:r w:rsidRPr="000749E2">
              <w:rPr>
                <w:lang w:eastAsia="en-US"/>
              </w:rPr>
              <w:t xml:space="preserve">Update to e-MTC SIB-2 </w:t>
            </w:r>
            <w:r w:rsidR="00DE60AF" w:rsidRPr="000749E2">
              <w:rPr>
                <w:lang w:eastAsia="en-US"/>
              </w:rPr>
              <w:t>Signalling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A8680A" w14:textId="77777777" w:rsidR="00A70395" w:rsidRPr="000749E2" w:rsidRDefault="00A70395" w:rsidP="005076D8">
            <w:pPr>
              <w:pStyle w:val="TAL"/>
            </w:pPr>
            <w:r w:rsidRPr="000749E2">
              <w:t>14.2.0</w:t>
            </w:r>
          </w:p>
        </w:tc>
      </w:tr>
      <w:tr w:rsidR="00A70395" w:rsidRPr="000749E2" w14:paraId="4453C907"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785A6386" w14:textId="77777777" w:rsidR="00A70395" w:rsidRPr="000749E2" w:rsidRDefault="00A70395" w:rsidP="005076D8">
            <w:pPr>
              <w:pStyle w:val="TAL"/>
              <w:rPr>
                <w:lang w:eastAsia="en-US"/>
              </w:rPr>
            </w:pPr>
            <w:r w:rsidRPr="000749E2">
              <w:rPr>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A9060A" w14:textId="77777777" w:rsidR="00A70395" w:rsidRPr="000749E2" w:rsidRDefault="00A70395" w:rsidP="005076D8">
            <w:pPr>
              <w:pStyle w:val="TAL"/>
              <w:rPr>
                <w:lang w:eastAsia="en-US"/>
              </w:rPr>
            </w:pPr>
            <w:r w:rsidRPr="000749E2">
              <w:rPr>
                <w:lang w:eastAsia="en-US"/>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5978EF" w14:textId="77777777" w:rsidR="00A70395" w:rsidRPr="000749E2" w:rsidRDefault="00A70395" w:rsidP="005076D8">
            <w:pPr>
              <w:pStyle w:val="TAL"/>
            </w:pPr>
            <w:r w:rsidRPr="000749E2">
              <w:t>R5-172507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8157B9" w14:textId="77777777" w:rsidR="00A70395" w:rsidRPr="000749E2" w:rsidRDefault="00A70395" w:rsidP="005076D8">
            <w:pPr>
              <w:pStyle w:val="TAL"/>
            </w:pPr>
            <w:r w:rsidRPr="000749E2">
              <w:t>0944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0F0116" w14:textId="77777777" w:rsidR="00A70395" w:rsidRPr="000749E2" w:rsidRDefault="00A70395" w:rsidP="005076D8">
            <w:pPr>
              <w:pStyle w:val="TAL"/>
            </w:pPr>
            <w:r w:rsidRPr="000749E2">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A9A1A0"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AA620C" w14:textId="77777777" w:rsidR="00A70395" w:rsidRPr="000749E2" w:rsidRDefault="00A70395" w:rsidP="000749E2">
            <w:pPr>
              <w:pStyle w:val="TAL"/>
              <w:rPr>
                <w:lang w:eastAsia="en-US"/>
              </w:rPr>
            </w:pPr>
            <w:r w:rsidRPr="000749E2">
              <w:rPr>
                <w:lang w:eastAsia="en-US"/>
              </w:rPr>
              <w:t xml:space="preserve">Correction to </w:t>
            </w:r>
            <w:proofErr w:type="spellStart"/>
            <w:r w:rsidRPr="000749E2">
              <w:rPr>
                <w:lang w:eastAsia="en-US"/>
              </w:rPr>
              <w:t>PhysicalConfigdedicated</w:t>
            </w:r>
            <w:proofErr w:type="spellEnd"/>
            <w:r w:rsidRPr="000749E2">
              <w:rPr>
                <w:lang w:eastAsia="en-US"/>
              </w:rPr>
              <w:t xml:space="preserve"> Parameters for LAA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8047EB" w14:textId="77777777" w:rsidR="00A70395" w:rsidRPr="000749E2" w:rsidRDefault="00A70395" w:rsidP="005076D8">
            <w:pPr>
              <w:pStyle w:val="TAL"/>
            </w:pPr>
            <w:r w:rsidRPr="000749E2">
              <w:t>14.2.0</w:t>
            </w:r>
          </w:p>
        </w:tc>
      </w:tr>
      <w:tr w:rsidR="00A70395" w:rsidRPr="000749E2" w14:paraId="257748B5"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5D53F665" w14:textId="77777777" w:rsidR="00A70395" w:rsidRPr="000749E2" w:rsidRDefault="00A70395" w:rsidP="005076D8">
            <w:pPr>
              <w:pStyle w:val="TAL"/>
              <w:rPr>
                <w:lang w:eastAsia="en-US"/>
              </w:rPr>
            </w:pPr>
            <w:r w:rsidRPr="000749E2">
              <w:rPr>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206D42" w14:textId="77777777" w:rsidR="00A70395" w:rsidRPr="000749E2" w:rsidRDefault="00A70395" w:rsidP="005076D8">
            <w:pPr>
              <w:pStyle w:val="TAL"/>
              <w:rPr>
                <w:lang w:eastAsia="en-US"/>
              </w:rPr>
            </w:pPr>
            <w:r w:rsidRPr="000749E2">
              <w:rPr>
                <w:lang w:eastAsia="en-US"/>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0C84BF" w14:textId="77777777" w:rsidR="00A70395" w:rsidRPr="000749E2" w:rsidRDefault="00A70395" w:rsidP="005076D8">
            <w:pPr>
              <w:pStyle w:val="TAL"/>
            </w:pPr>
            <w:r w:rsidRPr="000749E2">
              <w:t>R5-172561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4D7252" w14:textId="77777777" w:rsidR="00A70395" w:rsidRPr="000749E2" w:rsidRDefault="00A70395" w:rsidP="005076D8">
            <w:pPr>
              <w:pStyle w:val="TAL"/>
            </w:pPr>
            <w:r w:rsidRPr="000749E2">
              <w:t>0947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279306" w14:textId="77777777" w:rsidR="00A70395" w:rsidRPr="000749E2" w:rsidRDefault="00A70395" w:rsidP="005076D8">
            <w:pPr>
              <w:pStyle w:val="TAL"/>
            </w:pPr>
            <w:r w:rsidRPr="000749E2">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4021D9"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5F6569" w14:textId="77777777" w:rsidR="00A70395" w:rsidRPr="000749E2" w:rsidRDefault="00A70395" w:rsidP="000749E2">
            <w:pPr>
              <w:pStyle w:val="TAL"/>
              <w:rPr>
                <w:lang w:eastAsia="en-US"/>
              </w:rPr>
            </w:pPr>
            <w:r w:rsidRPr="000749E2">
              <w:rPr>
                <w:lang w:eastAsia="en-US"/>
              </w:rPr>
              <w:t>Update of test frequencies for 2DL/1UL of CA_3A-3A and CA_7A-7A due to new REFSENS test points addition.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C25657" w14:textId="77777777" w:rsidR="00A70395" w:rsidRPr="000749E2" w:rsidRDefault="00A70395" w:rsidP="005076D8">
            <w:pPr>
              <w:pStyle w:val="TAL"/>
            </w:pPr>
            <w:r w:rsidRPr="000749E2">
              <w:t>14.2.0</w:t>
            </w:r>
          </w:p>
        </w:tc>
      </w:tr>
      <w:tr w:rsidR="00A70395" w:rsidRPr="000749E2" w14:paraId="7D86A29B"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6C2D2051" w14:textId="77777777" w:rsidR="00A70395" w:rsidRPr="000749E2" w:rsidRDefault="00A70395" w:rsidP="005076D8">
            <w:pPr>
              <w:pStyle w:val="TAL"/>
              <w:rPr>
                <w:lang w:eastAsia="en-US"/>
              </w:rPr>
            </w:pPr>
            <w:r w:rsidRPr="000749E2">
              <w:rPr>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3DB817" w14:textId="77777777" w:rsidR="00A70395" w:rsidRPr="000749E2" w:rsidRDefault="00A70395" w:rsidP="005076D8">
            <w:pPr>
              <w:pStyle w:val="TAL"/>
              <w:rPr>
                <w:lang w:eastAsia="en-US"/>
              </w:rPr>
            </w:pPr>
            <w:r w:rsidRPr="000749E2">
              <w:rPr>
                <w:lang w:eastAsia="en-US"/>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CC1D27" w14:textId="77777777" w:rsidR="00A70395" w:rsidRPr="000749E2" w:rsidRDefault="00A70395" w:rsidP="005076D8">
            <w:pPr>
              <w:pStyle w:val="TAL"/>
            </w:pPr>
            <w:r w:rsidRPr="000749E2">
              <w:t>R5-172567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872FFE" w14:textId="77777777" w:rsidR="00A70395" w:rsidRPr="000749E2" w:rsidRDefault="00A70395" w:rsidP="005076D8">
            <w:pPr>
              <w:pStyle w:val="TAL"/>
            </w:pPr>
            <w:r w:rsidRPr="000749E2">
              <w:t>0948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490069" w14:textId="77777777" w:rsidR="00A70395" w:rsidRPr="000749E2" w:rsidRDefault="00A70395" w:rsidP="005076D8">
            <w:pPr>
              <w:pStyle w:val="TAL"/>
            </w:pPr>
            <w:r w:rsidRPr="000749E2">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A18D84"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BEE4D5" w14:textId="77777777" w:rsidR="00A70395" w:rsidRPr="000749E2" w:rsidRDefault="00A70395" w:rsidP="000749E2">
            <w:pPr>
              <w:pStyle w:val="TAL"/>
              <w:rPr>
                <w:lang w:eastAsia="en-US"/>
              </w:rPr>
            </w:pPr>
            <w:r w:rsidRPr="000749E2">
              <w:rPr>
                <w:lang w:eastAsia="en-US"/>
              </w:rPr>
              <w:t>Addition of SRS switching common test environment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5D9E17" w14:textId="77777777" w:rsidR="00A70395" w:rsidRPr="000749E2" w:rsidRDefault="00A70395" w:rsidP="005076D8">
            <w:pPr>
              <w:pStyle w:val="TAL"/>
            </w:pPr>
            <w:r w:rsidRPr="000749E2">
              <w:t>14.2.0</w:t>
            </w:r>
          </w:p>
        </w:tc>
      </w:tr>
      <w:tr w:rsidR="00A70395" w:rsidRPr="000749E2" w14:paraId="57980A43"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311914BD" w14:textId="77777777" w:rsidR="00A70395" w:rsidRPr="000749E2" w:rsidRDefault="00A70395" w:rsidP="005076D8">
            <w:pPr>
              <w:pStyle w:val="TAL"/>
              <w:rPr>
                <w:lang w:eastAsia="en-US"/>
              </w:rPr>
            </w:pPr>
            <w:r w:rsidRPr="000749E2">
              <w:rPr>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3D5706" w14:textId="77777777" w:rsidR="00A70395" w:rsidRPr="000749E2" w:rsidRDefault="00A70395" w:rsidP="005076D8">
            <w:pPr>
              <w:pStyle w:val="TAL"/>
              <w:rPr>
                <w:lang w:eastAsia="en-US"/>
              </w:rPr>
            </w:pPr>
            <w:r w:rsidRPr="000749E2">
              <w:rPr>
                <w:lang w:eastAsia="en-US"/>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405C25" w14:textId="77777777" w:rsidR="00A70395" w:rsidRPr="000749E2" w:rsidRDefault="00A70395" w:rsidP="005076D8">
            <w:pPr>
              <w:pStyle w:val="TAL"/>
            </w:pPr>
            <w:r w:rsidRPr="000749E2">
              <w:t>R5-172582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1BBE8C" w14:textId="77777777" w:rsidR="00A70395" w:rsidRPr="000749E2" w:rsidRDefault="00A70395" w:rsidP="005076D8">
            <w:pPr>
              <w:pStyle w:val="TAL"/>
            </w:pPr>
            <w:r w:rsidRPr="000749E2">
              <w:t>0950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69E92A" w14:textId="77777777" w:rsidR="00A70395" w:rsidRPr="000749E2" w:rsidRDefault="00A70395" w:rsidP="005076D8">
            <w:pPr>
              <w:pStyle w:val="TAL"/>
            </w:pPr>
            <w:r w:rsidRPr="000749E2">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229DBD"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0A3F50" w14:textId="77777777" w:rsidR="00A70395" w:rsidRPr="000749E2" w:rsidRDefault="00A70395" w:rsidP="000749E2">
            <w:pPr>
              <w:pStyle w:val="TAL"/>
              <w:rPr>
                <w:lang w:eastAsia="en-US"/>
              </w:rPr>
            </w:pPr>
            <w:r w:rsidRPr="000749E2">
              <w:rPr>
                <w:lang w:eastAsia="en-US"/>
              </w:rPr>
              <w:t xml:space="preserve">Addition of test frequencies with Low </w:t>
            </w:r>
            <w:proofErr w:type="spellStart"/>
            <w:r w:rsidRPr="000749E2">
              <w:rPr>
                <w:lang w:eastAsia="en-US"/>
              </w:rPr>
              <w:t>Wgap</w:t>
            </w:r>
            <w:proofErr w:type="spellEnd"/>
            <w:r w:rsidRPr="000749E2">
              <w:rPr>
                <w:lang w:eastAsia="en-US"/>
              </w:rPr>
              <w:t xml:space="preserve"> for CA_66A-66A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2BDBB2" w14:textId="77777777" w:rsidR="00A70395" w:rsidRPr="000749E2" w:rsidRDefault="00A70395" w:rsidP="005076D8">
            <w:pPr>
              <w:pStyle w:val="TAL"/>
            </w:pPr>
            <w:r w:rsidRPr="000749E2">
              <w:t>14.2.0</w:t>
            </w:r>
          </w:p>
        </w:tc>
      </w:tr>
      <w:tr w:rsidR="00A70395" w:rsidRPr="000749E2" w14:paraId="0207ADCA"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7ECE9AEE" w14:textId="77777777" w:rsidR="00A70395" w:rsidRPr="000749E2" w:rsidRDefault="00A70395" w:rsidP="005076D8">
            <w:pPr>
              <w:pStyle w:val="TAL"/>
              <w:rPr>
                <w:lang w:eastAsia="en-US"/>
              </w:rPr>
            </w:pPr>
            <w:r w:rsidRPr="000749E2">
              <w:rPr>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1AA08F" w14:textId="77777777" w:rsidR="00A70395" w:rsidRPr="000749E2" w:rsidRDefault="00A70395" w:rsidP="005076D8">
            <w:pPr>
              <w:pStyle w:val="TAL"/>
              <w:rPr>
                <w:lang w:eastAsia="en-US"/>
              </w:rPr>
            </w:pPr>
            <w:r w:rsidRPr="000749E2">
              <w:rPr>
                <w:lang w:eastAsia="en-US"/>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8E70C8" w14:textId="77777777" w:rsidR="00A70395" w:rsidRPr="000749E2" w:rsidRDefault="00A70395" w:rsidP="005076D8">
            <w:pPr>
              <w:pStyle w:val="TAL"/>
            </w:pPr>
            <w:r w:rsidRPr="000749E2">
              <w:t>R5-172636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897288" w14:textId="77777777" w:rsidR="00A70395" w:rsidRPr="000749E2" w:rsidRDefault="00A70395" w:rsidP="005076D8">
            <w:pPr>
              <w:pStyle w:val="TAL"/>
            </w:pPr>
            <w:r w:rsidRPr="000749E2">
              <w:t>0952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FBCF5C" w14:textId="77777777" w:rsidR="00A70395" w:rsidRPr="000749E2" w:rsidRDefault="00A70395" w:rsidP="005076D8">
            <w:pPr>
              <w:pStyle w:val="TAL"/>
            </w:pPr>
            <w:r w:rsidRPr="000749E2">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4EAAF4"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0124C2" w14:textId="77777777" w:rsidR="00A70395" w:rsidRPr="000749E2" w:rsidRDefault="00A70395" w:rsidP="000749E2">
            <w:pPr>
              <w:pStyle w:val="TAL"/>
              <w:rPr>
                <w:lang w:eastAsia="en-US"/>
              </w:rPr>
            </w:pPr>
            <w:r w:rsidRPr="000749E2">
              <w:rPr>
                <w:lang w:eastAsia="en-US"/>
              </w:rPr>
              <w:t>Correction to scheduling request parameters for CatM1 using HD-FDD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EC29AD" w14:textId="77777777" w:rsidR="00A70395" w:rsidRPr="000749E2" w:rsidRDefault="00A70395" w:rsidP="005076D8">
            <w:pPr>
              <w:pStyle w:val="TAL"/>
            </w:pPr>
            <w:r w:rsidRPr="000749E2">
              <w:t>14.2.0</w:t>
            </w:r>
          </w:p>
        </w:tc>
      </w:tr>
      <w:tr w:rsidR="00A70395" w:rsidRPr="000749E2" w14:paraId="7E1BD8CE"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7BA2CCFC" w14:textId="77777777" w:rsidR="00A70395" w:rsidRPr="000749E2" w:rsidRDefault="00A70395" w:rsidP="005076D8">
            <w:pPr>
              <w:pStyle w:val="TAL"/>
              <w:rPr>
                <w:lang w:eastAsia="en-US"/>
              </w:rPr>
            </w:pPr>
            <w:r w:rsidRPr="000749E2">
              <w:rPr>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9EDF01" w14:textId="77777777" w:rsidR="00A70395" w:rsidRPr="000749E2" w:rsidRDefault="00A70395" w:rsidP="005076D8">
            <w:pPr>
              <w:pStyle w:val="TAL"/>
              <w:rPr>
                <w:lang w:eastAsia="en-US"/>
              </w:rPr>
            </w:pPr>
            <w:r w:rsidRPr="000749E2">
              <w:rPr>
                <w:lang w:eastAsia="en-US"/>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DDF2B7" w14:textId="77777777" w:rsidR="00A70395" w:rsidRPr="000749E2" w:rsidRDefault="00A70395" w:rsidP="005076D8">
            <w:pPr>
              <w:pStyle w:val="TAL"/>
            </w:pPr>
            <w:r w:rsidRPr="000749E2">
              <w:t>R5-172672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B55003" w14:textId="77777777" w:rsidR="00A70395" w:rsidRPr="000749E2" w:rsidRDefault="00A70395" w:rsidP="005076D8">
            <w:pPr>
              <w:pStyle w:val="TAL"/>
            </w:pPr>
            <w:r w:rsidRPr="000749E2">
              <w:t>0953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CB74E7" w14:textId="77777777" w:rsidR="00A70395" w:rsidRPr="000749E2" w:rsidRDefault="00A70395" w:rsidP="005076D8">
            <w:pPr>
              <w:pStyle w:val="TAL"/>
            </w:pPr>
            <w:r w:rsidRPr="000749E2">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50BEBF"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B296E7" w14:textId="77777777" w:rsidR="00A70395" w:rsidRPr="000749E2" w:rsidRDefault="00A70395" w:rsidP="000749E2">
            <w:pPr>
              <w:pStyle w:val="TAL"/>
              <w:rPr>
                <w:lang w:eastAsia="en-US"/>
              </w:rPr>
            </w:pPr>
            <w:r w:rsidRPr="000749E2">
              <w:rPr>
                <w:lang w:eastAsia="en-US"/>
              </w:rPr>
              <w:t>Introduction of test frequencies for Band 48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53FCF4" w14:textId="77777777" w:rsidR="00A70395" w:rsidRPr="000749E2" w:rsidRDefault="00A70395" w:rsidP="005076D8">
            <w:pPr>
              <w:pStyle w:val="TAL"/>
            </w:pPr>
            <w:r w:rsidRPr="000749E2">
              <w:t>14.2.0</w:t>
            </w:r>
          </w:p>
        </w:tc>
      </w:tr>
      <w:tr w:rsidR="00A70395" w:rsidRPr="000749E2" w14:paraId="576A7B8E"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0D595192" w14:textId="77777777" w:rsidR="00A70395" w:rsidRPr="000749E2" w:rsidRDefault="00A70395" w:rsidP="005076D8">
            <w:pPr>
              <w:pStyle w:val="TAL"/>
              <w:rPr>
                <w:lang w:eastAsia="en-US"/>
              </w:rPr>
            </w:pPr>
            <w:r w:rsidRPr="000749E2">
              <w:rPr>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9B15E5" w14:textId="77777777" w:rsidR="00A70395" w:rsidRPr="000749E2" w:rsidRDefault="00A70395" w:rsidP="005076D8">
            <w:pPr>
              <w:pStyle w:val="TAL"/>
              <w:rPr>
                <w:lang w:eastAsia="en-US"/>
              </w:rPr>
            </w:pPr>
            <w:r w:rsidRPr="000749E2">
              <w:rPr>
                <w:lang w:eastAsia="en-US"/>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A3D372" w14:textId="77777777" w:rsidR="00A70395" w:rsidRPr="000749E2" w:rsidRDefault="00A70395" w:rsidP="005076D8">
            <w:pPr>
              <w:pStyle w:val="TAL"/>
            </w:pPr>
            <w:r w:rsidRPr="000749E2">
              <w:t>R5-172756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F3B3C7" w14:textId="77777777" w:rsidR="00A70395" w:rsidRPr="000749E2" w:rsidRDefault="00A70395" w:rsidP="005076D8">
            <w:pPr>
              <w:pStyle w:val="TAL"/>
            </w:pPr>
            <w:r w:rsidRPr="000749E2">
              <w:t>0955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449A67" w14:textId="77777777" w:rsidR="00A70395" w:rsidRPr="000749E2" w:rsidRDefault="00A70395" w:rsidP="005076D8">
            <w:pPr>
              <w:pStyle w:val="TAL"/>
            </w:pPr>
            <w:r w:rsidRPr="000749E2">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E45BB3"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9ECCA7" w14:textId="77777777" w:rsidR="00A70395" w:rsidRPr="000749E2" w:rsidRDefault="00A70395" w:rsidP="000749E2">
            <w:pPr>
              <w:pStyle w:val="TAL"/>
              <w:rPr>
                <w:lang w:eastAsia="en-US"/>
              </w:rPr>
            </w:pPr>
            <w:r w:rsidRPr="000749E2">
              <w:rPr>
                <w:lang w:eastAsia="en-US"/>
              </w:rPr>
              <w:t>Addition of Rel-14 NB-IoT operating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1DE86D" w14:textId="77777777" w:rsidR="00A70395" w:rsidRPr="000749E2" w:rsidRDefault="00A70395" w:rsidP="005076D8">
            <w:pPr>
              <w:pStyle w:val="TAL"/>
            </w:pPr>
            <w:r w:rsidRPr="000749E2">
              <w:t>14.2.0</w:t>
            </w:r>
          </w:p>
        </w:tc>
      </w:tr>
      <w:tr w:rsidR="00A70395" w:rsidRPr="000749E2" w14:paraId="6E10F461"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2B12EE3F" w14:textId="77777777" w:rsidR="00A70395" w:rsidRPr="000749E2" w:rsidRDefault="00A70395" w:rsidP="005076D8">
            <w:pPr>
              <w:pStyle w:val="TAL"/>
              <w:rPr>
                <w:lang w:eastAsia="en-US"/>
              </w:rPr>
            </w:pPr>
            <w:r w:rsidRPr="000749E2">
              <w:rPr>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4AC3CD" w14:textId="77777777" w:rsidR="00A70395" w:rsidRPr="000749E2" w:rsidRDefault="00A70395" w:rsidP="005076D8">
            <w:pPr>
              <w:pStyle w:val="TAL"/>
              <w:rPr>
                <w:lang w:eastAsia="en-US"/>
              </w:rPr>
            </w:pPr>
            <w:r w:rsidRPr="000749E2">
              <w:rPr>
                <w:lang w:eastAsia="en-US"/>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464BF1" w14:textId="77777777" w:rsidR="00A70395" w:rsidRPr="000749E2" w:rsidRDefault="00A70395" w:rsidP="005076D8">
            <w:pPr>
              <w:pStyle w:val="TAL"/>
            </w:pPr>
            <w:r w:rsidRPr="000749E2">
              <w:t>R5-172776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DC266E" w14:textId="77777777" w:rsidR="00A70395" w:rsidRPr="000749E2" w:rsidRDefault="00A70395" w:rsidP="005076D8">
            <w:pPr>
              <w:pStyle w:val="TAL"/>
            </w:pPr>
            <w:r w:rsidRPr="000749E2">
              <w:t>0957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BB278C" w14:textId="77777777" w:rsidR="00A70395" w:rsidRPr="000749E2" w:rsidRDefault="00A70395" w:rsidP="005076D8">
            <w:pPr>
              <w:pStyle w:val="TAL"/>
            </w:pPr>
            <w:r w:rsidRPr="000749E2">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E8FAAD"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E5B05E" w14:textId="77777777" w:rsidR="00A70395" w:rsidRPr="000749E2" w:rsidRDefault="00A70395" w:rsidP="000749E2">
            <w:pPr>
              <w:pStyle w:val="TAL"/>
              <w:rPr>
                <w:lang w:eastAsia="en-US"/>
              </w:rPr>
            </w:pPr>
            <w:r w:rsidRPr="000749E2">
              <w:rPr>
                <w:lang w:eastAsia="en-US"/>
              </w:rPr>
              <w:t xml:space="preserve">NB-IoT test frequencies update for </w:t>
            </w:r>
            <w:proofErr w:type="spellStart"/>
            <w:r w:rsidRPr="000749E2">
              <w:rPr>
                <w:lang w:eastAsia="en-US"/>
              </w:rPr>
              <w:t>inband</w:t>
            </w:r>
            <w:proofErr w:type="spellEnd"/>
            <w:r w:rsidRPr="000749E2">
              <w:rPr>
                <w:lang w:eastAsia="en-US"/>
              </w:rPr>
              <w:t xml:space="preserve"> operation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ABC0D2" w14:textId="77777777" w:rsidR="00A70395" w:rsidRPr="000749E2" w:rsidRDefault="00A70395" w:rsidP="005076D8">
            <w:pPr>
              <w:pStyle w:val="TAL"/>
            </w:pPr>
            <w:r w:rsidRPr="000749E2">
              <w:t>14.2.0</w:t>
            </w:r>
          </w:p>
        </w:tc>
      </w:tr>
      <w:tr w:rsidR="00A70395" w:rsidRPr="000749E2" w14:paraId="7E2EFB60"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1B7C2101" w14:textId="77777777" w:rsidR="00A70395" w:rsidRPr="000749E2" w:rsidRDefault="00A70395" w:rsidP="005076D8">
            <w:pPr>
              <w:pStyle w:val="TAL"/>
              <w:rPr>
                <w:lang w:eastAsia="en-US"/>
              </w:rPr>
            </w:pPr>
            <w:r w:rsidRPr="000749E2">
              <w:rPr>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0AEF45" w14:textId="77777777" w:rsidR="00A70395" w:rsidRPr="000749E2" w:rsidRDefault="00A70395" w:rsidP="005076D8">
            <w:pPr>
              <w:pStyle w:val="TAL"/>
              <w:rPr>
                <w:lang w:eastAsia="en-US"/>
              </w:rPr>
            </w:pPr>
            <w:r w:rsidRPr="000749E2">
              <w:rPr>
                <w:lang w:eastAsia="en-US"/>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89DD9E" w14:textId="77777777" w:rsidR="00A70395" w:rsidRPr="000749E2" w:rsidRDefault="00A70395" w:rsidP="005076D8">
            <w:pPr>
              <w:pStyle w:val="TAL"/>
            </w:pPr>
            <w:r w:rsidRPr="000749E2">
              <w:t>R5-172786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07CF09" w14:textId="77777777" w:rsidR="00A70395" w:rsidRPr="000749E2" w:rsidRDefault="00A70395" w:rsidP="005076D8">
            <w:pPr>
              <w:pStyle w:val="TAL"/>
            </w:pPr>
            <w:r w:rsidRPr="000749E2">
              <w:t>0959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9E87E7" w14:textId="77777777" w:rsidR="00A70395" w:rsidRPr="000749E2" w:rsidRDefault="00A70395" w:rsidP="005076D8">
            <w:pPr>
              <w:pStyle w:val="TAL"/>
            </w:pPr>
            <w:r w:rsidRPr="000749E2">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D077AB"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8BB149" w14:textId="77777777" w:rsidR="00A70395" w:rsidRPr="000749E2" w:rsidRDefault="00A70395" w:rsidP="000749E2">
            <w:pPr>
              <w:pStyle w:val="TAL"/>
              <w:rPr>
                <w:lang w:eastAsia="en-US"/>
              </w:rPr>
            </w:pPr>
            <w:r w:rsidRPr="000749E2">
              <w:rPr>
                <w:lang w:eastAsia="en-US"/>
              </w:rPr>
              <w:t>Editorial correction to Clause and Table numbers in generic procedure 4.5A.3B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1D3960" w14:textId="77777777" w:rsidR="00A70395" w:rsidRPr="000749E2" w:rsidRDefault="00A70395" w:rsidP="005076D8">
            <w:pPr>
              <w:pStyle w:val="TAL"/>
            </w:pPr>
            <w:r w:rsidRPr="000749E2">
              <w:t>14.2.0</w:t>
            </w:r>
          </w:p>
        </w:tc>
      </w:tr>
      <w:tr w:rsidR="00A70395" w:rsidRPr="000749E2" w14:paraId="7AD4282C"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6B6E9A78" w14:textId="77777777" w:rsidR="00A70395" w:rsidRPr="000749E2" w:rsidRDefault="00A70395" w:rsidP="005076D8">
            <w:pPr>
              <w:pStyle w:val="TAL"/>
              <w:rPr>
                <w:lang w:eastAsia="en-US"/>
              </w:rPr>
            </w:pPr>
            <w:r w:rsidRPr="000749E2">
              <w:rPr>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28CC88" w14:textId="77777777" w:rsidR="00A70395" w:rsidRPr="000749E2" w:rsidRDefault="00A70395" w:rsidP="005076D8">
            <w:pPr>
              <w:pStyle w:val="TAL"/>
              <w:rPr>
                <w:lang w:eastAsia="en-US"/>
              </w:rPr>
            </w:pPr>
            <w:r w:rsidRPr="000749E2">
              <w:rPr>
                <w:lang w:eastAsia="en-US"/>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3B3646" w14:textId="77777777" w:rsidR="00A70395" w:rsidRPr="000749E2" w:rsidRDefault="00A70395" w:rsidP="005076D8">
            <w:pPr>
              <w:pStyle w:val="TAL"/>
            </w:pPr>
            <w:r w:rsidRPr="000749E2">
              <w:t>R5-172850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9E1677" w14:textId="77777777" w:rsidR="00A70395" w:rsidRPr="000749E2" w:rsidRDefault="00A70395" w:rsidP="005076D8">
            <w:pPr>
              <w:pStyle w:val="TAL"/>
            </w:pPr>
            <w:r w:rsidRPr="000749E2">
              <w:t>0906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D09098"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480E5B"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5B8B8E" w14:textId="77777777" w:rsidR="00A70395" w:rsidRPr="000749E2" w:rsidRDefault="00A70395" w:rsidP="000749E2">
            <w:pPr>
              <w:pStyle w:val="TAL"/>
              <w:rPr>
                <w:lang w:eastAsia="en-US"/>
              </w:rPr>
            </w:pPr>
            <w:r w:rsidRPr="000749E2">
              <w:rPr>
                <w:lang w:eastAsia="en-US"/>
              </w:rPr>
              <w:t>Update SRB reconfiguration for NB-IoT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059FE7" w14:textId="77777777" w:rsidR="00A70395" w:rsidRPr="000749E2" w:rsidRDefault="00A70395" w:rsidP="005076D8">
            <w:pPr>
              <w:pStyle w:val="TAL"/>
            </w:pPr>
            <w:r w:rsidRPr="000749E2">
              <w:t>14.2.0</w:t>
            </w:r>
          </w:p>
        </w:tc>
      </w:tr>
      <w:tr w:rsidR="00A70395" w:rsidRPr="000749E2" w14:paraId="4DA97959"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38161639" w14:textId="77777777" w:rsidR="00A70395" w:rsidRPr="000749E2" w:rsidRDefault="00A70395" w:rsidP="005076D8">
            <w:pPr>
              <w:pStyle w:val="TAL"/>
              <w:rPr>
                <w:lang w:eastAsia="en-US"/>
              </w:rPr>
            </w:pPr>
            <w:r w:rsidRPr="000749E2">
              <w:rPr>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5F5476" w14:textId="77777777" w:rsidR="00A70395" w:rsidRPr="000749E2" w:rsidRDefault="00A70395" w:rsidP="005076D8">
            <w:pPr>
              <w:pStyle w:val="TAL"/>
              <w:rPr>
                <w:lang w:eastAsia="en-US"/>
              </w:rPr>
            </w:pPr>
            <w:r w:rsidRPr="000749E2">
              <w:rPr>
                <w:lang w:eastAsia="en-US"/>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37FED8" w14:textId="77777777" w:rsidR="00A70395" w:rsidRPr="000749E2" w:rsidRDefault="00A70395" w:rsidP="005076D8">
            <w:pPr>
              <w:pStyle w:val="TAL"/>
            </w:pPr>
            <w:r w:rsidRPr="000749E2">
              <w:t>R5-172851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38855A" w14:textId="77777777" w:rsidR="00A70395" w:rsidRPr="000749E2" w:rsidRDefault="00A70395" w:rsidP="005076D8">
            <w:pPr>
              <w:pStyle w:val="TAL"/>
            </w:pPr>
            <w:r w:rsidRPr="000749E2">
              <w:t>0909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60A238"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3BEDA1"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17DE34" w14:textId="77777777" w:rsidR="00A70395" w:rsidRPr="000749E2" w:rsidRDefault="00A70395" w:rsidP="000749E2">
            <w:pPr>
              <w:pStyle w:val="TAL"/>
              <w:rPr>
                <w:lang w:eastAsia="en-US"/>
              </w:rPr>
            </w:pPr>
            <w:r w:rsidRPr="000749E2">
              <w:rPr>
                <w:lang w:eastAsia="en-US"/>
              </w:rPr>
              <w:t>NB-IoT: Add new generic procedure for generic RB establishment for 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B44AE2" w14:textId="77777777" w:rsidR="00A70395" w:rsidRPr="000749E2" w:rsidRDefault="00A70395" w:rsidP="005076D8">
            <w:pPr>
              <w:pStyle w:val="TAL"/>
            </w:pPr>
            <w:r w:rsidRPr="000749E2">
              <w:t>14.2.0</w:t>
            </w:r>
          </w:p>
        </w:tc>
      </w:tr>
      <w:tr w:rsidR="00A70395" w:rsidRPr="000749E2" w14:paraId="79EF0752"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79A11C7A" w14:textId="77777777" w:rsidR="00A70395" w:rsidRPr="000749E2" w:rsidRDefault="00A70395" w:rsidP="005076D8">
            <w:pPr>
              <w:pStyle w:val="TAL"/>
              <w:rPr>
                <w:lang w:eastAsia="en-US"/>
              </w:rPr>
            </w:pPr>
            <w:r w:rsidRPr="000749E2">
              <w:rPr>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CE69A9" w14:textId="77777777" w:rsidR="00A70395" w:rsidRPr="000749E2" w:rsidRDefault="00A70395" w:rsidP="005076D8">
            <w:pPr>
              <w:pStyle w:val="TAL"/>
              <w:rPr>
                <w:lang w:eastAsia="en-US"/>
              </w:rPr>
            </w:pPr>
            <w:r w:rsidRPr="000749E2">
              <w:rPr>
                <w:lang w:eastAsia="en-US"/>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B83D40" w14:textId="77777777" w:rsidR="00A70395" w:rsidRPr="000749E2" w:rsidRDefault="00A70395" w:rsidP="005076D8">
            <w:pPr>
              <w:pStyle w:val="TAL"/>
            </w:pPr>
            <w:r w:rsidRPr="000749E2">
              <w:t>R5-172853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12BDAE" w14:textId="77777777" w:rsidR="00A70395" w:rsidRPr="000749E2" w:rsidRDefault="00A70395" w:rsidP="005076D8">
            <w:pPr>
              <w:pStyle w:val="TAL"/>
            </w:pPr>
            <w:r w:rsidRPr="000749E2">
              <w:t>0963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0398BF" w14:textId="77777777" w:rsidR="00A70395" w:rsidRPr="000749E2" w:rsidRDefault="00A70395" w:rsidP="005076D8">
            <w:pPr>
              <w:pStyle w:val="TAL"/>
            </w:pPr>
            <w:r w:rsidRPr="000749E2">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07BDBC"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06DA4B" w14:textId="77777777" w:rsidR="00A70395" w:rsidRPr="000749E2" w:rsidRDefault="00A70395" w:rsidP="000749E2">
            <w:pPr>
              <w:pStyle w:val="TAL"/>
              <w:rPr>
                <w:lang w:eastAsia="en-US"/>
              </w:rPr>
            </w:pPr>
            <w:r w:rsidRPr="000749E2">
              <w:rPr>
                <w:lang w:eastAsia="en-US"/>
              </w:rPr>
              <w:t>Correction to EPS network feature support for ATTACH ACCEPT and TRACKING AREA UPDATE ACCEPT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F158F8" w14:textId="77777777" w:rsidR="00A70395" w:rsidRPr="000749E2" w:rsidRDefault="00A70395" w:rsidP="005076D8">
            <w:pPr>
              <w:pStyle w:val="TAL"/>
            </w:pPr>
            <w:r w:rsidRPr="000749E2">
              <w:t>14.2.0</w:t>
            </w:r>
          </w:p>
        </w:tc>
      </w:tr>
      <w:tr w:rsidR="00A70395" w:rsidRPr="000749E2" w14:paraId="7B8B028E"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61F8BDD6" w14:textId="77777777" w:rsidR="00A70395" w:rsidRPr="000749E2" w:rsidRDefault="00A70395" w:rsidP="005076D8">
            <w:pPr>
              <w:pStyle w:val="TAL"/>
              <w:rPr>
                <w:lang w:eastAsia="en-US"/>
              </w:rPr>
            </w:pPr>
            <w:r w:rsidRPr="000749E2">
              <w:rPr>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97AE0F" w14:textId="77777777" w:rsidR="00A70395" w:rsidRPr="000749E2" w:rsidRDefault="00A70395" w:rsidP="005076D8">
            <w:pPr>
              <w:pStyle w:val="TAL"/>
              <w:rPr>
                <w:lang w:eastAsia="en-US"/>
              </w:rPr>
            </w:pPr>
            <w:r w:rsidRPr="000749E2">
              <w:rPr>
                <w:lang w:eastAsia="en-US"/>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FD3DD5" w14:textId="77777777" w:rsidR="00A70395" w:rsidRPr="000749E2" w:rsidRDefault="00A70395" w:rsidP="005076D8">
            <w:pPr>
              <w:pStyle w:val="TAL"/>
            </w:pPr>
            <w:r w:rsidRPr="000749E2">
              <w:t>R5-172875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39D9AF" w14:textId="77777777" w:rsidR="00A70395" w:rsidRPr="000749E2" w:rsidRDefault="00A70395" w:rsidP="005076D8">
            <w:pPr>
              <w:pStyle w:val="TAL"/>
            </w:pPr>
            <w:r w:rsidRPr="000749E2">
              <w:t>0911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610F74"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9A98CD"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E4CB22" w14:textId="77777777" w:rsidR="00A70395" w:rsidRPr="000749E2" w:rsidRDefault="00A70395" w:rsidP="000749E2">
            <w:pPr>
              <w:pStyle w:val="TAL"/>
              <w:rPr>
                <w:lang w:eastAsia="en-US"/>
              </w:rPr>
            </w:pPr>
            <w:r w:rsidRPr="000749E2">
              <w:rPr>
                <w:lang w:eastAsia="en-US"/>
              </w:rPr>
              <w:t>Update SystemInformationBlockType2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51CF50" w14:textId="77777777" w:rsidR="00A70395" w:rsidRPr="000749E2" w:rsidRDefault="00A70395" w:rsidP="005076D8">
            <w:pPr>
              <w:pStyle w:val="TAL"/>
            </w:pPr>
            <w:r w:rsidRPr="000749E2">
              <w:t>14.2.0</w:t>
            </w:r>
          </w:p>
        </w:tc>
      </w:tr>
      <w:tr w:rsidR="00A70395" w:rsidRPr="000749E2" w14:paraId="215E842D"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1EEE0144" w14:textId="77777777" w:rsidR="00A70395" w:rsidRPr="000749E2" w:rsidRDefault="00A70395" w:rsidP="005076D8">
            <w:pPr>
              <w:pStyle w:val="TAL"/>
              <w:rPr>
                <w:lang w:eastAsia="en-US"/>
              </w:rPr>
            </w:pPr>
            <w:r w:rsidRPr="000749E2">
              <w:rPr>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B354F6" w14:textId="77777777" w:rsidR="00A70395" w:rsidRPr="000749E2" w:rsidRDefault="00A70395" w:rsidP="005076D8">
            <w:pPr>
              <w:pStyle w:val="TAL"/>
              <w:rPr>
                <w:lang w:eastAsia="en-US"/>
              </w:rPr>
            </w:pPr>
            <w:r w:rsidRPr="000749E2">
              <w:rPr>
                <w:lang w:eastAsia="en-US"/>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CF313E" w14:textId="77777777" w:rsidR="00A70395" w:rsidRPr="000749E2" w:rsidRDefault="00A70395" w:rsidP="005076D8">
            <w:pPr>
              <w:pStyle w:val="TAL"/>
            </w:pPr>
            <w:r w:rsidRPr="000749E2">
              <w:t>R5-172876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A0E320" w14:textId="77777777" w:rsidR="00A70395" w:rsidRPr="000749E2" w:rsidRDefault="00A70395" w:rsidP="005076D8">
            <w:pPr>
              <w:pStyle w:val="TAL"/>
            </w:pPr>
            <w:r w:rsidRPr="000749E2">
              <w:t>0916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362708"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8420AB"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E613E5" w14:textId="77777777" w:rsidR="00A70395" w:rsidRPr="000749E2" w:rsidRDefault="00A70395" w:rsidP="000749E2">
            <w:pPr>
              <w:pStyle w:val="TAL"/>
              <w:rPr>
                <w:lang w:eastAsia="en-US"/>
              </w:rPr>
            </w:pPr>
            <w:r w:rsidRPr="000749E2">
              <w:rPr>
                <w:lang w:eastAsia="en-US"/>
              </w:rPr>
              <w:t xml:space="preserve">Update generic procedure control plane </w:t>
            </w:r>
            <w:proofErr w:type="spellStart"/>
            <w:r w:rsidRPr="000749E2">
              <w:rPr>
                <w:lang w:eastAsia="en-US"/>
              </w:rPr>
              <w:t>CIoT</w:t>
            </w:r>
            <w:proofErr w:type="spellEnd"/>
            <w:r w:rsidRPr="000749E2">
              <w:rPr>
                <w:lang w:eastAsia="en-US"/>
              </w:rPr>
              <w:t xml:space="preserve"> connection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960585" w14:textId="77777777" w:rsidR="00A70395" w:rsidRPr="000749E2" w:rsidRDefault="00A70395" w:rsidP="005076D8">
            <w:pPr>
              <w:pStyle w:val="TAL"/>
            </w:pPr>
            <w:r w:rsidRPr="000749E2">
              <w:t>14.2.0</w:t>
            </w:r>
          </w:p>
        </w:tc>
      </w:tr>
      <w:tr w:rsidR="00A70395" w:rsidRPr="000749E2" w14:paraId="468F3818"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4201896A" w14:textId="77777777" w:rsidR="00A70395" w:rsidRPr="000749E2" w:rsidRDefault="00A70395" w:rsidP="005076D8">
            <w:pPr>
              <w:pStyle w:val="TAL"/>
              <w:rPr>
                <w:lang w:eastAsia="en-US"/>
              </w:rPr>
            </w:pPr>
            <w:r w:rsidRPr="000749E2">
              <w:rPr>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0183E5" w14:textId="77777777" w:rsidR="00A70395" w:rsidRPr="000749E2" w:rsidRDefault="00A70395" w:rsidP="005076D8">
            <w:pPr>
              <w:pStyle w:val="TAL"/>
              <w:rPr>
                <w:lang w:eastAsia="en-US"/>
              </w:rPr>
            </w:pPr>
            <w:r w:rsidRPr="000749E2">
              <w:rPr>
                <w:lang w:eastAsia="en-US"/>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2DC09B" w14:textId="77777777" w:rsidR="00A70395" w:rsidRPr="000749E2" w:rsidRDefault="00A70395" w:rsidP="005076D8">
            <w:pPr>
              <w:pStyle w:val="TAL"/>
            </w:pPr>
            <w:r w:rsidRPr="000749E2">
              <w:t>R5-172877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42E10A" w14:textId="77777777" w:rsidR="00A70395" w:rsidRPr="000749E2" w:rsidRDefault="00A70395" w:rsidP="005076D8">
            <w:pPr>
              <w:pStyle w:val="TAL"/>
            </w:pPr>
            <w:r w:rsidRPr="000749E2">
              <w:t>0917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BFF13B"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9651E8"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D0F338" w14:textId="77777777" w:rsidR="00A70395" w:rsidRPr="000749E2" w:rsidRDefault="00A70395" w:rsidP="000749E2">
            <w:pPr>
              <w:pStyle w:val="TAL"/>
              <w:rPr>
                <w:lang w:eastAsia="en-US"/>
              </w:rPr>
            </w:pPr>
            <w:r w:rsidRPr="000749E2">
              <w:rPr>
                <w:lang w:eastAsia="en-US"/>
              </w:rPr>
              <w:t xml:space="preserve">Add generic procedure control plane </w:t>
            </w:r>
            <w:proofErr w:type="spellStart"/>
            <w:r w:rsidRPr="000749E2">
              <w:rPr>
                <w:lang w:eastAsia="en-US"/>
              </w:rPr>
              <w:t>CIoT</w:t>
            </w:r>
            <w:proofErr w:type="spellEnd"/>
            <w:r w:rsidRPr="000749E2">
              <w:rPr>
                <w:lang w:eastAsia="en-US"/>
              </w:rPr>
              <w:t xml:space="preserve"> with test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0F7F31" w14:textId="77777777" w:rsidR="00A70395" w:rsidRPr="000749E2" w:rsidRDefault="00A70395" w:rsidP="005076D8">
            <w:pPr>
              <w:pStyle w:val="TAL"/>
            </w:pPr>
            <w:r w:rsidRPr="000749E2">
              <w:t>14.2.0</w:t>
            </w:r>
          </w:p>
        </w:tc>
      </w:tr>
      <w:tr w:rsidR="00A70395" w:rsidRPr="000749E2" w14:paraId="004B977F"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7F67BA85" w14:textId="77777777" w:rsidR="00A70395" w:rsidRPr="000749E2" w:rsidRDefault="00A70395" w:rsidP="005076D8">
            <w:pPr>
              <w:pStyle w:val="TAL"/>
              <w:rPr>
                <w:lang w:eastAsia="en-US"/>
              </w:rPr>
            </w:pPr>
            <w:r w:rsidRPr="000749E2">
              <w:rPr>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6B7D4C" w14:textId="77777777" w:rsidR="00A70395" w:rsidRPr="000749E2" w:rsidRDefault="00A70395" w:rsidP="005076D8">
            <w:pPr>
              <w:pStyle w:val="TAL"/>
              <w:rPr>
                <w:lang w:eastAsia="en-US"/>
              </w:rPr>
            </w:pPr>
            <w:r w:rsidRPr="000749E2">
              <w:rPr>
                <w:lang w:eastAsia="en-US"/>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B2A58D" w14:textId="77777777" w:rsidR="00A70395" w:rsidRPr="000749E2" w:rsidRDefault="00A70395" w:rsidP="005076D8">
            <w:pPr>
              <w:pStyle w:val="TAL"/>
            </w:pPr>
            <w:r w:rsidRPr="000749E2">
              <w:t>R5-172878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85DD00" w14:textId="77777777" w:rsidR="00A70395" w:rsidRPr="000749E2" w:rsidRDefault="00A70395" w:rsidP="005076D8">
            <w:pPr>
              <w:pStyle w:val="TAL"/>
            </w:pPr>
            <w:r w:rsidRPr="000749E2">
              <w:t>0964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7C2D7A" w14:textId="77777777" w:rsidR="00A70395" w:rsidRPr="000749E2" w:rsidRDefault="00A70395" w:rsidP="005076D8">
            <w:pPr>
              <w:pStyle w:val="TAL"/>
            </w:pPr>
            <w:r w:rsidRPr="000749E2">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E99169"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7C5F28" w14:textId="77777777" w:rsidR="00A70395" w:rsidRPr="000749E2" w:rsidRDefault="00A70395" w:rsidP="000749E2">
            <w:pPr>
              <w:pStyle w:val="TAL"/>
              <w:rPr>
                <w:lang w:eastAsia="en-US"/>
              </w:rPr>
            </w:pPr>
            <w:r w:rsidRPr="000749E2">
              <w:rPr>
                <w:lang w:eastAsia="en-US"/>
              </w:rPr>
              <w:t>Update SystemInformationBlockType3-NB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5B5EAB" w14:textId="77777777" w:rsidR="00A70395" w:rsidRPr="000749E2" w:rsidRDefault="00A70395" w:rsidP="005076D8">
            <w:pPr>
              <w:pStyle w:val="TAL"/>
            </w:pPr>
            <w:r w:rsidRPr="000749E2">
              <w:t>14.2.0</w:t>
            </w:r>
          </w:p>
        </w:tc>
      </w:tr>
      <w:tr w:rsidR="00A70395" w:rsidRPr="000749E2" w14:paraId="53A53BAC"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6EFFA0A6" w14:textId="77777777" w:rsidR="00A70395" w:rsidRPr="000749E2" w:rsidRDefault="00A70395" w:rsidP="005076D8">
            <w:pPr>
              <w:pStyle w:val="TAL"/>
              <w:rPr>
                <w:lang w:eastAsia="en-US"/>
              </w:rPr>
            </w:pPr>
            <w:r w:rsidRPr="000749E2">
              <w:rPr>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C30561" w14:textId="77777777" w:rsidR="00A70395" w:rsidRPr="000749E2" w:rsidRDefault="00A70395" w:rsidP="005076D8">
            <w:pPr>
              <w:pStyle w:val="TAL"/>
              <w:rPr>
                <w:lang w:eastAsia="en-US"/>
              </w:rPr>
            </w:pPr>
            <w:r w:rsidRPr="000749E2">
              <w:rPr>
                <w:lang w:eastAsia="en-US"/>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B232E1" w14:textId="77777777" w:rsidR="00A70395" w:rsidRPr="000749E2" w:rsidRDefault="00A70395" w:rsidP="005076D8">
            <w:pPr>
              <w:pStyle w:val="TAL"/>
            </w:pPr>
            <w:r w:rsidRPr="000749E2">
              <w:t>R5-172879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56B701" w14:textId="77777777" w:rsidR="00A70395" w:rsidRPr="000749E2" w:rsidRDefault="00A70395" w:rsidP="005076D8">
            <w:pPr>
              <w:pStyle w:val="TAL"/>
            </w:pPr>
            <w:r w:rsidRPr="000749E2">
              <w:t>0919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B79654"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0EDCBE"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37691F" w14:textId="77777777" w:rsidR="00A70395" w:rsidRPr="000749E2" w:rsidRDefault="00A70395" w:rsidP="000749E2">
            <w:pPr>
              <w:pStyle w:val="TAL"/>
              <w:rPr>
                <w:lang w:eastAsia="en-US"/>
              </w:rPr>
            </w:pPr>
            <w:r w:rsidRPr="000749E2">
              <w:rPr>
                <w:lang w:eastAsia="en-US"/>
              </w:rPr>
              <w:t xml:space="preserve">Update generic procedure user plane </w:t>
            </w:r>
            <w:proofErr w:type="spellStart"/>
            <w:r w:rsidRPr="000749E2">
              <w:rPr>
                <w:lang w:eastAsia="en-US"/>
              </w:rPr>
              <w:t>CIoT</w:t>
            </w:r>
            <w:proofErr w:type="spellEnd"/>
            <w:r w:rsidRPr="000749E2">
              <w:rPr>
                <w:lang w:eastAsia="en-US"/>
              </w:rPr>
              <w:t xml:space="preserve"> connection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C8AD17" w14:textId="77777777" w:rsidR="00A70395" w:rsidRPr="000749E2" w:rsidRDefault="00A70395" w:rsidP="005076D8">
            <w:pPr>
              <w:pStyle w:val="TAL"/>
            </w:pPr>
            <w:r w:rsidRPr="000749E2">
              <w:t>14.2.0</w:t>
            </w:r>
          </w:p>
        </w:tc>
      </w:tr>
      <w:tr w:rsidR="00A70395" w:rsidRPr="000749E2" w14:paraId="3A10CCB7"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04EF1A0B" w14:textId="77777777" w:rsidR="00A70395" w:rsidRPr="000749E2" w:rsidRDefault="00A70395" w:rsidP="005076D8">
            <w:pPr>
              <w:pStyle w:val="TAL"/>
              <w:rPr>
                <w:lang w:eastAsia="en-US"/>
              </w:rPr>
            </w:pPr>
            <w:r w:rsidRPr="000749E2">
              <w:rPr>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C6C254" w14:textId="77777777" w:rsidR="00A70395" w:rsidRPr="000749E2" w:rsidRDefault="00A70395" w:rsidP="005076D8">
            <w:pPr>
              <w:pStyle w:val="TAL"/>
              <w:rPr>
                <w:lang w:eastAsia="en-US"/>
              </w:rPr>
            </w:pPr>
            <w:r w:rsidRPr="000749E2">
              <w:rPr>
                <w:lang w:eastAsia="en-US"/>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1A0268" w14:textId="77777777" w:rsidR="00A70395" w:rsidRPr="000749E2" w:rsidRDefault="00A70395" w:rsidP="005076D8">
            <w:pPr>
              <w:pStyle w:val="TAL"/>
            </w:pPr>
            <w:r w:rsidRPr="000749E2">
              <w:t>R5-172880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DB2D38" w14:textId="77777777" w:rsidR="00A70395" w:rsidRPr="000749E2" w:rsidRDefault="00A70395" w:rsidP="005076D8">
            <w:pPr>
              <w:pStyle w:val="TAL"/>
            </w:pPr>
            <w:r w:rsidRPr="000749E2">
              <w:t>0922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628439"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777877"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554D70" w14:textId="77777777" w:rsidR="00A70395" w:rsidRPr="000749E2" w:rsidRDefault="00A70395" w:rsidP="000749E2">
            <w:pPr>
              <w:pStyle w:val="TAL"/>
              <w:rPr>
                <w:lang w:eastAsia="en-US"/>
              </w:rPr>
            </w:pPr>
            <w:r w:rsidRPr="000749E2">
              <w:rPr>
                <w:lang w:eastAsia="en-US"/>
              </w:rPr>
              <w:t>Add messages for resuming an RRC connection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88A437" w14:textId="77777777" w:rsidR="00A70395" w:rsidRPr="000749E2" w:rsidRDefault="00A70395" w:rsidP="005076D8">
            <w:pPr>
              <w:pStyle w:val="TAL"/>
            </w:pPr>
            <w:r w:rsidRPr="000749E2">
              <w:t>14.2.0</w:t>
            </w:r>
          </w:p>
        </w:tc>
      </w:tr>
      <w:tr w:rsidR="00A70395" w:rsidRPr="000749E2" w14:paraId="6DB88EEB"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318A5030" w14:textId="77777777" w:rsidR="00A70395" w:rsidRPr="000749E2" w:rsidRDefault="00A70395" w:rsidP="005076D8">
            <w:pPr>
              <w:pStyle w:val="TAL"/>
              <w:rPr>
                <w:lang w:eastAsia="en-US"/>
              </w:rPr>
            </w:pPr>
            <w:r w:rsidRPr="000749E2">
              <w:rPr>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3314C3" w14:textId="77777777" w:rsidR="00A70395" w:rsidRPr="000749E2" w:rsidRDefault="00A70395" w:rsidP="005076D8">
            <w:pPr>
              <w:pStyle w:val="TAL"/>
              <w:rPr>
                <w:lang w:eastAsia="en-US"/>
              </w:rPr>
            </w:pPr>
            <w:r w:rsidRPr="000749E2">
              <w:rPr>
                <w:lang w:eastAsia="en-US"/>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B02FB8" w14:textId="77777777" w:rsidR="00A70395" w:rsidRPr="000749E2" w:rsidRDefault="00A70395" w:rsidP="005076D8">
            <w:pPr>
              <w:pStyle w:val="TAL"/>
            </w:pPr>
            <w:r w:rsidRPr="000749E2">
              <w:t>R5-172895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236622" w14:textId="77777777" w:rsidR="00A70395" w:rsidRPr="000749E2" w:rsidRDefault="00A70395" w:rsidP="005076D8">
            <w:pPr>
              <w:pStyle w:val="TAL"/>
            </w:pPr>
            <w:r w:rsidRPr="000749E2">
              <w:t>0926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11FA59"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BDF390"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359CE1" w14:textId="77777777" w:rsidR="00A70395" w:rsidRPr="000749E2" w:rsidRDefault="00A70395" w:rsidP="000749E2">
            <w:pPr>
              <w:pStyle w:val="TAL"/>
              <w:rPr>
                <w:lang w:eastAsia="en-US"/>
              </w:rPr>
            </w:pPr>
            <w:r w:rsidRPr="000749E2">
              <w:rPr>
                <w:lang w:eastAsia="en-US"/>
              </w:rPr>
              <w:t>Addition of Band 66 Frequencies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D014BD" w14:textId="77777777" w:rsidR="00A70395" w:rsidRPr="000749E2" w:rsidRDefault="00A70395" w:rsidP="005076D8">
            <w:pPr>
              <w:pStyle w:val="TAL"/>
            </w:pPr>
            <w:r w:rsidRPr="000749E2">
              <w:t>14.2.0</w:t>
            </w:r>
          </w:p>
        </w:tc>
      </w:tr>
      <w:tr w:rsidR="00A70395" w:rsidRPr="000749E2" w14:paraId="421CF648"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5C4FBBBD" w14:textId="77777777" w:rsidR="00A70395" w:rsidRPr="000749E2" w:rsidRDefault="00A70395" w:rsidP="005076D8">
            <w:pPr>
              <w:pStyle w:val="TAL"/>
              <w:rPr>
                <w:lang w:eastAsia="en-US"/>
              </w:rPr>
            </w:pPr>
            <w:r w:rsidRPr="000749E2">
              <w:rPr>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E230ED" w14:textId="77777777" w:rsidR="00A70395" w:rsidRPr="000749E2" w:rsidRDefault="00A70395" w:rsidP="005076D8">
            <w:pPr>
              <w:pStyle w:val="TAL"/>
              <w:rPr>
                <w:lang w:eastAsia="en-US"/>
              </w:rPr>
            </w:pPr>
            <w:r w:rsidRPr="000749E2">
              <w:rPr>
                <w:lang w:eastAsia="en-US"/>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7BEA2F" w14:textId="77777777" w:rsidR="00A70395" w:rsidRPr="000749E2" w:rsidRDefault="00A70395" w:rsidP="005076D8">
            <w:pPr>
              <w:pStyle w:val="TAL"/>
            </w:pPr>
            <w:r w:rsidRPr="000749E2">
              <w:t>R5-172896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D3F11B" w14:textId="77777777" w:rsidR="00A70395" w:rsidRPr="000749E2" w:rsidRDefault="00A70395" w:rsidP="005076D8">
            <w:pPr>
              <w:pStyle w:val="TAL"/>
            </w:pPr>
            <w:r w:rsidRPr="000749E2">
              <w:t>0927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D55F2B"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B0BD9A"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6693A3" w14:textId="77777777" w:rsidR="00A70395" w:rsidRPr="000749E2" w:rsidRDefault="00A70395" w:rsidP="000749E2">
            <w:pPr>
              <w:pStyle w:val="TAL"/>
              <w:rPr>
                <w:lang w:eastAsia="en-US"/>
              </w:rPr>
            </w:pPr>
            <w:r w:rsidRPr="000749E2">
              <w:rPr>
                <w:lang w:eastAsia="en-US"/>
              </w:rPr>
              <w:t>Update System Information Block type 19 for Band &gt; 64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3AB420" w14:textId="77777777" w:rsidR="00A70395" w:rsidRPr="000749E2" w:rsidRDefault="00A70395" w:rsidP="005076D8">
            <w:pPr>
              <w:pStyle w:val="TAL"/>
            </w:pPr>
            <w:r w:rsidRPr="000749E2">
              <w:t>14.2.0</w:t>
            </w:r>
          </w:p>
        </w:tc>
      </w:tr>
      <w:tr w:rsidR="00A70395" w:rsidRPr="000749E2" w14:paraId="538FE23B"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6C210D02" w14:textId="77777777" w:rsidR="00A70395" w:rsidRPr="000749E2" w:rsidRDefault="00A70395" w:rsidP="005076D8">
            <w:pPr>
              <w:pStyle w:val="TAL"/>
              <w:rPr>
                <w:lang w:eastAsia="en-US"/>
              </w:rPr>
            </w:pPr>
            <w:r w:rsidRPr="000749E2">
              <w:rPr>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FCF24C" w14:textId="77777777" w:rsidR="00A70395" w:rsidRPr="000749E2" w:rsidRDefault="00A70395" w:rsidP="005076D8">
            <w:pPr>
              <w:pStyle w:val="TAL"/>
              <w:rPr>
                <w:lang w:eastAsia="en-US"/>
              </w:rPr>
            </w:pPr>
            <w:r w:rsidRPr="000749E2">
              <w:rPr>
                <w:lang w:eastAsia="en-US"/>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E82F17" w14:textId="77777777" w:rsidR="00A70395" w:rsidRPr="000749E2" w:rsidRDefault="00A70395" w:rsidP="005076D8">
            <w:pPr>
              <w:pStyle w:val="TAL"/>
            </w:pPr>
            <w:r w:rsidRPr="000749E2">
              <w:t>R5-172941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636B42" w14:textId="77777777" w:rsidR="00A70395" w:rsidRPr="000749E2" w:rsidRDefault="00A70395" w:rsidP="005076D8">
            <w:pPr>
              <w:pStyle w:val="TAL"/>
            </w:pPr>
            <w:r w:rsidRPr="000749E2">
              <w:t>0934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169E04"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B8CD87"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B19838" w14:textId="77777777" w:rsidR="00A70395" w:rsidRPr="000749E2" w:rsidRDefault="00A70395" w:rsidP="000749E2">
            <w:pPr>
              <w:pStyle w:val="TAL"/>
              <w:rPr>
                <w:lang w:eastAsia="en-US"/>
              </w:rPr>
            </w:pPr>
            <w:r w:rsidRPr="000749E2">
              <w:rPr>
                <w:lang w:eastAsia="en-US"/>
              </w:rPr>
              <w:t>Addition of CA_2A-66A, CA_5A-66A and CA_13A-66A test frequencies for signalling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2996EE" w14:textId="77777777" w:rsidR="00A70395" w:rsidRPr="000749E2" w:rsidRDefault="00A70395" w:rsidP="005076D8">
            <w:pPr>
              <w:pStyle w:val="TAL"/>
            </w:pPr>
            <w:r w:rsidRPr="000749E2">
              <w:t>14.2.0</w:t>
            </w:r>
          </w:p>
        </w:tc>
      </w:tr>
      <w:tr w:rsidR="00A70395" w:rsidRPr="000749E2" w14:paraId="0803282C"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51E6CCFF" w14:textId="77777777" w:rsidR="00A70395" w:rsidRPr="000749E2" w:rsidRDefault="00A70395" w:rsidP="005076D8">
            <w:pPr>
              <w:pStyle w:val="TAL"/>
              <w:rPr>
                <w:lang w:eastAsia="en-US"/>
              </w:rPr>
            </w:pPr>
            <w:r w:rsidRPr="000749E2">
              <w:rPr>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532B21" w14:textId="77777777" w:rsidR="00A70395" w:rsidRPr="000749E2" w:rsidRDefault="00A70395" w:rsidP="005076D8">
            <w:pPr>
              <w:pStyle w:val="TAL"/>
              <w:rPr>
                <w:lang w:eastAsia="en-US"/>
              </w:rPr>
            </w:pPr>
            <w:r w:rsidRPr="000749E2">
              <w:rPr>
                <w:lang w:eastAsia="en-US"/>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AA5851" w14:textId="77777777" w:rsidR="00A70395" w:rsidRPr="000749E2" w:rsidRDefault="00A70395" w:rsidP="005076D8">
            <w:pPr>
              <w:pStyle w:val="TAL"/>
            </w:pPr>
            <w:r w:rsidRPr="000749E2">
              <w:t>R5-172944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0B18A1" w14:textId="77777777" w:rsidR="00A70395" w:rsidRPr="000749E2" w:rsidRDefault="00A70395" w:rsidP="005076D8">
            <w:pPr>
              <w:pStyle w:val="TAL"/>
            </w:pPr>
            <w:r w:rsidRPr="000749E2">
              <w:t>0940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BCC669"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146F88"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076F87" w14:textId="77777777" w:rsidR="00A70395" w:rsidRPr="000749E2" w:rsidRDefault="00A70395" w:rsidP="000749E2">
            <w:pPr>
              <w:pStyle w:val="TAL"/>
              <w:rPr>
                <w:lang w:eastAsia="en-US"/>
              </w:rPr>
            </w:pPr>
            <w:r w:rsidRPr="000749E2">
              <w:rPr>
                <w:lang w:eastAsia="en-US"/>
              </w:rPr>
              <w:t>Correction of test frequency selection of band 20 in Table 6.2.3.2-2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4E4D95" w14:textId="77777777" w:rsidR="00A70395" w:rsidRPr="000749E2" w:rsidRDefault="00A70395" w:rsidP="005076D8">
            <w:pPr>
              <w:pStyle w:val="TAL"/>
            </w:pPr>
            <w:r w:rsidRPr="000749E2">
              <w:t>14.2.0</w:t>
            </w:r>
          </w:p>
        </w:tc>
      </w:tr>
      <w:tr w:rsidR="00A70395" w:rsidRPr="000749E2" w14:paraId="5503EC08"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7C28C7B1" w14:textId="77777777" w:rsidR="00A70395" w:rsidRPr="000749E2" w:rsidRDefault="00A70395" w:rsidP="005076D8">
            <w:pPr>
              <w:pStyle w:val="TAL"/>
              <w:rPr>
                <w:lang w:eastAsia="en-US"/>
              </w:rPr>
            </w:pPr>
            <w:r w:rsidRPr="000749E2">
              <w:rPr>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81DBD8" w14:textId="77777777" w:rsidR="00A70395" w:rsidRPr="000749E2" w:rsidRDefault="00A70395" w:rsidP="005076D8">
            <w:pPr>
              <w:pStyle w:val="TAL"/>
              <w:rPr>
                <w:lang w:eastAsia="en-US"/>
              </w:rPr>
            </w:pPr>
            <w:r w:rsidRPr="000749E2">
              <w:rPr>
                <w:lang w:eastAsia="en-US"/>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DBC1C3" w14:textId="77777777" w:rsidR="00A70395" w:rsidRPr="000749E2" w:rsidRDefault="00A70395" w:rsidP="005076D8">
            <w:pPr>
              <w:pStyle w:val="TAL"/>
            </w:pPr>
            <w:r w:rsidRPr="000749E2">
              <w:t>R5-172946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A53CF0" w14:textId="77777777" w:rsidR="00A70395" w:rsidRPr="000749E2" w:rsidRDefault="00A70395" w:rsidP="005076D8">
            <w:pPr>
              <w:pStyle w:val="TAL"/>
            </w:pPr>
            <w:r w:rsidRPr="000749E2">
              <w:t>0965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1FC0FF" w14:textId="77777777" w:rsidR="00A70395" w:rsidRPr="000749E2" w:rsidRDefault="00A70395" w:rsidP="005076D8">
            <w:pPr>
              <w:pStyle w:val="TAL"/>
            </w:pPr>
            <w:r w:rsidRPr="000749E2">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3BA937"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D76DC2" w14:textId="77777777" w:rsidR="00A70395" w:rsidRPr="000749E2" w:rsidRDefault="00A70395" w:rsidP="000749E2">
            <w:pPr>
              <w:pStyle w:val="TAL"/>
              <w:rPr>
                <w:lang w:eastAsia="en-US"/>
              </w:rPr>
            </w:pPr>
            <w:r w:rsidRPr="000749E2">
              <w:rPr>
                <w:lang w:eastAsia="en-US"/>
              </w:rPr>
              <w:t>Introduction of test frequencies for 2UL/2DL of DC_41A-42A to section 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9AA6F5" w14:textId="77777777" w:rsidR="00A70395" w:rsidRPr="000749E2" w:rsidRDefault="00A70395" w:rsidP="005076D8">
            <w:pPr>
              <w:pStyle w:val="TAL"/>
            </w:pPr>
            <w:r w:rsidRPr="000749E2">
              <w:t>14.2.0</w:t>
            </w:r>
          </w:p>
        </w:tc>
      </w:tr>
      <w:tr w:rsidR="00A70395" w:rsidRPr="000749E2" w14:paraId="0A16BD7D"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1282BF75" w14:textId="77777777" w:rsidR="00A70395" w:rsidRPr="000749E2" w:rsidRDefault="00A70395" w:rsidP="005076D8">
            <w:pPr>
              <w:pStyle w:val="TAL"/>
              <w:rPr>
                <w:lang w:eastAsia="en-US"/>
              </w:rPr>
            </w:pPr>
            <w:r w:rsidRPr="000749E2">
              <w:rPr>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F7A918" w14:textId="77777777" w:rsidR="00A70395" w:rsidRPr="000749E2" w:rsidRDefault="00A70395" w:rsidP="005076D8">
            <w:pPr>
              <w:pStyle w:val="TAL"/>
              <w:rPr>
                <w:lang w:eastAsia="en-US"/>
              </w:rPr>
            </w:pPr>
            <w:r w:rsidRPr="000749E2">
              <w:rPr>
                <w:lang w:eastAsia="en-US"/>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1EE367" w14:textId="77777777" w:rsidR="00A70395" w:rsidRPr="000749E2" w:rsidRDefault="00A70395" w:rsidP="005076D8">
            <w:pPr>
              <w:pStyle w:val="TAL"/>
            </w:pPr>
            <w:r w:rsidRPr="000749E2">
              <w:t>R5-172961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068630" w14:textId="77777777" w:rsidR="00A70395" w:rsidRPr="000749E2" w:rsidRDefault="00A70395" w:rsidP="005076D8">
            <w:pPr>
              <w:pStyle w:val="TAL"/>
            </w:pPr>
            <w:r w:rsidRPr="000749E2">
              <w:t>0961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56B9E1"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25A96E"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E1BFBF" w14:textId="77777777" w:rsidR="00A70395" w:rsidRPr="000749E2" w:rsidRDefault="00A70395" w:rsidP="000749E2">
            <w:pPr>
              <w:pStyle w:val="TAL"/>
              <w:rPr>
                <w:lang w:eastAsia="en-US"/>
              </w:rPr>
            </w:pPr>
            <w:r w:rsidRPr="000749E2">
              <w:rPr>
                <w:lang w:eastAsia="en-US"/>
              </w:rPr>
              <w:t>Update for Antenna configuration for 4 Rx UE antenna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85D3AF" w14:textId="77777777" w:rsidR="00A70395" w:rsidRPr="000749E2" w:rsidRDefault="00A70395" w:rsidP="005076D8">
            <w:pPr>
              <w:pStyle w:val="TAL"/>
            </w:pPr>
            <w:r w:rsidRPr="000749E2">
              <w:t>14.2.0</w:t>
            </w:r>
          </w:p>
        </w:tc>
      </w:tr>
      <w:tr w:rsidR="00A70395" w:rsidRPr="000749E2" w14:paraId="442809ED"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257020E1" w14:textId="77777777" w:rsidR="00A70395" w:rsidRPr="000749E2" w:rsidRDefault="00A70395" w:rsidP="005076D8">
            <w:pPr>
              <w:pStyle w:val="TAL"/>
              <w:rPr>
                <w:lang w:eastAsia="en-US"/>
              </w:rPr>
            </w:pPr>
            <w:r w:rsidRPr="000749E2">
              <w:rPr>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AA219E" w14:textId="77777777" w:rsidR="00A70395" w:rsidRPr="000749E2" w:rsidRDefault="00A70395" w:rsidP="005076D8">
            <w:pPr>
              <w:pStyle w:val="TAL"/>
              <w:rPr>
                <w:lang w:eastAsia="en-US"/>
              </w:rPr>
            </w:pPr>
            <w:r w:rsidRPr="000749E2">
              <w:rPr>
                <w:lang w:eastAsia="en-US"/>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D887FB" w14:textId="77777777" w:rsidR="00A70395" w:rsidRPr="000749E2" w:rsidRDefault="00A70395" w:rsidP="005076D8">
            <w:pPr>
              <w:pStyle w:val="TAL"/>
            </w:pPr>
            <w:r w:rsidRPr="000749E2">
              <w:t>R5-172962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E5A35F" w14:textId="77777777" w:rsidR="00A70395" w:rsidRPr="000749E2" w:rsidRDefault="00A70395" w:rsidP="005076D8">
            <w:pPr>
              <w:pStyle w:val="TAL"/>
            </w:pPr>
            <w:r w:rsidRPr="000749E2">
              <w:t>0966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B9184E" w14:textId="77777777" w:rsidR="00A70395" w:rsidRPr="000749E2" w:rsidRDefault="00A70395" w:rsidP="005076D8">
            <w:pPr>
              <w:pStyle w:val="TAL"/>
            </w:pPr>
            <w:r w:rsidRPr="000749E2">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E622EF"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D6DFF2" w14:textId="77777777" w:rsidR="00A70395" w:rsidRPr="000749E2" w:rsidRDefault="00A70395" w:rsidP="000749E2">
            <w:pPr>
              <w:pStyle w:val="TAL"/>
              <w:rPr>
                <w:lang w:eastAsia="en-US"/>
              </w:rPr>
            </w:pPr>
            <w:r w:rsidRPr="000749E2">
              <w:rPr>
                <w:lang w:eastAsia="en-US"/>
              </w:rPr>
              <w:t>Correction to RACH-</w:t>
            </w:r>
            <w:proofErr w:type="spellStart"/>
            <w:r w:rsidRPr="000749E2">
              <w:rPr>
                <w:lang w:eastAsia="en-US"/>
              </w:rPr>
              <w:t>ConfigCommon</w:t>
            </w:r>
            <w:proofErr w:type="spellEnd"/>
            <w:r w:rsidRPr="000749E2">
              <w:rPr>
                <w:lang w:eastAsia="en-US"/>
              </w:rPr>
              <w:t>-DEFAULT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5A3ECC" w14:textId="77777777" w:rsidR="00A70395" w:rsidRPr="000749E2" w:rsidRDefault="00A70395" w:rsidP="005076D8">
            <w:pPr>
              <w:pStyle w:val="TAL"/>
            </w:pPr>
            <w:r w:rsidRPr="000749E2">
              <w:t>14.2.0</w:t>
            </w:r>
          </w:p>
        </w:tc>
      </w:tr>
      <w:tr w:rsidR="00A70395" w:rsidRPr="000749E2" w14:paraId="45C1EB34"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4F119FA4" w14:textId="77777777" w:rsidR="00A70395" w:rsidRPr="000749E2" w:rsidRDefault="00A70395" w:rsidP="005076D8">
            <w:pPr>
              <w:pStyle w:val="TAL"/>
              <w:rPr>
                <w:lang w:eastAsia="en-US"/>
              </w:rPr>
            </w:pPr>
            <w:r w:rsidRPr="000749E2">
              <w:rPr>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26288C" w14:textId="77777777" w:rsidR="00A70395" w:rsidRPr="000749E2" w:rsidRDefault="00A70395" w:rsidP="005076D8">
            <w:pPr>
              <w:pStyle w:val="TAL"/>
              <w:rPr>
                <w:lang w:eastAsia="en-US"/>
              </w:rPr>
            </w:pPr>
            <w:r w:rsidRPr="000749E2">
              <w:rPr>
                <w:lang w:eastAsia="en-US"/>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EE781F" w14:textId="77777777" w:rsidR="00A70395" w:rsidRPr="000749E2" w:rsidRDefault="00A70395" w:rsidP="005076D8">
            <w:pPr>
              <w:pStyle w:val="TAL"/>
            </w:pPr>
            <w:r w:rsidRPr="000749E2">
              <w:t>R5-172981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832171" w14:textId="77777777" w:rsidR="00A70395" w:rsidRPr="000749E2" w:rsidRDefault="00A70395" w:rsidP="005076D8">
            <w:pPr>
              <w:pStyle w:val="TAL"/>
            </w:pPr>
            <w:r w:rsidRPr="000749E2">
              <w:t>0949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A6C044"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2AF733"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5A3B29" w14:textId="77777777" w:rsidR="00A70395" w:rsidRPr="000749E2" w:rsidRDefault="00A70395" w:rsidP="000749E2">
            <w:pPr>
              <w:pStyle w:val="TAL"/>
              <w:rPr>
                <w:lang w:eastAsia="en-US"/>
              </w:rPr>
            </w:pPr>
            <w:r w:rsidRPr="000749E2">
              <w:rPr>
                <w:lang w:eastAsia="en-US"/>
              </w:rPr>
              <w:t>Update of V2X related message contents in 36.508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9C99B7" w14:textId="77777777" w:rsidR="00A70395" w:rsidRPr="000749E2" w:rsidRDefault="00A70395" w:rsidP="005076D8">
            <w:pPr>
              <w:pStyle w:val="TAL"/>
            </w:pPr>
            <w:r w:rsidRPr="000749E2">
              <w:t>14.2.0</w:t>
            </w:r>
          </w:p>
        </w:tc>
      </w:tr>
      <w:tr w:rsidR="00A70395" w:rsidRPr="000749E2" w14:paraId="3CAB47DF"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3B690F0B" w14:textId="77777777" w:rsidR="00A70395" w:rsidRPr="000749E2" w:rsidRDefault="00A70395" w:rsidP="005076D8">
            <w:pPr>
              <w:pStyle w:val="TAL"/>
              <w:rPr>
                <w:lang w:eastAsia="en-US"/>
              </w:rPr>
            </w:pPr>
            <w:r w:rsidRPr="000749E2">
              <w:rPr>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72FB14" w14:textId="77777777" w:rsidR="00A70395" w:rsidRPr="000749E2" w:rsidRDefault="00A70395" w:rsidP="005076D8">
            <w:pPr>
              <w:pStyle w:val="TAL"/>
              <w:rPr>
                <w:lang w:eastAsia="en-US"/>
              </w:rPr>
            </w:pPr>
            <w:r w:rsidRPr="000749E2">
              <w:rPr>
                <w:lang w:eastAsia="en-US"/>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16FF2F" w14:textId="77777777" w:rsidR="00A70395" w:rsidRPr="000749E2" w:rsidRDefault="00A70395" w:rsidP="005076D8">
            <w:pPr>
              <w:pStyle w:val="TAL"/>
            </w:pPr>
            <w:r w:rsidRPr="000749E2">
              <w:t>R5-172999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48B4DF" w14:textId="77777777" w:rsidR="00A70395" w:rsidRPr="000749E2" w:rsidRDefault="00A70395" w:rsidP="005076D8">
            <w:pPr>
              <w:pStyle w:val="TAL"/>
            </w:pPr>
            <w:r w:rsidRPr="000749E2">
              <w:t>0913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4FA029"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C013DF"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C716B9" w14:textId="77777777" w:rsidR="00A70395" w:rsidRPr="000749E2" w:rsidRDefault="00A70395" w:rsidP="000749E2">
            <w:pPr>
              <w:pStyle w:val="TAL"/>
              <w:rPr>
                <w:lang w:eastAsia="en-US"/>
              </w:rPr>
            </w:pPr>
            <w:r w:rsidRPr="000749E2">
              <w:rPr>
                <w:lang w:eastAsia="en-US"/>
              </w:rPr>
              <w:t xml:space="preserve">Update </w:t>
            </w:r>
            <w:proofErr w:type="spellStart"/>
            <w:r w:rsidRPr="000749E2">
              <w:rPr>
                <w:lang w:eastAsia="en-US"/>
              </w:rPr>
              <w:t>RRCConnectionSetupComplete</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BF8056" w14:textId="77777777" w:rsidR="00A70395" w:rsidRPr="000749E2" w:rsidRDefault="00A70395" w:rsidP="005076D8">
            <w:pPr>
              <w:pStyle w:val="TAL"/>
            </w:pPr>
            <w:r w:rsidRPr="000749E2">
              <w:t>14.2.0</w:t>
            </w:r>
          </w:p>
        </w:tc>
      </w:tr>
      <w:tr w:rsidR="00A70395" w:rsidRPr="000749E2" w14:paraId="4C3C8BB4"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11F10DAE" w14:textId="77777777" w:rsidR="00A70395" w:rsidRPr="000749E2" w:rsidRDefault="00A70395" w:rsidP="005076D8">
            <w:pPr>
              <w:pStyle w:val="TAL"/>
              <w:rPr>
                <w:lang w:eastAsia="en-US"/>
              </w:rPr>
            </w:pPr>
            <w:r w:rsidRPr="000749E2">
              <w:rPr>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A6939E" w14:textId="77777777" w:rsidR="00A70395" w:rsidRPr="000749E2" w:rsidRDefault="00A70395" w:rsidP="005076D8">
            <w:pPr>
              <w:pStyle w:val="TAL"/>
              <w:rPr>
                <w:lang w:eastAsia="en-US"/>
              </w:rPr>
            </w:pPr>
            <w:r w:rsidRPr="000749E2">
              <w:rPr>
                <w:lang w:eastAsia="en-US"/>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79F235" w14:textId="77777777" w:rsidR="00A70395" w:rsidRPr="000749E2" w:rsidRDefault="00A70395" w:rsidP="005076D8">
            <w:pPr>
              <w:pStyle w:val="TAL"/>
            </w:pPr>
            <w:r w:rsidRPr="000749E2">
              <w:t>R5-173000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4DC4FA" w14:textId="77777777" w:rsidR="00A70395" w:rsidRPr="000749E2" w:rsidRDefault="00A70395" w:rsidP="005076D8">
            <w:pPr>
              <w:pStyle w:val="TAL"/>
            </w:pPr>
            <w:r w:rsidRPr="000749E2">
              <w:t>0912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8A900C"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C5057B"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7039D1" w14:textId="77777777" w:rsidR="00A70395" w:rsidRPr="000749E2" w:rsidRDefault="00A70395" w:rsidP="000749E2">
            <w:pPr>
              <w:pStyle w:val="TAL"/>
              <w:rPr>
                <w:lang w:eastAsia="en-US"/>
              </w:rPr>
            </w:pPr>
            <w:r w:rsidRPr="000749E2">
              <w:rPr>
                <w:lang w:eastAsia="en-US"/>
              </w:rPr>
              <w:t>Update ATTACH ACCEPT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66E3C2" w14:textId="77777777" w:rsidR="00A70395" w:rsidRPr="000749E2" w:rsidRDefault="00A70395" w:rsidP="005076D8">
            <w:pPr>
              <w:pStyle w:val="TAL"/>
            </w:pPr>
            <w:r w:rsidRPr="000749E2">
              <w:t>14.2.0</w:t>
            </w:r>
          </w:p>
        </w:tc>
      </w:tr>
      <w:tr w:rsidR="00A70395" w:rsidRPr="000749E2" w14:paraId="3D4F3B12"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49C8468A" w14:textId="77777777" w:rsidR="00A70395" w:rsidRPr="000749E2" w:rsidRDefault="00A70395" w:rsidP="005076D8">
            <w:pPr>
              <w:pStyle w:val="TAL"/>
              <w:rPr>
                <w:lang w:eastAsia="en-US"/>
              </w:rPr>
            </w:pPr>
            <w:r w:rsidRPr="000749E2">
              <w:rPr>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470748" w14:textId="77777777" w:rsidR="00A70395" w:rsidRPr="000749E2" w:rsidRDefault="00A70395" w:rsidP="005076D8">
            <w:pPr>
              <w:pStyle w:val="TAL"/>
              <w:rPr>
                <w:lang w:eastAsia="en-US"/>
              </w:rPr>
            </w:pPr>
            <w:r w:rsidRPr="000749E2">
              <w:rPr>
                <w:lang w:eastAsia="en-US"/>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EF2540" w14:textId="77777777" w:rsidR="00A70395" w:rsidRPr="000749E2" w:rsidRDefault="00A70395" w:rsidP="005076D8">
            <w:pPr>
              <w:pStyle w:val="TAL"/>
            </w:pPr>
            <w:r w:rsidRPr="000749E2">
              <w:t>R5-173001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750F1F" w14:textId="77777777" w:rsidR="00A70395" w:rsidRPr="000749E2" w:rsidRDefault="00A70395" w:rsidP="005076D8">
            <w:pPr>
              <w:pStyle w:val="TAL"/>
            </w:pPr>
            <w:r w:rsidRPr="000749E2">
              <w:t>0918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D1F04D"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FCA43A"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34E7E9" w14:textId="77777777" w:rsidR="00A70395" w:rsidRPr="000749E2" w:rsidRDefault="00A70395" w:rsidP="000749E2">
            <w:pPr>
              <w:pStyle w:val="TAL"/>
              <w:rPr>
                <w:lang w:eastAsia="en-US"/>
              </w:rPr>
            </w:pPr>
            <w:r w:rsidRPr="000749E2">
              <w:rPr>
                <w:lang w:eastAsia="en-US"/>
              </w:rPr>
              <w:t xml:space="preserve">Update </w:t>
            </w:r>
            <w:proofErr w:type="spellStart"/>
            <w:r w:rsidRPr="000749E2">
              <w:rPr>
                <w:lang w:eastAsia="en-US"/>
              </w:rPr>
              <w:t>RRCConnectionRelease</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B1C13F" w14:textId="77777777" w:rsidR="00A70395" w:rsidRPr="000749E2" w:rsidRDefault="00A70395" w:rsidP="005076D8">
            <w:pPr>
              <w:pStyle w:val="TAL"/>
            </w:pPr>
            <w:r w:rsidRPr="000749E2">
              <w:t>14.2.0</w:t>
            </w:r>
          </w:p>
        </w:tc>
      </w:tr>
      <w:tr w:rsidR="00A70395" w:rsidRPr="000749E2" w14:paraId="78D8FF8E"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2399E953" w14:textId="77777777" w:rsidR="00A70395" w:rsidRPr="000749E2" w:rsidRDefault="00A70395" w:rsidP="005076D8">
            <w:pPr>
              <w:pStyle w:val="TAL"/>
              <w:rPr>
                <w:lang w:eastAsia="en-US"/>
              </w:rPr>
            </w:pPr>
            <w:r w:rsidRPr="000749E2">
              <w:rPr>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98C913" w14:textId="77777777" w:rsidR="00A70395" w:rsidRPr="000749E2" w:rsidRDefault="00A70395" w:rsidP="005076D8">
            <w:pPr>
              <w:pStyle w:val="TAL"/>
              <w:rPr>
                <w:lang w:eastAsia="en-US"/>
              </w:rPr>
            </w:pPr>
            <w:r w:rsidRPr="000749E2">
              <w:rPr>
                <w:lang w:eastAsia="en-US"/>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A66D963" w14:textId="77777777" w:rsidR="00A70395" w:rsidRPr="000749E2" w:rsidRDefault="00A70395" w:rsidP="005076D8">
            <w:pPr>
              <w:pStyle w:val="TAL"/>
            </w:pPr>
            <w:r w:rsidRPr="000749E2">
              <w:t>R5-173002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AE6BA0" w14:textId="77777777" w:rsidR="00A70395" w:rsidRPr="000749E2" w:rsidRDefault="00A70395" w:rsidP="005076D8">
            <w:pPr>
              <w:pStyle w:val="TAL"/>
            </w:pPr>
            <w:r w:rsidRPr="000749E2">
              <w:t>0920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63CFF7"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2DED81"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FD3F3C" w14:textId="77777777" w:rsidR="00A70395" w:rsidRPr="000749E2" w:rsidRDefault="00A70395" w:rsidP="000749E2">
            <w:pPr>
              <w:pStyle w:val="TAL"/>
              <w:rPr>
                <w:lang w:eastAsia="en-US"/>
              </w:rPr>
            </w:pPr>
            <w:r w:rsidRPr="000749E2">
              <w:rPr>
                <w:lang w:eastAsia="en-US"/>
              </w:rPr>
              <w:t xml:space="preserve">Add generic procedure user plane </w:t>
            </w:r>
            <w:proofErr w:type="spellStart"/>
            <w:r w:rsidRPr="000749E2">
              <w:rPr>
                <w:lang w:eastAsia="en-US"/>
              </w:rPr>
              <w:t>CIoT</w:t>
            </w:r>
            <w:proofErr w:type="spellEnd"/>
            <w:r w:rsidRPr="000749E2">
              <w:rPr>
                <w:lang w:eastAsia="en-US"/>
              </w:rPr>
              <w:t xml:space="preserve"> with test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6FC4AD" w14:textId="77777777" w:rsidR="00A70395" w:rsidRPr="000749E2" w:rsidRDefault="00A70395" w:rsidP="005076D8">
            <w:pPr>
              <w:pStyle w:val="TAL"/>
            </w:pPr>
            <w:r w:rsidRPr="000749E2">
              <w:t>14.2.0</w:t>
            </w:r>
          </w:p>
        </w:tc>
      </w:tr>
      <w:tr w:rsidR="00A70395" w:rsidRPr="000749E2" w14:paraId="6AF8ABCE"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37D0DB34" w14:textId="77777777" w:rsidR="00A70395" w:rsidRPr="000749E2" w:rsidRDefault="00A70395" w:rsidP="005076D8">
            <w:pPr>
              <w:pStyle w:val="TAL"/>
              <w:rPr>
                <w:lang w:eastAsia="en-US"/>
              </w:rPr>
            </w:pPr>
            <w:r w:rsidRPr="000749E2">
              <w:rPr>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763407" w14:textId="77777777" w:rsidR="00A70395" w:rsidRPr="000749E2" w:rsidRDefault="00A70395" w:rsidP="005076D8">
            <w:pPr>
              <w:pStyle w:val="TAL"/>
              <w:rPr>
                <w:lang w:eastAsia="en-US"/>
              </w:rPr>
            </w:pPr>
            <w:r w:rsidRPr="000749E2">
              <w:rPr>
                <w:lang w:eastAsia="en-US"/>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B6DE16" w14:textId="77777777" w:rsidR="00A70395" w:rsidRPr="000749E2" w:rsidRDefault="00A70395" w:rsidP="005076D8">
            <w:pPr>
              <w:pStyle w:val="TAL"/>
            </w:pPr>
            <w:r w:rsidRPr="000749E2">
              <w:t>R5-173003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72E142" w14:textId="77777777" w:rsidR="00A70395" w:rsidRPr="000749E2" w:rsidRDefault="00A70395" w:rsidP="005076D8">
            <w:pPr>
              <w:pStyle w:val="TAL"/>
            </w:pPr>
            <w:r w:rsidRPr="000749E2">
              <w:t>0921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389724"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0B04B7"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C0A2A5" w14:textId="77777777" w:rsidR="00A70395" w:rsidRPr="000749E2" w:rsidRDefault="00A70395" w:rsidP="000749E2">
            <w:pPr>
              <w:pStyle w:val="TAL"/>
              <w:rPr>
                <w:lang w:eastAsia="en-US"/>
              </w:rPr>
            </w:pPr>
            <w:r w:rsidRPr="000749E2">
              <w:rPr>
                <w:lang w:eastAsia="en-US"/>
              </w:rPr>
              <w:t>Update UE test state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2C5654" w14:textId="77777777" w:rsidR="00A70395" w:rsidRPr="000749E2" w:rsidRDefault="00A70395" w:rsidP="005076D8">
            <w:pPr>
              <w:pStyle w:val="TAL"/>
            </w:pPr>
            <w:r w:rsidRPr="000749E2">
              <w:t>14.2.0</w:t>
            </w:r>
          </w:p>
        </w:tc>
      </w:tr>
      <w:tr w:rsidR="00A70395" w:rsidRPr="000749E2" w14:paraId="530F16B0"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60E3EF20" w14:textId="77777777" w:rsidR="00A70395" w:rsidRPr="000749E2" w:rsidRDefault="00A70395" w:rsidP="005076D8">
            <w:pPr>
              <w:pStyle w:val="TAL"/>
              <w:rPr>
                <w:lang w:eastAsia="en-US"/>
              </w:rPr>
            </w:pPr>
            <w:r w:rsidRPr="000749E2">
              <w:rPr>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59910B" w14:textId="77777777" w:rsidR="00A70395" w:rsidRPr="000749E2" w:rsidRDefault="00A70395" w:rsidP="005076D8">
            <w:pPr>
              <w:pStyle w:val="TAL"/>
              <w:rPr>
                <w:lang w:eastAsia="en-US"/>
              </w:rPr>
            </w:pPr>
            <w:r w:rsidRPr="000749E2">
              <w:rPr>
                <w:lang w:eastAsia="en-US"/>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1E147C" w14:textId="77777777" w:rsidR="00A70395" w:rsidRPr="000749E2" w:rsidRDefault="00A70395" w:rsidP="005076D8">
            <w:pPr>
              <w:pStyle w:val="TAL"/>
            </w:pPr>
            <w:r w:rsidRPr="000749E2">
              <w:t>R5-173006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04A972" w14:textId="77777777" w:rsidR="00A70395" w:rsidRPr="000749E2" w:rsidRDefault="00A70395" w:rsidP="005076D8">
            <w:pPr>
              <w:pStyle w:val="TAL"/>
            </w:pPr>
            <w:r w:rsidRPr="000749E2">
              <w:t>0960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E55070"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4B79E1"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8F987D" w14:textId="77777777" w:rsidR="00A70395" w:rsidRPr="000749E2" w:rsidRDefault="00A70395" w:rsidP="000749E2">
            <w:pPr>
              <w:pStyle w:val="TAL"/>
              <w:rPr>
                <w:lang w:eastAsia="en-US"/>
              </w:rPr>
            </w:pPr>
            <w:r w:rsidRPr="000749E2">
              <w:rPr>
                <w:lang w:eastAsia="en-US"/>
              </w:rPr>
              <w:t>Correction to DRB logical channel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D9AEAD" w14:textId="77777777" w:rsidR="00A70395" w:rsidRPr="000749E2" w:rsidRDefault="00A70395" w:rsidP="005076D8">
            <w:pPr>
              <w:pStyle w:val="TAL"/>
            </w:pPr>
            <w:r w:rsidRPr="000749E2">
              <w:t>14.2.0</w:t>
            </w:r>
          </w:p>
        </w:tc>
      </w:tr>
      <w:tr w:rsidR="00A70395" w:rsidRPr="000749E2" w14:paraId="7DB02B2C"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04E630E3" w14:textId="77777777" w:rsidR="00A70395" w:rsidRPr="000749E2" w:rsidRDefault="00A70395" w:rsidP="005076D8">
            <w:pPr>
              <w:pStyle w:val="TAL"/>
              <w:rPr>
                <w:lang w:eastAsia="en-US"/>
              </w:rPr>
            </w:pPr>
            <w:r w:rsidRPr="000749E2">
              <w:rPr>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EE2ADE" w14:textId="77777777" w:rsidR="00A70395" w:rsidRPr="000749E2" w:rsidRDefault="00A70395" w:rsidP="005076D8">
            <w:pPr>
              <w:pStyle w:val="TAL"/>
              <w:rPr>
                <w:lang w:eastAsia="en-US"/>
              </w:rPr>
            </w:pPr>
            <w:r w:rsidRPr="000749E2">
              <w:rPr>
                <w:lang w:eastAsia="en-US"/>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EF352F" w14:textId="77777777" w:rsidR="00A70395" w:rsidRPr="000749E2" w:rsidRDefault="00A70395" w:rsidP="005076D8">
            <w:pPr>
              <w:pStyle w:val="TAL"/>
            </w:pPr>
            <w:r w:rsidRPr="000749E2">
              <w:t>R5-173028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D7F7D5" w14:textId="77777777" w:rsidR="00A70395" w:rsidRPr="000749E2" w:rsidRDefault="00A70395" w:rsidP="005076D8">
            <w:pPr>
              <w:pStyle w:val="TAL"/>
            </w:pPr>
            <w:r w:rsidRPr="000749E2">
              <w:t>0943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4B8337"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F5B0D7"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8E1C79" w14:textId="77777777" w:rsidR="00A70395" w:rsidRPr="000749E2" w:rsidRDefault="00A70395" w:rsidP="000749E2">
            <w:pPr>
              <w:pStyle w:val="TAL"/>
              <w:rPr>
                <w:lang w:eastAsia="en-US"/>
              </w:rPr>
            </w:pPr>
            <w:r w:rsidRPr="000749E2">
              <w:rPr>
                <w:lang w:eastAsia="en-US"/>
              </w:rPr>
              <w:t>LAA band 46 clarification on DL only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E704CF" w14:textId="77777777" w:rsidR="00A70395" w:rsidRPr="000749E2" w:rsidRDefault="00A70395" w:rsidP="005076D8">
            <w:pPr>
              <w:pStyle w:val="TAL"/>
            </w:pPr>
            <w:r w:rsidRPr="000749E2">
              <w:t>14.2.0</w:t>
            </w:r>
          </w:p>
        </w:tc>
      </w:tr>
      <w:tr w:rsidR="00A70395" w:rsidRPr="000749E2" w14:paraId="62CD3D7C"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6A753D1B" w14:textId="77777777" w:rsidR="00A70395" w:rsidRPr="000749E2" w:rsidRDefault="00A70395" w:rsidP="005076D8">
            <w:pPr>
              <w:pStyle w:val="TAL"/>
              <w:rPr>
                <w:lang w:eastAsia="en-US"/>
              </w:rPr>
            </w:pPr>
            <w:r w:rsidRPr="000749E2">
              <w:rPr>
                <w:lang w:eastAsia="en-US"/>
              </w:rPr>
              <w:lastRenderedPageBreak/>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B6140B" w14:textId="77777777" w:rsidR="00A70395" w:rsidRPr="000749E2" w:rsidRDefault="00A70395" w:rsidP="005076D8">
            <w:pPr>
              <w:pStyle w:val="TAL"/>
              <w:rPr>
                <w:lang w:eastAsia="en-US"/>
              </w:rPr>
            </w:pPr>
            <w:r w:rsidRPr="000749E2">
              <w:rPr>
                <w:lang w:eastAsia="en-US"/>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A2BBEAB" w14:textId="77777777" w:rsidR="00A70395" w:rsidRPr="000749E2" w:rsidRDefault="00A70395" w:rsidP="005076D8">
            <w:pPr>
              <w:pStyle w:val="TAL"/>
            </w:pPr>
            <w:r w:rsidRPr="000749E2">
              <w:t>R5-173035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3E6357" w14:textId="77777777" w:rsidR="00A70395" w:rsidRPr="000749E2" w:rsidRDefault="00A70395" w:rsidP="005076D8">
            <w:pPr>
              <w:pStyle w:val="TAL"/>
            </w:pPr>
            <w:r w:rsidRPr="000749E2">
              <w:t>0929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75C371"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D7A0CB"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403DF3" w14:textId="77777777" w:rsidR="00A70395" w:rsidRPr="000749E2" w:rsidRDefault="00A70395" w:rsidP="000749E2">
            <w:pPr>
              <w:pStyle w:val="TAL"/>
              <w:rPr>
                <w:lang w:eastAsia="en-US"/>
              </w:rPr>
            </w:pPr>
            <w:r w:rsidRPr="000749E2">
              <w:rPr>
                <w:lang w:eastAsia="en-US"/>
              </w:rPr>
              <w:t>Correction to SIB21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956194" w14:textId="77777777" w:rsidR="00A70395" w:rsidRPr="000749E2" w:rsidRDefault="00A70395" w:rsidP="005076D8">
            <w:pPr>
              <w:pStyle w:val="TAL"/>
            </w:pPr>
            <w:r w:rsidRPr="000749E2">
              <w:t>14.2.0</w:t>
            </w:r>
          </w:p>
        </w:tc>
      </w:tr>
      <w:tr w:rsidR="00A70395" w:rsidRPr="000749E2" w14:paraId="5E967B81"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76BCAC43" w14:textId="77777777" w:rsidR="00A70395" w:rsidRPr="000749E2" w:rsidRDefault="00A70395" w:rsidP="005076D8">
            <w:pPr>
              <w:pStyle w:val="TAL"/>
              <w:rPr>
                <w:lang w:eastAsia="en-US"/>
              </w:rPr>
            </w:pPr>
            <w:r w:rsidRPr="000749E2">
              <w:rPr>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298DF6" w14:textId="77777777" w:rsidR="00A70395" w:rsidRPr="000749E2" w:rsidRDefault="00A70395" w:rsidP="005076D8">
            <w:pPr>
              <w:pStyle w:val="TAL"/>
              <w:rPr>
                <w:lang w:eastAsia="en-US"/>
              </w:rPr>
            </w:pPr>
            <w:r w:rsidRPr="000749E2">
              <w:rPr>
                <w:lang w:eastAsia="en-US"/>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37E784" w14:textId="77777777" w:rsidR="00A70395" w:rsidRPr="000749E2" w:rsidRDefault="00A70395" w:rsidP="005076D8">
            <w:pPr>
              <w:pStyle w:val="TAL"/>
            </w:pPr>
            <w:r w:rsidRPr="000749E2">
              <w:t>R5-173227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B981ED" w14:textId="77777777" w:rsidR="00A70395" w:rsidRPr="000749E2" w:rsidRDefault="00A70395" w:rsidP="005076D8">
            <w:pPr>
              <w:pStyle w:val="TAL"/>
            </w:pPr>
            <w:r w:rsidRPr="000749E2">
              <w:t>0942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BA4C2C"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08FD1E"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E3262B" w14:textId="77777777" w:rsidR="00A70395" w:rsidRPr="000749E2" w:rsidRDefault="00A70395" w:rsidP="000749E2">
            <w:pPr>
              <w:pStyle w:val="TAL"/>
              <w:rPr>
                <w:lang w:eastAsia="en-US"/>
              </w:rPr>
            </w:pPr>
            <w:r w:rsidRPr="000749E2">
              <w:rPr>
                <w:lang w:eastAsia="en-US"/>
              </w:rPr>
              <w:t>Addition of Figure Connection for more than 3DL CA with static propagation channels and additional intra-frequency cell(s) on each SCC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3BF0EC" w14:textId="77777777" w:rsidR="00A70395" w:rsidRPr="000749E2" w:rsidRDefault="00A70395" w:rsidP="005076D8">
            <w:pPr>
              <w:pStyle w:val="TAL"/>
            </w:pPr>
            <w:r w:rsidRPr="000749E2">
              <w:t>14.2.0</w:t>
            </w:r>
          </w:p>
        </w:tc>
      </w:tr>
      <w:tr w:rsidR="00A70395" w:rsidRPr="000749E2" w14:paraId="4A0765A7"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4E0CE1AC" w14:textId="77777777" w:rsidR="00A70395" w:rsidRPr="000749E2" w:rsidRDefault="00A70395" w:rsidP="005076D8">
            <w:pPr>
              <w:pStyle w:val="TAL"/>
              <w:rPr>
                <w:lang w:eastAsia="en-US"/>
              </w:rPr>
            </w:pPr>
            <w:r w:rsidRPr="000749E2">
              <w:rPr>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3A6D35" w14:textId="77777777" w:rsidR="00A70395" w:rsidRPr="000749E2" w:rsidRDefault="00A70395" w:rsidP="005076D8">
            <w:pPr>
              <w:pStyle w:val="TAL"/>
              <w:rPr>
                <w:lang w:eastAsia="en-US"/>
              </w:rPr>
            </w:pPr>
            <w:r w:rsidRPr="000749E2">
              <w:rPr>
                <w:lang w:eastAsia="en-US"/>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7C6F68" w14:textId="77777777" w:rsidR="00A70395" w:rsidRPr="000749E2" w:rsidRDefault="00A70395" w:rsidP="005076D8">
            <w:pPr>
              <w:pStyle w:val="TAL"/>
            </w:pPr>
            <w:r w:rsidRPr="000749E2">
              <w:t>R5-173315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CACADD" w14:textId="77777777" w:rsidR="00A70395" w:rsidRPr="000749E2" w:rsidRDefault="00A70395" w:rsidP="005076D8">
            <w:pPr>
              <w:pStyle w:val="TAL"/>
            </w:pPr>
            <w:r w:rsidRPr="000749E2">
              <w:t>0932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D55135"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993EAF"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06B702" w14:textId="77777777" w:rsidR="00A70395" w:rsidRPr="000749E2" w:rsidRDefault="00A70395" w:rsidP="000749E2">
            <w:pPr>
              <w:pStyle w:val="TAL"/>
              <w:rPr>
                <w:lang w:eastAsia="en-US"/>
              </w:rPr>
            </w:pPr>
            <w:proofErr w:type="spellStart"/>
            <w:r w:rsidRPr="000749E2">
              <w:rPr>
                <w:lang w:eastAsia="en-US"/>
              </w:rPr>
              <w:t>RadioResourceConfigCommon</w:t>
            </w:r>
            <w:proofErr w:type="spellEnd"/>
            <w:r w:rsidRPr="000749E2">
              <w:rPr>
                <w:lang w:eastAsia="en-US"/>
              </w:rPr>
              <w:t xml:space="preserve">-DEFAULT correction for </w:t>
            </w:r>
            <w:proofErr w:type="spellStart"/>
            <w:r w:rsidRPr="000749E2">
              <w:rPr>
                <w:lang w:eastAsia="en-US"/>
              </w:rPr>
              <w:t>eMTC</w:t>
            </w:r>
            <w:proofErr w:type="spellEnd"/>
            <w:r w:rsidRPr="000749E2">
              <w:rPr>
                <w:lang w:eastAsia="en-US"/>
              </w:rPr>
              <w:t xml:space="preserve"> (Editorial)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A7B63E" w14:textId="77777777" w:rsidR="00A70395" w:rsidRPr="000749E2" w:rsidRDefault="00A70395" w:rsidP="005076D8">
            <w:pPr>
              <w:pStyle w:val="TAL"/>
            </w:pPr>
            <w:r w:rsidRPr="000749E2">
              <w:t>14.2.0</w:t>
            </w:r>
          </w:p>
        </w:tc>
      </w:tr>
      <w:tr w:rsidR="00A70395" w:rsidRPr="000749E2" w14:paraId="21EEF39A"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18D39EB2" w14:textId="77777777" w:rsidR="00A70395" w:rsidRPr="000749E2" w:rsidRDefault="00A70395" w:rsidP="005076D8">
            <w:pPr>
              <w:pStyle w:val="TAL"/>
              <w:rPr>
                <w:lang w:eastAsia="en-US"/>
              </w:rPr>
            </w:pPr>
            <w:r w:rsidRPr="000749E2">
              <w:rPr>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7BE324" w14:textId="77777777" w:rsidR="00A70395" w:rsidRPr="000749E2" w:rsidRDefault="00A70395" w:rsidP="005076D8">
            <w:pPr>
              <w:pStyle w:val="TAL"/>
              <w:rPr>
                <w:lang w:eastAsia="en-US"/>
              </w:rPr>
            </w:pPr>
            <w:r w:rsidRPr="000749E2">
              <w:rPr>
                <w:lang w:eastAsia="en-US"/>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C592B3" w14:textId="77777777" w:rsidR="00A70395" w:rsidRPr="000749E2" w:rsidRDefault="00A70395" w:rsidP="005076D8">
            <w:pPr>
              <w:pStyle w:val="TAL"/>
            </w:pPr>
            <w:r w:rsidRPr="000749E2">
              <w:t>R5-173352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99C6D3" w14:textId="77777777" w:rsidR="00A70395" w:rsidRPr="000749E2" w:rsidRDefault="00A70395" w:rsidP="005076D8">
            <w:pPr>
              <w:pStyle w:val="TAL"/>
            </w:pPr>
            <w:r w:rsidRPr="000749E2">
              <w:t>0931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6D78C6"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BF21E3"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83F920" w14:textId="77777777" w:rsidR="00A70395" w:rsidRPr="000749E2" w:rsidRDefault="00A70395" w:rsidP="000749E2">
            <w:pPr>
              <w:pStyle w:val="TAL"/>
              <w:rPr>
                <w:lang w:eastAsia="en-US"/>
              </w:rPr>
            </w:pPr>
            <w:r w:rsidRPr="000749E2">
              <w:rPr>
                <w:lang w:eastAsia="en-US"/>
              </w:rPr>
              <w:t>Introduction of the generic procedures for V2X Communication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F91D89" w14:textId="77777777" w:rsidR="00A70395" w:rsidRPr="000749E2" w:rsidRDefault="00A70395" w:rsidP="005076D8">
            <w:pPr>
              <w:pStyle w:val="TAL"/>
            </w:pPr>
            <w:r w:rsidRPr="000749E2">
              <w:t>14.2.0</w:t>
            </w:r>
          </w:p>
        </w:tc>
      </w:tr>
      <w:tr w:rsidR="00A70395" w:rsidRPr="000749E2" w14:paraId="2FCF5BE6"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670424D3" w14:textId="77777777" w:rsidR="00A70395" w:rsidRPr="000749E2" w:rsidRDefault="00A70395" w:rsidP="005076D8">
            <w:pPr>
              <w:pStyle w:val="TAL"/>
              <w:rPr>
                <w:lang w:eastAsia="en-US"/>
              </w:rPr>
            </w:pPr>
            <w:r w:rsidRPr="000749E2">
              <w:rPr>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05903D" w14:textId="77777777" w:rsidR="00A70395" w:rsidRPr="000749E2" w:rsidRDefault="00A70395" w:rsidP="005076D8">
            <w:pPr>
              <w:pStyle w:val="TAL"/>
              <w:rPr>
                <w:lang w:eastAsia="en-US"/>
              </w:rPr>
            </w:pPr>
            <w:r w:rsidRPr="000749E2">
              <w:rPr>
                <w:lang w:eastAsia="en-US"/>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7B48FA" w14:textId="77777777" w:rsidR="00A70395" w:rsidRPr="000749E2" w:rsidRDefault="00A70395" w:rsidP="005076D8">
            <w:pPr>
              <w:pStyle w:val="TAL"/>
            </w:pPr>
            <w:r w:rsidRPr="000749E2">
              <w:t>R5-173353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AB9056" w14:textId="77777777" w:rsidR="00A70395" w:rsidRPr="000749E2" w:rsidRDefault="00A70395" w:rsidP="005076D8">
            <w:pPr>
              <w:pStyle w:val="TAL"/>
            </w:pPr>
            <w:r w:rsidRPr="000749E2">
              <w:t>0956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CD1433"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8CC403"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489EF9" w14:textId="77777777" w:rsidR="00A70395" w:rsidRPr="000749E2" w:rsidRDefault="00A70395" w:rsidP="000749E2">
            <w:pPr>
              <w:pStyle w:val="TAL"/>
              <w:rPr>
                <w:lang w:eastAsia="en-US"/>
              </w:rPr>
            </w:pPr>
            <w:r w:rsidRPr="000749E2">
              <w:rPr>
                <w:lang w:eastAsia="en-US"/>
              </w:rPr>
              <w:t>Addition of reference test frequencies for V2X 47B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07A846" w14:textId="77777777" w:rsidR="00A70395" w:rsidRPr="000749E2" w:rsidRDefault="00A70395" w:rsidP="005076D8">
            <w:pPr>
              <w:pStyle w:val="TAL"/>
            </w:pPr>
            <w:r w:rsidRPr="000749E2">
              <w:t>14.2.0</w:t>
            </w:r>
          </w:p>
        </w:tc>
      </w:tr>
      <w:tr w:rsidR="00A70395" w:rsidRPr="000749E2" w14:paraId="40D948CE"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4105518F" w14:textId="77777777" w:rsidR="00A70395" w:rsidRPr="000749E2" w:rsidRDefault="00A70395" w:rsidP="005076D8">
            <w:pPr>
              <w:pStyle w:val="TAL"/>
              <w:rPr>
                <w:lang w:eastAsia="en-US"/>
              </w:rPr>
            </w:pPr>
            <w:r w:rsidRPr="000749E2">
              <w:rPr>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16ADF9" w14:textId="77777777" w:rsidR="00A70395" w:rsidRPr="000749E2" w:rsidRDefault="00A70395" w:rsidP="005076D8">
            <w:pPr>
              <w:pStyle w:val="TAL"/>
              <w:rPr>
                <w:lang w:eastAsia="en-US"/>
              </w:rPr>
            </w:pPr>
            <w:r w:rsidRPr="000749E2">
              <w:rPr>
                <w:lang w:eastAsia="en-US"/>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1CE6D2" w14:textId="77777777" w:rsidR="00A70395" w:rsidRPr="000749E2" w:rsidRDefault="00A70395" w:rsidP="005076D8">
            <w:pPr>
              <w:pStyle w:val="TAL"/>
            </w:pPr>
            <w:r w:rsidRPr="000749E2">
              <w:t>R5-173406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CFFD6C" w14:textId="77777777" w:rsidR="00A70395" w:rsidRPr="000749E2" w:rsidRDefault="00A70395" w:rsidP="005076D8">
            <w:pPr>
              <w:pStyle w:val="TAL"/>
            </w:pPr>
            <w:r w:rsidRPr="000749E2">
              <w:t>0923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3A113E"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B45EDA"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A79741" w14:textId="77777777" w:rsidR="00A70395" w:rsidRPr="000749E2" w:rsidRDefault="00A70395" w:rsidP="000749E2">
            <w:pPr>
              <w:pStyle w:val="TAL"/>
              <w:rPr>
                <w:lang w:eastAsia="en-US"/>
              </w:rPr>
            </w:pPr>
            <w:r w:rsidRPr="000749E2">
              <w:rPr>
                <w:lang w:eastAsia="en-US"/>
              </w:rPr>
              <w:t>Update to NB-IOT RRM cell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626C16" w14:textId="77777777" w:rsidR="00A70395" w:rsidRPr="000749E2" w:rsidRDefault="00A70395" w:rsidP="005076D8">
            <w:pPr>
              <w:pStyle w:val="TAL"/>
            </w:pPr>
            <w:r w:rsidRPr="000749E2">
              <w:t>14.2.0</w:t>
            </w:r>
          </w:p>
        </w:tc>
      </w:tr>
      <w:tr w:rsidR="00A70395" w:rsidRPr="000749E2" w14:paraId="20DCDB41"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6ACAE53E" w14:textId="77777777" w:rsidR="00A70395" w:rsidRPr="000749E2" w:rsidRDefault="00A70395" w:rsidP="005076D8">
            <w:pPr>
              <w:pStyle w:val="TAL"/>
              <w:rPr>
                <w:lang w:eastAsia="en-US"/>
              </w:rPr>
            </w:pPr>
            <w:r w:rsidRPr="000749E2">
              <w:rPr>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C976A2" w14:textId="77777777" w:rsidR="00A70395" w:rsidRPr="000749E2" w:rsidRDefault="00A70395" w:rsidP="005076D8">
            <w:pPr>
              <w:pStyle w:val="TAL"/>
              <w:rPr>
                <w:lang w:eastAsia="en-US"/>
              </w:rPr>
            </w:pPr>
            <w:r w:rsidRPr="000749E2">
              <w:rPr>
                <w:lang w:eastAsia="en-US"/>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FD8E91D" w14:textId="77777777" w:rsidR="00A70395" w:rsidRPr="000749E2" w:rsidRDefault="00A70395" w:rsidP="005076D8">
            <w:pPr>
              <w:pStyle w:val="TAL"/>
            </w:pPr>
            <w:r w:rsidRPr="000749E2">
              <w:t>R5-173408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73C337" w14:textId="77777777" w:rsidR="00A70395" w:rsidRPr="000749E2" w:rsidRDefault="00A70395" w:rsidP="005076D8">
            <w:pPr>
              <w:pStyle w:val="TAL"/>
            </w:pPr>
            <w:r w:rsidRPr="000749E2">
              <w:t>0936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151257"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6D42BD"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A609CD" w14:textId="77777777" w:rsidR="00A70395" w:rsidRPr="000749E2" w:rsidRDefault="00A70395" w:rsidP="000749E2">
            <w:pPr>
              <w:pStyle w:val="TAL"/>
              <w:rPr>
                <w:lang w:eastAsia="en-US"/>
              </w:rPr>
            </w:pPr>
            <w:r w:rsidRPr="000749E2">
              <w:rPr>
                <w:lang w:eastAsia="en-US"/>
              </w:rPr>
              <w:t xml:space="preserve">Separation of Narrowband Index for SI message and Data (PDSCH/MPDCCH/PUSCH) for </w:t>
            </w:r>
            <w:proofErr w:type="spellStart"/>
            <w:r w:rsidRPr="000749E2">
              <w:rPr>
                <w:lang w:eastAsia="en-US"/>
              </w:rPr>
              <w:t>eMTC</w:t>
            </w:r>
            <w:proofErr w:type="spellEnd"/>
            <w:r w:rsidRPr="000749E2">
              <w:rPr>
                <w:lang w:eastAsia="en-US"/>
              </w:rPr>
              <w:t xml:space="preserve">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D2DFB4" w14:textId="77777777" w:rsidR="00A70395" w:rsidRPr="000749E2" w:rsidRDefault="00A70395" w:rsidP="005076D8">
            <w:pPr>
              <w:pStyle w:val="TAL"/>
            </w:pPr>
            <w:r w:rsidRPr="000749E2">
              <w:t>14.2.0</w:t>
            </w:r>
          </w:p>
        </w:tc>
      </w:tr>
      <w:tr w:rsidR="00A70395" w:rsidRPr="000749E2" w14:paraId="447997C1"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53D3FE71" w14:textId="77777777" w:rsidR="00A70395" w:rsidRPr="000749E2" w:rsidRDefault="00A70395" w:rsidP="005076D8">
            <w:pPr>
              <w:pStyle w:val="TAL"/>
              <w:rPr>
                <w:lang w:eastAsia="en-US"/>
              </w:rPr>
            </w:pPr>
            <w:r w:rsidRPr="000749E2">
              <w:rPr>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D506E0" w14:textId="77777777" w:rsidR="00A70395" w:rsidRPr="000749E2" w:rsidRDefault="00A70395" w:rsidP="005076D8">
            <w:pPr>
              <w:pStyle w:val="TAL"/>
              <w:rPr>
                <w:lang w:eastAsia="en-US"/>
              </w:rPr>
            </w:pPr>
            <w:r w:rsidRPr="000749E2">
              <w:rPr>
                <w:lang w:eastAsia="en-US"/>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758057" w14:textId="77777777" w:rsidR="00A70395" w:rsidRPr="000749E2" w:rsidRDefault="00A70395" w:rsidP="005076D8">
            <w:pPr>
              <w:pStyle w:val="TAL"/>
            </w:pPr>
            <w:r w:rsidRPr="000749E2">
              <w:t>R5-173416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C94F96" w14:textId="77777777" w:rsidR="00A70395" w:rsidRPr="000749E2" w:rsidRDefault="00A70395" w:rsidP="005076D8">
            <w:pPr>
              <w:pStyle w:val="TAL"/>
            </w:pPr>
            <w:r w:rsidRPr="000749E2">
              <w:t>0924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FF205D"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892E6E"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C716F7" w14:textId="77777777" w:rsidR="00A70395" w:rsidRPr="000749E2" w:rsidRDefault="00A70395" w:rsidP="000749E2">
            <w:pPr>
              <w:pStyle w:val="TAL"/>
              <w:rPr>
                <w:lang w:eastAsia="en-US"/>
              </w:rPr>
            </w:pPr>
            <w:r w:rsidRPr="000749E2">
              <w:rPr>
                <w:lang w:eastAsia="en-US"/>
              </w:rPr>
              <w:t>New connection diagrams for RX tests with 2Rx and 4Rx and clarification for TX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C8E156" w14:textId="77777777" w:rsidR="00A70395" w:rsidRPr="000749E2" w:rsidRDefault="00A70395" w:rsidP="005076D8">
            <w:pPr>
              <w:pStyle w:val="TAL"/>
            </w:pPr>
            <w:r w:rsidRPr="000749E2">
              <w:t>14.2.0</w:t>
            </w:r>
          </w:p>
        </w:tc>
      </w:tr>
      <w:tr w:rsidR="00B00C99" w:rsidRPr="000749E2" w14:paraId="382B55AC"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07BF9617" w14:textId="77777777" w:rsidR="00B00C99" w:rsidRPr="000749E2" w:rsidRDefault="00B00C99" w:rsidP="005076D8">
            <w:pPr>
              <w:pStyle w:val="TAL"/>
              <w:rPr>
                <w:lang w:eastAsia="en-US"/>
              </w:rPr>
            </w:pPr>
            <w:r w:rsidRPr="000749E2">
              <w:rPr>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EDB510" w14:textId="77777777" w:rsidR="00B00C99" w:rsidRPr="000749E2" w:rsidRDefault="00B00C99" w:rsidP="005076D8">
            <w:pPr>
              <w:pStyle w:val="TAL"/>
              <w:rPr>
                <w:lang w:eastAsia="en-US"/>
              </w:rPr>
            </w:pPr>
            <w:r w:rsidRPr="000749E2">
              <w:rPr>
                <w:lang w:eastAsia="en-US"/>
              </w:rPr>
              <w:t>RAN#77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48164E" w14:textId="77777777" w:rsidR="00B00C99" w:rsidRPr="000749E2" w:rsidRDefault="00B00C99" w:rsidP="005076D8">
            <w:pPr>
              <w:pStyle w:val="TAL"/>
            </w:pPr>
            <w:r w:rsidRPr="000749E2">
              <w:t>R5-173636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8C92F6" w14:textId="77777777" w:rsidR="00B00C99" w:rsidRPr="000749E2" w:rsidRDefault="00B00C99" w:rsidP="005076D8">
            <w:pPr>
              <w:pStyle w:val="TAL"/>
            </w:pPr>
            <w:r w:rsidRPr="000749E2">
              <w:t>0974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EEE566" w14:textId="77777777" w:rsidR="00B00C99" w:rsidRPr="000749E2" w:rsidRDefault="00B00C99"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E3419D"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58E96A" w14:textId="77777777" w:rsidR="00B00C99" w:rsidRPr="000749E2" w:rsidRDefault="00B00C99" w:rsidP="000749E2">
            <w:pPr>
              <w:pStyle w:val="TAL"/>
              <w:rPr>
                <w:lang w:eastAsia="en-US"/>
              </w:rPr>
            </w:pPr>
            <w:r w:rsidRPr="000749E2">
              <w:rPr>
                <w:lang w:eastAsia="en-US"/>
              </w:rPr>
              <w:t>Remove editor’s note for ATTACH ACCEPT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FF8F5B" w14:textId="77777777" w:rsidR="00B00C99" w:rsidRPr="000749E2" w:rsidRDefault="00B00C99" w:rsidP="005076D8">
            <w:pPr>
              <w:pStyle w:val="TAL"/>
            </w:pPr>
            <w:r w:rsidRPr="000749E2">
              <w:t>14.3.0</w:t>
            </w:r>
          </w:p>
        </w:tc>
      </w:tr>
      <w:tr w:rsidR="00B00C99" w:rsidRPr="000749E2" w14:paraId="4BB9B9BE"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7182897D" w14:textId="77777777" w:rsidR="00B00C99" w:rsidRPr="000749E2" w:rsidRDefault="00B00C99" w:rsidP="005076D8">
            <w:pPr>
              <w:pStyle w:val="TAL"/>
              <w:rPr>
                <w:lang w:eastAsia="en-US"/>
              </w:rPr>
            </w:pPr>
            <w:r w:rsidRPr="000749E2">
              <w:rPr>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E170BA" w14:textId="77777777" w:rsidR="00B00C99" w:rsidRPr="000749E2" w:rsidRDefault="00B00C99" w:rsidP="005076D8">
            <w:pPr>
              <w:pStyle w:val="TAL"/>
              <w:rPr>
                <w:lang w:eastAsia="en-US"/>
              </w:rPr>
            </w:pPr>
            <w:r w:rsidRPr="000749E2">
              <w:rPr>
                <w:lang w:eastAsia="en-US"/>
              </w:rPr>
              <w:t>RAN#77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AE7433" w14:textId="77777777" w:rsidR="00B00C99" w:rsidRPr="000749E2" w:rsidRDefault="00B00C99" w:rsidP="005076D8">
            <w:pPr>
              <w:pStyle w:val="TAL"/>
            </w:pPr>
            <w:r w:rsidRPr="000749E2">
              <w:t>R5-173669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ACA031" w14:textId="77777777" w:rsidR="00B00C99" w:rsidRPr="000749E2" w:rsidRDefault="00B00C99" w:rsidP="005076D8">
            <w:pPr>
              <w:pStyle w:val="TAL"/>
            </w:pPr>
            <w:r w:rsidRPr="000749E2">
              <w:t>0976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8A6593" w14:textId="77777777" w:rsidR="00B00C99" w:rsidRPr="000749E2" w:rsidRDefault="00B00C99"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676FDA"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3AC18F" w14:textId="77777777" w:rsidR="00B00C99" w:rsidRPr="000749E2" w:rsidRDefault="00B00C99" w:rsidP="000749E2">
            <w:pPr>
              <w:pStyle w:val="TAL"/>
              <w:rPr>
                <w:lang w:eastAsia="en-US"/>
              </w:rPr>
            </w:pPr>
            <w:r w:rsidRPr="000749E2">
              <w:rPr>
                <w:lang w:eastAsia="en-US"/>
              </w:rPr>
              <w:t>Update to SI2Quater for LTE Bands&gt;64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2049BE" w14:textId="77777777" w:rsidR="00B00C99" w:rsidRPr="000749E2" w:rsidRDefault="00B00C99" w:rsidP="005076D8">
            <w:pPr>
              <w:pStyle w:val="TAL"/>
            </w:pPr>
            <w:r w:rsidRPr="000749E2">
              <w:t>14.3.0</w:t>
            </w:r>
          </w:p>
        </w:tc>
      </w:tr>
      <w:tr w:rsidR="00B00C99" w:rsidRPr="000749E2" w14:paraId="121FDC79"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2F177EF3" w14:textId="77777777" w:rsidR="00B00C99" w:rsidRPr="000749E2" w:rsidRDefault="00B00C99" w:rsidP="005076D8">
            <w:pPr>
              <w:pStyle w:val="TAL"/>
              <w:rPr>
                <w:lang w:eastAsia="en-US"/>
              </w:rPr>
            </w:pPr>
            <w:r w:rsidRPr="000749E2">
              <w:rPr>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6DEA59" w14:textId="77777777" w:rsidR="00B00C99" w:rsidRPr="000749E2" w:rsidRDefault="00B00C99" w:rsidP="005076D8">
            <w:pPr>
              <w:pStyle w:val="TAL"/>
              <w:rPr>
                <w:lang w:eastAsia="en-US"/>
              </w:rPr>
            </w:pPr>
            <w:r w:rsidRPr="000749E2">
              <w:rPr>
                <w:lang w:eastAsia="en-US"/>
              </w:rPr>
              <w:t>RAN#77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AC42968" w14:textId="77777777" w:rsidR="00B00C99" w:rsidRPr="000749E2" w:rsidRDefault="00B00C99" w:rsidP="005076D8">
            <w:pPr>
              <w:pStyle w:val="TAL"/>
            </w:pPr>
            <w:r w:rsidRPr="000749E2">
              <w:t>R5-173670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7542C9" w14:textId="77777777" w:rsidR="00B00C99" w:rsidRPr="000749E2" w:rsidRDefault="00B00C99" w:rsidP="005076D8">
            <w:pPr>
              <w:pStyle w:val="TAL"/>
            </w:pPr>
            <w:r w:rsidRPr="000749E2">
              <w:t>0977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900837" w14:textId="77777777" w:rsidR="00B00C99" w:rsidRPr="000749E2" w:rsidRDefault="00B00C99"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97EEBD"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AE8A72" w14:textId="77777777" w:rsidR="00B00C99" w:rsidRPr="000749E2" w:rsidRDefault="00B00C99" w:rsidP="000749E2">
            <w:pPr>
              <w:pStyle w:val="TAL"/>
              <w:rPr>
                <w:lang w:eastAsia="en-US"/>
              </w:rPr>
            </w:pPr>
            <w:r w:rsidRPr="000749E2">
              <w:rPr>
                <w:lang w:eastAsia="en-US"/>
              </w:rPr>
              <w:t>Updates to UTRAN MEASUREMENT CONTROL &amp; REPORT for LTE Bands&gt;64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0223AF" w14:textId="77777777" w:rsidR="00B00C99" w:rsidRPr="000749E2" w:rsidRDefault="00B00C99" w:rsidP="005076D8">
            <w:pPr>
              <w:pStyle w:val="TAL"/>
            </w:pPr>
            <w:r w:rsidRPr="000749E2">
              <w:t>14.3.0</w:t>
            </w:r>
          </w:p>
        </w:tc>
      </w:tr>
      <w:tr w:rsidR="00B00C99" w:rsidRPr="000749E2" w14:paraId="0D251AC4"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6B59D703" w14:textId="77777777" w:rsidR="00B00C99" w:rsidRPr="000749E2" w:rsidRDefault="00B00C99" w:rsidP="005076D8">
            <w:pPr>
              <w:pStyle w:val="TAL"/>
              <w:rPr>
                <w:lang w:eastAsia="en-US"/>
              </w:rPr>
            </w:pPr>
            <w:r w:rsidRPr="000749E2">
              <w:rPr>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9A6BBF" w14:textId="77777777" w:rsidR="00B00C99" w:rsidRPr="000749E2" w:rsidRDefault="00B00C99" w:rsidP="005076D8">
            <w:pPr>
              <w:pStyle w:val="TAL"/>
              <w:rPr>
                <w:lang w:eastAsia="en-US"/>
              </w:rPr>
            </w:pPr>
            <w:r w:rsidRPr="000749E2">
              <w:rPr>
                <w:lang w:eastAsia="en-US"/>
              </w:rPr>
              <w:t>RAN#77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2480AF" w14:textId="77777777" w:rsidR="00B00C99" w:rsidRPr="000749E2" w:rsidRDefault="00B00C99" w:rsidP="005076D8">
            <w:pPr>
              <w:pStyle w:val="TAL"/>
            </w:pPr>
            <w:r w:rsidRPr="000749E2">
              <w:t>R5-173686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69B4FB" w14:textId="77777777" w:rsidR="00B00C99" w:rsidRPr="000749E2" w:rsidRDefault="00B00C99" w:rsidP="005076D8">
            <w:pPr>
              <w:pStyle w:val="TAL"/>
            </w:pPr>
            <w:r w:rsidRPr="000749E2">
              <w:t>0978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50E152" w14:textId="77777777" w:rsidR="00B00C99" w:rsidRPr="000749E2" w:rsidRDefault="00B00C99"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E0BBFD"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98B166" w14:textId="77777777" w:rsidR="00B00C99" w:rsidRPr="000749E2" w:rsidRDefault="00B00C99" w:rsidP="000749E2">
            <w:pPr>
              <w:pStyle w:val="TAL"/>
              <w:rPr>
                <w:lang w:eastAsia="en-US"/>
              </w:rPr>
            </w:pPr>
            <w:r w:rsidRPr="000749E2">
              <w:rPr>
                <w:lang w:eastAsia="en-US"/>
              </w:rPr>
              <w:t>Clarify the use of system information in generic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DA9222" w14:textId="77777777" w:rsidR="00B00C99" w:rsidRPr="000749E2" w:rsidRDefault="00B00C99" w:rsidP="005076D8">
            <w:pPr>
              <w:pStyle w:val="TAL"/>
            </w:pPr>
            <w:r w:rsidRPr="000749E2">
              <w:t>14.3.0</w:t>
            </w:r>
          </w:p>
        </w:tc>
      </w:tr>
      <w:tr w:rsidR="00B00C99" w:rsidRPr="000749E2" w14:paraId="0759DC77"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638080B5" w14:textId="77777777" w:rsidR="00B00C99" w:rsidRPr="000749E2" w:rsidRDefault="00B00C99" w:rsidP="005076D8">
            <w:pPr>
              <w:pStyle w:val="TAL"/>
              <w:rPr>
                <w:lang w:eastAsia="en-US"/>
              </w:rPr>
            </w:pPr>
            <w:r w:rsidRPr="000749E2">
              <w:rPr>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D67FBC" w14:textId="77777777" w:rsidR="00B00C99" w:rsidRPr="000749E2" w:rsidRDefault="00B00C99" w:rsidP="005076D8">
            <w:pPr>
              <w:pStyle w:val="TAL"/>
              <w:rPr>
                <w:lang w:eastAsia="en-US"/>
              </w:rPr>
            </w:pPr>
            <w:r w:rsidRPr="000749E2">
              <w:rPr>
                <w:lang w:eastAsia="en-US"/>
              </w:rPr>
              <w:t>RAN#77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EF4349" w14:textId="77777777" w:rsidR="00B00C99" w:rsidRPr="000749E2" w:rsidRDefault="00B00C99" w:rsidP="005076D8">
            <w:pPr>
              <w:pStyle w:val="TAL"/>
            </w:pPr>
            <w:r w:rsidRPr="000749E2">
              <w:t>R5-173765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F52842" w14:textId="77777777" w:rsidR="00B00C99" w:rsidRPr="000749E2" w:rsidRDefault="00B00C99" w:rsidP="005076D8">
            <w:pPr>
              <w:pStyle w:val="TAL"/>
            </w:pPr>
            <w:r w:rsidRPr="000749E2">
              <w:t>0983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160C31" w14:textId="77777777" w:rsidR="00B00C99" w:rsidRPr="000749E2" w:rsidRDefault="00B00C99"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DEB80D"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479520" w14:textId="77777777" w:rsidR="00B00C99" w:rsidRPr="000749E2" w:rsidRDefault="00B00C99" w:rsidP="000749E2">
            <w:pPr>
              <w:pStyle w:val="TAL"/>
              <w:rPr>
                <w:lang w:eastAsia="en-US"/>
              </w:rPr>
            </w:pPr>
            <w:r w:rsidRPr="000749E2">
              <w:rPr>
                <w:lang w:eastAsia="en-US"/>
              </w:rPr>
              <w:t xml:space="preserve">Add new </w:t>
            </w:r>
            <w:proofErr w:type="spellStart"/>
            <w:r w:rsidRPr="000749E2">
              <w:rPr>
                <w:lang w:eastAsia="en-US"/>
              </w:rPr>
              <w:t>Ncells</w:t>
            </w:r>
            <w:proofErr w:type="spellEnd"/>
            <w:r w:rsidRPr="000749E2">
              <w:rPr>
                <w:lang w:eastAsia="en-US"/>
              </w:rPr>
              <w:t xml:space="preserve"> for RRM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30D4A0" w14:textId="77777777" w:rsidR="00B00C99" w:rsidRPr="000749E2" w:rsidRDefault="00B00C99" w:rsidP="005076D8">
            <w:pPr>
              <w:pStyle w:val="TAL"/>
            </w:pPr>
            <w:r w:rsidRPr="000749E2">
              <w:t>14.3.0</w:t>
            </w:r>
          </w:p>
        </w:tc>
      </w:tr>
      <w:tr w:rsidR="00B00C99" w:rsidRPr="000749E2" w14:paraId="4B30FD36"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1D6B68A5" w14:textId="77777777" w:rsidR="00B00C99" w:rsidRPr="000749E2" w:rsidRDefault="00B00C99" w:rsidP="005076D8">
            <w:pPr>
              <w:pStyle w:val="TAL"/>
              <w:rPr>
                <w:lang w:eastAsia="en-US"/>
              </w:rPr>
            </w:pPr>
            <w:r w:rsidRPr="000749E2">
              <w:rPr>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9A4A3F" w14:textId="77777777" w:rsidR="00B00C99" w:rsidRPr="000749E2" w:rsidRDefault="00B00C99" w:rsidP="005076D8">
            <w:pPr>
              <w:pStyle w:val="TAL"/>
              <w:rPr>
                <w:lang w:eastAsia="en-US"/>
              </w:rPr>
            </w:pPr>
            <w:r w:rsidRPr="000749E2">
              <w:rPr>
                <w:lang w:eastAsia="en-US"/>
              </w:rPr>
              <w:t>RAN#77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61F3798" w14:textId="77777777" w:rsidR="00B00C99" w:rsidRPr="000749E2" w:rsidRDefault="00B00C99" w:rsidP="005076D8">
            <w:pPr>
              <w:pStyle w:val="TAL"/>
            </w:pPr>
            <w:r w:rsidRPr="000749E2">
              <w:t>R5-173783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A47A7D" w14:textId="77777777" w:rsidR="00B00C99" w:rsidRPr="000749E2" w:rsidRDefault="00B00C99" w:rsidP="005076D8">
            <w:pPr>
              <w:pStyle w:val="TAL"/>
            </w:pPr>
            <w:r w:rsidRPr="000749E2">
              <w:t>0984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FBF710" w14:textId="77777777" w:rsidR="00B00C99" w:rsidRPr="000749E2" w:rsidRDefault="00B00C99"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41D8C9"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2664CB" w14:textId="77777777" w:rsidR="00B00C99" w:rsidRPr="000749E2" w:rsidRDefault="00B00C99" w:rsidP="000749E2">
            <w:pPr>
              <w:pStyle w:val="TAL"/>
              <w:rPr>
                <w:lang w:eastAsia="en-US"/>
              </w:rPr>
            </w:pPr>
            <w:r w:rsidRPr="000749E2">
              <w:rPr>
                <w:lang w:eastAsia="en-US"/>
              </w:rPr>
              <w:t>Correction to 4Rx connection diagram for CSI 9.3.3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F5AE6A" w14:textId="77777777" w:rsidR="00B00C99" w:rsidRPr="000749E2" w:rsidRDefault="00B00C99" w:rsidP="005076D8">
            <w:pPr>
              <w:pStyle w:val="TAL"/>
            </w:pPr>
            <w:r w:rsidRPr="000749E2">
              <w:t>14.3.0</w:t>
            </w:r>
          </w:p>
        </w:tc>
      </w:tr>
      <w:tr w:rsidR="00B00C99" w:rsidRPr="000749E2" w14:paraId="41FB5311"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316EDF41" w14:textId="77777777" w:rsidR="00B00C99" w:rsidRPr="000749E2" w:rsidRDefault="00B00C99" w:rsidP="005076D8">
            <w:pPr>
              <w:pStyle w:val="TAL"/>
              <w:rPr>
                <w:lang w:eastAsia="en-US"/>
              </w:rPr>
            </w:pPr>
            <w:r w:rsidRPr="000749E2">
              <w:rPr>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7783E7" w14:textId="77777777" w:rsidR="00B00C99" w:rsidRPr="000749E2" w:rsidRDefault="00B00C99" w:rsidP="005076D8">
            <w:pPr>
              <w:pStyle w:val="TAL"/>
              <w:rPr>
                <w:lang w:eastAsia="en-US"/>
              </w:rPr>
            </w:pPr>
            <w:r w:rsidRPr="000749E2">
              <w:rPr>
                <w:lang w:eastAsia="en-US"/>
              </w:rPr>
              <w:t>RAN#77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0BECBD" w14:textId="77777777" w:rsidR="00B00C99" w:rsidRPr="000749E2" w:rsidRDefault="00B00C99" w:rsidP="005076D8">
            <w:pPr>
              <w:pStyle w:val="TAL"/>
            </w:pPr>
            <w:r w:rsidRPr="000749E2">
              <w:t>R5-173794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85F4DD" w14:textId="77777777" w:rsidR="00B00C99" w:rsidRPr="000749E2" w:rsidRDefault="00B00C99" w:rsidP="005076D8">
            <w:pPr>
              <w:pStyle w:val="TAL"/>
            </w:pPr>
            <w:r w:rsidRPr="000749E2">
              <w:t>0985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0F92D5" w14:textId="77777777" w:rsidR="00B00C99" w:rsidRPr="000749E2" w:rsidRDefault="00B00C99"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80D955"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1E778F" w14:textId="77777777" w:rsidR="00B00C99" w:rsidRPr="000749E2" w:rsidRDefault="00B00C99" w:rsidP="000749E2">
            <w:pPr>
              <w:pStyle w:val="TAL"/>
              <w:rPr>
                <w:lang w:eastAsia="en-US"/>
              </w:rPr>
            </w:pPr>
            <w:r w:rsidRPr="000749E2">
              <w:rPr>
                <w:lang w:eastAsia="en-US"/>
              </w:rPr>
              <w:t>Correction to default messages for Cat M1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DD6F15" w14:textId="77777777" w:rsidR="00B00C99" w:rsidRPr="000749E2" w:rsidRDefault="00B00C99" w:rsidP="005076D8">
            <w:pPr>
              <w:pStyle w:val="TAL"/>
            </w:pPr>
            <w:r w:rsidRPr="000749E2">
              <w:t>14.3.0</w:t>
            </w:r>
          </w:p>
        </w:tc>
      </w:tr>
      <w:tr w:rsidR="00B00C99" w:rsidRPr="000749E2" w14:paraId="4DB5835B"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61AE963B" w14:textId="77777777" w:rsidR="00B00C99" w:rsidRPr="000749E2" w:rsidRDefault="00B00C99" w:rsidP="005076D8">
            <w:pPr>
              <w:pStyle w:val="TAL"/>
              <w:rPr>
                <w:lang w:eastAsia="en-US"/>
              </w:rPr>
            </w:pPr>
            <w:r w:rsidRPr="000749E2">
              <w:rPr>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C63439" w14:textId="77777777" w:rsidR="00B00C99" w:rsidRPr="000749E2" w:rsidRDefault="00B00C99" w:rsidP="005076D8">
            <w:pPr>
              <w:pStyle w:val="TAL"/>
              <w:rPr>
                <w:lang w:eastAsia="en-US"/>
              </w:rPr>
            </w:pPr>
            <w:r w:rsidRPr="000749E2">
              <w:rPr>
                <w:lang w:eastAsia="en-US"/>
              </w:rPr>
              <w:t>RAN#77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BCE1991" w14:textId="77777777" w:rsidR="00B00C99" w:rsidRPr="000749E2" w:rsidRDefault="00B00C99" w:rsidP="005076D8">
            <w:pPr>
              <w:pStyle w:val="TAL"/>
            </w:pPr>
            <w:r w:rsidRPr="000749E2">
              <w:t>R5-173805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B7A5A0" w14:textId="77777777" w:rsidR="00B00C99" w:rsidRPr="000749E2" w:rsidRDefault="00B00C99" w:rsidP="005076D8">
            <w:pPr>
              <w:pStyle w:val="TAL"/>
            </w:pPr>
            <w:r w:rsidRPr="000749E2">
              <w:t>0986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599C5A" w14:textId="77777777" w:rsidR="00B00C99" w:rsidRPr="000749E2" w:rsidRDefault="00B00C99"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D00F80"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EF5D11" w14:textId="77777777" w:rsidR="00B00C99" w:rsidRPr="000749E2" w:rsidRDefault="00B00C99" w:rsidP="000749E2">
            <w:pPr>
              <w:pStyle w:val="TAL"/>
              <w:rPr>
                <w:lang w:eastAsia="en-US"/>
              </w:rPr>
            </w:pPr>
            <w:r w:rsidRPr="000749E2">
              <w:rPr>
                <w:lang w:eastAsia="en-US"/>
              </w:rPr>
              <w:t>Correction to System Information Block Type 19 for Band &gt; 64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D23E86" w14:textId="77777777" w:rsidR="00B00C99" w:rsidRPr="000749E2" w:rsidRDefault="00B00C99" w:rsidP="005076D8">
            <w:pPr>
              <w:pStyle w:val="TAL"/>
            </w:pPr>
            <w:r w:rsidRPr="000749E2">
              <w:t>14.3.0</w:t>
            </w:r>
          </w:p>
        </w:tc>
      </w:tr>
      <w:tr w:rsidR="00B00C99" w:rsidRPr="000749E2" w14:paraId="254B7F52"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477D0A62" w14:textId="77777777" w:rsidR="00B00C99" w:rsidRPr="000749E2" w:rsidRDefault="00B00C99" w:rsidP="005076D8">
            <w:pPr>
              <w:pStyle w:val="TAL"/>
              <w:rPr>
                <w:lang w:eastAsia="en-US"/>
              </w:rPr>
            </w:pPr>
            <w:r w:rsidRPr="000749E2">
              <w:rPr>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0420A7" w14:textId="77777777" w:rsidR="00B00C99" w:rsidRPr="000749E2" w:rsidRDefault="00B00C99" w:rsidP="005076D8">
            <w:pPr>
              <w:pStyle w:val="TAL"/>
              <w:rPr>
                <w:lang w:eastAsia="en-US"/>
              </w:rPr>
            </w:pPr>
            <w:r w:rsidRPr="000749E2">
              <w:rPr>
                <w:lang w:eastAsia="en-US"/>
              </w:rPr>
              <w:t>RAN#77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657258" w14:textId="77777777" w:rsidR="00B00C99" w:rsidRPr="000749E2" w:rsidRDefault="00B00C99" w:rsidP="005076D8">
            <w:pPr>
              <w:pStyle w:val="TAL"/>
            </w:pPr>
            <w:r w:rsidRPr="000749E2">
              <w:t>R5-173839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E08556" w14:textId="77777777" w:rsidR="00B00C99" w:rsidRPr="000749E2" w:rsidRDefault="00B00C99" w:rsidP="005076D8">
            <w:pPr>
              <w:pStyle w:val="TAL"/>
            </w:pPr>
            <w:r w:rsidRPr="000749E2">
              <w:t>0987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683FB0" w14:textId="77777777" w:rsidR="00B00C99" w:rsidRPr="000749E2" w:rsidRDefault="00B00C99"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5FF7C3"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B0CFDA" w14:textId="77777777" w:rsidR="00B00C99" w:rsidRPr="000749E2" w:rsidRDefault="00B00C99" w:rsidP="000749E2">
            <w:pPr>
              <w:pStyle w:val="TAL"/>
              <w:rPr>
                <w:lang w:eastAsia="en-US"/>
              </w:rPr>
            </w:pPr>
            <w:r w:rsidRPr="000749E2">
              <w:rPr>
                <w:lang w:eastAsia="en-US"/>
              </w:rPr>
              <w:t>Remove editor’s note for RRC Connection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22BA22" w14:textId="77777777" w:rsidR="00B00C99" w:rsidRPr="000749E2" w:rsidRDefault="00B00C99" w:rsidP="005076D8">
            <w:pPr>
              <w:pStyle w:val="TAL"/>
            </w:pPr>
            <w:r w:rsidRPr="000749E2">
              <w:t>14.3.0</w:t>
            </w:r>
          </w:p>
        </w:tc>
      </w:tr>
      <w:tr w:rsidR="00B00C99" w:rsidRPr="000749E2" w14:paraId="2DDA782E"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5C6045E1" w14:textId="77777777" w:rsidR="00B00C99" w:rsidRPr="000749E2" w:rsidRDefault="00B00C99" w:rsidP="005076D8">
            <w:pPr>
              <w:pStyle w:val="TAL"/>
              <w:rPr>
                <w:lang w:eastAsia="en-US"/>
              </w:rPr>
            </w:pPr>
            <w:r w:rsidRPr="000749E2">
              <w:rPr>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65A173" w14:textId="77777777" w:rsidR="00B00C99" w:rsidRPr="000749E2" w:rsidRDefault="00B00C99" w:rsidP="005076D8">
            <w:pPr>
              <w:pStyle w:val="TAL"/>
              <w:rPr>
                <w:lang w:eastAsia="en-US"/>
              </w:rPr>
            </w:pPr>
            <w:r w:rsidRPr="000749E2">
              <w:rPr>
                <w:lang w:eastAsia="en-US"/>
              </w:rPr>
              <w:t>RAN#77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EFBB60" w14:textId="77777777" w:rsidR="00B00C99" w:rsidRPr="000749E2" w:rsidRDefault="00B00C99" w:rsidP="005076D8">
            <w:pPr>
              <w:pStyle w:val="TAL"/>
            </w:pPr>
            <w:r w:rsidRPr="000749E2">
              <w:t>R5-173842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F442CA" w14:textId="77777777" w:rsidR="00B00C99" w:rsidRPr="000749E2" w:rsidRDefault="00B00C99" w:rsidP="005076D8">
            <w:pPr>
              <w:pStyle w:val="TAL"/>
            </w:pPr>
            <w:r w:rsidRPr="000749E2">
              <w:t>0988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B33565" w14:textId="77777777" w:rsidR="00B00C99" w:rsidRPr="000749E2" w:rsidRDefault="00B00C99"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1440D5"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07D664" w14:textId="77777777" w:rsidR="00B00C99" w:rsidRPr="000749E2" w:rsidRDefault="00B00C99" w:rsidP="000749E2">
            <w:pPr>
              <w:pStyle w:val="TAL"/>
              <w:rPr>
                <w:lang w:eastAsia="en-US"/>
              </w:rPr>
            </w:pPr>
            <w:r w:rsidRPr="000749E2">
              <w:rPr>
                <w:lang w:eastAsia="en-US"/>
              </w:rPr>
              <w:t xml:space="preserve">Add generic procedure to check that UE is camped on a new E-UTRAN cell / UP </w:t>
            </w:r>
            <w:proofErr w:type="spellStart"/>
            <w:r w:rsidRPr="000749E2">
              <w:rPr>
                <w:lang w:eastAsia="en-US"/>
              </w:rPr>
              <w:t>CIoT</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B877D8" w14:textId="77777777" w:rsidR="00B00C99" w:rsidRPr="000749E2" w:rsidRDefault="00B00C99" w:rsidP="005076D8">
            <w:pPr>
              <w:pStyle w:val="TAL"/>
            </w:pPr>
            <w:r w:rsidRPr="000749E2">
              <w:t>14.3.0</w:t>
            </w:r>
          </w:p>
        </w:tc>
      </w:tr>
      <w:tr w:rsidR="00B00C99" w:rsidRPr="000749E2" w14:paraId="67B37526"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314146F7" w14:textId="77777777" w:rsidR="00B00C99" w:rsidRPr="000749E2" w:rsidRDefault="00B00C99" w:rsidP="005076D8">
            <w:pPr>
              <w:pStyle w:val="TAL"/>
              <w:rPr>
                <w:lang w:eastAsia="en-US"/>
              </w:rPr>
            </w:pPr>
            <w:r w:rsidRPr="000749E2">
              <w:rPr>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4C4BCC" w14:textId="77777777" w:rsidR="00B00C99" w:rsidRPr="000749E2" w:rsidRDefault="00B00C99" w:rsidP="005076D8">
            <w:pPr>
              <w:pStyle w:val="TAL"/>
              <w:rPr>
                <w:lang w:eastAsia="en-US"/>
              </w:rPr>
            </w:pPr>
            <w:r w:rsidRPr="000749E2">
              <w:rPr>
                <w:lang w:eastAsia="en-US"/>
              </w:rPr>
              <w:t>RAN#77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049152" w14:textId="77777777" w:rsidR="00B00C99" w:rsidRPr="000749E2" w:rsidRDefault="00B00C99" w:rsidP="005076D8">
            <w:pPr>
              <w:pStyle w:val="TAL"/>
            </w:pPr>
            <w:r w:rsidRPr="000749E2">
              <w:t>R5-173859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47EA2E" w14:textId="77777777" w:rsidR="00B00C99" w:rsidRPr="000749E2" w:rsidRDefault="00B00C99" w:rsidP="005076D8">
            <w:pPr>
              <w:pStyle w:val="TAL"/>
            </w:pPr>
            <w:r w:rsidRPr="000749E2">
              <w:t>0991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EFB610" w14:textId="77777777" w:rsidR="00B00C99" w:rsidRPr="000749E2" w:rsidRDefault="00B00C99"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284500"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EBEBE3" w14:textId="77777777" w:rsidR="00B00C99" w:rsidRPr="000749E2" w:rsidRDefault="00B00C99" w:rsidP="000749E2">
            <w:pPr>
              <w:pStyle w:val="TAL"/>
              <w:rPr>
                <w:lang w:eastAsia="en-US"/>
              </w:rPr>
            </w:pPr>
            <w:r w:rsidRPr="000749E2">
              <w:rPr>
                <w:lang w:eastAsia="en-US"/>
              </w:rPr>
              <w:t>Addition of Test Frequencies for NB-IoT FDD MFBI (180 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C549F7" w14:textId="77777777" w:rsidR="00B00C99" w:rsidRPr="000749E2" w:rsidRDefault="00B00C99" w:rsidP="005076D8">
            <w:pPr>
              <w:pStyle w:val="TAL"/>
            </w:pPr>
            <w:r w:rsidRPr="000749E2">
              <w:t>14.3.0</w:t>
            </w:r>
          </w:p>
        </w:tc>
      </w:tr>
      <w:tr w:rsidR="00B00C99" w:rsidRPr="000749E2" w14:paraId="544D21AA"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6AA22CB6" w14:textId="77777777" w:rsidR="00B00C99" w:rsidRPr="000749E2" w:rsidRDefault="00B00C99" w:rsidP="005076D8">
            <w:pPr>
              <w:pStyle w:val="TAL"/>
              <w:rPr>
                <w:lang w:eastAsia="en-US"/>
              </w:rPr>
            </w:pPr>
            <w:r w:rsidRPr="000749E2">
              <w:rPr>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9A3042" w14:textId="77777777" w:rsidR="00B00C99" w:rsidRPr="000749E2" w:rsidRDefault="00B00C99" w:rsidP="005076D8">
            <w:pPr>
              <w:pStyle w:val="TAL"/>
              <w:rPr>
                <w:lang w:eastAsia="en-US"/>
              </w:rPr>
            </w:pPr>
            <w:r w:rsidRPr="000749E2">
              <w:rPr>
                <w:lang w:eastAsia="en-US"/>
              </w:rPr>
              <w:t>RAN#77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3A54A1" w14:textId="77777777" w:rsidR="00B00C99" w:rsidRPr="000749E2" w:rsidRDefault="00B00C99" w:rsidP="005076D8">
            <w:pPr>
              <w:pStyle w:val="TAL"/>
            </w:pPr>
            <w:r w:rsidRPr="000749E2">
              <w:t>R5-173914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CD799C" w14:textId="77777777" w:rsidR="00B00C99" w:rsidRPr="000749E2" w:rsidRDefault="00B00C99" w:rsidP="005076D8">
            <w:pPr>
              <w:pStyle w:val="TAL"/>
            </w:pPr>
            <w:r w:rsidRPr="000749E2">
              <w:t>0996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BF1656" w14:textId="77777777" w:rsidR="00B00C99" w:rsidRPr="000749E2" w:rsidRDefault="00B00C99"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C8B1B8"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569678" w14:textId="77777777" w:rsidR="00B00C99" w:rsidRPr="000749E2" w:rsidRDefault="00B00C99" w:rsidP="000749E2">
            <w:pPr>
              <w:pStyle w:val="TAL"/>
              <w:rPr>
                <w:lang w:eastAsia="en-US"/>
              </w:rPr>
            </w:pPr>
            <w:r w:rsidRPr="000749E2">
              <w:rPr>
                <w:lang w:eastAsia="en-US"/>
              </w:rPr>
              <w:t xml:space="preserve">Introduction of default message configurations for </w:t>
            </w:r>
            <w:proofErr w:type="spellStart"/>
            <w:r w:rsidRPr="000749E2">
              <w:rPr>
                <w:lang w:eastAsia="en-US"/>
              </w:rPr>
              <w:t>eHST</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D73D07" w14:textId="77777777" w:rsidR="00B00C99" w:rsidRPr="000749E2" w:rsidRDefault="00B00C99" w:rsidP="005076D8">
            <w:pPr>
              <w:pStyle w:val="TAL"/>
            </w:pPr>
            <w:r w:rsidRPr="000749E2">
              <w:t>14.3.0</w:t>
            </w:r>
          </w:p>
        </w:tc>
      </w:tr>
      <w:tr w:rsidR="00B00C99" w:rsidRPr="000749E2" w14:paraId="4B15EB9A"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2E1154B8" w14:textId="77777777" w:rsidR="00B00C99" w:rsidRPr="000749E2" w:rsidRDefault="00B00C99" w:rsidP="005076D8">
            <w:pPr>
              <w:pStyle w:val="TAL"/>
              <w:rPr>
                <w:lang w:eastAsia="en-US"/>
              </w:rPr>
            </w:pPr>
            <w:r w:rsidRPr="000749E2">
              <w:rPr>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EBE824" w14:textId="77777777" w:rsidR="00B00C99" w:rsidRPr="000749E2" w:rsidRDefault="00B00C99" w:rsidP="005076D8">
            <w:pPr>
              <w:pStyle w:val="TAL"/>
              <w:rPr>
                <w:lang w:eastAsia="en-US"/>
              </w:rPr>
            </w:pPr>
            <w:r w:rsidRPr="000749E2">
              <w:rPr>
                <w:lang w:eastAsia="en-US"/>
              </w:rPr>
              <w:t>RAN#77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A3589FE" w14:textId="77777777" w:rsidR="00B00C99" w:rsidRPr="000749E2" w:rsidRDefault="00B00C99" w:rsidP="005076D8">
            <w:pPr>
              <w:pStyle w:val="TAL"/>
            </w:pPr>
            <w:r w:rsidRPr="000749E2">
              <w:t>R5-173927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FB91BE" w14:textId="77777777" w:rsidR="00B00C99" w:rsidRPr="000749E2" w:rsidRDefault="00B00C99" w:rsidP="005076D8">
            <w:pPr>
              <w:pStyle w:val="TAL"/>
            </w:pPr>
            <w:r w:rsidRPr="000749E2">
              <w:t>0999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12EFE7" w14:textId="77777777" w:rsidR="00B00C99" w:rsidRPr="000749E2" w:rsidRDefault="00B00C99"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8A4E80"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F27FAE" w14:textId="77777777" w:rsidR="00B00C99" w:rsidRPr="000749E2" w:rsidRDefault="00B00C99" w:rsidP="000749E2">
            <w:pPr>
              <w:pStyle w:val="TAL"/>
              <w:rPr>
                <w:lang w:eastAsia="en-US"/>
              </w:rPr>
            </w:pPr>
            <w:r w:rsidRPr="000749E2">
              <w:rPr>
                <w:lang w:eastAsia="en-US"/>
              </w:rPr>
              <w:t xml:space="preserve">Editorial: Update of NB-IOT </w:t>
            </w:r>
            <w:proofErr w:type="spellStart"/>
            <w:r w:rsidRPr="000749E2">
              <w:rPr>
                <w:lang w:eastAsia="en-US"/>
              </w:rPr>
              <w:t>RadioResourceConfigCommonSIB</w:t>
            </w:r>
            <w:proofErr w:type="spellEnd"/>
            <w:r w:rsidRPr="000749E2">
              <w:rPr>
                <w:lang w:eastAsia="en-US"/>
              </w:rPr>
              <w:t>-NB message in 36.508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1927BA" w14:textId="77777777" w:rsidR="00B00C99" w:rsidRPr="000749E2" w:rsidRDefault="00B00C99" w:rsidP="005076D8">
            <w:pPr>
              <w:pStyle w:val="TAL"/>
            </w:pPr>
            <w:r w:rsidRPr="000749E2">
              <w:t>14.3.0</w:t>
            </w:r>
          </w:p>
        </w:tc>
      </w:tr>
      <w:tr w:rsidR="00B00C99" w:rsidRPr="000749E2" w14:paraId="4D8F5A08"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22FC5567" w14:textId="77777777" w:rsidR="00B00C99" w:rsidRPr="000749E2" w:rsidRDefault="00B00C99" w:rsidP="005076D8">
            <w:pPr>
              <w:pStyle w:val="TAL"/>
              <w:rPr>
                <w:lang w:eastAsia="en-US"/>
              </w:rPr>
            </w:pPr>
            <w:r w:rsidRPr="000749E2">
              <w:rPr>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651DD2" w14:textId="77777777" w:rsidR="00B00C99" w:rsidRPr="000749E2" w:rsidRDefault="00B00C99" w:rsidP="005076D8">
            <w:pPr>
              <w:pStyle w:val="TAL"/>
              <w:rPr>
                <w:lang w:eastAsia="en-US"/>
              </w:rPr>
            </w:pPr>
            <w:r w:rsidRPr="000749E2">
              <w:rPr>
                <w:lang w:eastAsia="en-US"/>
              </w:rPr>
              <w:t>RAN#77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35CD1E" w14:textId="77777777" w:rsidR="00B00C99" w:rsidRPr="000749E2" w:rsidRDefault="00B00C99" w:rsidP="005076D8">
            <w:pPr>
              <w:pStyle w:val="TAL"/>
            </w:pPr>
            <w:r w:rsidRPr="000749E2">
              <w:t>R5-173973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0ACAD8" w14:textId="77777777" w:rsidR="00B00C99" w:rsidRPr="000749E2" w:rsidRDefault="00B00C99" w:rsidP="005076D8">
            <w:pPr>
              <w:pStyle w:val="TAL"/>
            </w:pPr>
            <w:r w:rsidRPr="000749E2">
              <w:t>1004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149D3C" w14:textId="77777777" w:rsidR="00B00C99" w:rsidRPr="000749E2" w:rsidRDefault="00B00C99"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E0B554"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9929A3" w14:textId="77777777" w:rsidR="00B00C99" w:rsidRPr="000749E2" w:rsidRDefault="00B00C99" w:rsidP="000749E2">
            <w:pPr>
              <w:pStyle w:val="TAL"/>
              <w:rPr>
                <w:lang w:eastAsia="en-US"/>
              </w:rPr>
            </w:pPr>
            <w:r w:rsidRPr="000749E2">
              <w:rPr>
                <w:lang w:eastAsia="en-US"/>
              </w:rPr>
              <w:t>Introduction of test frequencies for CA configuration CA_2A-7A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DF460D" w14:textId="77777777" w:rsidR="00B00C99" w:rsidRPr="000749E2" w:rsidRDefault="00B00C99" w:rsidP="005076D8">
            <w:pPr>
              <w:pStyle w:val="TAL"/>
            </w:pPr>
            <w:r w:rsidRPr="000749E2">
              <w:t>14.3.0</w:t>
            </w:r>
          </w:p>
        </w:tc>
      </w:tr>
      <w:tr w:rsidR="00B00C99" w:rsidRPr="000749E2" w14:paraId="5AE54E8D"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0F7DC1AC" w14:textId="77777777" w:rsidR="00B00C99" w:rsidRPr="000749E2" w:rsidRDefault="00B00C99" w:rsidP="005076D8">
            <w:pPr>
              <w:pStyle w:val="TAL"/>
              <w:rPr>
                <w:lang w:eastAsia="en-US"/>
              </w:rPr>
            </w:pPr>
            <w:r w:rsidRPr="000749E2">
              <w:rPr>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7B9203" w14:textId="77777777" w:rsidR="00B00C99" w:rsidRPr="000749E2" w:rsidRDefault="00B00C99" w:rsidP="005076D8">
            <w:pPr>
              <w:pStyle w:val="TAL"/>
              <w:rPr>
                <w:lang w:eastAsia="en-US"/>
              </w:rPr>
            </w:pPr>
            <w:r w:rsidRPr="000749E2">
              <w:rPr>
                <w:lang w:eastAsia="en-US"/>
              </w:rPr>
              <w:t>RAN#77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9D7593" w14:textId="77777777" w:rsidR="00B00C99" w:rsidRPr="000749E2" w:rsidRDefault="00B00C99" w:rsidP="005076D8">
            <w:pPr>
              <w:pStyle w:val="TAL"/>
            </w:pPr>
            <w:r w:rsidRPr="000749E2">
              <w:t>R5-174071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B4653E" w14:textId="77777777" w:rsidR="00B00C99" w:rsidRPr="000749E2" w:rsidRDefault="00B00C99" w:rsidP="005076D8">
            <w:pPr>
              <w:pStyle w:val="TAL"/>
            </w:pPr>
            <w:r w:rsidRPr="000749E2">
              <w:t>1008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9CB105" w14:textId="77777777" w:rsidR="00B00C99" w:rsidRPr="000749E2" w:rsidRDefault="00B00C99"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40012E"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7A1EFF" w14:textId="77777777" w:rsidR="00B00C99" w:rsidRPr="000749E2" w:rsidRDefault="00B00C99" w:rsidP="000749E2">
            <w:pPr>
              <w:pStyle w:val="TAL"/>
              <w:rPr>
                <w:lang w:eastAsia="en-US"/>
              </w:rPr>
            </w:pPr>
            <w:r w:rsidRPr="000749E2">
              <w:rPr>
                <w:lang w:eastAsia="en-US"/>
              </w:rPr>
              <w:t>Addition of Physical layer parameters for DCI format 0C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03FBF2" w14:textId="77777777" w:rsidR="00B00C99" w:rsidRPr="000749E2" w:rsidRDefault="00B00C99" w:rsidP="005076D8">
            <w:pPr>
              <w:pStyle w:val="TAL"/>
            </w:pPr>
            <w:r w:rsidRPr="000749E2">
              <w:t>14.3.0</w:t>
            </w:r>
          </w:p>
        </w:tc>
      </w:tr>
      <w:tr w:rsidR="00B00C99" w:rsidRPr="000749E2" w14:paraId="684D9252"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2A0356AF" w14:textId="77777777" w:rsidR="00B00C99" w:rsidRPr="000749E2" w:rsidRDefault="00B00C99" w:rsidP="005076D8">
            <w:pPr>
              <w:pStyle w:val="TAL"/>
              <w:rPr>
                <w:lang w:eastAsia="en-US"/>
              </w:rPr>
            </w:pPr>
            <w:r w:rsidRPr="000749E2">
              <w:rPr>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213AC9" w14:textId="77777777" w:rsidR="00B00C99" w:rsidRPr="000749E2" w:rsidRDefault="00B00C99" w:rsidP="005076D8">
            <w:pPr>
              <w:pStyle w:val="TAL"/>
              <w:rPr>
                <w:lang w:eastAsia="en-US"/>
              </w:rPr>
            </w:pPr>
            <w:r w:rsidRPr="000749E2">
              <w:rPr>
                <w:lang w:eastAsia="en-US"/>
              </w:rPr>
              <w:t>RAN#77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D9083C" w14:textId="77777777" w:rsidR="00B00C99" w:rsidRPr="000749E2" w:rsidRDefault="00B00C99" w:rsidP="005076D8">
            <w:pPr>
              <w:pStyle w:val="TAL"/>
            </w:pPr>
            <w:r w:rsidRPr="000749E2">
              <w:t>R5-174151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1DD01F" w14:textId="77777777" w:rsidR="00B00C99" w:rsidRPr="000749E2" w:rsidRDefault="00B00C99" w:rsidP="005076D8">
            <w:pPr>
              <w:pStyle w:val="TAL"/>
            </w:pPr>
            <w:r w:rsidRPr="000749E2">
              <w:t>1010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C6056F" w14:textId="77777777" w:rsidR="00B00C99" w:rsidRPr="000749E2" w:rsidRDefault="00B00C99"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CB5ACE"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673E64" w14:textId="77777777" w:rsidR="00B00C99" w:rsidRPr="000749E2" w:rsidRDefault="00B00C99" w:rsidP="000749E2">
            <w:pPr>
              <w:pStyle w:val="TAL"/>
              <w:rPr>
                <w:lang w:eastAsia="en-US"/>
              </w:rPr>
            </w:pPr>
            <w:r w:rsidRPr="000749E2">
              <w:rPr>
                <w:lang w:eastAsia="en-US"/>
              </w:rPr>
              <w:t>Addition of 1.4 and 3 MHz test frequencies for Band 65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D16CF3" w14:textId="77777777" w:rsidR="00B00C99" w:rsidRPr="000749E2" w:rsidRDefault="00B00C99" w:rsidP="005076D8">
            <w:pPr>
              <w:pStyle w:val="TAL"/>
            </w:pPr>
            <w:r w:rsidRPr="000749E2">
              <w:t>14.3.0</w:t>
            </w:r>
          </w:p>
        </w:tc>
      </w:tr>
      <w:tr w:rsidR="00B00C99" w:rsidRPr="000749E2" w14:paraId="42170720"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02F35126" w14:textId="77777777" w:rsidR="00B00C99" w:rsidRPr="000749E2" w:rsidRDefault="00B00C99" w:rsidP="005076D8">
            <w:pPr>
              <w:pStyle w:val="TAL"/>
              <w:rPr>
                <w:lang w:eastAsia="en-US"/>
              </w:rPr>
            </w:pPr>
            <w:r w:rsidRPr="000749E2">
              <w:rPr>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7CCDDC" w14:textId="77777777" w:rsidR="00B00C99" w:rsidRPr="000749E2" w:rsidRDefault="00B00C99" w:rsidP="005076D8">
            <w:pPr>
              <w:pStyle w:val="TAL"/>
              <w:rPr>
                <w:lang w:eastAsia="en-US"/>
              </w:rPr>
            </w:pPr>
            <w:r w:rsidRPr="000749E2">
              <w:rPr>
                <w:lang w:eastAsia="en-US"/>
              </w:rPr>
              <w:t>RAN#77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F24D77" w14:textId="77777777" w:rsidR="00B00C99" w:rsidRPr="000749E2" w:rsidRDefault="00B00C99" w:rsidP="005076D8">
            <w:pPr>
              <w:pStyle w:val="TAL"/>
            </w:pPr>
            <w:r w:rsidRPr="000749E2">
              <w:t>R5-174173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927EDC" w14:textId="77777777" w:rsidR="00B00C99" w:rsidRPr="000749E2" w:rsidRDefault="00B00C99" w:rsidP="005076D8">
            <w:pPr>
              <w:pStyle w:val="TAL"/>
            </w:pPr>
            <w:r w:rsidRPr="000749E2">
              <w:t>1014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199357" w14:textId="77777777" w:rsidR="00B00C99" w:rsidRPr="000749E2" w:rsidRDefault="00B00C99"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364D24"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3A446E" w14:textId="77777777" w:rsidR="00B00C99" w:rsidRPr="000749E2" w:rsidRDefault="00B00C99" w:rsidP="000749E2">
            <w:pPr>
              <w:pStyle w:val="TAL"/>
              <w:rPr>
                <w:lang w:eastAsia="en-US"/>
              </w:rPr>
            </w:pPr>
            <w:r w:rsidRPr="000749E2">
              <w:rPr>
                <w:lang w:eastAsia="en-US"/>
              </w:rPr>
              <w:t>Introduction of test frequencies for CA_3A-32A to section 6.2.3.2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600E72" w14:textId="77777777" w:rsidR="00B00C99" w:rsidRPr="000749E2" w:rsidRDefault="00B00C99" w:rsidP="005076D8">
            <w:pPr>
              <w:pStyle w:val="TAL"/>
            </w:pPr>
            <w:r w:rsidRPr="000749E2">
              <w:t>14.3.0</w:t>
            </w:r>
          </w:p>
        </w:tc>
      </w:tr>
      <w:tr w:rsidR="00B00C99" w:rsidRPr="000749E2" w14:paraId="427C754D"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08793D0E" w14:textId="77777777" w:rsidR="00B00C99" w:rsidRPr="000749E2" w:rsidRDefault="00B00C99" w:rsidP="005076D8">
            <w:pPr>
              <w:pStyle w:val="TAL"/>
              <w:rPr>
                <w:lang w:eastAsia="en-US"/>
              </w:rPr>
            </w:pPr>
            <w:r w:rsidRPr="000749E2">
              <w:rPr>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28012D" w14:textId="77777777" w:rsidR="00B00C99" w:rsidRPr="000749E2" w:rsidRDefault="00B00C99" w:rsidP="005076D8">
            <w:pPr>
              <w:pStyle w:val="TAL"/>
              <w:rPr>
                <w:lang w:eastAsia="en-US"/>
              </w:rPr>
            </w:pPr>
            <w:r w:rsidRPr="000749E2">
              <w:rPr>
                <w:lang w:eastAsia="en-US"/>
              </w:rPr>
              <w:t>RAN#77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C1F2F0" w14:textId="77777777" w:rsidR="00B00C99" w:rsidRPr="000749E2" w:rsidRDefault="00B00C99" w:rsidP="005076D8">
            <w:pPr>
              <w:pStyle w:val="TAL"/>
            </w:pPr>
            <w:r w:rsidRPr="000749E2">
              <w:t>R5-174266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91C7FD" w14:textId="77777777" w:rsidR="00B00C99" w:rsidRPr="000749E2" w:rsidRDefault="00B00C99" w:rsidP="005076D8">
            <w:pPr>
              <w:pStyle w:val="TAL"/>
            </w:pPr>
            <w:r w:rsidRPr="000749E2">
              <w:t>1016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B216D8" w14:textId="77777777" w:rsidR="00B00C99" w:rsidRPr="000749E2" w:rsidRDefault="00B00C99"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231F74"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7A8DD1" w14:textId="77777777" w:rsidR="00B00C99" w:rsidRPr="000749E2" w:rsidRDefault="00B00C99" w:rsidP="000749E2">
            <w:pPr>
              <w:pStyle w:val="TAL"/>
              <w:rPr>
                <w:lang w:eastAsia="en-US"/>
              </w:rPr>
            </w:pPr>
            <w:r w:rsidRPr="000749E2">
              <w:rPr>
                <w:lang w:eastAsia="en-US"/>
              </w:rPr>
              <w:t>Addition of FDD reference test frequencies for band 69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9F5B3F" w14:textId="77777777" w:rsidR="00B00C99" w:rsidRPr="000749E2" w:rsidRDefault="00B00C99" w:rsidP="005076D8">
            <w:pPr>
              <w:pStyle w:val="TAL"/>
            </w:pPr>
            <w:r w:rsidRPr="000749E2">
              <w:t>14.3.0</w:t>
            </w:r>
          </w:p>
        </w:tc>
      </w:tr>
      <w:tr w:rsidR="00B00C99" w:rsidRPr="000749E2" w14:paraId="7753AC26"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3BACD6BA" w14:textId="77777777" w:rsidR="00B00C99" w:rsidRPr="000749E2" w:rsidRDefault="00B00C99" w:rsidP="005076D8">
            <w:pPr>
              <w:pStyle w:val="TAL"/>
              <w:rPr>
                <w:lang w:eastAsia="en-US"/>
              </w:rPr>
            </w:pPr>
            <w:r w:rsidRPr="000749E2">
              <w:rPr>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B6698C" w14:textId="77777777" w:rsidR="00B00C99" w:rsidRPr="000749E2" w:rsidRDefault="00B00C99" w:rsidP="005076D8">
            <w:pPr>
              <w:pStyle w:val="TAL"/>
              <w:rPr>
                <w:lang w:eastAsia="en-US"/>
              </w:rPr>
            </w:pPr>
            <w:r w:rsidRPr="000749E2">
              <w:rPr>
                <w:lang w:eastAsia="en-US"/>
              </w:rPr>
              <w:t>RAN#77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FC00BE" w14:textId="77777777" w:rsidR="00B00C99" w:rsidRPr="000749E2" w:rsidRDefault="00B00C99" w:rsidP="005076D8">
            <w:pPr>
              <w:pStyle w:val="TAL"/>
            </w:pPr>
            <w:r w:rsidRPr="000749E2">
              <w:t>R5-174291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B54D9D" w14:textId="77777777" w:rsidR="00B00C99" w:rsidRPr="000749E2" w:rsidRDefault="00B00C99" w:rsidP="005076D8">
            <w:pPr>
              <w:pStyle w:val="TAL"/>
            </w:pPr>
            <w:r w:rsidRPr="000749E2">
              <w:t>1017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6F8303" w14:textId="77777777" w:rsidR="00B00C99" w:rsidRPr="000749E2" w:rsidRDefault="00B00C99"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01D10C"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BD93B9" w14:textId="77777777" w:rsidR="00B00C99" w:rsidRPr="000749E2" w:rsidRDefault="00B00C99" w:rsidP="000749E2">
            <w:pPr>
              <w:pStyle w:val="TAL"/>
              <w:rPr>
                <w:lang w:eastAsia="en-US"/>
              </w:rPr>
            </w:pPr>
            <w:r w:rsidRPr="000749E2">
              <w:rPr>
                <w:lang w:eastAsia="en-US"/>
              </w:rPr>
              <w:t xml:space="preserve">Update to </w:t>
            </w:r>
            <w:proofErr w:type="spellStart"/>
            <w:r w:rsidRPr="000749E2">
              <w:rPr>
                <w:lang w:eastAsia="en-US"/>
              </w:rPr>
              <w:t>UECapabilityInformation</w:t>
            </w:r>
            <w:proofErr w:type="spellEnd"/>
            <w:r w:rsidRPr="000749E2">
              <w:rPr>
                <w:lang w:eastAsia="en-US"/>
              </w:rPr>
              <w:t>-NB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D8FC4B" w14:textId="77777777" w:rsidR="00B00C99" w:rsidRPr="000749E2" w:rsidRDefault="00B00C99" w:rsidP="005076D8">
            <w:pPr>
              <w:pStyle w:val="TAL"/>
            </w:pPr>
            <w:r w:rsidRPr="000749E2">
              <w:t>14.3.0</w:t>
            </w:r>
          </w:p>
        </w:tc>
      </w:tr>
      <w:tr w:rsidR="00B00C99" w:rsidRPr="000749E2" w14:paraId="5184B180"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60002504" w14:textId="77777777" w:rsidR="00B00C99" w:rsidRPr="000749E2" w:rsidRDefault="00B00C99" w:rsidP="005076D8">
            <w:pPr>
              <w:pStyle w:val="TAL"/>
              <w:rPr>
                <w:lang w:eastAsia="en-US"/>
              </w:rPr>
            </w:pPr>
            <w:r w:rsidRPr="000749E2">
              <w:rPr>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98E3FF" w14:textId="77777777" w:rsidR="00B00C99" w:rsidRPr="000749E2" w:rsidRDefault="00B00C99" w:rsidP="005076D8">
            <w:pPr>
              <w:pStyle w:val="TAL"/>
              <w:rPr>
                <w:lang w:eastAsia="en-US"/>
              </w:rPr>
            </w:pPr>
            <w:r w:rsidRPr="000749E2">
              <w:rPr>
                <w:lang w:eastAsia="en-US"/>
              </w:rPr>
              <w:t>RAN#77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6F6370" w14:textId="77777777" w:rsidR="00B00C99" w:rsidRPr="000749E2" w:rsidRDefault="00B00C99" w:rsidP="005076D8">
            <w:pPr>
              <w:pStyle w:val="TAL"/>
            </w:pPr>
            <w:r w:rsidRPr="000749E2">
              <w:t>R5-174299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468333" w14:textId="77777777" w:rsidR="00B00C99" w:rsidRPr="000749E2" w:rsidRDefault="00B00C99" w:rsidP="005076D8">
            <w:pPr>
              <w:pStyle w:val="TAL"/>
            </w:pPr>
            <w:r w:rsidRPr="000749E2">
              <w:t>1018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2413C0" w14:textId="77777777" w:rsidR="00B00C99" w:rsidRPr="000749E2" w:rsidRDefault="00B00C99"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168DA2"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445472" w14:textId="77777777" w:rsidR="00B00C99" w:rsidRPr="000749E2" w:rsidRDefault="00B00C99" w:rsidP="000749E2">
            <w:pPr>
              <w:pStyle w:val="TAL"/>
              <w:rPr>
                <w:lang w:eastAsia="en-US"/>
              </w:rPr>
            </w:pPr>
            <w:r w:rsidRPr="000749E2">
              <w:rPr>
                <w:lang w:eastAsia="en-US"/>
              </w:rPr>
              <w:t>Update to V2X message contents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687606" w14:textId="77777777" w:rsidR="00B00C99" w:rsidRPr="000749E2" w:rsidRDefault="00B00C99" w:rsidP="005076D8">
            <w:pPr>
              <w:pStyle w:val="TAL"/>
            </w:pPr>
            <w:r w:rsidRPr="000749E2">
              <w:t>14.3.0</w:t>
            </w:r>
          </w:p>
        </w:tc>
      </w:tr>
      <w:tr w:rsidR="00B00C99" w:rsidRPr="000749E2" w14:paraId="04C70AE6"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6A9A55DC" w14:textId="77777777" w:rsidR="00B00C99" w:rsidRPr="000749E2" w:rsidRDefault="00B00C99" w:rsidP="005076D8">
            <w:pPr>
              <w:pStyle w:val="TAL"/>
              <w:rPr>
                <w:lang w:eastAsia="en-US"/>
              </w:rPr>
            </w:pPr>
            <w:r w:rsidRPr="000749E2">
              <w:rPr>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DCDB5F" w14:textId="77777777" w:rsidR="00B00C99" w:rsidRPr="000749E2" w:rsidRDefault="00B00C99" w:rsidP="005076D8">
            <w:pPr>
              <w:pStyle w:val="TAL"/>
              <w:rPr>
                <w:lang w:eastAsia="en-US"/>
              </w:rPr>
            </w:pPr>
            <w:r w:rsidRPr="000749E2">
              <w:rPr>
                <w:lang w:eastAsia="en-US"/>
              </w:rPr>
              <w:t>RAN#77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D8AE6A" w14:textId="77777777" w:rsidR="00B00C99" w:rsidRPr="000749E2" w:rsidRDefault="00B00C99" w:rsidP="005076D8">
            <w:pPr>
              <w:pStyle w:val="TAL"/>
            </w:pPr>
            <w:r w:rsidRPr="000749E2">
              <w:t>R5-174403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A80FB7" w14:textId="77777777" w:rsidR="00B00C99" w:rsidRPr="000749E2" w:rsidRDefault="00B00C99" w:rsidP="005076D8">
            <w:pPr>
              <w:pStyle w:val="TAL"/>
            </w:pPr>
            <w:r w:rsidRPr="000749E2">
              <w:t>1027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6FDF4E" w14:textId="77777777" w:rsidR="00B00C99" w:rsidRPr="000749E2" w:rsidRDefault="00B00C99"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D6AF0A"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060EA5" w14:textId="77777777" w:rsidR="00B00C99" w:rsidRPr="000749E2" w:rsidRDefault="00B00C99" w:rsidP="000749E2">
            <w:pPr>
              <w:pStyle w:val="TAL"/>
              <w:rPr>
                <w:lang w:eastAsia="en-US"/>
              </w:rPr>
            </w:pPr>
            <w:r w:rsidRPr="000749E2">
              <w:rPr>
                <w:lang w:eastAsia="en-US"/>
              </w:rPr>
              <w:t xml:space="preserve">Correction </w:t>
            </w:r>
            <w:proofErr w:type="spellStart"/>
            <w:r w:rsidRPr="000749E2">
              <w:rPr>
                <w:lang w:eastAsia="en-US"/>
              </w:rPr>
              <w:t>ro</w:t>
            </w:r>
            <w:proofErr w:type="spellEnd"/>
            <w:r w:rsidRPr="000749E2">
              <w:rPr>
                <w:lang w:eastAsia="en-US"/>
              </w:rPr>
              <w:t xml:space="preserve"> generic procedures for Rel-12 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6C74BB" w14:textId="77777777" w:rsidR="00B00C99" w:rsidRPr="000749E2" w:rsidRDefault="00B00C99" w:rsidP="005076D8">
            <w:pPr>
              <w:pStyle w:val="TAL"/>
            </w:pPr>
            <w:r w:rsidRPr="000749E2">
              <w:t>14.3.0</w:t>
            </w:r>
          </w:p>
        </w:tc>
      </w:tr>
      <w:tr w:rsidR="00B00C99" w:rsidRPr="000749E2" w14:paraId="47833174"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62F9BF51" w14:textId="77777777" w:rsidR="00B00C99" w:rsidRPr="000749E2" w:rsidRDefault="00B00C99" w:rsidP="005076D8">
            <w:pPr>
              <w:pStyle w:val="TAL"/>
              <w:rPr>
                <w:lang w:eastAsia="en-US"/>
              </w:rPr>
            </w:pPr>
            <w:r w:rsidRPr="000749E2">
              <w:rPr>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2D753F" w14:textId="77777777" w:rsidR="00B00C99" w:rsidRPr="000749E2" w:rsidRDefault="00B00C99" w:rsidP="005076D8">
            <w:pPr>
              <w:pStyle w:val="TAL"/>
              <w:rPr>
                <w:lang w:eastAsia="en-US"/>
              </w:rPr>
            </w:pPr>
            <w:r w:rsidRPr="000749E2">
              <w:rPr>
                <w:lang w:eastAsia="en-US"/>
              </w:rPr>
              <w:t>RAN#77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F7BE2A" w14:textId="77777777" w:rsidR="00B00C99" w:rsidRPr="000749E2" w:rsidRDefault="00B00C99" w:rsidP="005076D8">
            <w:pPr>
              <w:pStyle w:val="TAL"/>
            </w:pPr>
            <w:r w:rsidRPr="000749E2">
              <w:t>R5-174456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4727A6" w14:textId="77777777" w:rsidR="00B00C99" w:rsidRPr="000749E2" w:rsidRDefault="00B00C99" w:rsidP="005076D8">
            <w:pPr>
              <w:pStyle w:val="TAL"/>
            </w:pPr>
            <w:r w:rsidRPr="000749E2">
              <w:t>1019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C8F5B5"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86D189"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2131C3" w14:textId="77777777" w:rsidR="00B00C99" w:rsidRPr="000749E2" w:rsidRDefault="00B00C99" w:rsidP="000749E2">
            <w:pPr>
              <w:pStyle w:val="TAL"/>
              <w:rPr>
                <w:lang w:eastAsia="en-US"/>
              </w:rPr>
            </w:pPr>
            <w:r w:rsidRPr="000749E2">
              <w:rPr>
                <w:lang w:eastAsia="en-US"/>
              </w:rPr>
              <w:t xml:space="preserve">Correction to Generic Test Procedure for NB-IoT Control Plane </w:t>
            </w:r>
            <w:proofErr w:type="spellStart"/>
            <w:r w:rsidRPr="000749E2">
              <w:rPr>
                <w:lang w:eastAsia="en-US"/>
              </w:rPr>
              <w:t>CIoT</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7EDA23" w14:textId="77777777" w:rsidR="00B00C99" w:rsidRPr="000749E2" w:rsidRDefault="00B00C99" w:rsidP="005076D8">
            <w:pPr>
              <w:pStyle w:val="TAL"/>
            </w:pPr>
            <w:r w:rsidRPr="000749E2">
              <w:t>14.3.0</w:t>
            </w:r>
          </w:p>
        </w:tc>
      </w:tr>
      <w:tr w:rsidR="00B00C99" w:rsidRPr="000749E2" w14:paraId="3EA028EC"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0F0D0696" w14:textId="77777777" w:rsidR="00B00C99" w:rsidRPr="000749E2" w:rsidRDefault="00B00C99" w:rsidP="005076D8">
            <w:pPr>
              <w:pStyle w:val="TAL"/>
              <w:rPr>
                <w:lang w:eastAsia="en-US"/>
              </w:rPr>
            </w:pPr>
            <w:r w:rsidRPr="000749E2">
              <w:rPr>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C25AFF" w14:textId="77777777" w:rsidR="00B00C99" w:rsidRPr="000749E2" w:rsidRDefault="00B00C99" w:rsidP="005076D8">
            <w:pPr>
              <w:pStyle w:val="TAL"/>
              <w:rPr>
                <w:lang w:eastAsia="en-US"/>
              </w:rPr>
            </w:pPr>
            <w:r w:rsidRPr="000749E2">
              <w:rPr>
                <w:lang w:eastAsia="en-US"/>
              </w:rPr>
              <w:t>RAN#77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29AC73" w14:textId="77777777" w:rsidR="00B00C99" w:rsidRPr="000749E2" w:rsidRDefault="00B00C99" w:rsidP="005076D8">
            <w:pPr>
              <w:pStyle w:val="TAL"/>
            </w:pPr>
            <w:r w:rsidRPr="000749E2">
              <w:t>R5-174457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C97A05" w14:textId="77777777" w:rsidR="00B00C99" w:rsidRPr="000749E2" w:rsidRDefault="00B00C99" w:rsidP="005076D8">
            <w:pPr>
              <w:pStyle w:val="TAL"/>
            </w:pPr>
            <w:r w:rsidRPr="000749E2">
              <w:t>1028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5ACBCF"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49B4AB"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A4D053" w14:textId="77777777" w:rsidR="00B00C99" w:rsidRPr="000749E2" w:rsidRDefault="00B00C99" w:rsidP="000749E2">
            <w:pPr>
              <w:pStyle w:val="TAL"/>
              <w:rPr>
                <w:lang w:eastAsia="en-US"/>
              </w:rPr>
            </w:pPr>
            <w:r w:rsidRPr="000749E2">
              <w:rPr>
                <w:lang w:eastAsia="en-US"/>
              </w:rPr>
              <w:t>Addition of test loop mode 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D8CF93" w14:textId="77777777" w:rsidR="00B00C99" w:rsidRPr="000749E2" w:rsidRDefault="00B00C99" w:rsidP="005076D8">
            <w:pPr>
              <w:pStyle w:val="TAL"/>
            </w:pPr>
            <w:r w:rsidRPr="000749E2">
              <w:t>14.3.0</w:t>
            </w:r>
          </w:p>
        </w:tc>
      </w:tr>
      <w:tr w:rsidR="00B00C99" w:rsidRPr="000749E2" w14:paraId="40B8C3ED"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214EBC81" w14:textId="77777777" w:rsidR="00B00C99" w:rsidRPr="000749E2" w:rsidRDefault="00B00C99" w:rsidP="005076D8">
            <w:pPr>
              <w:pStyle w:val="TAL"/>
              <w:rPr>
                <w:lang w:eastAsia="en-US"/>
              </w:rPr>
            </w:pPr>
            <w:r w:rsidRPr="000749E2">
              <w:rPr>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A26160" w14:textId="77777777" w:rsidR="00B00C99" w:rsidRPr="000749E2" w:rsidRDefault="00B00C99" w:rsidP="005076D8">
            <w:pPr>
              <w:pStyle w:val="TAL"/>
              <w:rPr>
                <w:lang w:eastAsia="en-US"/>
              </w:rPr>
            </w:pPr>
            <w:r w:rsidRPr="000749E2">
              <w:rPr>
                <w:lang w:eastAsia="en-US"/>
              </w:rPr>
              <w:t>RAN#77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7E88C6" w14:textId="77777777" w:rsidR="00B00C99" w:rsidRPr="000749E2" w:rsidRDefault="00B00C99" w:rsidP="005076D8">
            <w:pPr>
              <w:pStyle w:val="TAL"/>
            </w:pPr>
            <w:r w:rsidRPr="000749E2">
              <w:t>R5-174498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51F928" w14:textId="77777777" w:rsidR="00B00C99" w:rsidRPr="000749E2" w:rsidRDefault="00B00C99" w:rsidP="005076D8">
            <w:pPr>
              <w:pStyle w:val="TAL"/>
            </w:pPr>
            <w:r w:rsidRPr="000749E2">
              <w:t>0969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D05C94"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7C8CED"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376757" w14:textId="77777777" w:rsidR="00B00C99" w:rsidRPr="000749E2" w:rsidRDefault="00B00C99" w:rsidP="000749E2">
            <w:pPr>
              <w:pStyle w:val="TAL"/>
              <w:rPr>
                <w:lang w:eastAsia="en-US"/>
              </w:rPr>
            </w:pPr>
            <w:r w:rsidRPr="000749E2">
              <w:rPr>
                <w:lang w:eastAsia="en-US"/>
              </w:rPr>
              <w:t>New generic test procedure for XCAP establishment in EPC / WLAN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846F90" w14:textId="77777777" w:rsidR="00B00C99" w:rsidRPr="000749E2" w:rsidRDefault="00B00C99" w:rsidP="005076D8">
            <w:pPr>
              <w:pStyle w:val="TAL"/>
            </w:pPr>
            <w:r w:rsidRPr="000749E2">
              <w:t>14.3.0</w:t>
            </w:r>
          </w:p>
        </w:tc>
      </w:tr>
      <w:tr w:rsidR="00B00C99" w:rsidRPr="000749E2" w14:paraId="02B55A50"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0B41220F" w14:textId="77777777" w:rsidR="00B00C99" w:rsidRPr="000749E2" w:rsidRDefault="00B00C99" w:rsidP="005076D8">
            <w:pPr>
              <w:pStyle w:val="TAL"/>
              <w:rPr>
                <w:lang w:eastAsia="en-US"/>
              </w:rPr>
            </w:pPr>
            <w:r w:rsidRPr="000749E2">
              <w:rPr>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C44D73" w14:textId="77777777" w:rsidR="00B00C99" w:rsidRPr="000749E2" w:rsidRDefault="00B00C99" w:rsidP="005076D8">
            <w:pPr>
              <w:pStyle w:val="TAL"/>
              <w:rPr>
                <w:lang w:eastAsia="en-US"/>
              </w:rPr>
            </w:pPr>
            <w:r w:rsidRPr="000749E2">
              <w:rPr>
                <w:lang w:eastAsia="en-US"/>
              </w:rPr>
              <w:t>RAN#77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DC10DD" w14:textId="77777777" w:rsidR="00B00C99" w:rsidRPr="000749E2" w:rsidRDefault="00B00C99" w:rsidP="005076D8">
            <w:pPr>
              <w:pStyle w:val="TAL"/>
            </w:pPr>
            <w:r w:rsidRPr="000749E2">
              <w:t>R5-174499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7FD131" w14:textId="77777777" w:rsidR="00B00C99" w:rsidRPr="000749E2" w:rsidRDefault="00B00C99" w:rsidP="005076D8">
            <w:pPr>
              <w:pStyle w:val="TAL"/>
            </w:pPr>
            <w:r w:rsidRPr="000749E2">
              <w:t>0973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8915A7"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105AC5"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770CC2" w14:textId="77777777" w:rsidR="00B00C99" w:rsidRPr="000749E2" w:rsidRDefault="00B00C99" w:rsidP="000749E2">
            <w:pPr>
              <w:pStyle w:val="TAL"/>
              <w:rPr>
                <w:lang w:eastAsia="en-US"/>
              </w:rPr>
            </w:pPr>
            <w:r w:rsidRPr="000749E2">
              <w:rPr>
                <w:lang w:eastAsia="en-US"/>
              </w:rPr>
              <w:t>WLAN power level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315C78" w14:textId="77777777" w:rsidR="00B00C99" w:rsidRPr="000749E2" w:rsidRDefault="00B00C99" w:rsidP="005076D8">
            <w:pPr>
              <w:pStyle w:val="TAL"/>
            </w:pPr>
            <w:r w:rsidRPr="000749E2">
              <w:t>14.3.0</w:t>
            </w:r>
          </w:p>
        </w:tc>
      </w:tr>
      <w:tr w:rsidR="00B00C99" w:rsidRPr="000749E2" w14:paraId="2F295494"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02566610" w14:textId="77777777" w:rsidR="00B00C99" w:rsidRPr="000749E2" w:rsidRDefault="00B00C99" w:rsidP="005076D8">
            <w:pPr>
              <w:pStyle w:val="TAL"/>
              <w:rPr>
                <w:lang w:eastAsia="en-US"/>
              </w:rPr>
            </w:pPr>
            <w:r w:rsidRPr="000749E2">
              <w:rPr>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9633BB" w14:textId="77777777" w:rsidR="00B00C99" w:rsidRPr="000749E2" w:rsidRDefault="00B00C99" w:rsidP="005076D8">
            <w:pPr>
              <w:pStyle w:val="TAL"/>
              <w:rPr>
                <w:lang w:eastAsia="en-US"/>
              </w:rPr>
            </w:pPr>
            <w:r w:rsidRPr="000749E2">
              <w:rPr>
                <w:lang w:eastAsia="en-US"/>
              </w:rPr>
              <w:t>RAN#77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4B5515" w14:textId="77777777" w:rsidR="00B00C99" w:rsidRPr="000749E2" w:rsidRDefault="00B00C99" w:rsidP="005076D8">
            <w:pPr>
              <w:pStyle w:val="TAL"/>
            </w:pPr>
            <w:r w:rsidRPr="000749E2">
              <w:t>R5-174500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0BFC1E" w14:textId="77777777" w:rsidR="00B00C99" w:rsidRPr="000749E2" w:rsidRDefault="00B00C99" w:rsidP="005076D8">
            <w:pPr>
              <w:pStyle w:val="TAL"/>
            </w:pPr>
            <w:r w:rsidRPr="000749E2">
              <w:t>0975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D3DD8B"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E704BF"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ADF8C3" w14:textId="77777777" w:rsidR="00B00C99" w:rsidRPr="000749E2" w:rsidRDefault="00B00C99" w:rsidP="000749E2">
            <w:pPr>
              <w:pStyle w:val="TAL"/>
              <w:rPr>
                <w:lang w:eastAsia="en-US"/>
              </w:rPr>
            </w:pPr>
            <w:r w:rsidRPr="000749E2">
              <w:rPr>
                <w:lang w:eastAsia="en-US"/>
              </w:rPr>
              <w:t>Corrections to UTRAN SIB19 for LTE Bands&gt;64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2D47D3" w14:textId="77777777" w:rsidR="00B00C99" w:rsidRPr="000749E2" w:rsidRDefault="00B00C99" w:rsidP="005076D8">
            <w:pPr>
              <w:pStyle w:val="TAL"/>
            </w:pPr>
            <w:r w:rsidRPr="000749E2">
              <w:t>14.3.0</w:t>
            </w:r>
          </w:p>
        </w:tc>
      </w:tr>
      <w:tr w:rsidR="00B00C99" w:rsidRPr="000749E2" w14:paraId="3EA40CF6"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5F9E6CF5" w14:textId="77777777" w:rsidR="00B00C99" w:rsidRPr="000749E2" w:rsidRDefault="00B00C99" w:rsidP="005076D8">
            <w:pPr>
              <w:pStyle w:val="TAL"/>
              <w:rPr>
                <w:lang w:eastAsia="en-US"/>
              </w:rPr>
            </w:pPr>
            <w:r w:rsidRPr="000749E2">
              <w:rPr>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C6DFE0" w14:textId="77777777" w:rsidR="00B00C99" w:rsidRPr="000749E2" w:rsidRDefault="00B00C99" w:rsidP="005076D8">
            <w:pPr>
              <w:pStyle w:val="TAL"/>
              <w:rPr>
                <w:lang w:eastAsia="en-US"/>
              </w:rPr>
            </w:pPr>
            <w:r w:rsidRPr="000749E2">
              <w:rPr>
                <w:lang w:eastAsia="en-US"/>
              </w:rPr>
              <w:t>RAN#77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876B4A" w14:textId="77777777" w:rsidR="00B00C99" w:rsidRPr="000749E2" w:rsidRDefault="00B00C99" w:rsidP="005076D8">
            <w:pPr>
              <w:pStyle w:val="TAL"/>
            </w:pPr>
            <w:r w:rsidRPr="000749E2">
              <w:t>R5-174501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2BEAB3" w14:textId="77777777" w:rsidR="00B00C99" w:rsidRPr="000749E2" w:rsidRDefault="00B00C99" w:rsidP="005076D8">
            <w:pPr>
              <w:pStyle w:val="TAL"/>
            </w:pPr>
            <w:r w:rsidRPr="000749E2">
              <w:t>1024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D78F66"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A502A3"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63051A" w14:textId="77777777" w:rsidR="00B00C99" w:rsidRPr="000749E2" w:rsidRDefault="00B00C99" w:rsidP="000749E2">
            <w:pPr>
              <w:pStyle w:val="TAL"/>
              <w:rPr>
                <w:lang w:eastAsia="en-US"/>
              </w:rPr>
            </w:pPr>
            <w:r w:rsidRPr="000749E2">
              <w:rPr>
                <w:lang w:eastAsia="en-US"/>
              </w:rPr>
              <w:t>Update REJECT message security header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C780C6" w14:textId="77777777" w:rsidR="00B00C99" w:rsidRPr="000749E2" w:rsidRDefault="00B00C99" w:rsidP="005076D8">
            <w:pPr>
              <w:pStyle w:val="TAL"/>
            </w:pPr>
            <w:r w:rsidRPr="000749E2">
              <w:t>14.3.0</w:t>
            </w:r>
          </w:p>
        </w:tc>
      </w:tr>
      <w:tr w:rsidR="00B00C99" w:rsidRPr="000749E2" w14:paraId="10E6A2E1"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36921BD3" w14:textId="77777777" w:rsidR="00B00C99" w:rsidRPr="000749E2" w:rsidRDefault="00B00C99" w:rsidP="005076D8">
            <w:pPr>
              <w:pStyle w:val="TAL"/>
              <w:rPr>
                <w:lang w:eastAsia="en-US"/>
              </w:rPr>
            </w:pPr>
            <w:r w:rsidRPr="000749E2">
              <w:rPr>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423B0E" w14:textId="77777777" w:rsidR="00B00C99" w:rsidRPr="000749E2" w:rsidRDefault="00B00C99" w:rsidP="005076D8">
            <w:pPr>
              <w:pStyle w:val="TAL"/>
              <w:rPr>
                <w:lang w:eastAsia="en-US"/>
              </w:rPr>
            </w:pPr>
            <w:r w:rsidRPr="000749E2">
              <w:rPr>
                <w:lang w:eastAsia="en-US"/>
              </w:rPr>
              <w:t>RAN#77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E053E9" w14:textId="77777777" w:rsidR="00B00C99" w:rsidRPr="000749E2" w:rsidRDefault="00B00C99" w:rsidP="005076D8">
            <w:pPr>
              <w:pStyle w:val="TAL"/>
            </w:pPr>
            <w:r w:rsidRPr="000749E2">
              <w:t>R5-174502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000AF4" w14:textId="77777777" w:rsidR="00B00C99" w:rsidRPr="000749E2" w:rsidRDefault="00B00C99" w:rsidP="005076D8">
            <w:pPr>
              <w:pStyle w:val="TAL"/>
            </w:pPr>
            <w:r w:rsidRPr="000749E2">
              <w:t>0980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B10F7A"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AB972F"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D3B414" w14:textId="77777777" w:rsidR="00B00C99" w:rsidRPr="000749E2" w:rsidRDefault="00B00C99" w:rsidP="000749E2">
            <w:pPr>
              <w:pStyle w:val="TAL"/>
              <w:rPr>
                <w:lang w:eastAsia="en-US"/>
              </w:rPr>
            </w:pPr>
            <w:r w:rsidRPr="000749E2">
              <w:rPr>
                <w:lang w:eastAsia="en-US"/>
              </w:rPr>
              <w:t xml:space="preserve">Update of Default </w:t>
            </w:r>
            <w:proofErr w:type="spellStart"/>
            <w:r w:rsidRPr="000749E2">
              <w:rPr>
                <w:lang w:eastAsia="en-US"/>
              </w:rPr>
              <w:t>ProSe</w:t>
            </w:r>
            <w:proofErr w:type="spellEnd"/>
            <w:r w:rsidRPr="000749E2">
              <w:rPr>
                <w:lang w:eastAsia="en-US"/>
              </w:rPr>
              <w:t xml:space="preserve"> messages 36508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B01A1D" w14:textId="77777777" w:rsidR="00B00C99" w:rsidRPr="000749E2" w:rsidRDefault="00B00C99" w:rsidP="005076D8">
            <w:pPr>
              <w:pStyle w:val="TAL"/>
            </w:pPr>
            <w:r w:rsidRPr="000749E2">
              <w:t>14.3.0</w:t>
            </w:r>
          </w:p>
        </w:tc>
      </w:tr>
      <w:tr w:rsidR="00B00C99" w:rsidRPr="000749E2" w14:paraId="49AAAE66"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7B034B21" w14:textId="77777777" w:rsidR="00B00C99" w:rsidRPr="000749E2" w:rsidRDefault="00B00C99" w:rsidP="005076D8">
            <w:pPr>
              <w:pStyle w:val="TAL"/>
              <w:rPr>
                <w:lang w:eastAsia="en-US"/>
              </w:rPr>
            </w:pPr>
            <w:r w:rsidRPr="000749E2">
              <w:rPr>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66366F" w14:textId="77777777" w:rsidR="00B00C99" w:rsidRPr="000749E2" w:rsidRDefault="00B00C99" w:rsidP="005076D8">
            <w:pPr>
              <w:pStyle w:val="TAL"/>
              <w:rPr>
                <w:lang w:eastAsia="en-US"/>
              </w:rPr>
            </w:pPr>
            <w:r w:rsidRPr="000749E2">
              <w:rPr>
                <w:lang w:eastAsia="en-US"/>
              </w:rPr>
              <w:t>RAN#77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432D7F" w14:textId="77777777" w:rsidR="00B00C99" w:rsidRPr="000749E2" w:rsidRDefault="00B00C99" w:rsidP="005076D8">
            <w:pPr>
              <w:pStyle w:val="TAL"/>
            </w:pPr>
            <w:r w:rsidRPr="000749E2">
              <w:t>R5-174565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352D90" w14:textId="77777777" w:rsidR="00B00C99" w:rsidRPr="000749E2" w:rsidRDefault="00B00C99" w:rsidP="005076D8">
            <w:pPr>
              <w:pStyle w:val="TAL"/>
            </w:pPr>
            <w:r w:rsidRPr="000749E2">
              <w:t>1011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21D1A4"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7462D0"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FF7E0F" w14:textId="77777777" w:rsidR="00B00C99" w:rsidRPr="000749E2" w:rsidRDefault="00B00C99" w:rsidP="000749E2">
            <w:pPr>
              <w:pStyle w:val="TAL"/>
              <w:rPr>
                <w:lang w:eastAsia="en-US"/>
              </w:rPr>
            </w:pPr>
            <w:r w:rsidRPr="000749E2">
              <w:rPr>
                <w:lang w:eastAsia="en-US"/>
              </w:rPr>
              <w:t>CA_29A-70A, CA_46A-66C, CA_46A-70A signalling test frequencies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93DDA4" w14:textId="77777777" w:rsidR="00B00C99" w:rsidRPr="000749E2" w:rsidRDefault="00B00C99" w:rsidP="005076D8">
            <w:pPr>
              <w:pStyle w:val="TAL"/>
            </w:pPr>
            <w:r w:rsidRPr="000749E2">
              <w:t>14.3.0</w:t>
            </w:r>
          </w:p>
        </w:tc>
      </w:tr>
      <w:tr w:rsidR="00B00C99" w:rsidRPr="000749E2" w14:paraId="7FC3780D"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33F16662" w14:textId="77777777" w:rsidR="00B00C99" w:rsidRPr="000749E2" w:rsidRDefault="00B00C99" w:rsidP="005076D8">
            <w:pPr>
              <w:pStyle w:val="TAL"/>
              <w:rPr>
                <w:lang w:eastAsia="en-US"/>
              </w:rPr>
            </w:pPr>
            <w:r w:rsidRPr="000749E2">
              <w:rPr>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F18396" w14:textId="77777777" w:rsidR="00B00C99" w:rsidRPr="000749E2" w:rsidRDefault="00B00C99" w:rsidP="005076D8">
            <w:pPr>
              <w:pStyle w:val="TAL"/>
              <w:rPr>
                <w:lang w:eastAsia="en-US"/>
              </w:rPr>
            </w:pPr>
            <w:r w:rsidRPr="000749E2">
              <w:rPr>
                <w:lang w:eastAsia="en-US"/>
              </w:rPr>
              <w:t>RAN#77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51DDFF" w14:textId="77777777" w:rsidR="00B00C99" w:rsidRPr="000749E2" w:rsidRDefault="00B00C99" w:rsidP="005076D8">
            <w:pPr>
              <w:pStyle w:val="TAL"/>
            </w:pPr>
            <w:r w:rsidRPr="000749E2">
              <w:t>R5-174580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BE4492" w14:textId="77777777" w:rsidR="00B00C99" w:rsidRPr="000749E2" w:rsidRDefault="00B00C99" w:rsidP="005076D8">
            <w:pPr>
              <w:pStyle w:val="TAL"/>
            </w:pPr>
            <w:r w:rsidRPr="000749E2">
              <w:t>1006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597313" w14:textId="77777777" w:rsidR="00B00C99" w:rsidRPr="000749E2" w:rsidRDefault="00B00C99" w:rsidP="005076D8">
            <w:pPr>
              <w:pStyle w:val="TAL"/>
            </w:pPr>
            <w:r w:rsidRPr="000749E2">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A0782B"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2EE26A" w14:textId="77777777" w:rsidR="00B00C99" w:rsidRPr="000749E2" w:rsidRDefault="00B00C99" w:rsidP="000749E2">
            <w:pPr>
              <w:pStyle w:val="TAL"/>
              <w:rPr>
                <w:lang w:eastAsia="en-US"/>
              </w:rPr>
            </w:pPr>
            <w:r w:rsidRPr="000749E2">
              <w:rPr>
                <w:lang w:eastAsia="en-US"/>
              </w:rPr>
              <w:t xml:space="preserve">Correction to </w:t>
            </w:r>
            <w:proofErr w:type="spellStart"/>
            <w:r w:rsidRPr="000749E2">
              <w:rPr>
                <w:lang w:eastAsia="en-US"/>
              </w:rPr>
              <w:t>RadioResourceConfigCommonSIB</w:t>
            </w:r>
            <w:proofErr w:type="spellEnd"/>
            <w:r w:rsidRPr="000749E2">
              <w:rPr>
                <w:lang w:eastAsia="en-US"/>
              </w:rPr>
              <w:t>-DEFAULT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B0B959" w14:textId="77777777" w:rsidR="00B00C99" w:rsidRPr="000749E2" w:rsidRDefault="00B00C99" w:rsidP="005076D8">
            <w:pPr>
              <w:pStyle w:val="TAL"/>
            </w:pPr>
            <w:r w:rsidRPr="000749E2">
              <w:t>14.3.0</w:t>
            </w:r>
          </w:p>
        </w:tc>
      </w:tr>
      <w:tr w:rsidR="00B00C99" w:rsidRPr="000749E2" w14:paraId="4A4C756D"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08E17A25" w14:textId="77777777" w:rsidR="00B00C99" w:rsidRPr="000749E2" w:rsidRDefault="00B00C99" w:rsidP="005076D8">
            <w:pPr>
              <w:pStyle w:val="TAL"/>
              <w:rPr>
                <w:lang w:eastAsia="en-US"/>
              </w:rPr>
            </w:pPr>
            <w:r w:rsidRPr="000749E2">
              <w:rPr>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1794D0" w14:textId="77777777" w:rsidR="00B00C99" w:rsidRPr="000749E2" w:rsidRDefault="00B00C99" w:rsidP="005076D8">
            <w:pPr>
              <w:pStyle w:val="TAL"/>
              <w:rPr>
                <w:lang w:eastAsia="en-US"/>
              </w:rPr>
            </w:pPr>
            <w:r w:rsidRPr="000749E2">
              <w:rPr>
                <w:lang w:eastAsia="en-US"/>
              </w:rPr>
              <w:t>RAN#77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B4D252" w14:textId="77777777" w:rsidR="00B00C99" w:rsidRPr="000749E2" w:rsidRDefault="00B00C99" w:rsidP="005076D8">
            <w:pPr>
              <w:pStyle w:val="TAL"/>
            </w:pPr>
            <w:r w:rsidRPr="000749E2">
              <w:t>R5-174593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F556B3" w14:textId="77777777" w:rsidR="00B00C99" w:rsidRPr="000749E2" w:rsidRDefault="00B00C99" w:rsidP="005076D8">
            <w:pPr>
              <w:pStyle w:val="TAL"/>
            </w:pPr>
            <w:r w:rsidRPr="000749E2">
              <w:t>0979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0BF2BB"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6BEABD"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1949B2" w14:textId="77777777" w:rsidR="00B00C99" w:rsidRPr="000749E2" w:rsidRDefault="00B00C99" w:rsidP="000749E2">
            <w:pPr>
              <w:pStyle w:val="TAL"/>
              <w:rPr>
                <w:lang w:eastAsia="en-US"/>
              </w:rPr>
            </w:pPr>
            <w:r w:rsidRPr="000749E2">
              <w:rPr>
                <w:lang w:eastAsia="en-US"/>
              </w:rPr>
              <w:t xml:space="preserve">New default </w:t>
            </w:r>
            <w:proofErr w:type="spellStart"/>
            <w:r w:rsidRPr="000749E2">
              <w:rPr>
                <w:lang w:eastAsia="en-US"/>
              </w:rPr>
              <w:t>ProSe</w:t>
            </w:r>
            <w:proofErr w:type="spellEnd"/>
            <w:r w:rsidRPr="000749E2">
              <w:rPr>
                <w:lang w:eastAsia="en-US"/>
              </w:rPr>
              <w:t xml:space="preserve"> messages Rel-13 36508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2D2760" w14:textId="77777777" w:rsidR="00B00C99" w:rsidRPr="000749E2" w:rsidRDefault="00B00C99" w:rsidP="005076D8">
            <w:pPr>
              <w:pStyle w:val="TAL"/>
            </w:pPr>
            <w:r w:rsidRPr="000749E2">
              <w:t>14.3.0</w:t>
            </w:r>
          </w:p>
        </w:tc>
      </w:tr>
      <w:tr w:rsidR="00B00C99" w:rsidRPr="000749E2" w14:paraId="723DCC07"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7241B17C" w14:textId="77777777" w:rsidR="00B00C99" w:rsidRPr="000749E2" w:rsidRDefault="00B00C99" w:rsidP="005076D8">
            <w:pPr>
              <w:pStyle w:val="TAL"/>
              <w:rPr>
                <w:lang w:eastAsia="en-US"/>
              </w:rPr>
            </w:pPr>
            <w:r w:rsidRPr="000749E2">
              <w:rPr>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42C88C" w14:textId="77777777" w:rsidR="00B00C99" w:rsidRPr="000749E2" w:rsidRDefault="00B00C99" w:rsidP="005076D8">
            <w:pPr>
              <w:pStyle w:val="TAL"/>
              <w:rPr>
                <w:lang w:eastAsia="en-US"/>
              </w:rPr>
            </w:pPr>
            <w:r w:rsidRPr="000749E2">
              <w:rPr>
                <w:lang w:eastAsia="en-US"/>
              </w:rPr>
              <w:t>RAN#77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148F47" w14:textId="77777777" w:rsidR="00B00C99" w:rsidRPr="000749E2" w:rsidRDefault="00B00C99" w:rsidP="005076D8">
            <w:pPr>
              <w:pStyle w:val="TAL"/>
            </w:pPr>
            <w:r w:rsidRPr="000749E2">
              <w:t>R5-174594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C990A0" w14:textId="77777777" w:rsidR="00B00C99" w:rsidRPr="000749E2" w:rsidRDefault="00B00C99" w:rsidP="005076D8">
            <w:pPr>
              <w:pStyle w:val="TAL"/>
            </w:pPr>
            <w:r w:rsidRPr="000749E2">
              <w:t>0994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BE314C"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763562"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EAC558" w14:textId="77777777" w:rsidR="00B00C99" w:rsidRPr="000749E2" w:rsidRDefault="00B00C99" w:rsidP="000749E2">
            <w:pPr>
              <w:pStyle w:val="TAL"/>
              <w:rPr>
                <w:lang w:eastAsia="en-US"/>
              </w:rPr>
            </w:pPr>
            <w:r w:rsidRPr="000749E2">
              <w:rPr>
                <w:lang w:eastAsia="en-US"/>
              </w:rPr>
              <w:t xml:space="preserve">36.508 Section 6.6.1 - Update for QCI 69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A1AB84" w14:textId="77777777" w:rsidR="00B00C99" w:rsidRPr="000749E2" w:rsidRDefault="00B00C99" w:rsidP="005076D8">
            <w:pPr>
              <w:pStyle w:val="TAL"/>
            </w:pPr>
            <w:r w:rsidRPr="000749E2">
              <w:t>14.3.0</w:t>
            </w:r>
          </w:p>
        </w:tc>
      </w:tr>
      <w:tr w:rsidR="00B00C99" w:rsidRPr="000749E2" w14:paraId="25C73900"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47C92A05" w14:textId="77777777" w:rsidR="00B00C99" w:rsidRPr="000749E2" w:rsidRDefault="00B00C99" w:rsidP="005076D8">
            <w:pPr>
              <w:pStyle w:val="TAL"/>
              <w:rPr>
                <w:lang w:eastAsia="en-US"/>
              </w:rPr>
            </w:pPr>
            <w:r w:rsidRPr="000749E2">
              <w:rPr>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5DD6DD" w14:textId="77777777" w:rsidR="00B00C99" w:rsidRPr="000749E2" w:rsidRDefault="00B00C99" w:rsidP="005076D8">
            <w:pPr>
              <w:pStyle w:val="TAL"/>
              <w:rPr>
                <w:lang w:eastAsia="en-US"/>
              </w:rPr>
            </w:pPr>
            <w:r w:rsidRPr="000749E2">
              <w:rPr>
                <w:lang w:eastAsia="en-US"/>
              </w:rPr>
              <w:t>RAN#77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A0895FB" w14:textId="77777777" w:rsidR="00B00C99" w:rsidRPr="000749E2" w:rsidRDefault="00B00C99" w:rsidP="005076D8">
            <w:pPr>
              <w:pStyle w:val="TAL"/>
            </w:pPr>
            <w:r w:rsidRPr="000749E2">
              <w:t>R5-174595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6E92C8" w14:textId="77777777" w:rsidR="00B00C99" w:rsidRPr="000749E2" w:rsidRDefault="00B00C99" w:rsidP="005076D8">
            <w:pPr>
              <w:pStyle w:val="TAL"/>
            </w:pPr>
            <w:r w:rsidRPr="000749E2">
              <w:t>0995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01B8E7"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1F633E"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2EF59A" w14:textId="77777777" w:rsidR="00B00C99" w:rsidRPr="000749E2" w:rsidRDefault="00B00C99" w:rsidP="000749E2">
            <w:pPr>
              <w:pStyle w:val="TAL"/>
              <w:rPr>
                <w:lang w:eastAsia="en-US"/>
              </w:rPr>
            </w:pPr>
            <w:r w:rsidRPr="000749E2">
              <w:rPr>
                <w:lang w:eastAsia="en-US"/>
              </w:rPr>
              <w:t>36.508 Section 6.6.2 - Update for QCI 65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90D1A3" w14:textId="77777777" w:rsidR="00B00C99" w:rsidRPr="000749E2" w:rsidRDefault="00B00C99" w:rsidP="005076D8">
            <w:pPr>
              <w:pStyle w:val="TAL"/>
            </w:pPr>
            <w:r w:rsidRPr="000749E2">
              <w:t>14.3.0</w:t>
            </w:r>
          </w:p>
        </w:tc>
      </w:tr>
      <w:tr w:rsidR="00B00C99" w:rsidRPr="000749E2" w14:paraId="0B0FC6E4"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66E28638" w14:textId="77777777" w:rsidR="00B00C99" w:rsidRPr="000749E2" w:rsidRDefault="00B00C99" w:rsidP="005076D8">
            <w:pPr>
              <w:pStyle w:val="TAL"/>
              <w:rPr>
                <w:lang w:eastAsia="en-US"/>
              </w:rPr>
            </w:pPr>
            <w:r w:rsidRPr="000749E2">
              <w:rPr>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440EA7" w14:textId="77777777" w:rsidR="00B00C99" w:rsidRPr="000749E2" w:rsidRDefault="00B00C99" w:rsidP="005076D8">
            <w:pPr>
              <w:pStyle w:val="TAL"/>
              <w:rPr>
                <w:lang w:eastAsia="en-US"/>
              </w:rPr>
            </w:pPr>
            <w:r w:rsidRPr="000749E2">
              <w:rPr>
                <w:lang w:eastAsia="en-US"/>
              </w:rPr>
              <w:t>RAN#77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F2DD42" w14:textId="77777777" w:rsidR="00B00C99" w:rsidRPr="000749E2" w:rsidRDefault="00B00C99" w:rsidP="005076D8">
            <w:pPr>
              <w:pStyle w:val="TAL"/>
            </w:pPr>
            <w:r w:rsidRPr="000749E2">
              <w:t>R5-174640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1EF67C" w14:textId="77777777" w:rsidR="00B00C99" w:rsidRPr="000749E2" w:rsidRDefault="00B00C99" w:rsidP="005076D8">
            <w:pPr>
              <w:pStyle w:val="TAL"/>
            </w:pPr>
            <w:r w:rsidRPr="000749E2">
              <w:t>0990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E2ADCB"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3207CF"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62597C" w14:textId="77777777" w:rsidR="00B00C99" w:rsidRPr="000749E2" w:rsidRDefault="00B00C99" w:rsidP="000749E2">
            <w:pPr>
              <w:pStyle w:val="TAL"/>
              <w:rPr>
                <w:lang w:eastAsia="en-US"/>
              </w:rPr>
            </w:pPr>
            <w:r w:rsidRPr="000749E2">
              <w:rPr>
                <w:lang w:eastAsia="en-US"/>
              </w:rPr>
              <w:t xml:space="preserve">Update UP </w:t>
            </w:r>
            <w:proofErr w:type="spellStart"/>
            <w:r w:rsidRPr="000749E2">
              <w:rPr>
                <w:lang w:eastAsia="en-US"/>
              </w:rPr>
              <w:t>CIoT</w:t>
            </w:r>
            <w:proofErr w:type="spellEnd"/>
            <w:r w:rsidRPr="000749E2">
              <w:rPr>
                <w:lang w:eastAsia="en-US"/>
              </w:rPr>
              <w:t xml:space="preserve"> for ATTACH ACCEPT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0F8FE2" w14:textId="77777777" w:rsidR="00B00C99" w:rsidRPr="000749E2" w:rsidRDefault="00B00C99" w:rsidP="005076D8">
            <w:pPr>
              <w:pStyle w:val="TAL"/>
            </w:pPr>
            <w:r w:rsidRPr="000749E2">
              <w:t>14.3.0</w:t>
            </w:r>
          </w:p>
        </w:tc>
      </w:tr>
      <w:tr w:rsidR="00B00C99" w:rsidRPr="000749E2" w14:paraId="40AB9845"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774DE0FB" w14:textId="77777777" w:rsidR="00B00C99" w:rsidRPr="000749E2" w:rsidRDefault="00B00C99" w:rsidP="005076D8">
            <w:pPr>
              <w:pStyle w:val="TAL"/>
              <w:rPr>
                <w:lang w:eastAsia="en-US"/>
              </w:rPr>
            </w:pPr>
            <w:r w:rsidRPr="000749E2">
              <w:rPr>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BCFA51" w14:textId="77777777" w:rsidR="00B00C99" w:rsidRPr="000749E2" w:rsidRDefault="00B00C99" w:rsidP="005076D8">
            <w:pPr>
              <w:pStyle w:val="TAL"/>
              <w:rPr>
                <w:lang w:eastAsia="en-US"/>
              </w:rPr>
            </w:pPr>
            <w:r w:rsidRPr="000749E2">
              <w:rPr>
                <w:lang w:eastAsia="en-US"/>
              </w:rPr>
              <w:t>RAN#77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DBB617" w14:textId="77777777" w:rsidR="00B00C99" w:rsidRPr="000749E2" w:rsidRDefault="00B00C99" w:rsidP="005076D8">
            <w:pPr>
              <w:pStyle w:val="TAL"/>
            </w:pPr>
            <w:r w:rsidRPr="000749E2">
              <w:t>R5-174649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E560D6" w14:textId="77777777" w:rsidR="00B00C99" w:rsidRPr="000749E2" w:rsidRDefault="00B00C99" w:rsidP="005076D8">
            <w:pPr>
              <w:pStyle w:val="TAL"/>
            </w:pPr>
            <w:r w:rsidRPr="000749E2">
              <w:t>0968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C09901"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BA9C19"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0331AA" w14:textId="77777777" w:rsidR="00B00C99" w:rsidRPr="000749E2" w:rsidRDefault="00B00C99" w:rsidP="000749E2">
            <w:pPr>
              <w:pStyle w:val="TAL"/>
              <w:rPr>
                <w:lang w:eastAsia="en-US"/>
              </w:rPr>
            </w:pPr>
            <w:r w:rsidRPr="000749E2">
              <w:rPr>
                <w:lang w:eastAsia="en-US"/>
              </w:rPr>
              <w:t>Update IMS speech procedures for UE category M1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9524A5" w14:textId="77777777" w:rsidR="00B00C99" w:rsidRPr="000749E2" w:rsidRDefault="00B00C99" w:rsidP="005076D8">
            <w:pPr>
              <w:pStyle w:val="TAL"/>
            </w:pPr>
            <w:r w:rsidRPr="000749E2">
              <w:t>14.3.0</w:t>
            </w:r>
          </w:p>
        </w:tc>
      </w:tr>
      <w:tr w:rsidR="00B00C99" w:rsidRPr="000749E2" w14:paraId="426E8ACB"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11FD701A" w14:textId="77777777" w:rsidR="00B00C99" w:rsidRPr="000749E2" w:rsidRDefault="00B00C99" w:rsidP="005076D8">
            <w:pPr>
              <w:pStyle w:val="TAL"/>
              <w:rPr>
                <w:lang w:eastAsia="en-US"/>
              </w:rPr>
            </w:pPr>
            <w:r w:rsidRPr="000749E2">
              <w:rPr>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C2518A" w14:textId="77777777" w:rsidR="00B00C99" w:rsidRPr="000749E2" w:rsidRDefault="00B00C99" w:rsidP="005076D8">
            <w:pPr>
              <w:pStyle w:val="TAL"/>
              <w:rPr>
                <w:lang w:eastAsia="en-US"/>
              </w:rPr>
            </w:pPr>
            <w:r w:rsidRPr="000749E2">
              <w:rPr>
                <w:lang w:eastAsia="en-US"/>
              </w:rPr>
              <w:t>RAN#77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BEE889" w14:textId="77777777" w:rsidR="00B00C99" w:rsidRPr="000749E2" w:rsidRDefault="00B00C99" w:rsidP="005076D8">
            <w:pPr>
              <w:pStyle w:val="TAL"/>
            </w:pPr>
            <w:r w:rsidRPr="000749E2">
              <w:t>R5-174660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EB9B99" w14:textId="77777777" w:rsidR="00B00C99" w:rsidRPr="000749E2" w:rsidRDefault="00B00C99" w:rsidP="005076D8">
            <w:pPr>
              <w:pStyle w:val="TAL"/>
            </w:pPr>
            <w:r w:rsidRPr="000749E2">
              <w:t>0971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BD0F88" w14:textId="77777777" w:rsidR="00B00C99" w:rsidRPr="000749E2" w:rsidRDefault="00B00C99" w:rsidP="005076D8">
            <w:pPr>
              <w:pStyle w:val="TAL"/>
            </w:pPr>
            <w:r w:rsidRPr="000749E2">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098ACD"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1ED5BA" w14:textId="77777777" w:rsidR="00B00C99" w:rsidRPr="000749E2" w:rsidRDefault="00B00C99" w:rsidP="000749E2">
            <w:pPr>
              <w:pStyle w:val="TAL"/>
              <w:rPr>
                <w:lang w:eastAsia="en-US"/>
              </w:rPr>
            </w:pPr>
            <w:r w:rsidRPr="000749E2">
              <w:rPr>
                <w:lang w:eastAsia="en-US"/>
              </w:rPr>
              <w:t xml:space="preserve">Addition of the SIB1 </w:t>
            </w:r>
            <w:proofErr w:type="spellStart"/>
            <w:r w:rsidRPr="000749E2">
              <w:rPr>
                <w:lang w:eastAsia="en-US"/>
              </w:rPr>
              <w:t>eCall</w:t>
            </w:r>
            <w:proofErr w:type="spellEnd"/>
            <w:r w:rsidRPr="000749E2">
              <w:rPr>
                <w:lang w:eastAsia="en-US"/>
              </w:rPr>
              <w:t xml:space="preserve"> over IMS Release 14 related IEs and condition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FA3921" w14:textId="77777777" w:rsidR="00B00C99" w:rsidRPr="000749E2" w:rsidRDefault="00B00C99" w:rsidP="005076D8">
            <w:pPr>
              <w:pStyle w:val="TAL"/>
            </w:pPr>
            <w:r w:rsidRPr="000749E2">
              <w:t>14.3.0</w:t>
            </w:r>
          </w:p>
        </w:tc>
      </w:tr>
      <w:tr w:rsidR="00B00C99" w:rsidRPr="000749E2" w14:paraId="37DE576C"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25CF657D" w14:textId="77777777" w:rsidR="00B00C99" w:rsidRPr="000749E2" w:rsidRDefault="00B00C99" w:rsidP="005076D8">
            <w:pPr>
              <w:pStyle w:val="TAL"/>
              <w:rPr>
                <w:lang w:eastAsia="en-US"/>
              </w:rPr>
            </w:pPr>
            <w:r w:rsidRPr="000749E2">
              <w:rPr>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753ACA" w14:textId="77777777" w:rsidR="00B00C99" w:rsidRPr="000749E2" w:rsidRDefault="00B00C99" w:rsidP="005076D8">
            <w:pPr>
              <w:pStyle w:val="TAL"/>
              <w:rPr>
                <w:lang w:eastAsia="en-US"/>
              </w:rPr>
            </w:pPr>
            <w:r w:rsidRPr="000749E2">
              <w:rPr>
                <w:lang w:eastAsia="en-US"/>
              </w:rPr>
              <w:t>RAN#77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5D0AB5" w14:textId="77777777" w:rsidR="00B00C99" w:rsidRPr="000749E2" w:rsidRDefault="00B00C99" w:rsidP="005076D8">
            <w:pPr>
              <w:pStyle w:val="TAL"/>
            </w:pPr>
            <w:r w:rsidRPr="000749E2">
              <w:t>R5-174666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70ABDB" w14:textId="77777777" w:rsidR="00B00C99" w:rsidRPr="000749E2" w:rsidRDefault="00B00C99" w:rsidP="005076D8">
            <w:pPr>
              <w:pStyle w:val="TAL"/>
            </w:pPr>
            <w:r w:rsidRPr="000749E2">
              <w:t>0997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7DABD5"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35B17E"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E70192" w14:textId="77777777" w:rsidR="00B00C99" w:rsidRPr="000749E2" w:rsidRDefault="00B00C99" w:rsidP="000749E2">
            <w:pPr>
              <w:pStyle w:val="TAL"/>
              <w:rPr>
                <w:lang w:eastAsia="en-US"/>
              </w:rPr>
            </w:pPr>
            <w:r w:rsidRPr="000749E2">
              <w:rPr>
                <w:lang w:eastAsia="en-US"/>
              </w:rPr>
              <w:t xml:space="preserve">Addition of PUCCH </w:t>
            </w:r>
            <w:proofErr w:type="spellStart"/>
            <w:r w:rsidRPr="000749E2">
              <w:rPr>
                <w:lang w:eastAsia="en-US"/>
              </w:rPr>
              <w:t>SCell</w:t>
            </w:r>
            <w:proofErr w:type="spellEnd"/>
            <w:r w:rsidRPr="000749E2">
              <w:rPr>
                <w:lang w:eastAsia="en-US"/>
              </w:rPr>
              <w:t xml:space="preserve"> common test environment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340CDE" w14:textId="77777777" w:rsidR="00B00C99" w:rsidRPr="000749E2" w:rsidRDefault="00B00C99" w:rsidP="005076D8">
            <w:pPr>
              <w:pStyle w:val="TAL"/>
            </w:pPr>
            <w:r w:rsidRPr="000749E2">
              <w:t>14.3.0</w:t>
            </w:r>
          </w:p>
        </w:tc>
      </w:tr>
      <w:tr w:rsidR="00B00C99" w:rsidRPr="000749E2" w14:paraId="76C78D37"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67CC9B9B" w14:textId="77777777" w:rsidR="00B00C99" w:rsidRPr="000749E2" w:rsidRDefault="00B00C99" w:rsidP="005076D8">
            <w:pPr>
              <w:pStyle w:val="TAL"/>
              <w:rPr>
                <w:lang w:eastAsia="en-US"/>
              </w:rPr>
            </w:pPr>
            <w:r w:rsidRPr="000749E2">
              <w:rPr>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7A6D30" w14:textId="77777777" w:rsidR="00B00C99" w:rsidRPr="000749E2" w:rsidRDefault="00B00C99" w:rsidP="005076D8">
            <w:pPr>
              <w:pStyle w:val="TAL"/>
              <w:rPr>
                <w:lang w:eastAsia="en-US"/>
              </w:rPr>
            </w:pPr>
            <w:r w:rsidRPr="000749E2">
              <w:rPr>
                <w:lang w:eastAsia="en-US"/>
              </w:rPr>
              <w:t>RAN#77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6BBA927" w14:textId="77777777" w:rsidR="00B00C99" w:rsidRPr="000749E2" w:rsidRDefault="00B00C99" w:rsidP="005076D8">
            <w:pPr>
              <w:pStyle w:val="TAL"/>
            </w:pPr>
            <w:r w:rsidRPr="000749E2">
              <w:t>R5-174667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54E10E" w14:textId="77777777" w:rsidR="00B00C99" w:rsidRPr="000749E2" w:rsidRDefault="00B00C99" w:rsidP="005076D8">
            <w:pPr>
              <w:pStyle w:val="TAL"/>
            </w:pPr>
            <w:r w:rsidRPr="000749E2">
              <w:t>1009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4AD684"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14462B"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D4ACA6" w14:textId="77777777" w:rsidR="00B00C99" w:rsidRPr="000749E2" w:rsidRDefault="00B00C99" w:rsidP="000749E2">
            <w:pPr>
              <w:pStyle w:val="TAL"/>
              <w:rPr>
                <w:lang w:eastAsia="en-US"/>
              </w:rPr>
            </w:pPr>
            <w:r w:rsidRPr="000749E2">
              <w:rPr>
                <w:lang w:eastAsia="en-US"/>
              </w:rPr>
              <w:t xml:space="preserve">Update of </w:t>
            </w:r>
            <w:proofErr w:type="spellStart"/>
            <w:r w:rsidRPr="000749E2">
              <w:rPr>
                <w:lang w:eastAsia="en-US"/>
              </w:rPr>
              <w:t>CIoT</w:t>
            </w:r>
            <w:proofErr w:type="spellEnd"/>
            <w:r w:rsidRPr="000749E2">
              <w:rPr>
                <w:lang w:eastAsia="en-US"/>
              </w:rPr>
              <w:t xml:space="preserve"> conditions in NAS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F02BA7" w14:textId="77777777" w:rsidR="00B00C99" w:rsidRPr="000749E2" w:rsidRDefault="00B00C99" w:rsidP="005076D8">
            <w:pPr>
              <w:pStyle w:val="TAL"/>
            </w:pPr>
            <w:r w:rsidRPr="000749E2">
              <w:t>14.3.0</w:t>
            </w:r>
          </w:p>
        </w:tc>
      </w:tr>
      <w:tr w:rsidR="00B00C99" w:rsidRPr="000749E2" w14:paraId="5728923E"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60817861" w14:textId="77777777" w:rsidR="00B00C99" w:rsidRPr="000749E2" w:rsidRDefault="00B00C99" w:rsidP="005076D8">
            <w:pPr>
              <w:pStyle w:val="TAL"/>
              <w:rPr>
                <w:lang w:eastAsia="en-US"/>
              </w:rPr>
            </w:pPr>
            <w:r w:rsidRPr="000749E2">
              <w:rPr>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F415C0" w14:textId="77777777" w:rsidR="00B00C99" w:rsidRPr="000749E2" w:rsidRDefault="00B00C99" w:rsidP="005076D8">
            <w:pPr>
              <w:pStyle w:val="TAL"/>
              <w:rPr>
                <w:lang w:eastAsia="en-US"/>
              </w:rPr>
            </w:pPr>
            <w:r w:rsidRPr="000749E2">
              <w:rPr>
                <w:lang w:eastAsia="en-US"/>
              </w:rPr>
              <w:t>RAN#77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F351E5" w14:textId="77777777" w:rsidR="00B00C99" w:rsidRPr="000749E2" w:rsidRDefault="00B00C99" w:rsidP="005076D8">
            <w:pPr>
              <w:pStyle w:val="TAL"/>
            </w:pPr>
            <w:r w:rsidRPr="000749E2">
              <w:t>R5-174681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99B4A7" w14:textId="77777777" w:rsidR="00B00C99" w:rsidRPr="000749E2" w:rsidRDefault="00B00C99" w:rsidP="005076D8">
            <w:pPr>
              <w:pStyle w:val="TAL"/>
            </w:pPr>
            <w:r w:rsidRPr="000749E2">
              <w:t>0972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B44B40"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B7B555"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B46AFA" w14:textId="77777777" w:rsidR="00B00C99" w:rsidRPr="000749E2" w:rsidRDefault="00B00C99" w:rsidP="000749E2">
            <w:pPr>
              <w:pStyle w:val="TAL"/>
              <w:rPr>
                <w:lang w:eastAsia="en-US"/>
              </w:rPr>
            </w:pPr>
            <w:r w:rsidRPr="000749E2">
              <w:rPr>
                <w:lang w:eastAsia="en-US"/>
              </w:rPr>
              <w:t xml:space="preserve">Addition of Generic Test Procedure for </w:t>
            </w:r>
            <w:proofErr w:type="spellStart"/>
            <w:r w:rsidRPr="000749E2">
              <w:rPr>
                <w:lang w:eastAsia="en-US"/>
              </w:rPr>
              <w:t>eCall</w:t>
            </w:r>
            <w:proofErr w:type="spellEnd"/>
            <w:r w:rsidRPr="000749E2">
              <w:rPr>
                <w:lang w:eastAsia="en-US"/>
              </w:rPr>
              <w:t xml:space="preserve"> over IMS </w:t>
            </w:r>
            <w:r w:rsidRPr="000749E2">
              <w:rPr>
                <w:lang w:eastAsia="en-US"/>
              </w:rPr>
              <w:lastRenderedPageBreak/>
              <w:t>establishment in EUTRA: Normal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78BE47" w14:textId="77777777" w:rsidR="00B00C99" w:rsidRPr="000749E2" w:rsidRDefault="00B00C99" w:rsidP="005076D8">
            <w:pPr>
              <w:pStyle w:val="TAL"/>
            </w:pPr>
            <w:r w:rsidRPr="000749E2">
              <w:lastRenderedPageBreak/>
              <w:t>14.3.0</w:t>
            </w:r>
          </w:p>
        </w:tc>
      </w:tr>
      <w:tr w:rsidR="00B00C99" w:rsidRPr="000749E2" w14:paraId="3FAB5714"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4A7F3674" w14:textId="77777777" w:rsidR="00B00C99" w:rsidRPr="000749E2" w:rsidRDefault="00B00C99" w:rsidP="005076D8">
            <w:pPr>
              <w:pStyle w:val="TAL"/>
              <w:rPr>
                <w:lang w:eastAsia="en-US"/>
              </w:rPr>
            </w:pPr>
            <w:r w:rsidRPr="000749E2">
              <w:rPr>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58E97E" w14:textId="77777777" w:rsidR="00B00C99" w:rsidRPr="000749E2" w:rsidRDefault="00B00C99" w:rsidP="005076D8">
            <w:pPr>
              <w:pStyle w:val="TAL"/>
              <w:rPr>
                <w:lang w:eastAsia="en-US"/>
              </w:rPr>
            </w:pPr>
            <w:r w:rsidRPr="000749E2">
              <w:rPr>
                <w:lang w:eastAsia="en-US"/>
              </w:rPr>
              <w:t>RAN#77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024916" w14:textId="77777777" w:rsidR="00B00C99" w:rsidRPr="000749E2" w:rsidRDefault="00B00C99" w:rsidP="005076D8">
            <w:pPr>
              <w:pStyle w:val="TAL"/>
            </w:pPr>
            <w:r w:rsidRPr="000749E2">
              <w:t>R5-175016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BAA151" w14:textId="77777777" w:rsidR="00B00C99" w:rsidRPr="000749E2" w:rsidRDefault="00B00C99" w:rsidP="005076D8">
            <w:pPr>
              <w:pStyle w:val="TAL"/>
            </w:pPr>
            <w:r w:rsidRPr="000749E2">
              <w:t>1003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CB6F7A"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8066FF"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FC3002" w14:textId="77777777" w:rsidR="00B00C99" w:rsidRPr="000749E2" w:rsidRDefault="00B00C99" w:rsidP="000749E2">
            <w:pPr>
              <w:pStyle w:val="TAL"/>
              <w:rPr>
                <w:lang w:eastAsia="en-US"/>
              </w:rPr>
            </w:pPr>
            <w:r w:rsidRPr="000749E2">
              <w:rPr>
                <w:lang w:eastAsia="en-US"/>
              </w:rPr>
              <w:t>Updates to test frequencies for CA combinations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CAA1BA" w14:textId="77777777" w:rsidR="00B00C99" w:rsidRPr="000749E2" w:rsidRDefault="00B00C99" w:rsidP="005076D8">
            <w:pPr>
              <w:pStyle w:val="TAL"/>
            </w:pPr>
            <w:r w:rsidRPr="000749E2">
              <w:t>14.3.0</w:t>
            </w:r>
          </w:p>
        </w:tc>
      </w:tr>
      <w:tr w:rsidR="00B00C99" w:rsidRPr="000749E2" w14:paraId="1DFE6306"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2B387382" w14:textId="77777777" w:rsidR="00B00C99" w:rsidRPr="000749E2" w:rsidRDefault="00B00C99" w:rsidP="005076D8">
            <w:pPr>
              <w:pStyle w:val="TAL"/>
              <w:rPr>
                <w:lang w:eastAsia="en-US"/>
              </w:rPr>
            </w:pPr>
            <w:r w:rsidRPr="000749E2">
              <w:rPr>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B40284" w14:textId="77777777" w:rsidR="00B00C99" w:rsidRPr="000749E2" w:rsidRDefault="00B00C99" w:rsidP="005076D8">
            <w:pPr>
              <w:pStyle w:val="TAL"/>
              <w:rPr>
                <w:lang w:eastAsia="en-US"/>
              </w:rPr>
            </w:pPr>
            <w:r w:rsidRPr="000749E2">
              <w:rPr>
                <w:lang w:eastAsia="en-US"/>
              </w:rPr>
              <w:t>RAN#77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D155F3" w14:textId="77777777" w:rsidR="00B00C99" w:rsidRPr="000749E2" w:rsidRDefault="00B00C99" w:rsidP="005076D8">
            <w:pPr>
              <w:pStyle w:val="TAL"/>
            </w:pPr>
            <w:r w:rsidRPr="000749E2">
              <w:t>R5-175050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DB1682" w14:textId="77777777" w:rsidR="00B00C99" w:rsidRPr="000749E2" w:rsidRDefault="00B00C99" w:rsidP="005076D8">
            <w:pPr>
              <w:pStyle w:val="TAL"/>
            </w:pPr>
            <w:r w:rsidRPr="000749E2">
              <w:t>1007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FB3ACB"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0B2EC0"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0D4DA6" w14:textId="77777777" w:rsidR="00B00C99" w:rsidRPr="000749E2" w:rsidRDefault="00B00C99" w:rsidP="000749E2">
            <w:pPr>
              <w:pStyle w:val="TAL"/>
              <w:rPr>
                <w:lang w:eastAsia="en-US"/>
              </w:rPr>
            </w:pPr>
            <w:r w:rsidRPr="000749E2">
              <w:rPr>
                <w:lang w:eastAsia="en-US"/>
              </w:rPr>
              <w:t>Sending of MaxLayersMimo-r10 IE for 4Rx TCs with more than 2 Layers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68A13C" w14:textId="77777777" w:rsidR="00B00C99" w:rsidRPr="000749E2" w:rsidRDefault="00B00C99" w:rsidP="005076D8">
            <w:pPr>
              <w:pStyle w:val="TAL"/>
            </w:pPr>
            <w:r w:rsidRPr="000749E2">
              <w:t>14.3.0</w:t>
            </w:r>
          </w:p>
        </w:tc>
      </w:tr>
      <w:tr w:rsidR="00B00C99" w:rsidRPr="000749E2" w14:paraId="2949A2EA"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4329AA0E" w14:textId="77777777" w:rsidR="00B00C99" w:rsidRPr="000749E2" w:rsidRDefault="00B00C99" w:rsidP="005076D8">
            <w:pPr>
              <w:pStyle w:val="TAL"/>
              <w:rPr>
                <w:lang w:eastAsia="en-US"/>
              </w:rPr>
            </w:pPr>
            <w:r w:rsidRPr="000749E2">
              <w:rPr>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6DC2DD" w14:textId="77777777" w:rsidR="00B00C99" w:rsidRPr="000749E2" w:rsidRDefault="00B00C99" w:rsidP="005076D8">
            <w:pPr>
              <w:pStyle w:val="TAL"/>
              <w:rPr>
                <w:lang w:eastAsia="en-US"/>
              </w:rPr>
            </w:pPr>
            <w:r w:rsidRPr="000749E2">
              <w:rPr>
                <w:lang w:eastAsia="en-US"/>
              </w:rPr>
              <w:t>RAN#77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D961B6" w14:textId="77777777" w:rsidR="00B00C99" w:rsidRPr="000749E2" w:rsidRDefault="00B00C99" w:rsidP="005076D8">
            <w:pPr>
              <w:pStyle w:val="TAL"/>
            </w:pPr>
            <w:r w:rsidRPr="000749E2">
              <w:t>R5-175051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86839F" w14:textId="77777777" w:rsidR="00B00C99" w:rsidRPr="000749E2" w:rsidRDefault="00B00C99" w:rsidP="005076D8">
            <w:pPr>
              <w:pStyle w:val="TAL"/>
            </w:pPr>
            <w:r w:rsidRPr="000749E2">
              <w:t>1023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743205"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AFB9B0"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7386E7" w14:textId="77777777" w:rsidR="00B00C99" w:rsidRPr="000749E2" w:rsidRDefault="00B00C99" w:rsidP="000749E2">
            <w:pPr>
              <w:pStyle w:val="TAL"/>
              <w:rPr>
                <w:lang w:eastAsia="en-US"/>
              </w:rPr>
            </w:pPr>
            <w:r w:rsidRPr="000749E2">
              <w:rPr>
                <w:lang w:eastAsia="en-US"/>
              </w:rPr>
              <w:t>Addition of connection diagrams for 4Rx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0B3052" w14:textId="77777777" w:rsidR="00B00C99" w:rsidRPr="000749E2" w:rsidRDefault="00B00C99" w:rsidP="005076D8">
            <w:pPr>
              <w:pStyle w:val="TAL"/>
            </w:pPr>
            <w:r w:rsidRPr="000749E2">
              <w:t>14.3.0</w:t>
            </w:r>
          </w:p>
        </w:tc>
      </w:tr>
      <w:tr w:rsidR="00B00C99" w:rsidRPr="000749E2" w14:paraId="0A25CAA5"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08FBBEC8" w14:textId="77777777" w:rsidR="00B00C99" w:rsidRPr="000749E2" w:rsidRDefault="00B00C99" w:rsidP="005076D8">
            <w:pPr>
              <w:pStyle w:val="TAL"/>
              <w:rPr>
                <w:lang w:eastAsia="en-US"/>
              </w:rPr>
            </w:pPr>
            <w:r w:rsidRPr="000749E2">
              <w:rPr>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D2B4FB" w14:textId="77777777" w:rsidR="00B00C99" w:rsidRPr="000749E2" w:rsidRDefault="00B00C99" w:rsidP="005076D8">
            <w:pPr>
              <w:pStyle w:val="TAL"/>
              <w:rPr>
                <w:lang w:eastAsia="en-US"/>
              </w:rPr>
            </w:pPr>
            <w:r w:rsidRPr="000749E2">
              <w:rPr>
                <w:lang w:eastAsia="en-US"/>
              </w:rPr>
              <w:t>RAN#77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75CF1B" w14:textId="77777777" w:rsidR="00B00C99" w:rsidRPr="000749E2" w:rsidRDefault="00B00C99" w:rsidP="005076D8">
            <w:pPr>
              <w:pStyle w:val="TAL"/>
            </w:pPr>
            <w:r w:rsidRPr="000749E2">
              <w:t>R5-175074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973B6B" w14:textId="77777777" w:rsidR="00B00C99" w:rsidRPr="000749E2" w:rsidRDefault="00B00C99" w:rsidP="005076D8">
            <w:pPr>
              <w:pStyle w:val="TAL"/>
            </w:pPr>
            <w:r w:rsidRPr="000749E2">
              <w:t>1005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CF2E0C"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26425A"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CC2ED1" w14:textId="77777777" w:rsidR="00B00C99" w:rsidRPr="000749E2" w:rsidRDefault="00B00C99" w:rsidP="000749E2">
            <w:pPr>
              <w:pStyle w:val="TAL"/>
              <w:rPr>
                <w:lang w:eastAsia="en-US"/>
              </w:rPr>
            </w:pPr>
            <w:r w:rsidRPr="000749E2">
              <w:rPr>
                <w:lang w:eastAsia="en-US"/>
              </w:rPr>
              <w:t>New connection diagram for SDR tests with 2Rx and 4Rx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2CE3A4" w14:textId="77777777" w:rsidR="00B00C99" w:rsidRPr="000749E2" w:rsidRDefault="00B00C99" w:rsidP="005076D8">
            <w:pPr>
              <w:pStyle w:val="TAL"/>
            </w:pPr>
            <w:r w:rsidRPr="000749E2">
              <w:t>14.3.0</w:t>
            </w:r>
          </w:p>
        </w:tc>
      </w:tr>
      <w:tr w:rsidR="00B00C99" w:rsidRPr="000749E2" w14:paraId="6D60589E"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66DBDB07" w14:textId="77777777" w:rsidR="00B00C99" w:rsidRPr="000749E2" w:rsidRDefault="00B00C99" w:rsidP="005076D8">
            <w:pPr>
              <w:pStyle w:val="TAL"/>
              <w:rPr>
                <w:lang w:eastAsia="en-US"/>
              </w:rPr>
            </w:pPr>
            <w:r w:rsidRPr="000749E2">
              <w:rPr>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6E9980" w14:textId="77777777" w:rsidR="00B00C99" w:rsidRPr="000749E2" w:rsidRDefault="00B00C99" w:rsidP="005076D8">
            <w:pPr>
              <w:pStyle w:val="TAL"/>
              <w:rPr>
                <w:lang w:eastAsia="en-US"/>
              </w:rPr>
            </w:pPr>
            <w:r w:rsidRPr="000749E2">
              <w:rPr>
                <w:lang w:eastAsia="en-US"/>
              </w:rPr>
              <w:t>RAN#77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0383EF" w14:textId="77777777" w:rsidR="00B00C99" w:rsidRPr="000749E2" w:rsidRDefault="00B00C99" w:rsidP="005076D8">
            <w:pPr>
              <w:pStyle w:val="TAL"/>
            </w:pPr>
            <w:r w:rsidRPr="000749E2">
              <w:t>R5-175083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E9701F" w14:textId="77777777" w:rsidR="00B00C99" w:rsidRPr="000749E2" w:rsidRDefault="00B00C99" w:rsidP="005076D8">
            <w:pPr>
              <w:pStyle w:val="TAL"/>
            </w:pPr>
            <w:r w:rsidRPr="000749E2">
              <w:t>1000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7F1853"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D4F16E"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3EFB87" w14:textId="77777777" w:rsidR="00B00C99" w:rsidRPr="000749E2" w:rsidRDefault="00B00C99" w:rsidP="000749E2">
            <w:pPr>
              <w:pStyle w:val="TAL"/>
              <w:rPr>
                <w:lang w:eastAsia="en-US"/>
              </w:rPr>
            </w:pPr>
            <w:r w:rsidRPr="000749E2">
              <w:rPr>
                <w:lang w:eastAsia="en-US"/>
              </w:rPr>
              <w:t>Update of V2V related connection diagram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4398A" w14:textId="77777777" w:rsidR="00B00C99" w:rsidRPr="000749E2" w:rsidRDefault="00B00C99" w:rsidP="005076D8">
            <w:pPr>
              <w:pStyle w:val="TAL"/>
            </w:pPr>
            <w:r w:rsidRPr="000749E2">
              <w:t>14.3.0</w:t>
            </w:r>
          </w:p>
        </w:tc>
      </w:tr>
      <w:tr w:rsidR="00B00C99" w:rsidRPr="000749E2" w14:paraId="7FA45A9B"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24349E69" w14:textId="77777777" w:rsidR="00B00C99" w:rsidRPr="000749E2" w:rsidRDefault="00B00C99" w:rsidP="005076D8">
            <w:pPr>
              <w:pStyle w:val="TAL"/>
              <w:rPr>
                <w:lang w:eastAsia="en-US"/>
              </w:rPr>
            </w:pPr>
            <w:r w:rsidRPr="000749E2">
              <w:rPr>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ADE31C" w14:textId="77777777" w:rsidR="00B00C99" w:rsidRPr="000749E2" w:rsidRDefault="00B00C99" w:rsidP="005076D8">
            <w:pPr>
              <w:pStyle w:val="TAL"/>
              <w:rPr>
                <w:lang w:eastAsia="en-US"/>
              </w:rPr>
            </w:pPr>
            <w:r w:rsidRPr="000749E2">
              <w:rPr>
                <w:lang w:eastAsia="en-US"/>
              </w:rPr>
              <w:t>RAN#77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EE6F27" w14:textId="77777777" w:rsidR="00B00C99" w:rsidRPr="000749E2" w:rsidRDefault="00B00C99" w:rsidP="005076D8">
            <w:pPr>
              <w:pStyle w:val="TAL"/>
            </w:pPr>
            <w:r w:rsidRPr="000749E2">
              <w:t>R5-175099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2B1E09" w14:textId="77777777" w:rsidR="00B00C99" w:rsidRPr="000749E2" w:rsidRDefault="00B00C99" w:rsidP="005076D8">
            <w:pPr>
              <w:pStyle w:val="TAL"/>
            </w:pPr>
            <w:r w:rsidRPr="000749E2">
              <w:t>0970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2C0434"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AA1CEE"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24885D" w14:textId="77777777" w:rsidR="00B00C99" w:rsidRPr="000749E2" w:rsidRDefault="00B00C99" w:rsidP="000749E2">
            <w:pPr>
              <w:pStyle w:val="TAL"/>
              <w:rPr>
                <w:lang w:eastAsia="en-US"/>
              </w:rPr>
            </w:pPr>
            <w:r w:rsidRPr="000749E2">
              <w:rPr>
                <w:lang w:eastAsia="en-US"/>
              </w:rPr>
              <w:t>Addition of SL-V2X-Preconfiguration for V2X MCC case in 4.6.3 and 6.8.2.1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903093" w14:textId="77777777" w:rsidR="00B00C99" w:rsidRPr="000749E2" w:rsidRDefault="00B00C99" w:rsidP="005076D8">
            <w:pPr>
              <w:pStyle w:val="TAL"/>
            </w:pPr>
            <w:r w:rsidRPr="000749E2">
              <w:t>14.3.0</w:t>
            </w:r>
          </w:p>
        </w:tc>
      </w:tr>
      <w:tr w:rsidR="00B00C99" w:rsidRPr="000749E2" w14:paraId="1923544D"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5F34D907" w14:textId="77777777" w:rsidR="00B00C99" w:rsidRPr="000749E2" w:rsidRDefault="00B00C99" w:rsidP="005076D8">
            <w:pPr>
              <w:pStyle w:val="TAL"/>
              <w:rPr>
                <w:lang w:eastAsia="en-US"/>
              </w:rPr>
            </w:pPr>
            <w:r w:rsidRPr="000749E2">
              <w:rPr>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76D0F7" w14:textId="77777777" w:rsidR="00B00C99" w:rsidRPr="000749E2" w:rsidRDefault="00B00C99" w:rsidP="005076D8">
            <w:pPr>
              <w:pStyle w:val="TAL"/>
              <w:rPr>
                <w:lang w:eastAsia="en-US"/>
              </w:rPr>
            </w:pPr>
            <w:r w:rsidRPr="000749E2">
              <w:rPr>
                <w:lang w:eastAsia="en-US"/>
              </w:rPr>
              <w:t>RAN#77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3B4B07" w14:textId="77777777" w:rsidR="00B00C99" w:rsidRPr="000749E2" w:rsidRDefault="00B00C99" w:rsidP="005076D8">
            <w:pPr>
              <w:pStyle w:val="TAL"/>
            </w:pPr>
            <w:r w:rsidRPr="000749E2">
              <w:t>R5-175100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BA2755" w14:textId="77777777" w:rsidR="00B00C99" w:rsidRPr="000749E2" w:rsidRDefault="00B00C99" w:rsidP="005076D8">
            <w:pPr>
              <w:pStyle w:val="TAL"/>
            </w:pPr>
            <w:r w:rsidRPr="000749E2">
              <w:t>1002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83AEEA"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DA01FA"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8AABCA" w14:textId="77777777" w:rsidR="00B00C99" w:rsidRPr="000749E2" w:rsidRDefault="00B00C99" w:rsidP="000749E2">
            <w:pPr>
              <w:pStyle w:val="TAL"/>
              <w:rPr>
                <w:lang w:eastAsia="en-US"/>
              </w:rPr>
            </w:pPr>
            <w:r w:rsidRPr="000749E2">
              <w:rPr>
                <w:lang w:eastAsia="en-US"/>
              </w:rPr>
              <w:t>Update of V2X related message contents in 36.508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ED214C" w14:textId="77777777" w:rsidR="00B00C99" w:rsidRPr="000749E2" w:rsidRDefault="00B00C99" w:rsidP="005076D8">
            <w:pPr>
              <w:pStyle w:val="TAL"/>
            </w:pPr>
            <w:r w:rsidRPr="000749E2">
              <w:t>14.3.0</w:t>
            </w:r>
          </w:p>
        </w:tc>
      </w:tr>
      <w:tr w:rsidR="00B00C99" w:rsidRPr="000749E2" w14:paraId="1C973728"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7B65D2D4" w14:textId="77777777" w:rsidR="00B00C99" w:rsidRPr="000749E2" w:rsidRDefault="00B00C99" w:rsidP="005076D8">
            <w:pPr>
              <w:pStyle w:val="TAL"/>
              <w:rPr>
                <w:lang w:eastAsia="en-US"/>
              </w:rPr>
            </w:pPr>
            <w:r w:rsidRPr="000749E2">
              <w:rPr>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560C73" w14:textId="77777777" w:rsidR="00B00C99" w:rsidRPr="000749E2" w:rsidRDefault="00B00C99" w:rsidP="005076D8">
            <w:pPr>
              <w:pStyle w:val="TAL"/>
              <w:rPr>
                <w:lang w:eastAsia="en-US"/>
              </w:rPr>
            </w:pPr>
            <w:r w:rsidRPr="000749E2">
              <w:rPr>
                <w:lang w:eastAsia="en-US"/>
              </w:rPr>
              <w:t>RAN#77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284DF3" w14:textId="77777777" w:rsidR="00B00C99" w:rsidRPr="000749E2" w:rsidRDefault="00B00C99" w:rsidP="005076D8">
            <w:pPr>
              <w:pStyle w:val="TAL"/>
            </w:pPr>
            <w:r w:rsidRPr="000749E2">
              <w:t>R5-175101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4349A2" w14:textId="77777777" w:rsidR="00B00C99" w:rsidRPr="000749E2" w:rsidRDefault="00B00C99" w:rsidP="005076D8">
            <w:pPr>
              <w:pStyle w:val="TAL"/>
            </w:pPr>
            <w:r w:rsidRPr="000749E2">
              <w:t>1020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6C83F9"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0FC32C"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BF2F0D" w14:textId="77777777" w:rsidR="00B00C99" w:rsidRPr="000749E2" w:rsidRDefault="00B00C99" w:rsidP="000749E2">
            <w:pPr>
              <w:pStyle w:val="TAL"/>
              <w:rPr>
                <w:lang w:eastAsia="en-US"/>
              </w:rPr>
            </w:pPr>
            <w:r w:rsidRPr="000749E2">
              <w:rPr>
                <w:lang w:eastAsia="en-US"/>
              </w:rPr>
              <w:t>Addition of connection diagram for V2X Communication / Intra-band contiguous MCC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7CC4D1" w14:textId="77777777" w:rsidR="00B00C99" w:rsidRPr="000749E2" w:rsidRDefault="00B00C99" w:rsidP="005076D8">
            <w:pPr>
              <w:pStyle w:val="TAL"/>
            </w:pPr>
            <w:r w:rsidRPr="000749E2">
              <w:t>14.3.0</w:t>
            </w:r>
          </w:p>
        </w:tc>
      </w:tr>
      <w:tr w:rsidR="00B00C99" w:rsidRPr="000749E2" w14:paraId="2AC21A13"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702BB9F8" w14:textId="77777777" w:rsidR="00B00C99" w:rsidRPr="000749E2" w:rsidRDefault="00B00C99" w:rsidP="005076D8">
            <w:pPr>
              <w:pStyle w:val="TAL"/>
              <w:rPr>
                <w:lang w:eastAsia="en-US"/>
              </w:rPr>
            </w:pPr>
            <w:r w:rsidRPr="000749E2">
              <w:rPr>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8A4106" w14:textId="77777777" w:rsidR="00B00C99" w:rsidRPr="000749E2" w:rsidRDefault="00B00C99" w:rsidP="005076D8">
            <w:pPr>
              <w:pStyle w:val="TAL"/>
              <w:rPr>
                <w:lang w:eastAsia="en-US"/>
              </w:rPr>
            </w:pPr>
            <w:r w:rsidRPr="000749E2">
              <w:rPr>
                <w:lang w:eastAsia="en-US"/>
              </w:rPr>
              <w:t>RAN#77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ED6C9A" w14:textId="77777777" w:rsidR="00B00C99" w:rsidRPr="000749E2" w:rsidRDefault="00B00C99" w:rsidP="005076D8">
            <w:pPr>
              <w:pStyle w:val="TAL"/>
            </w:pPr>
            <w:r w:rsidRPr="000749E2">
              <w:t>R5-175110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6C3F97" w14:textId="77777777" w:rsidR="00B00C99" w:rsidRPr="000749E2" w:rsidRDefault="00B00C99" w:rsidP="005076D8">
            <w:pPr>
              <w:pStyle w:val="TAL"/>
            </w:pPr>
            <w:r w:rsidRPr="000749E2">
              <w:t>1012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D05010"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9C1EDF"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593F88" w14:textId="77777777" w:rsidR="00B00C99" w:rsidRPr="000749E2" w:rsidRDefault="00B00C99" w:rsidP="000749E2">
            <w:pPr>
              <w:pStyle w:val="TAL"/>
              <w:rPr>
                <w:lang w:eastAsia="en-US"/>
              </w:rPr>
            </w:pPr>
            <w:r w:rsidRPr="000749E2">
              <w:rPr>
                <w:lang w:eastAsia="en-US"/>
              </w:rPr>
              <w:t xml:space="preserve">Correction of NB-IOT </w:t>
            </w:r>
            <w:proofErr w:type="spellStart"/>
            <w:r w:rsidRPr="000749E2">
              <w:rPr>
                <w:lang w:eastAsia="en-US"/>
              </w:rPr>
              <w:t>MasterInformationBlock</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E726A3" w14:textId="77777777" w:rsidR="00B00C99" w:rsidRPr="000749E2" w:rsidRDefault="00B00C99" w:rsidP="005076D8">
            <w:pPr>
              <w:pStyle w:val="TAL"/>
            </w:pPr>
            <w:r w:rsidRPr="000749E2">
              <w:t>14.3.0</w:t>
            </w:r>
          </w:p>
        </w:tc>
      </w:tr>
      <w:tr w:rsidR="00B00C99" w:rsidRPr="000749E2" w14:paraId="7E03705C"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736F2317" w14:textId="77777777" w:rsidR="00B00C99" w:rsidRPr="000749E2" w:rsidRDefault="00B00C99" w:rsidP="005076D8">
            <w:pPr>
              <w:pStyle w:val="TAL"/>
              <w:rPr>
                <w:lang w:eastAsia="en-US"/>
              </w:rPr>
            </w:pPr>
            <w:r w:rsidRPr="000749E2">
              <w:rPr>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A2218B" w14:textId="77777777" w:rsidR="00B00C99" w:rsidRPr="000749E2" w:rsidRDefault="00B00C99" w:rsidP="005076D8">
            <w:pPr>
              <w:pStyle w:val="TAL"/>
              <w:rPr>
                <w:lang w:eastAsia="en-US"/>
              </w:rPr>
            </w:pPr>
            <w:r w:rsidRPr="000749E2">
              <w:rPr>
                <w:lang w:eastAsia="en-US"/>
              </w:rPr>
              <w:t>RAN#77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BED9276" w14:textId="77777777" w:rsidR="00B00C99" w:rsidRPr="000749E2" w:rsidRDefault="00B00C99" w:rsidP="005076D8">
            <w:pPr>
              <w:pStyle w:val="TAL"/>
            </w:pPr>
            <w:r w:rsidRPr="000749E2">
              <w:t>R5-175112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187ED9" w14:textId="77777777" w:rsidR="00B00C99" w:rsidRPr="000749E2" w:rsidRDefault="00B00C99" w:rsidP="005076D8">
            <w:pPr>
              <w:pStyle w:val="TAL"/>
            </w:pPr>
            <w:r w:rsidRPr="000749E2">
              <w:t>0967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C73DB2" w14:textId="77777777" w:rsidR="00B00C99" w:rsidRPr="000749E2" w:rsidRDefault="00B00C99" w:rsidP="005076D8">
            <w:pPr>
              <w:pStyle w:val="TAL"/>
            </w:pPr>
            <w:r w:rsidRPr="000749E2">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96C0F6"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757B67" w14:textId="77777777" w:rsidR="00B00C99" w:rsidRPr="000749E2" w:rsidRDefault="00B00C99" w:rsidP="000749E2">
            <w:pPr>
              <w:pStyle w:val="TAL"/>
              <w:rPr>
                <w:lang w:eastAsia="en-US"/>
              </w:rPr>
            </w:pPr>
            <w:r w:rsidRPr="000749E2">
              <w:rPr>
                <w:lang w:eastAsia="en-US"/>
              </w:rPr>
              <w:t xml:space="preserve">Correct </w:t>
            </w:r>
            <w:proofErr w:type="spellStart"/>
            <w:r w:rsidRPr="000749E2">
              <w:rPr>
                <w:lang w:eastAsia="en-US"/>
              </w:rPr>
              <w:t>srs</w:t>
            </w:r>
            <w:proofErr w:type="spellEnd"/>
            <w:r w:rsidRPr="000749E2">
              <w:rPr>
                <w:lang w:eastAsia="en-US"/>
              </w:rPr>
              <w:t>-Bandwidth comment for Frequency Hopping tests (Editorial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0BF6AE" w14:textId="77777777" w:rsidR="00B00C99" w:rsidRPr="000749E2" w:rsidRDefault="00B00C99" w:rsidP="005076D8">
            <w:pPr>
              <w:pStyle w:val="TAL"/>
            </w:pPr>
            <w:r w:rsidRPr="000749E2">
              <w:t>14.3.0</w:t>
            </w:r>
          </w:p>
        </w:tc>
      </w:tr>
      <w:tr w:rsidR="00B00C99" w:rsidRPr="000749E2" w14:paraId="37990980"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64FA8310" w14:textId="77777777" w:rsidR="00B00C99" w:rsidRPr="000749E2" w:rsidRDefault="00B00C99" w:rsidP="005076D8">
            <w:pPr>
              <w:pStyle w:val="TAL"/>
              <w:rPr>
                <w:lang w:eastAsia="en-US"/>
              </w:rPr>
            </w:pPr>
            <w:r w:rsidRPr="000749E2">
              <w:rPr>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82F093" w14:textId="77777777" w:rsidR="00B00C99" w:rsidRPr="000749E2" w:rsidRDefault="00B00C99" w:rsidP="005076D8">
            <w:pPr>
              <w:pStyle w:val="TAL"/>
              <w:rPr>
                <w:lang w:eastAsia="en-US"/>
              </w:rPr>
            </w:pPr>
            <w:r w:rsidRPr="000749E2">
              <w:rPr>
                <w:lang w:eastAsia="en-US"/>
              </w:rPr>
              <w:t>RAN#77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542998" w14:textId="77777777" w:rsidR="00B00C99" w:rsidRPr="000749E2" w:rsidRDefault="00B00C99" w:rsidP="005076D8">
            <w:pPr>
              <w:pStyle w:val="TAL"/>
            </w:pPr>
            <w:r w:rsidRPr="000749E2">
              <w:t>R5-175124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CC7F2A" w14:textId="77777777" w:rsidR="00B00C99" w:rsidRPr="000749E2" w:rsidRDefault="00B00C99" w:rsidP="005076D8">
            <w:pPr>
              <w:pStyle w:val="TAL"/>
            </w:pPr>
            <w:r w:rsidRPr="000749E2">
              <w:t>1025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374B05"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45D3B6"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D7BF3E" w14:textId="77777777" w:rsidR="00B00C99" w:rsidRPr="000749E2" w:rsidRDefault="00B00C99" w:rsidP="000749E2">
            <w:pPr>
              <w:pStyle w:val="TAL"/>
              <w:rPr>
                <w:lang w:eastAsia="en-US"/>
              </w:rPr>
            </w:pPr>
            <w:r w:rsidRPr="000749E2">
              <w:rPr>
                <w:lang w:eastAsia="en-US"/>
              </w:rPr>
              <w:t>Addition of rel-14 NB-IoT test frequencies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D063FF" w14:textId="77777777" w:rsidR="00B00C99" w:rsidRPr="000749E2" w:rsidRDefault="00B00C99" w:rsidP="005076D8">
            <w:pPr>
              <w:pStyle w:val="TAL"/>
            </w:pPr>
            <w:r w:rsidRPr="000749E2">
              <w:t>14.3.0</w:t>
            </w:r>
          </w:p>
        </w:tc>
      </w:tr>
      <w:tr w:rsidR="00B00C99" w:rsidRPr="000749E2" w14:paraId="1033FC16"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050E4181" w14:textId="77777777" w:rsidR="00B00C99" w:rsidRPr="000749E2" w:rsidRDefault="00B00C99" w:rsidP="005076D8">
            <w:pPr>
              <w:pStyle w:val="TAL"/>
              <w:rPr>
                <w:lang w:eastAsia="en-US"/>
              </w:rPr>
            </w:pPr>
            <w:r w:rsidRPr="000749E2">
              <w:rPr>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F3A8B7" w14:textId="77777777" w:rsidR="00B00C99" w:rsidRPr="000749E2" w:rsidRDefault="00B00C99" w:rsidP="005076D8">
            <w:pPr>
              <w:pStyle w:val="TAL"/>
              <w:rPr>
                <w:lang w:eastAsia="en-US"/>
              </w:rPr>
            </w:pPr>
            <w:r w:rsidRPr="000749E2">
              <w:rPr>
                <w:lang w:eastAsia="en-US"/>
              </w:rPr>
              <w:t>RAN#77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9C2675" w14:textId="77777777" w:rsidR="00B00C99" w:rsidRPr="000749E2" w:rsidRDefault="00B00C99" w:rsidP="005076D8">
            <w:pPr>
              <w:pStyle w:val="TAL"/>
            </w:pPr>
            <w:r w:rsidRPr="000749E2">
              <w:t>R5-175159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7C3643" w14:textId="77777777" w:rsidR="00B00C99" w:rsidRPr="000749E2" w:rsidRDefault="00B00C99" w:rsidP="005076D8">
            <w:pPr>
              <w:pStyle w:val="TAL"/>
            </w:pPr>
            <w:r w:rsidRPr="000749E2">
              <w:t>1013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3A876C"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6A2755"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73AD56" w14:textId="77777777" w:rsidR="00B00C99" w:rsidRPr="000749E2" w:rsidRDefault="00B00C99" w:rsidP="000749E2">
            <w:pPr>
              <w:pStyle w:val="TAL"/>
              <w:rPr>
                <w:lang w:eastAsia="en-US"/>
              </w:rPr>
            </w:pPr>
            <w:r w:rsidRPr="000749E2">
              <w:rPr>
                <w:lang w:eastAsia="en-US"/>
              </w:rPr>
              <w:t xml:space="preserve">Correction to PRACH-Config-v1310-DEFAULT for </w:t>
            </w:r>
            <w:proofErr w:type="spellStart"/>
            <w:r w:rsidRPr="000749E2">
              <w:rPr>
                <w:lang w:eastAsia="en-US"/>
              </w:rPr>
              <w:t>eMTC</w:t>
            </w:r>
            <w:proofErr w:type="spellEnd"/>
            <w:r w:rsidRPr="000749E2">
              <w:rPr>
                <w:lang w:eastAsia="en-US"/>
              </w:rPr>
              <w:t xml:space="preserve"> 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CDA4B0" w14:textId="77777777" w:rsidR="00B00C99" w:rsidRPr="000749E2" w:rsidRDefault="00B00C99" w:rsidP="005076D8">
            <w:pPr>
              <w:pStyle w:val="TAL"/>
            </w:pPr>
            <w:r w:rsidRPr="000749E2">
              <w:t>14.3.0</w:t>
            </w:r>
          </w:p>
        </w:tc>
      </w:tr>
      <w:tr w:rsidR="00B00C99" w:rsidRPr="000749E2" w14:paraId="50B0E4EC"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355A8D1E" w14:textId="77777777" w:rsidR="00B00C99" w:rsidRPr="000749E2" w:rsidRDefault="00B00C99" w:rsidP="005076D8">
            <w:pPr>
              <w:pStyle w:val="TAL"/>
              <w:rPr>
                <w:lang w:eastAsia="en-US"/>
              </w:rPr>
            </w:pPr>
            <w:r w:rsidRPr="000749E2">
              <w:rPr>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E4896B" w14:textId="77777777" w:rsidR="00B00C99" w:rsidRPr="000749E2" w:rsidRDefault="00B00C99" w:rsidP="005076D8">
            <w:pPr>
              <w:pStyle w:val="TAL"/>
              <w:rPr>
                <w:lang w:eastAsia="en-US"/>
              </w:rPr>
            </w:pPr>
            <w:r w:rsidRPr="000749E2">
              <w:rPr>
                <w:lang w:eastAsia="en-US"/>
              </w:rPr>
              <w:t>RAN#77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78BFAF" w14:textId="77777777" w:rsidR="00B00C99" w:rsidRPr="000749E2" w:rsidRDefault="00B00C99" w:rsidP="005076D8">
            <w:pPr>
              <w:pStyle w:val="TAL"/>
            </w:pPr>
            <w:r w:rsidRPr="000749E2">
              <w:t>R5-175218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5E997A" w14:textId="77777777" w:rsidR="00B00C99" w:rsidRPr="000749E2" w:rsidRDefault="00B00C99" w:rsidP="005076D8">
            <w:pPr>
              <w:pStyle w:val="TAL"/>
            </w:pPr>
            <w:r w:rsidRPr="000749E2">
              <w:t>1001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32D5BC" w14:textId="77777777" w:rsidR="00B00C99" w:rsidRPr="000749E2" w:rsidRDefault="00B00C99" w:rsidP="005076D8">
            <w:pPr>
              <w:pStyle w:val="TAL"/>
            </w:pPr>
            <w:r w:rsidRPr="000749E2">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3E3CE1"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B24454" w14:textId="77777777" w:rsidR="00B00C99" w:rsidRPr="000749E2" w:rsidRDefault="00B00C99" w:rsidP="000749E2">
            <w:pPr>
              <w:pStyle w:val="TAL"/>
              <w:rPr>
                <w:lang w:eastAsia="en-US"/>
              </w:rPr>
            </w:pPr>
            <w:r w:rsidRPr="000749E2">
              <w:rPr>
                <w:lang w:eastAsia="en-US"/>
              </w:rPr>
              <w:t>Addition of new generic test procedures State 5-V2X and State 5A-V2X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F41406" w14:textId="77777777" w:rsidR="00B00C99" w:rsidRPr="000749E2" w:rsidRDefault="00B00C99" w:rsidP="005076D8">
            <w:pPr>
              <w:pStyle w:val="TAL"/>
            </w:pPr>
            <w:r w:rsidRPr="000749E2">
              <w:t>14.3.0</w:t>
            </w:r>
          </w:p>
        </w:tc>
      </w:tr>
      <w:tr w:rsidR="003C60B3" w:rsidRPr="000749E2" w14:paraId="5DE8D9C4"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2D4B1B29" w14:textId="77777777" w:rsidR="003C60B3" w:rsidRPr="000749E2" w:rsidRDefault="003C60B3" w:rsidP="005076D8">
            <w:pPr>
              <w:pStyle w:val="TAL"/>
              <w:rPr>
                <w:lang w:eastAsia="en-US"/>
              </w:rPr>
            </w:pPr>
            <w:r w:rsidRPr="000749E2">
              <w:rPr>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5DBD2D" w14:textId="77777777" w:rsidR="003C60B3" w:rsidRPr="000749E2" w:rsidRDefault="003C60B3" w:rsidP="005076D8">
            <w:pPr>
              <w:pStyle w:val="TAL"/>
              <w:rPr>
                <w:lang w:eastAsia="en-US"/>
              </w:rPr>
            </w:pPr>
            <w:r w:rsidRPr="000749E2">
              <w:rPr>
                <w:lang w:eastAsia="en-US"/>
              </w:rPr>
              <w:t>RAN#78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2F338C" w14:textId="77777777" w:rsidR="003C60B3" w:rsidRPr="000749E2" w:rsidRDefault="003C60B3" w:rsidP="005076D8">
            <w:pPr>
              <w:pStyle w:val="TAL"/>
            </w:pPr>
            <w:r w:rsidRPr="000749E2">
              <w:t>R5-176083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D977A5" w14:textId="77777777" w:rsidR="003C60B3" w:rsidRPr="000749E2" w:rsidRDefault="003C60B3" w:rsidP="005076D8">
            <w:pPr>
              <w:pStyle w:val="TAL"/>
            </w:pPr>
            <w:r w:rsidRPr="000749E2">
              <w:t>1033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CFE376" w14:textId="77777777" w:rsidR="003C60B3" w:rsidRPr="000749E2" w:rsidRDefault="003C60B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55FCB5"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CC9999" w14:textId="77777777" w:rsidR="003C60B3" w:rsidRPr="000749E2" w:rsidRDefault="003C60B3" w:rsidP="000749E2">
            <w:pPr>
              <w:pStyle w:val="TAL"/>
              <w:rPr>
                <w:lang w:eastAsia="en-US"/>
              </w:rPr>
            </w:pPr>
            <w:r w:rsidRPr="000749E2">
              <w:rPr>
                <w:lang w:eastAsia="en-US"/>
              </w:rPr>
              <w:t>Addition of MFBI Test Frequencies for operation Bands 4 and 10 overlapping with Band 66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2D6782" w14:textId="77777777" w:rsidR="003C60B3" w:rsidRPr="000749E2" w:rsidRDefault="003C60B3" w:rsidP="005076D8">
            <w:pPr>
              <w:pStyle w:val="TAL"/>
            </w:pPr>
            <w:r w:rsidRPr="000749E2">
              <w:t>14.4.0</w:t>
            </w:r>
          </w:p>
        </w:tc>
      </w:tr>
      <w:tr w:rsidR="003C60B3" w:rsidRPr="000749E2" w14:paraId="10CE47D8"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48F711A3" w14:textId="77777777" w:rsidR="003C60B3" w:rsidRPr="000749E2" w:rsidRDefault="003C60B3" w:rsidP="005076D8">
            <w:pPr>
              <w:pStyle w:val="TAL"/>
              <w:rPr>
                <w:lang w:eastAsia="en-US"/>
              </w:rPr>
            </w:pPr>
            <w:r w:rsidRPr="000749E2">
              <w:rPr>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6C8776" w14:textId="77777777" w:rsidR="003C60B3" w:rsidRPr="000749E2" w:rsidRDefault="003C60B3" w:rsidP="005076D8">
            <w:pPr>
              <w:pStyle w:val="TAL"/>
              <w:rPr>
                <w:lang w:eastAsia="en-US"/>
              </w:rPr>
            </w:pPr>
            <w:r w:rsidRPr="000749E2">
              <w:rPr>
                <w:lang w:eastAsia="en-US"/>
              </w:rPr>
              <w:t>RAN#78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958D43" w14:textId="77777777" w:rsidR="003C60B3" w:rsidRPr="000749E2" w:rsidRDefault="003C60B3" w:rsidP="005076D8">
            <w:pPr>
              <w:pStyle w:val="TAL"/>
            </w:pPr>
            <w:r w:rsidRPr="000749E2">
              <w:t>R5-176104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59238B" w14:textId="77777777" w:rsidR="003C60B3" w:rsidRPr="000749E2" w:rsidRDefault="003C60B3" w:rsidP="005076D8">
            <w:pPr>
              <w:pStyle w:val="TAL"/>
            </w:pPr>
            <w:r w:rsidRPr="000749E2">
              <w:t>1034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B59464" w14:textId="77777777" w:rsidR="003C60B3" w:rsidRPr="000749E2" w:rsidRDefault="003C60B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0A94C6"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FA3E9B" w14:textId="77777777" w:rsidR="003C60B3" w:rsidRPr="000749E2" w:rsidRDefault="003C60B3" w:rsidP="000749E2">
            <w:pPr>
              <w:pStyle w:val="TAL"/>
              <w:rPr>
                <w:lang w:eastAsia="en-US"/>
              </w:rPr>
            </w:pPr>
            <w:r w:rsidRPr="000749E2">
              <w:rPr>
                <w:lang w:eastAsia="en-US"/>
              </w:rPr>
              <w:t xml:space="preserve">New Connection diagram for RRM </w:t>
            </w:r>
            <w:proofErr w:type="spellStart"/>
            <w:r w:rsidRPr="000749E2">
              <w:rPr>
                <w:lang w:eastAsia="en-US"/>
              </w:rPr>
              <w:t>eMTC</w:t>
            </w:r>
            <w:proofErr w:type="spellEnd"/>
            <w:r w:rsidRPr="000749E2">
              <w:rPr>
                <w:lang w:eastAsia="en-US"/>
              </w:rPr>
              <w:t xml:space="preserve"> MISO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408F82" w14:textId="77777777" w:rsidR="003C60B3" w:rsidRPr="000749E2" w:rsidRDefault="003C60B3" w:rsidP="005076D8">
            <w:pPr>
              <w:pStyle w:val="TAL"/>
            </w:pPr>
            <w:r w:rsidRPr="000749E2">
              <w:t>14.4.0</w:t>
            </w:r>
          </w:p>
        </w:tc>
      </w:tr>
      <w:tr w:rsidR="003C60B3" w:rsidRPr="000749E2" w14:paraId="608C176B"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54A6E63C" w14:textId="77777777" w:rsidR="003C60B3" w:rsidRPr="000749E2" w:rsidRDefault="003C60B3" w:rsidP="005076D8">
            <w:pPr>
              <w:pStyle w:val="TAL"/>
              <w:rPr>
                <w:lang w:eastAsia="en-US"/>
              </w:rPr>
            </w:pPr>
            <w:r w:rsidRPr="000749E2">
              <w:rPr>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DB718D" w14:textId="77777777" w:rsidR="003C60B3" w:rsidRPr="000749E2" w:rsidRDefault="003C60B3" w:rsidP="005076D8">
            <w:pPr>
              <w:pStyle w:val="TAL"/>
              <w:rPr>
                <w:lang w:eastAsia="en-US"/>
              </w:rPr>
            </w:pPr>
            <w:r w:rsidRPr="000749E2">
              <w:rPr>
                <w:lang w:eastAsia="en-US"/>
              </w:rPr>
              <w:t>RAN#78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9FFB52" w14:textId="77777777" w:rsidR="003C60B3" w:rsidRPr="000749E2" w:rsidRDefault="003C60B3" w:rsidP="005076D8">
            <w:pPr>
              <w:pStyle w:val="TAL"/>
            </w:pPr>
            <w:r w:rsidRPr="000749E2">
              <w:t>R5-176106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797578" w14:textId="77777777" w:rsidR="003C60B3" w:rsidRPr="000749E2" w:rsidRDefault="003C60B3" w:rsidP="005076D8">
            <w:pPr>
              <w:pStyle w:val="TAL"/>
            </w:pPr>
            <w:r w:rsidRPr="000749E2">
              <w:t>1036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9C6006" w14:textId="77777777" w:rsidR="003C60B3" w:rsidRPr="000749E2" w:rsidRDefault="003C60B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1CA170"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6A4F08" w14:textId="77777777" w:rsidR="003C60B3" w:rsidRPr="000749E2" w:rsidRDefault="003C60B3" w:rsidP="000749E2">
            <w:pPr>
              <w:pStyle w:val="TAL"/>
              <w:rPr>
                <w:lang w:eastAsia="en-US"/>
              </w:rPr>
            </w:pPr>
            <w:r w:rsidRPr="000749E2">
              <w:rPr>
                <w:lang w:eastAsia="en-US"/>
              </w:rPr>
              <w:t>Correction of SIB2-NB (complete implementation of CR0859)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66BDCC" w14:textId="77777777" w:rsidR="003C60B3" w:rsidRPr="000749E2" w:rsidRDefault="003C60B3" w:rsidP="005076D8">
            <w:pPr>
              <w:pStyle w:val="TAL"/>
            </w:pPr>
            <w:r w:rsidRPr="000749E2">
              <w:t>14.4.0</w:t>
            </w:r>
          </w:p>
        </w:tc>
      </w:tr>
      <w:tr w:rsidR="003C60B3" w:rsidRPr="000749E2" w14:paraId="4C24B353"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796B5BAE" w14:textId="77777777" w:rsidR="003C60B3" w:rsidRPr="000749E2" w:rsidRDefault="003C60B3" w:rsidP="005076D8">
            <w:pPr>
              <w:pStyle w:val="TAL"/>
              <w:rPr>
                <w:lang w:eastAsia="en-US"/>
              </w:rPr>
            </w:pPr>
            <w:r w:rsidRPr="000749E2">
              <w:rPr>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A90D10" w14:textId="77777777" w:rsidR="003C60B3" w:rsidRPr="000749E2" w:rsidRDefault="003C60B3" w:rsidP="005076D8">
            <w:pPr>
              <w:pStyle w:val="TAL"/>
              <w:rPr>
                <w:lang w:eastAsia="en-US"/>
              </w:rPr>
            </w:pPr>
            <w:r w:rsidRPr="000749E2">
              <w:rPr>
                <w:lang w:eastAsia="en-US"/>
              </w:rPr>
              <w:t>RAN#78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66D330" w14:textId="77777777" w:rsidR="003C60B3" w:rsidRPr="000749E2" w:rsidRDefault="003C60B3" w:rsidP="005076D8">
            <w:pPr>
              <w:pStyle w:val="TAL"/>
            </w:pPr>
            <w:r w:rsidRPr="000749E2">
              <w:t>R5-176132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C0B102" w14:textId="77777777" w:rsidR="003C60B3" w:rsidRPr="000749E2" w:rsidRDefault="003C60B3" w:rsidP="005076D8">
            <w:pPr>
              <w:pStyle w:val="TAL"/>
            </w:pPr>
            <w:r w:rsidRPr="000749E2">
              <w:t>1037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5341AA" w14:textId="77777777" w:rsidR="003C60B3" w:rsidRPr="000749E2" w:rsidRDefault="003C60B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0AE97A"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ABDB8B" w14:textId="77777777" w:rsidR="003C60B3" w:rsidRPr="000749E2" w:rsidRDefault="003C60B3" w:rsidP="000749E2">
            <w:pPr>
              <w:pStyle w:val="TAL"/>
              <w:rPr>
                <w:lang w:eastAsia="en-US"/>
              </w:rPr>
            </w:pPr>
            <w:r w:rsidRPr="000749E2">
              <w:rPr>
                <w:lang w:eastAsia="en-US"/>
              </w:rPr>
              <w:t xml:space="preserve">Correction to </w:t>
            </w:r>
            <w:proofErr w:type="spellStart"/>
            <w:r w:rsidRPr="000749E2">
              <w:rPr>
                <w:lang w:eastAsia="en-US"/>
              </w:rPr>
              <w:t>eCalloverIMS</w:t>
            </w:r>
            <w:proofErr w:type="spellEnd"/>
            <w:r w:rsidRPr="000749E2">
              <w:rPr>
                <w:lang w:eastAsia="en-US"/>
              </w:rPr>
              <w:t xml:space="preserve"> condition in SysinfoType1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121E64" w14:textId="77777777" w:rsidR="003C60B3" w:rsidRPr="000749E2" w:rsidRDefault="003C60B3" w:rsidP="005076D8">
            <w:pPr>
              <w:pStyle w:val="TAL"/>
            </w:pPr>
            <w:r w:rsidRPr="000749E2">
              <w:t>14.4.0</w:t>
            </w:r>
          </w:p>
        </w:tc>
      </w:tr>
      <w:tr w:rsidR="003C60B3" w:rsidRPr="000749E2" w14:paraId="6D907D92"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37005E8E" w14:textId="77777777" w:rsidR="003C60B3" w:rsidRPr="000749E2" w:rsidRDefault="003C60B3" w:rsidP="005076D8">
            <w:pPr>
              <w:pStyle w:val="TAL"/>
              <w:rPr>
                <w:lang w:eastAsia="en-US"/>
              </w:rPr>
            </w:pPr>
            <w:r w:rsidRPr="000749E2">
              <w:rPr>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383A8A" w14:textId="77777777" w:rsidR="003C60B3" w:rsidRPr="000749E2" w:rsidRDefault="003C60B3" w:rsidP="005076D8">
            <w:pPr>
              <w:pStyle w:val="TAL"/>
              <w:rPr>
                <w:lang w:eastAsia="en-US"/>
              </w:rPr>
            </w:pPr>
            <w:r w:rsidRPr="000749E2">
              <w:rPr>
                <w:lang w:eastAsia="en-US"/>
              </w:rPr>
              <w:t>RAN#78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2A8884" w14:textId="77777777" w:rsidR="003C60B3" w:rsidRPr="000749E2" w:rsidRDefault="003C60B3" w:rsidP="005076D8">
            <w:pPr>
              <w:pStyle w:val="TAL"/>
            </w:pPr>
            <w:r w:rsidRPr="000749E2">
              <w:t>R5-176136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C3F543" w14:textId="77777777" w:rsidR="003C60B3" w:rsidRPr="000749E2" w:rsidRDefault="003C60B3" w:rsidP="005076D8">
            <w:pPr>
              <w:pStyle w:val="TAL"/>
            </w:pPr>
            <w:r w:rsidRPr="000749E2">
              <w:t>1038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A4E5DA" w14:textId="77777777" w:rsidR="003C60B3" w:rsidRPr="000749E2" w:rsidRDefault="003C60B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12C638"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4B2D02" w14:textId="77777777" w:rsidR="003C60B3" w:rsidRPr="000749E2" w:rsidRDefault="003C60B3" w:rsidP="000749E2">
            <w:pPr>
              <w:pStyle w:val="TAL"/>
              <w:rPr>
                <w:lang w:eastAsia="en-US"/>
              </w:rPr>
            </w:pPr>
            <w:r w:rsidRPr="000749E2">
              <w:rPr>
                <w:lang w:eastAsia="en-US"/>
              </w:rPr>
              <w:t xml:space="preserve">Correction to support of User Plane </w:t>
            </w:r>
            <w:proofErr w:type="spellStart"/>
            <w:r w:rsidRPr="000749E2">
              <w:rPr>
                <w:lang w:eastAsia="en-US"/>
              </w:rPr>
              <w:t>CIoT</w:t>
            </w:r>
            <w:proofErr w:type="spellEnd"/>
            <w:r w:rsidRPr="000749E2">
              <w:rPr>
                <w:lang w:eastAsia="en-US"/>
              </w:rPr>
              <w:t xml:space="preserve"> Optimisation and S1-U Data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0A7753" w14:textId="77777777" w:rsidR="003C60B3" w:rsidRPr="000749E2" w:rsidRDefault="003C60B3" w:rsidP="005076D8">
            <w:pPr>
              <w:pStyle w:val="TAL"/>
            </w:pPr>
            <w:r w:rsidRPr="000749E2">
              <w:t>14.4.0</w:t>
            </w:r>
          </w:p>
        </w:tc>
      </w:tr>
      <w:tr w:rsidR="003C60B3" w:rsidRPr="000749E2" w14:paraId="6D1FAE8E"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5B2E42BF" w14:textId="77777777" w:rsidR="003C60B3" w:rsidRPr="000749E2" w:rsidRDefault="003C60B3" w:rsidP="005076D8">
            <w:pPr>
              <w:pStyle w:val="TAL"/>
              <w:rPr>
                <w:lang w:eastAsia="en-US"/>
              </w:rPr>
            </w:pPr>
            <w:r w:rsidRPr="000749E2">
              <w:rPr>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C38B35" w14:textId="77777777" w:rsidR="003C60B3" w:rsidRPr="000749E2" w:rsidRDefault="003C60B3" w:rsidP="005076D8">
            <w:pPr>
              <w:pStyle w:val="TAL"/>
              <w:rPr>
                <w:lang w:eastAsia="en-US"/>
              </w:rPr>
            </w:pPr>
            <w:r w:rsidRPr="000749E2">
              <w:rPr>
                <w:lang w:eastAsia="en-US"/>
              </w:rPr>
              <w:t>RAN#78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C0205C" w14:textId="77777777" w:rsidR="003C60B3" w:rsidRPr="000749E2" w:rsidRDefault="003C60B3" w:rsidP="005076D8">
            <w:pPr>
              <w:pStyle w:val="TAL"/>
            </w:pPr>
            <w:r w:rsidRPr="000749E2">
              <w:t>R5-176137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A6346E" w14:textId="77777777" w:rsidR="003C60B3" w:rsidRPr="000749E2" w:rsidRDefault="003C60B3" w:rsidP="005076D8">
            <w:pPr>
              <w:pStyle w:val="TAL"/>
            </w:pPr>
            <w:r w:rsidRPr="000749E2">
              <w:t>1039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360C9E" w14:textId="77777777" w:rsidR="003C60B3" w:rsidRPr="000749E2" w:rsidRDefault="003C60B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8EED21"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2BDBC2" w14:textId="77777777" w:rsidR="003C60B3" w:rsidRPr="000749E2" w:rsidRDefault="003C60B3" w:rsidP="000749E2">
            <w:pPr>
              <w:pStyle w:val="TAL"/>
              <w:rPr>
                <w:lang w:eastAsia="en-US"/>
              </w:rPr>
            </w:pPr>
            <w:r w:rsidRPr="000749E2">
              <w:rPr>
                <w:lang w:eastAsia="en-US"/>
              </w:rPr>
              <w:t>Corrections to NB-IoT generic test procedure to establish RB(s) in 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9A9A56" w14:textId="77777777" w:rsidR="003C60B3" w:rsidRPr="000749E2" w:rsidRDefault="003C60B3" w:rsidP="005076D8">
            <w:pPr>
              <w:pStyle w:val="TAL"/>
            </w:pPr>
            <w:r w:rsidRPr="000749E2">
              <w:t>14.4.0</w:t>
            </w:r>
          </w:p>
        </w:tc>
      </w:tr>
      <w:tr w:rsidR="003C60B3" w:rsidRPr="000749E2" w14:paraId="3FE80DBD"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73786B34" w14:textId="77777777" w:rsidR="003C60B3" w:rsidRPr="000749E2" w:rsidRDefault="003C60B3" w:rsidP="005076D8">
            <w:pPr>
              <w:pStyle w:val="TAL"/>
              <w:rPr>
                <w:lang w:eastAsia="en-US"/>
              </w:rPr>
            </w:pPr>
            <w:r w:rsidRPr="000749E2">
              <w:rPr>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B5A033" w14:textId="77777777" w:rsidR="003C60B3" w:rsidRPr="000749E2" w:rsidRDefault="003C60B3" w:rsidP="005076D8">
            <w:pPr>
              <w:pStyle w:val="TAL"/>
              <w:rPr>
                <w:lang w:eastAsia="en-US"/>
              </w:rPr>
            </w:pPr>
            <w:r w:rsidRPr="000749E2">
              <w:rPr>
                <w:lang w:eastAsia="en-US"/>
              </w:rPr>
              <w:t>RAN#78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CFBD89" w14:textId="77777777" w:rsidR="003C60B3" w:rsidRPr="000749E2" w:rsidRDefault="003C60B3" w:rsidP="005076D8">
            <w:pPr>
              <w:pStyle w:val="TAL"/>
            </w:pPr>
            <w:r w:rsidRPr="000749E2">
              <w:t>R5-176145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A71819" w14:textId="77777777" w:rsidR="003C60B3" w:rsidRPr="000749E2" w:rsidRDefault="003C60B3" w:rsidP="005076D8">
            <w:pPr>
              <w:pStyle w:val="TAL"/>
            </w:pPr>
            <w:r w:rsidRPr="000749E2">
              <w:t>1040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543D23" w14:textId="77777777" w:rsidR="003C60B3" w:rsidRPr="000749E2" w:rsidRDefault="003C60B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BA618C"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3D1F30" w14:textId="77777777" w:rsidR="003C60B3" w:rsidRPr="000749E2" w:rsidRDefault="003C60B3" w:rsidP="000749E2">
            <w:pPr>
              <w:pStyle w:val="TAL"/>
              <w:rPr>
                <w:lang w:eastAsia="en-US"/>
              </w:rPr>
            </w:pPr>
            <w:r w:rsidRPr="000749E2">
              <w:rPr>
                <w:lang w:eastAsia="en-US"/>
              </w:rPr>
              <w:t>Correction to RRC Connection Release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E23A6B" w14:textId="77777777" w:rsidR="003C60B3" w:rsidRPr="000749E2" w:rsidRDefault="003C60B3" w:rsidP="005076D8">
            <w:pPr>
              <w:pStyle w:val="TAL"/>
            </w:pPr>
            <w:r w:rsidRPr="000749E2">
              <w:t>14.4.0</w:t>
            </w:r>
          </w:p>
        </w:tc>
      </w:tr>
      <w:tr w:rsidR="003C60B3" w:rsidRPr="000749E2" w14:paraId="76C3A854"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4463D098" w14:textId="77777777" w:rsidR="003C60B3" w:rsidRPr="000749E2" w:rsidRDefault="003C60B3" w:rsidP="005076D8">
            <w:pPr>
              <w:pStyle w:val="TAL"/>
              <w:rPr>
                <w:lang w:eastAsia="en-US"/>
              </w:rPr>
            </w:pPr>
            <w:r w:rsidRPr="000749E2">
              <w:rPr>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463541" w14:textId="77777777" w:rsidR="003C60B3" w:rsidRPr="000749E2" w:rsidRDefault="003C60B3" w:rsidP="005076D8">
            <w:pPr>
              <w:pStyle w:val="TAL"/>
              <w:rPr>
                <w:lang w:eastAsia="en-US"/>
              </w:rPr>
            </w:pPr>
            <w:r w:rsidRPr="000749E2">
              <w:rPr>
                <w:lang w:eastAsia="en-US"/>
              </w:rPr>
              <w:t>RAN#78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75D6E1" w14:textId="77777777" w:rsidR="003C60B3" w:rsidRPr="000749E2" w:rsidRDefault="003C60B3" w:rsidP="005076D8">
            <w:pPr>
              <w:pStyle w:val="TAL"/>
            </w:pPr>
            <w:r w:rsidRPr="000749E2">
              <w:t>R5-176146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C14E87" w14:textId="77777777" w:rsidR="003C60B3" w:rsidRPr="000749E2" w:rsidRDefault="003C60B3" w:rsidP="005076D8">
            <w:pPr>
              <w:pStyle w:val="TAL"/>
            </w:pPr>
            <w:r w:rsidRPr="000749E2">
              <w:t>1041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EE743F" w14:textId="77777777" w:rsidR="003C60B3" w:rsidRPr="000749E2" w:rsidRDefault="003C60B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EE819C"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EF06A8" w14:textId="77777777" w:rsidR="003C60B3" w:rsidRPr="000749E2" w:rsidRDefault="003C60B3" w:rsidP="000749E2">
            <w:pPr>
              <w:pStyle w:val="TAL"/>
              <w:rPr>
                <w:lang w:eastAsia="en-US"/>
              </w:rPr>
            </w:pPr>
            <w:r w:rsidRPr="000749E2">
              <w:rPr>
                <w:lang w:eastAsia="en-US"/>
              </w:rPr>
              <w:t xml:space="preserve">Update to Tracking Area Update procedure for UP </w:t>
            </w:r>
            <w:proofErr w:type="spellStart"/>
            <w:r w:rsidRPr="000749E2">
              <w:rPr>
                <w:lang w:eastAsia="en-US"/>
              </w:rPr>
              <w:t>CIoT</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DF0B5C" w14:textId="77777777" w:rsidR="003C60B3" w:rsidRPr="000749E2" w:rsidRDefault="003C60B3" w:rsidP="005076D8">
            <w:pPr>
              <w:pStyle w:val="TAL"/>
            </w:pPr>
            <w:r w:rsidRPr="000749E2">
              <w:t>14.4.0</w:t>
            </w:r>
          </w:p>
        </w:tc>
      </w:tr>
      <w:tr w:rsidR="003C60B3" w:rsidRPr="000749E2" w14:paraId="14598E32"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4B1D8B89" w14:textId="77777777" w:rsidR="003C60B3" w:rsidRPr="000749E2" w:rsidRDefault="003C60B3" w:rsidP="005076D8">
            <w:pPr>
              <w:pStyle w:val="TAL"/>
              <w:rPr>
                <w:lang w:eastAsia="en-US"/>
              </w:rPr>
            </w:pPr>
            <w:r w:rsidRPr="000749E2">
              <w:rPr>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7EEBB3" w14:textId="77777777" w:rsidR="003C60B3" w:rsidRPr="000749E2" w:rsidRDefault="003C60B3" w:rsidP="005076D8">
            <w:pPr>
              <w:pStyle w:val="TAL"/>
              <w:rPr>
                <w:lang w:eastAsia="en-US"/>
              </w:rPr>
            </w:pPr>
            <w:r w:rsidRPr="000749E2">
              <w:rPr>
                <w:lang w:eastAsia="en-US"/>
              </w:rPr>
              <w:t>RAN#78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24FF34" w14:textId="77777777" w:rsidR="003C60B3" w:rsidRPr="000749E2" w:rsidRDefault="003C60B3" w:rsidP="005076D8">
            <w:pPr>
              <w:pStyle w:val="TAL"/>
            </w:pPr>
            <w:r w:rsidRPr="000749E2">
              <w:t>R5-176421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5F4B2E" w14:textId="77777777" w:rsidR="003C60B3" w:rsidRPr="000749E2" w:rsidRDefault="003C60B3" w:rsidP="005076D8">
            <w:pPr>
              <w:pStyle w:val="TAL"/>
            </w:pPr>
            <w:r w:rsidRPr="000749E2">
              <w:t>1058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D3DCBC" w14:textId="77777777" w:rsidR="003C60B3" w:rsidRPr="000749E2" w:rsidRDefault="003C60B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C7D48A"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318D78" w14:textId="77777777" w:rsidR="003C60B3" w:rsidRPr="000749E2" w:rsidRDefault="003C60B3" w:rsidP="000749E2">
            <w:pPr>
              <w:pStyle w:val="TAL"/>
              <w:rPr>
                <w:lang w:eastAsia="en-US"/>
              </w:rPr>
            </w:pPr>
            <w:r w:rsidRPr="000749E2">
              <w:rPr>
                <w:lang w:eastAsia="en-US"/>
              </w:rPr>
              <w:t>Addition of test frequencies for CA signalling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0D1E8A" w14:textId="77777777" w:rsidR="003C60B3" w:rsidRPr="000749E2" w:rsidRDefault="003C60B3" w:rsidP="005076D8">
            <w:pPr>
              <w:pStyle w:val="TAL"/>
            </w:pPr>
            <w:r w:rsidRPr="000749E2">
              <w:t>14.4.0</w:t>
            </w:r>
          </w:p>
        </w:tc>
      </w:tr>
      <w:tr w:rsidR="003C60B3" w:rsidRPr="000749E2" w14:paraId="20BC4AD5"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4AB0C385" w14:textId="77777777" w:rsidR="003C60B3" w:rsidRPr="000749E2" w:rsidRDefault="003C60B3" w:rsidP="005076D8">
            <w:pPr>
              <w:pStyle w:val="TAL"/>
              <w:rPr>
                <w:lang w:eastAsia="en-US"/>
              </w:rPr>
            </w:pPr>
            <w:r w:rsidRPr="000749E2">
              <w:rPr>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49975C" w14:textId="77777777" w:rsidR="003C60B3" w:rsidRPr="000749E2" w:rsidRDefault="003C60B3" w:rsidP="005076D8">
            <w:pPr>
              <w:pStyle w:val="TAL"/>
              <w:rPr>
                <w:lang w:eastAsia="en-US"/>
              </w:rPr>
            </w:pPr>
            <w:r w:rsidRPr="000749E2">
              <w:rPr>
                <w:lang w:eastAsia="en-US"/>
              </w:rPr>
              <w:t>RAN#78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40A0A6" w14:textId="77777777" w:rsidR="003C60B3" w:rsidRPr="000749E2" w:rsidRDefault="003C60B3" w:rsidP="005076D8">
            <w:pPr>
              <w:pStyle w:val="TAL"/>
            </w:pPr>
            <w:r w:rsidRPr="000749E2">
              <w:t>R5-176450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6006CC" w14:textId="77777777" w:rsidR="003C60B3" w:rsidRPr="000749E2" w:rsidRDefault="003C60B3" w:rsidP="005076D8">
            <w:pPr>
              <w:pStyle w:val="TAL"/>
            </w:pPr>
            <w:r w:rsidRPr="000749E2">
              <w:t>1060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F1C21B" w14:textId="77777777" w:rsidR="003C60B3" w:rsidRPr="000749E2" w:rsidRDefault="003C60B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B08BB4"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EC6903" w14:textId="77777777" w:rsidR="003C60B3" w:rsidRPr="000749E2" w:rsidRDefault="003C60B3" w:rsidP="000749E2">
            <w:pPr>
              <w:pStyle w:val="TAL"/>
              <w:rPr>
                <w:lang w:eastAsia="en-US"/>
              </w:rPr>
            </w:pPr>
            <w:r w:rsidRPr="000749E2">
              <w:rPr>
                <w:lang w:eastAsia="en-US"/>
              </w:rPr>
              <w:t xml:space="preserve">Update of PUCCH </w:t>
            </w:r>
            <w:proofErr w:type="spellStart"/>
            <w:r w:rsidRPr="000749E2">
              <w:rPr>
                <w:lang w:eastAsia="en-US"/>
              </w:rPr>
              <w:t>SCell</w:t>
            </w:r>
            <w:proofErr w:type="spellEnd"/>
            <w:r w:rsidRPr="000749E2">
              <w:rPr>
                <w:lang w:eastAsia="en-US"/>
              </w:rPr>
              <w:t xml:space="preserve"> common test environment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854BDD" w14:textId="77777777" w:rsidR="003C60B3" w:rsidRPr="000749E2" w:rsidRDefault="003C60B3" w:rsidP="005076D8">
            <w:pPr>
              <w:pStyle w:val="TAL"/>
            </w:pPr>
            <w:r w:rsidRPr="000749E2">
              <w:t>14.4.0</w:t>
            </w:r>
          </w:p>
        </w:tc>
      </w:tr>
      <w:tr w:rsidR="003C60B3" w:rsidRPr="000749E2" w14:paraId="3ED57C2F"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728F966E" w14:textId="77777777" w:rsidR="003C60B3" w:rsidRPr="000749E2" w:rsidRDefault="003C60B3" w:rsidP="005076D8">
            <w:pPr>
              <w:pStyle w:val="TAL"/>
              <w:rPr>
                <w:lang w:eastAsia="en-US"/>
              </w:rPr>
            </w:pPr>
            <w:r w:rsidRPr="000749E2">
              <w:rPr>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8AFDFD" w14:textId="77777777" w:rsidR="003C60B3" w:rsidRPr="000749E2" w:rsidRDefault="003C60B3" w:rsidP="005076D8">
            <w:pPr>
              <w:pStyle w:val="TAL"/>
              <w:rPr>
                <w:lang w:eastAsia="en-US"/>
              </w:rPr>
            </w:pPr>
            <w:r w:rsidRPr="000749E2">
              <w:rPr>
                <w:lang w:eastAsia="en-US"/>
              </w:rPr>
              <w:t>RAN#78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3E887C" w14:textId="77777777" w:rsidR="003C60B3" w:rsidRPr="000749E2" w:rsidRDefault="003C60B3" w:rsidP="005076D8">
            <w:pPr>
              <w:pStyle w:val="TAL"/>
            </w:pPr>
            <w:r w:rsidRPr="000749E2">
              <w:t>R5-176487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06D204" w14:textId="77777777" w:rsidR="003C60B3" w:rsidRPr="000749E2" w:rsidRDefault="003C60B3" w:rsidP="005076D8">
            <w:pPr>
              <w:pStyle w:val="TAL"/>
            </w:pPr>
            <w:r w:rsidRPr="000749E2">
              <w:t>1064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B3BC8B" w14:textId="77777777" w:rsidR="003C60B3" w:rsidRPr="000749E2" w:rsidRDefault="003C60B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54F935"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E968DA" w14:textId="77777777" w:rsidR="003C60B3" w:rsidRPr="000749E2" w:rsidRDefault="003C60B3" w:rsidP="000749E2">
            <w:pPr>
              <w:pStyle w:val="TAL"/>
              <w:rPr>
                <w:lang w:eastAsia="en-US"/>
              </w:rPr>
            </w:pPr>
            <w:r w:rsidRPr="000749E2">
              <w:rPr>
                <w:lang w:eastAsia="en-US"/>
              </w:rPr>
              <w:t>Correction to test frequencies for CA_41D-41A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68641E" w14:textId="77777777" w:rsidR="003C60B3" w:rsidRPr="000749E2" w:rsidRDefault="003C60B3" w:rsidP="005076D8">
            <w:pPr>
              <w:pStyle w:val="TAL"/>
            </w:pPr>
            <w:r w:rsidRPr="000749E2">
              <w:t>14.4.0</w:t>
            </w:r>
          </w:p>
        </w:tc>
      </w:tr>
      <w:tr w:rsidR="003C60B3" w:rsidRPr="000749E2" w14:paraId="058550E6"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1F09F423" w14:textId="77777777" w:rsidR="003C60B3" w:rsidRPr="000749E2" w:rsidRDefault="003C60B3" w:rsidP="005076D8">
            <w:pPr>
              <w:pStyle w:val="TAL"/>
              <w:rPr>
                <w:lang w:eastAsia="en-US"/>
              </w:rPr>
            </w:pPr>
            <w:r w:rsidRPr="000749E2">
              <w:rPr>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E7AD1E" w14:textId="77777777" w:rsidR="003C60B3" w:rsidRPr="000749E2" w:rsidRDefault="003C60B3" w:rsidP="005076D8">
            <w:pPr>
              <w:pStyle w:val="TAL"/>
              <w:rPr>
                <w:lang w:eastAsia="en-US"/>
              </w:rPr>
            </w:pPr>
            <w:r w:rsidRPr="000749E2">
              <w:rPr>
                <w:lang w:eastAsia="en-US"/>
              </w:rPr>
              <w:t>RAN#78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E93FE6" w14:textId="77777777" w:rsidR="003C60B3" w:rsidRPr="000749E2" w:rsidRDefault="003C60B3" w:rsidP="005076D8">
            <w:pPr>
              <w:pStyle w:val="TAL"/>
            </w:pPr>
            <w:r w:rsidRPr="000749E2">
              <w:t>R5-176491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4538E4" w14:textId="77777777" w:rsidR="003C60B3" w:rsidRPr="000749E2" w:rsidRDefault="003C60B3" w:rsidP="005076D8">
            <w:pPr>
              <w:pStyle w:val="TAL"/>
            </w:pPr>
            <w:r w:rsidRPr="000749E2">
              <w:t>1065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A4509B" w14:textId="77777777" w:rsidR="003C60B3" w:rsidRPr="000749E2" w:rsidRDefault="003C60B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B5129D"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97F5BE" w14:textId="77777777" w:rsidR="003C60B3" w:rsidRPr="000749E2" w:rsidRDefault="003C60B3" w:rsidP="000749E2">
            <w:pPr>
              <w:pStyle w:val="TAL"/>
              <w:rPr>
                <w:lang w:eastAsia="en-US"/>
              </w:rPr>
            </w:pPr>
            <w:r w:rsidRPr="000749E2">
              <w:rPr>
                <w:lang w:eastAsia="en-US"/>
              </w:rPr>
              <w:t>Correction to NB-IoT Test frequencies for in-band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BB324C" w14:textId="77777777" w:rsidR="003C60B3" w:rsidRPr="000749E2" w:rsidRDefault="003C60B3" w:rsidP="005076D8">
            <w:pPr>
              <w:pStyle w:val="TAL"/>
            </w:pPr>
            <w:r w:rsidRPr="000749E2">
              <w:t>14.4.0</w:t>
            </w:r>
          </w:p>
        </w:tc>
      </w:tr>
      <w:tr w:rsidR="003C60B3" w:rsidRPr="000749E2" w14:paraId="431FB3A2"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667D3F60" w14:textId="77777777" w:rsidR="003C60B3" w:rsidRPr="000749E2" w:rsidRDefault="003C60B3" w:rsidP="005076D8">
            <w:pPr>
              <w:pStyle w:val="TAL"/>
              <w:rPr>
                <w:lang w:eastAsia="en-US"/>
              </w:rPr>
            </w:pPr>
            <w:r w:rsidRPr="000749E2">
              <w:rPr>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F54311" w14:textId="77777777" w:rsidR="003C60B3" w:rsidRPr="000749E2" w:rsidRDefault="003C60B3" w:rsidP="005076D8">
            <w:pPr>
              <w:pStyle w:val="TAL"/>
              <w:rPr>
                <w:lang w:eastAsia="en-US"/>
              </w:rPr>
            </w:pPr>
            <w:r w:rsidRPr="000749E2">
              <w:rPr>
                <w:lang w:eastAsia="en-US"/>
              </w:rPr>
              <w:t>RAN#78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1AE818" w14:textId="77777777" w:rsidR="003C60B3" w:rsidRPr="000749E2" w:rsidRDefault="003C60B3" w:rsidP="005076D8">
            <w:pPr>
              <w:pStyle w:val="TAL"/>
            </w:pPr>
            <w:r w:rsidRPr="000749E2">
              <w:t>R5-176575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46E9EA" w14:textId="77777777" w:rsidR="003C60B3" w:rsidRPr="000749E2" w:rsidRDefault="003C60B3" w:rsidP="005076D8">
            <w:pPr>
              <w:pStyle w:val="TAL"/>
            </w:pPr>
            <w:r w:rsidRPr="000749E2">
              <w:t>1071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887FF6" w14:textId="77777777" w:rsidR="003C60B3" w:rsidRPr="000749E2" w:rsidRDefault="003C60B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1E4EC"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D8026E" w14:textId="77777777" w:rsidR="003C60B3" w:rsidRPr="000749E2" w:rsidRDefault="003C60B3" w:rsidP="000749E2">
            <w:pPr>
              <w:pStyle w:val="TAL"/>
              <w:rPr>
                <w:lang w:eastAsia="en-US"/>
              </w:rPr>
            </w:pPr>
            <w:r w:rsidRPr="000749E2">
              <w:rPr>
                <w:lang w:eastAsia="en-US"/>
              </w:rPr>
              <w:t>Update to SECURITY REJECT message security header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E227DB" w14:textId="77777777" w:rsidR="003C60B3" w:rsidRPr="000749E2" w:rsidRDefault="003C60B3" w:rsidP="005076D8">
            <w:pPr>
              <w:pStyle w:val="TAL"/>
            </w:pPr>
            <w:r w:rsidRPr="000749E2">
              <w:t>14.4.0</w:t>
            </w:r>
          </w:p>
        </w:tc>
      </w:tr>
      <w:tr w:rsidR="003C60B3" w:rsidRPr="000749E2" w14:paraId="1675F7E5"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323B14BC" w14:textId="77777777" w:rsidR="003C60B3" w:rsidRPr="000749E2" w:rsidRDefault="003C60B3" w:rsidP="005076D8">
            <w:pPr>
              <w:pStyle w:val="TAL"/>
              <w:rPr>
                <w:lang w:eastAsia="en-US"/>
              </w:rPr>
            </w:pPr>
            <w:r w:rsidRPr="000749E2">
              <w:rPr>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9743B2" w14:textId="77777777" w:rsidR="003C60B3" w:rsidRPr="000749E2" w:rsidRDefault="003C60B3" w:rsidP="005076D8">
            <w:pPr>
              <w:pStyle w:val="TAL"/>
              <w:rPr>
                <w:lang w:eastAsia="en-US"/>
              </w:rPr>
            </w:pPr>
            <w:r w:rsidRPr="000749E2">
              <w:rPr>
                <w:lang w:eastAsia="en-US"/>
              </w:rPr>
              <w:t>RAN#78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0CBD83" w14:textId="77777777" w:rsidR="003C60B3" w:rsidRPr="000749E2" w:rsidRDefault="003C60B3" w:rsidP="005076D8">
            <w:pPr>
              <w:pStyle w:val="TAL"/>
            </w:pPr>
            <w:r w:rsidRPr="000749E2">
              <w:t>R5-176607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CF06C2" w14:textId="77777777" w:rsidR="003C60B3" w:rsidRPr="000749E2" w:rsidRDefault="003C60B3" w:rsidP="005076D8">
            <w:pPr>
              <w:pStyle w:val="TAL"/>
            </w:pPr>
            <w:r w:rsidRPr="000749E2">
              <w:t>1074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4314D8" w14:textId="77777777" w:rsidR="003C60B3" w:rsidRPr="000749E2" w:rsidRDefault="003C60B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83908A"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4CD174" w14:textId="77777777" w:rsidR="003C60B3" w:rsidRPr="000749E2" w:rsidRDefault="003C60B3" w:rsidP="000749E2">
            <w:pPr>
              <w:pStyle w:val="TAL"/>
              <w:rPr>
                <w:lang w:eastAsia="en-US"/>
              </w:rPr>
            </w:pPr>
            <w:r w:rsidRPr="000749E2">
              <w:rPr>
                <w:lang w:eastAsia="en-US"/>
              </w:rPr>
              <w:t>Editorial correction to the FDD reference test frequencies for operating band 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0C2861" w14:textId="77777777" w:rsidR="003C60B3" w:rsidRPr="000749E2" w:rsidRDefault="003C60B3" w:rsidP="005076D8">
            <w:pPr>
              <w:pStyle w:val="TAL"/>
            </w:pPr>
            <w:r w:rsidRPr="000749E2">
              <w:t>14.4.0</w:t>
            </w:r>
          </w:p>
        </w:tc>
      </w:tr>
      <w:tr w:rsidR="003C60B3" w:rsidRPr="000749E2" w14:paraId="30A03F89"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46B3B9D3" w14:textId="77777777" w:rsidR="003C60B3" w:rsidRPr="000749E2" w:rsidRDefault="003C60B3" w:rsidP="005076D8">
            <w:pPr>
              <w:pStyle w:val="TAL"/>
              <w:rPr>
                <w:lang w:eastAsia="en-US"/>
              </w:rPr>
            </w:pPr>
            <w:r w:rsidRPr="000749E2">
              <w:rPr>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EC9EE1" w14:textId="77777777" w:rsidR="003C60B3" w:rsidRPr="000749E2" w:rsidRDefault="003C60B3" w:rsidP="005076D8">
            <w:pPr>
              <w:pStyle w:val="TAL"/>
              <w:rPr>
                <w:lang w:eastAsia="en-US"/>
              </w:rPr>
            </w:pPr>
            <w:r w:rsidRPr="000749E2">
              <w:rPr>
                <w:lang w:eastAsia="en-US"/>
              </w:rPr>
              <w:t>RAN#78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9805AA" w14:textId="77777777" w:rsidR="003C60B3" w:rsidRPr="000749E2" w:rsidRDefault="003C60B3" w:rsidP="005076D8">
            <w:pPr>
              <w:pStyle w:val="TAL"/>
            </w:pPr>
            <w:r w:rsidRPr="000749E2">
              <w:t>R5-176680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1E2234" w14:textId="77777777" w:rsidR="003C60B3" w:rsidRPr="000749E2" w:rsidRDefault="003C60B3" w:rsidP="005076D8">
            <w:pPr>
              <w:pStyle w:val="TAL"/>
            </w:pPr>
            <w:r w:rsidRPr="000749E2">
              <w:t>1076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12D764" w14:textId="77777777" w:rsidR="003C60B3" w:rsidRPr="000749E2" w:rsidRDefault="003C60B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DE0180"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EC742C" w14:textId="77777777" w:rsidR="003C60B3" w:rsidRPr="000749E2" w:rsidRDefault="003C60B3" w:rsidP="000749E2">
            <w:pPr>
              <w:pStyle w:val="TAL"/>
              <w:rPr>
                <w:lang w:eastAsia="en-US"/>
              </w:rPr>
            </w:pPr>
            <w:r w:rsidRPr="000749E2">
              <w:rPr>
                <w:lang w:eastAsia="en-US"/>
              </w:rPr>
              <w:t>Correction to startSymbolBR-r13 IE in SystemInformationBlockType1-BR-r13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31B2AB" w14:textId="77777777" w:rsidR="003C60B3" w:rsidRPr="000749E2" w:rsidRDefault="003C60B3" w:rsidP="005076D8">
            <w:pPr>
              <w:pStyle w:val="TAL"/>
            </w:pPr>
            <w:r w:rsidRPr="000749E2">
              <w:t>14.4.0</w:t>
            </w:r>
          </w:p>
        </w:tc>
      </w:tr>
      <w:tr w:rsidR="003C60B3" w:rsidRPr="000749E2" w14:paraId="4C9E7C32"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0EB23686" w14:textId="77777777" w:rsidR="003C60B3" w:rsidRPr="000749E2" w:rsidRDefault="003C60B3" w:rsidP="005076D8">
            <w:pPr>
              <w:pStyle w:val="TAL"/>
              <w:rPr>
                <w:lang w:eastAsia="en-US"/>
              </w:rPr>
            </w:pPr>
            <w:r w:rsidRPr="000749E2">
              <w:rPr>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E27EA8" w14:textId="77777777" w:rsidR="003C60B3" w:rsidRPr="000749E2" w:rsidRDefault="003C60B3" w:rsidP="005076D8">
            <w:pPr>
              <w:pStyle w:val="TAL"/>
              <w:rPr>
                <w:lang w:eastAsia="en-US"/>
              </w:rPr>
            </w:pPr>
            <w:r w:rsidRPr="000749E2">
              <w:rPr>
                <w:lang w:eastAsia="en-US"/>
              </w:rPr>
              <w:t>RAN#78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21D3EA" w14:textId="77777777" w:rsidR="003C60B3" w:rsidRPr="000749E2" w:rsidRDefault="003C60B3" w:rsidP="005076D8">
            <w:pPr>
              <w:pStyle w:val="TAL"/>
            </w:pPr>
            <w:r w:rsidRPr="000749E2">
              <w:t>R5-176683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CB8C87" w14:textId="77777777" w:rsidR="003C60B3" w:rsidRPr="000749E2" w:rsidRDefault="003C60B3" w:rsidP="005076D8">
            <w:pPr>
              <w:pStyle w:val="TAL"/>
            </w:pPr>
            <w:r w:rsidRPr="000749E2">
              <w:t>1078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DAECAF" w14:textId="77777777" w:rsidR="003C60B3" w:rsidRPr="000749E2" w:rsidRDefault="003C60B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B6E703"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C95E99" w14:textId="77777777" w:rsidR="003C60B3" w:rsidRPr="000749E2" w:rsidRDefault="003C60B3" w:rsidP="000749E2">
            <w:pPr>
              <w:pStyle w:val="TAL"/>
              <w:rPr>
                <w:lang w:eastAsia="en-US"/>
              </w:rPr>
            </w:pPr>
            <w:r w:rsidRPr="000749E2">
              <w:rPr>
                <w:lang w:eastAsia="en-US"/>
              </w:rPr>
              <w:t>Correction to PRACH-ConfigSIB-v1310-DEFAULT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3EB47A" w14:textId="77777777" w:rsidR="003C60B3" w:rsidRPr="000749E2" w:rsidRDefault="003C60B3" w:rsidP="005076D8">
            <w:pPr>
              <w:pStyle w:val="TAL"/>
            </w:pPr>
            <w:r w:rsidRPr="000749E2">
              <w:t>14.4.0</w:t>
            </w:r>
          </w:p>
        </w:tc>
      </w:tr>
      <w:tr w:rsidR="003C60B3" w:rsidRPr="000749E2" w14:paraId="26C1A235"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770F55C4" w14:textId="77777777" w:rsidR="003C60B3" w:rsidRPr="000749E2" w:rsidRDefault="003C60B3" w:rsidP="005076D8">
            <w:pPr>
              <w:pStyle w:val="TAL"/>
              <w:rPr>
                <w:lang w:eastAsia="en-US"/>
              </w:rPr>
            </w:pPr>
            <w:r w:rsidRPr="000749E2">
              <w:rPr>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5A249C" w14:textId="77777777" w:rsidR="003C60B3" w:rsidRPr="000749E2" w:rsidRDefault="003C60B3" w:rsidP="005076D8">
            <w:pPr>
              <w:pStyle w:val="TAL"/>
              <w:rPr>
                <w:lang w:eastAsia="en-US"/>
              </w:rPr>
            </w:pPr>
            <w:r w:rsidRPr="000749E2">
              <w:rPr>
                <w:lang w:eastAsia="en-US"/>
              </w:rPr>
              <w:t>RAN#78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3B376E" w14:textId="77777777" w:rsidR="003C60B3" w:rsidRPr="000749E2" w:rsidRDefault="003C60B3" w:rsidP="005076D8">
            <w:pPr>
              <w:pStyle w:val="TAL"/>
            </w:pPr>
            <w:r w:rsidRPr="000749E2">
              <w:t>R5-176703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CA7118" w14:textId="77777777" w:rsidR="003C60B3" w:rsidRPr="000749E2" w:rsidRDefault="003C60B3" w:rsidP="005076D8">
            <w:pPr>
              <w:pStyle w:val="TAL"/>
            </w:pPr>
            <w:r w:rsidRPr="000749E2">
              <w:t>1079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61828E" w14:textId="77777777" w:rsidR="003C60B3" w:rsidRPr="000749E2" w:rsidRDefault="003C60B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DA5D72"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3FD2C8" w14:textId="77777777" w:rsidR="003C60B3" w:rsidRPr="000749E2" w:rsidRDefault="003C60B3" w:rsidP="000749E2">
            <w:pPr>
              <w:pStyle w:val="TAL"/>
              <w:rPr>
                <w:lang w:eastAsia="en-US"/>
              </w:rPr>
            </w:pPr>
            <w:r w:rsidRPr="000749E2">
              <w:rPr>
                <w:lang w:eastAsia="en-US"/>
              </w:rPr>
              <w:t>New Connection diagram for RRM 4Rx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85F981" w14:textId="77777777" w:rsidR="003C60B3" w:rsidRPr="000749E2" w:rsidRDefault="003C60B3" w:rsidP="005076D8">
            <w:pPr>
              <w:pStyle w:val="TAL"/>
            </w:pPr>
            <w:r w:rsidRPr="000749E2">
              <w:t>14.4.0</w:t>
            </w:r>
          </w:p>
        </w:tc>
      </w:tr>
      <w:tr w:rsidR="003C60B3" w:rsidRPr="000749E2" w14:paraId="2582EA37"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6D7884A6" w14:textId="77777777" w:rsidR="003C60B3" w:rsidRPr="000749E2" w:rsidRDefault="003C60B3" w:rsidP="005076D8">
            <w:pPr>
              <w:pStyle w:val="TAL"/>
              <w:rPr>
                <w:lang w:eastAsia="en-US"/>
              </w:rPr>
            </w:pPr>
            <w:r w:rsidRPr="000749E2">
              <w:rPr>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85B364" w14:textId="77777777" w:rsidR="003C60B3" w:rsidRPr="000749E2" w:rsidRDefault="003C60B3" w:rsidP="005076D8">
            <w:pPr>
              <w:pStyle w:val="TAL"/>
              <w:rPr>
                <w:lang w:eastAsia="en-US"/>
              </w:rPr>
            </w:pPr>
            <w:r w:rsidRPr="000749E2">
              <w:rPr>
                <w:lang w:eastAsia="en-US"/>
              </w:rPr>
              <w:t>RAN#78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3FCA22" w14:textId="77777777" w:rsidR="003C60B3" w:rsidRPr="000749E2" w:rsidRDefault="003C60B3" w:rsidP="005076D8">
            <w:pPr>
              <w:pStyle w:val="TAL"/>
            </w:pPr>
            <w:r w:rsidRPr="000749E2">
              <w:t>R5-176758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3A6D24" w14:textId="77777777" w:rsidR="003C60B3" w:rsidRPr="000749E2" w:rsidRDefault="003C60B3" w:rsidP="005076D8">
            <w:pPr>
              <w:pStyle w:val="TAL"/>
            </w:pPr>
            <w:r w:rsidRPr="000749E2">
              <w:t>1080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79E269" w14:textId="77777777" w:rsidR="003C60B3" w:rsidRPr="000749E2" w:rsidRDefault="003C60B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EF91F0"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BE7C15" w14:textId="77777777" w:rsidR="003C60B3" w:rsidRPr="000749E2" w:rsidRDefault="003C60B3" w:rsidP="000749E2">
            <w:pPr>
              <w:pStyle w:val="TAL"/>
              <w:rPr>
                <w:lang w:eastAsia="en-US"/>
              </w:rPr>
            </w:pPr>
            <w:r w:rsidRPr="000749E2">
              <w:rPr>
                <w:lang w:eastAsia="en-US"/>
              </w:rPr>
              <w:t>Allow retransmissions in IMS registration procedure over 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AAE794" w14:textId="77777777" w:rsidR="003C60B3" w:rsidRPr="000749E2" w:rsidRDefault="003C60B3" w:rsidP="005076D8">
            <w:pPr>
              <w:pStyle w:val="TAL"/>
            </w:pPr>
            <w:r w:rsidRPr="000749E2">
              <w:t>14.4.0</w:t>
            </w:r>
          </w:p>
        </w:tc>
      </w:tr>
      <w:tr w:rsidR="003C60B3" w:rsidRPr="000749E2" w14:paraId="72DA5D1C"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2A600477" w14:textId="77777777" w:rsidR="003C60B3" w:rsidRPr="000749E2" w:rsidRDefault="003C60B3" w:rsidP="005076D8">
            <w:pPr>
              <w:pStyle w:val="TAL"/>
              <w:rPr>
                <w:lang w:eastAsia="en-US"/>
              </w:rPr>
            </w:pPr>
            <w:r w:rsidRPr="000749E2">
              <w:rPr>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9823D2" w14:textId="77777777" w:rsidR="003C60B3" w:rsidRPr="000749E2" w:rsidRDefault="003C60B3" w:rsidP="005076D8">
            <w:pPr>
              <w:pStyle w:val="TAL"/>
              <w:rPr>
                <w:lang w:eastAsia="en-US"/>
              </w:rPr>
            </w:pPr>
            <w:r w:rsidRPr="000749E2">
              <w:rPr>
                <w:lang w:eastAsia="en-US"/>
              </w:rPr>
              <w:t>RAN#78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A2F9EB" w14:textId="77777777" w:rsidR="003C60B3" w:rsidRPr="000749E2" w:rsidRDefault="003C60B3" w:rsidP="005076D8">
            <w:pPr>
              <w:pStyle w:val="TAL"/>
            </w:pPr>
            <w:r w:rsidRPr="000749E2">
              <w:t>R5-176802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5A82EA" w14:textId="77777777" w:rsidR="003C60B3" w:rsidRPr="000749E2" w:rsidRDefault="003C60B3" w:rsidP="005076D8">
            <w:pPr>
              <w:pStyle w:val="TAL"/>
            </w:pPr>
            <w:r w:rsidRPr="000749E2">
              <w:t>1085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5D1CFA" w14:textId="77777777" w:rsidR="003C60B3" w:rsidRPr="000749E2" w:rsidRDefault="003C60B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2D9815"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3041BC" w14:textId="77777777" w:rsidR="003C60B3" w:rsidRPr="000749E2" w:rsidRDefault="003C60B3" w:rsidP="000749E2">
            <w:pPr>
              <w:pStyle w:val="TAL"/>
              <w:rPr>
                <w:lang w:eastAsia="en-US"/>
              </w:rPr>
            </w:pPr>
            <w:r w:rsidRPr="000749E2">
              <w:rPr>
                <w:lang w:eastAsia="en-US"/>
              </w:rPr>
              <w:t xml:space="preserve">Correction of Generic Test Procedure for </w:t>
            </w:r>
            <w:proofErr w:type="spellStart"/>
            <w:r w:rsidRPr="000749E2">
              <w:rPr>
                <w:lang w:eastAsia="en-US"/>
              </w:rPr>
              <w:t>eCall</w:t>
            </w:r>
            <w:proofErr w:type="spellEnd"/>
            <w:r w:rsidRPr="000749E2">
              <w:rPr>
                <w:lang w:eastAsia="en-US"/>
              </w:rPr>
              <w:t xml:space="preserve"> over IMS establishment in EUTRA: Normal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56968C" w14:textId="77777777" w:rsidR="003C60B3" w:rsidRPr="000749E2" w:rsidRDefault="003C60B3" w:rsidP="005076D8">
            <w:pPr>
              <w:pStyle w:val="TAL"/>
            </w:pPr>
            <w:r w:rsidRPr="000749E2">
              <w:t>14.4.0</w:t>
            </w:r>
          </w:p>
        </w:tc>
      </w:tr>
      <w:tr w:rsidR="003C60B3" w:rsidRPr="000749E2" w14:paraId="46E57CAE"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3E32FCE0" w14:textId="77777777" w:rsidR="003C60B3" w:rsidRPr="000749E2" w:rsidRDefault="003C60B3" w:rsidP="005076D8">
            <w:pPr>
              <w:pStyle w:val="TAL"/>
              <w:rPr>
                <w:lang w:eastAsia="en-US"/>
              </w:rPr>
            </w:pPr>
            <w:r w:rsidRPr="000749E2">
              <w:rPr>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1BE109" w14:textId="77777777" w:rsidR="003C60B3" w:rsidRPr="000749E2" w:rsidRDefault="003C60B3" w:rsidP="005076D8">
            <w:pPr>
              <w:pStyle w:val="TAL"/>
              <w:rPr>
                <w:lang w:eastAsia="en-US"/>
              </w:rPr>
            </w:pPr>
            <w:r w:rsidRPr="000749E2">
              <w:rPr>
                <w:lang w:eastAsia="en-US"/>
              </w:rPr>
              <w:t>RAN#78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94F0EE" w14:textId="77777777" w:rsidR="003C60B3" w:rsidRPr="000749E2" w:rsidRDefault="003C60B3" w:rsidP="005076D8">
            <w:pPr>
              <w:pStyle w:val="TAL"/>
            </w:pPr>
            <w:r w:rsidRPr="000749E2">
              <w:t>R5-176872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EBD26C" w14:textId="77777777" w:rsidR="003C60B3" w:rsidRPr="000749E2" w:rsidRDefault="003C60B3" w:rsidP="005076D8">
            <w:pPr>
              <w:pStyle w:val="TAL"/>
            </w:pPr>
            <w:r w:rsidRPr="000749E2">
              <w:t>1044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F44BA9" w14:textId="77777777" w:rsidR="003C60B3" w:rsidRPr="000749E2" w:rsidRDefault="003C60B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073E61"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F0DA9E" w14:textId="77777777" w:rsidR="003C60B3" w:rsidRPr="000749E2" w:rsidRDefault="003C60B3" w:rsidP="000749E2">
            <w:pPr>
              <w:pStyle w:val="TAL"/>
              <w:rPr>
                <w:lang w:eastAsia="en-US"/>
              </w:rPr>
            </w:pPr>
            <w:r w:rsidRPr="000749E2">
              <w:rPr>
                <w:lang w:eastAsia="en-US"/>
              </w:rPr>
              <w:t xml:space="preserve">Updates to ATTACH REQUEST and TRACKING AREA REQUEST for </w:t>
            </w:r>
            <w:proofErr w:type="spellStart"/>
            <w:r w:rsidRPr="000749E2">
              <w:rPr>
                <w:lang w:eastAsia="en-US"/>
              </w:rPr>
              <w:t>CIoT</w:t>
            </w:r>
            <w:proofErr w:type="spellEnd"/>
            <w:r w:rsidRPr="000749E2">
              <w:rPr>
                <w:lang w:eastAsia="en-US"/>
              </w:rPr>
              <w:t xml:space="preserve"> Optimisation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FFAEE6" w14:textId="77777777" w:rsidR="003C60B3" w:rsidRPr="000749E2" w:rsidRDefault="003C60B3" w:rsidP="005076D8">
            <w:pPr>
              <w:pStyle w:val="TAL"/>
            </w:pPr>
            <w:r w:rsidRPr="000749E2">
              <w:t>14.4.0</w:t>
            </w:r>
          </w:p>
        </w:tc>
      </w:tr>
      <w:tr w:rsidR="003C60B3" w:rsidRPr="000749E2" w14:paraId="5D0EB177"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6CECF1DB" w14:textId="77777777" w:rsidR="003C60B3" w:rsidRPr="000749E2" w:rsidRDefault="003C60B3" w:rsidP="005076D8">
            <w:pPr>
              <w:pStyle w:val="TAL"/>
              <w:rPr>
                <w:lang w:eastAsia="en-US"/>
              </w:rPr>
            </w:pPr>
            <w:r w:rsidRPr="000749E2">
              <w:rPr>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0745CF" w14:textId="77777777" w:rsidR="003C60B3" w:rsidRPr="000749E2" w:rsidRDefault="003C60B3" w:rsidP="005076D8">
            <w:pPr>
              <w:pStyle w:val="TAL"/>
              <w:rPr>
                <w:lang w:eastAsia="en-US"/>
              </w:rPr>
            </w:pPr>
            <w:r w:rsidRPr="000749E2">
              <w:rPr>
                <w:lang w:eastAsia="en-US"/>
              </w:rPr>
              <w:t>RAN#78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0DFBBB" w14:textId="77777777" w:rsidR="003C60B3" w:rsidRPr="000749E2" w:rsidRDefault="003C60B3" w:rsidP="005076D8">
            <w:pPr>
              <w:pStyle w:val="TAL"/>
            </w:pPr>
            <w:r w:rsidRPr="000749E2">
              <w:t>R5-176887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7EED21" w14:textId="77777777" w:rsidR="003C60B3" w:rsidRPr="000749E2" w:rsidRDefault="003C60B3" w:rsidP="005076D8">
            <w:pPr>
              <w:pStyle w:val="TAL"/>
            </w:pPr>
            <w:r w:rsidRPr="000749E2">
              <w:t>1042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5BEDAC" w14:textId="77777777" w:rsidR="003C60B3" w:rsidRPr="000749E2" w:rsidRDefault="003C60B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B99B6E"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8C8A6C" w14:textId="77777777" w:rsidR="003C60B3" w:rsidRPr="000749E2" w:rsidRDefault="003C60B3" w:rsidP="000749E2">
            <w:pPr>
              <w:pStyle w:val="TAL"/>
              <w:rPr>
                <w:lang w:eastAsia="en-US"/>
              </w:rPr>
            </w:pPr>
            <w:r w:rsidRPr="000749E2">
              <w:rPr>
                <w:lang w:eastAsia="en-US"/>
              </w:rPr>
              <w:t>Corrections to IMS over WLAN procedures and default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A74BAA" w14:textId="77777777" w:rsidR="003C60B3" w:rsidRPr="000749E2" w:rsidRDefault="003C60B3" w:rsidP="005076D8">
            <w:pPr>
              <w:pStyle w:val="TAL"/>
            </w:pPr>
            <w:r w:rsidRPr="000749E2">
              <w:t>14.4.0</w:t>
            </w:r>
          </w:p>
        </w:tc>
      </w:tr>
      <w:tr w:rsidR="003C60B3" w:rsidRPr="000749E2" w14:paraId="2C1FBDB3"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17BB140D" w14:textId="77777777" w:rsidR="003C60B3" w:rsidRPr="000749E2" w:rsidRDefault="003C60B3" w:rsidP="005076D8">
            <w:pPr>
              <w:pStyle w:val="TAL"/>
              <w:rPr>
                <w:lang w:eastAsia="en-US"/>
              </w:rPr>
            </w:pPr>
            <w:r w:rsidRPr="000749E2">
              <w:rPr>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FCE6D3" w14:textId="77777777" w:rsidR="003C60B3" w:rsidRPr="000749E2" w:rsidRDefault="003C60B3" w:rsidP="005076D8">
            <w:pPr>
              <w:pStyle w:val="TAL"/>
              <w:rPr>
                <w:lang w:eastAsia="en-US"/>
              </w:rPr>
            </w:pPr>
            <w:r w:rsidRPr="000749E2">
              <w:rPr>
                <w:lang w:eastAsia="en-US"/>
              </w:rPr>
              <w:t>RAN#78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301E05" w14:textId="77777777" w:rsidR="003C60B3" w:rsidRPr="000749E2" w:rsidRDefault="003C60B3" w:rsidP="005076D8">
            <w:pPr>
              <w:pStyle w:val="TAL"/>
            </w:pPr>
            <w:r w:rsidRPr="000749E2">
              <w:t>R5-176888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FC78EA" w14:textId="77777777" w:rsidR="003C60B3" w:rsidRPr="000749E2" w:rsidRDefault="003C60B3" w:rsidP="005076D8">
            <w:pPr>
              <w:pStyle w:val="TAL"/>
            </w:pPr>
            <w:r w:rsidRPr="000749E2">
              <w:t>1061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B76D58" w14:textId="77777777" w:rsidR="003C60B3" w:rsidRPr="000749E2" w:rsidRDefault="003C60B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EA959E"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7AC7A3" w14:textId="77777777" w:rsidR="003C60B3" w:rsidRPr="000749E2" w:rsidRDefault="003C60B3" w:rsidP="000749E2">
            <w:pPr>
              <w:pStyle w:val="TAL"/>
              <w:rPr>
                <w:lang w:eastAsia="en-US"/>
              </w:rPr>
            </w:pPr>
            <w:r w:rsidRPr="000749E2">
              <w:rPr>
                <w:lang w:eastAsia="en-US"/>
              </w:rPr>
              <w:t>Addition of 4 antenna ports default message contents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4967CB" w14:textId="77777777" w:rsidR="003C60B3" w:rsidRPr="000749E2" w:rsidRDefault="003C60B3" w:rsidP="005076D8">
            <w:pPr>
              <w:pStyle w:val="TAL"/>
            </w:pPr>
            <w:r w:rsidRPr="000749E2">
              <w:t>14.4.0</w:t>
            </w:r>
          </w:p>
        </w:tc>
      </w:tr>
      <w:tr w:rsidR="003C60B3" w:rsidRPr="000749E2" w14:paraId="4309A805"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58BD4588" w14:textId="77777777" w:rsidR="003C60B3" w:rsidRPr="000749E2" w:rsidRDefault="003C60B3" w:rsidP="005076D8">
            <w:pPr>
              <w:pStyle w:val="TAL"/>
              <w:rPr>
                <w:lang w:eastAsia="en-US"/>
              </w:rPr>
            </w:pPr>
            <w:r w:rsidRPr="000749E2">
              <w:rPr>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215383" w14:textId="77777777" w:rsidR="003C60B3" w:rsidRPr="000749E2" w:rsidRDefault="003C60B3" w:rsidP="005076D8">
            <w:pPr>
              <w:pStyle w:val="TAL"/>
              <w:rPr>
                <w:lang w:eastAsia="en-US"/>
              </w:rPr>
            </w:pPr>
            <w:r w:rsidRPr="000749E2">
              <w:rPr>
                <w:lang w:eastAsia="en-US"/>
              </w:rPr>
              <w:t>RAN#78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8DB204" w14:textId="77777777" w:rsidR="003C60B3" w:rsidRPr="000749E2" w:rsidRDefault="003C60B3" w:rsidP="005076D8">
            <w:pPr>
              <w:pStyle w:val="TAL"/>
            </w:pPr>
            <w:r w:rsidRPr="000749E2">
              <w:t>R5-176892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F30CCE" w14:textId="77777777" w:rsidR="003C60B3" w:rsidRPr="000749E2" w:rsidRDefault="003C60B3" w:rsidP="005076D8">
            <w:pPr>
              <w:pStyle w:val="TAL"/>
            </w:pPr>
            <w:r w:rsidRPr="000749E2">
              <w:t>1083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3F345F" w14:textId="77777777" w:rsidR="003C60B3" w:rsidRPr="000749E2" w:rsidRDefault="003C60B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C8EBD1"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0B7974" w14:textId="77777777" w:rsidR="003C60B3" w:rsidRPr="000749E2" w:rsidRDefault="003C60B3" w:rsidP="000749E2">
            <w:pPr>
              <w:pStyle w:val="TAL"/>
              <w:rPr>
                <w:lang w:eastAsia="en-US"/>
              </w:rPr>
            </w:pPr>
            <w:r w:rsidRPr="000749E2">
              <w:rPr>
                <w:lang w:eastAsia="en-US"/>
              </w:rPr>
              <w:t xml:space="preserve">Addition of default IE contents for </w:t>
            </w:r>
            <w:proofErr w:type="spellStart"/>
            <w:r w:rsidRPr="000749E2">
              <w:rPr>
                <w:lang w:eastAsia="en-US"/>
              </w:rPr>
              <w:t>MeasGapConfig</w:t>
            </w:r>
            <w:proofErr w:type="spellEnd"/>
            <w:r w:rsidRPr="000749E2">
              <w:rPr>
                <w:lang w:eastAsia="en-US"/>
              </w:rPr>
              <w:t>-CE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3F50C0" w14:textId="77777777" w:rsidR="003C60B3" w:rsidRPr="000749E2" w:rsidRDefault="003C60B3" w:rsidP="005076D8">
            <w:pPr>
              <w:pStyle w:val="TAL"/>
            </w:pPr>
            <w:r w:rsidRPr="000749E2">
              <w:t>14.4.0</w:t>
            </w:r>
          </w:p>
        </w:tc>
      </w:tr>
      <w:tr w:rsidR="003C60B3" w:rsidRPr="000749E2" w14:paraId="60200D63"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647FB296" w14:textId="77777777" w:rsidR="003C60B3" w:rsidRPr="000749E2" w:rsidRDefault="003C60B3" w:rsidP="005076D8">
            <w:pPr>
              <w:pStyle w:val="TAL"/>
              <w:rPr>
                <w:lang w:eastAsia="en-US"/>
              </w:rPr>
            </w:pPr>
            <w:r w:rsidRPr="000749E2">
              <w:rPr>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F31E7B" w14:textId="77777777" w:rsidR="003C60B3" w:rsidRPr="000749E2" w:rsidRDefault="003C60B3" w:rsidP="005076D8">
            <w:pPr>
              <w:pStyle w:val="TAL"/>
              <w:rPr>
                <w:lang w:eastAsia="en-US"/>
              </w:rPr>
            </w:pPr>
            <w:r w:rsidRPr="000749E2">
              <w:rPr>
                <w:lang w:eastAsia="en-US"/>
              </w:rPr>
              <w:t>RAN#78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E4FD12" w14:textId="77777777" w:rsidR="003C60B3" w:rsidRPr="000749E2" w:rsidRDefault="003C60B3" w:rsidP="005076D8">
            <w:pPr>
              <w:pStyle w:val="TAL"/>
            </w:pPr>
            <w:r w:rsidRPr="000749E2">
              <w:t>R5-176950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CD71B6" w14:textId="77777777" w:rsidR="003C60B3" w:rsidRPr="000749E2" w:rsidRDefault="003C60B3" w:rsidP="005076D8">
            <w:pPr>
              <w:pStyle w:val="TAL"/>
            </w:pPr>
            <w:r w:rsidRPr="000749E2">
              <w:t>1032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900240" w14:textId="77777777" w:rsidR="003C60B3" w:rsidRPr="000749E2" w:rsidRDefault="003C60B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B30E65"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3BF48F" w14:textId="77777777" w:rsidR="003C60B3" w:rsidRPr="000749E2" w:rsidRDefault="003C60B3" w:rsidP="000749E2">
            <w:pPr>
              <w:pStyle w:val="TAL"/>
              <w:rPr>
                <w:lang w:eastAsia="en-US"/>
              </w:rPr>
            </w:pPr>
            <w:r w:rsidRPr="000749E2">
              <w:rPr>
                <w:lang w:eastAsia="en-US"/>
              </w:rPr>
              <w:t xml:space="preserve">Addition of Generic Test Procedure for </w:t>
            </w:r>
            <w:proofErr w:type="spellStart"/>
            <w:r w:rsidRPr="000749E2">
              <w:rPr>
                <w:lang w:eastAsia="en-US"/>
              </w:rPr>
              <w:t>eCall</w:t>
            </w:r>
            <w:proofErr w:type="spellEnd"/>
            <w:r w:rsidRPr="000749E2">
              <w:rPr>
                <w:lang w:eastAsia="en-US"/>
              </w:rPr>
              <w:t xml:space="preserve"> over IMS establishment in EUTRA: </w:t>
            </w:r>
            <w:proofErr w:type="spellStart"/>
            <w:r w:rsidRPr="000749E2">
              <w:rPr>
                <w:lang w:eastAsia="en-US"/>
              </w:rPr>
              <w:t>eCall</w:t>
            </w:r>
            <w:proofErr w:type="spellEnd"/>
            <w:r w:rsidRPr="000749E2">
              <w:rPr>
                <w:lang w:eastAsia="en-US"/>
              </w:rPr>
              <w:t xml:space="preserve"> Only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21F0CE" w14:textId="77777777" w:rsidR="003C60B3" w:rsidRPr="000749E2" w:rsidRDefault="003C60B3" w:rsidP="005076D8">
            <w:pPr>
              <w:pStyle w:val="TAL"/>
            </w:pPr>
            <w:r w:rsidRPr="000749E2">
              <w:t>14.4.0</w:t>
            </w:r>
          </w:p>
        </w:tc>
      </w:tr>
      <w:tr w:rsidR="003C60B3" w:rsidRPr="000749E2" w14:paraId="511AEFE6"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48AE8739" w14:textId="77777777" w:rsidR="003C60B3" w:rsidRPr="000749E2" w:rsidRDefault="003C60B3" w:rsidP="005076D8">
            <w:pPr>
              <w:pStyle w:val="TAL"/>
              <w:rPr>
                <w:lang w:eastAsia="en-US"/>
              </w:rPr>
            </w:pPr>
            <w:r w:rsidRPr="000749E2">
              <w:rPr>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868400" w14:textId="77777777" w:rsidR="003C60B3" w:rsidRPr="000749E2" w:rsidRDefault="003C60B3" w:rsidP="005076D8">
            <w:pPr>
              <w:pStyle w:val="TAL"/>
              <w:rPr>
                <w:lang w:eastAsia="en-US"/>
              </w:rPr>
            </w:pPr>
            <w:r w:rsidRPr="000749E2">
              <w:rPr>
                <w:lang w:eastAsia="en-US"/>
              </w:rPr>
              <w:t>RAN#78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82DC3A" w14:textId="77777777" w:rsidR="003C60B3" w:rsidRPr="000749E2" w:rsidRDefault="003C60B3" w:rsidP="005076D8">
            <w:pPr>
              <w:pStyle w:val="TAL"/>
            </w:pPr>
            <w:r w:rsidRPr="000749E2">
              <w:t>R5-176958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4769F2" w14:textId="77777777" w:rsidR="003C60B3" w:rsidRPr="000749E2" w:rsidRDefault="003C60B3" w:rsidP="005076D8">
            <w:pPr>
              <w:pStyle w:val="TAL"/>
            </w:pPr>
            <w:r w:rsidRPr="000749E2">
              <w:t>1043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B850B0" w14:textId="77777777" w:rsidR="003C60B3" w:rsidRPr="000749E2" w:rsidRDefault="003C60B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FC5FBC"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F16312" w14:textId="77777777" w:rsidR="003C60B3" w:rsidRPr="000749E2" w:rsidRDefault="003C60B3" w:rsidP="000749E2">
            <w:pPr>
              <w:pStyle w:val="TAL"/>
              <w:rPr>
                <w:lang w:eastAsia="en-US"/>
              </w:rPr>
            </w:pPr>
            <w:r w:rsidRPr="000749E2">
              <w:rPr>
                <w:lang w:eastAsia="en-US"/>
              </w:rPr>
              <w:t xml:space="preserve">Introduction of default message configuration for </w:t>
            </w:r>
            <w:proofErr w:type="spellStart"/>
            <w:r w:rsidRPr="000749E2">
              <w:rPr>
                <w:lang w:eastAsia="en-US"/>
              </w:rPr>
              <w:t>LTE_VoLTE_ViLTE_enhhancement</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729716" w14:textId="77777777" w:rsidR="003C60B3" w:rsidRPr="000749E2" w:rsidRDefault="003C60B3" w:rsidP="005076D8">
            <w:pPr>
              <w:pStyle w:val="TAL"/>
            </w:pPr>
            <w:r w:rsidRPr="000749E2">
              <w:t>14.4.0</w:t>
            </w:r>
          </w:p>
        </w:tc>
      </w:tr>
      <w:tr w:rsidR="003C60B3" w:rsidRPr="000749E2" w14:paraId="3EA8B13D"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11721A48" w14:textId="77777777" w:rsidR="003C60B3" w:rsidRPr="000749E2" w:rsidRDefault="003C60B3" w:rsidP="005076D8">
            <w:pPr>
              <w:pStyle w:val="TAL"/>
              <w:rPr>
                <w:lang w:eastAsia="en-US"/>
              </w:rPr>
            </w:pPr>
            <w:r w:rsidRPr="000749E2">
              <w:rPr>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66F9D2" w14:textId="77777777" w:rsidR="003C60B3" w:rsidRPr="000749E2" w:rsidRDefault="003C60B3" w:rsidP="005076D8">
            <w:pPr>
              <w:pStyle w:val="TAL"/>
              <w:rPr>
                <w:lang w:eastAsia="en-US"/>
              </w:rPr>
            </w:pPr>
            <w:r w:rsidRPr="000749E2">
              <w:rPr>
                <w:lang w:eastAsia="en-US"/>
              </w:rPr>
              <w:t>RAN#78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8AD9EF" w14:textId="77777777" w:rsidR="003C60B3" w:rsidRPr="000749E2" w:rsidRDefault="003C60B3" w:rsidP="005076D8">
            <w:pPr>
              <w:pStyle w:val="TAL"/>
            </w:pPr>
            <w:r w:rsidRPr="000749E2">
              <w:t>R5-176961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D78E33" w14:textId="77777777" w:rsidR="003C60B3" w:rsidRPr="000749E2" w:rsidRDefault="003C60B3" w:rsidP="005076D8">
            <w:pPr>
              <w:pStyle w:val="TAL"/>
            </w:pPr>
            <w:r w:rsidRPr="000749E2">
              <w:t>1030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771558" w14:textId="77777777" w:rsidR="003C60B3" w:rsidRPr="000749E2" w:rsidRDefault="003C60B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7A8A25"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125143" w14:textId="77777777" w:rsidR="003C60B3" w:rsidRPr="000749E2" w:rsidRDefault="003C60B3" w:rsidP="000749E2">
            <w:pPr>
              <w:pStyle w:val="TAL"/>
              <w:rPr>
                <w:lang w:eastAsia="en-US"/>
              </w:rPr>
            </w:pPr>
            <w:r w:rsidRPr="000749E2">
              <w:rPr>
                <w:lang w:eastAsia="en-US"/>
              </w:rPr>
              <w:t>Correction to 4.5.9.4 and 4.7I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C42412" w14:textId="77777777" w:rsidR="003C60B3" w:rsidRPr="000749E2" w:rsidRDefault="003C60B3" w:rsidP="005076D8">
            <w:pPr>
              <w:pStyle w:val="TAL"/>
            </w:pPr>
            <w:r w:rsidRPr="000749E2">
              <w:t>14.4.0</w:t>
            </w:r>
          </w:p>
        </w:tc>
      </w:tr>
      <w:tr w:rsidR="003C60B3" w:rsidRPr="000749E2" w14:paraId="7ECF0D47"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68A43DCF" w14:textId="77777777" w:rsidR="003C60B3" w:rsidRPr="000749E2" w:rsidRDefault="003C60B3" w:rsidP="005076D8">
            <w:pPr>
              <w:pStyle w:val="TAL"/>
              <w:rPr>
                <w:lang w:eastAsia="en-US"/>
              </w:rPr>
            </w:pPr>
            <w:r w:rsidRPr="000749E2">
              <w:rPr>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E4276E" w14:textId="77777777" w:rsidR="003C60B3" w:rsidRPr="000749E2" w:rsidRDefault="003C60B3" w:rsidP="005076D8">
            <w:pPr>
              <w:pStyle w:val="TAL"/>
              <w:rPr>
                <w:lang w:eastAsia="en-US"/>
              </w:rPr>
            </w:pPr>
            <w:r w:rsidRPr="000749E2">
              <w:rPr>
                <w:lang w:eastAsia="en-US"/>
              </w:rPr>
              <w:t>RAN#78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C9A31D" w14:textId="77777777" w:rsidR="003C60B3" w:rsidRPr="000749E2" w:rsidRDefault="003C60B3" w:rsidP="005076D8">
            <w:pPr>
              <w:pStyle w:val="TAL"/>
            </w:pPr>
            <w:r w:rsidRPr="000749E2">
              <w:t>R5-176962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838EFD" w14:textId="77777777" w:rsidR="003C60B3" w:rsidRPr="000749E2" w:rsidRDefault="003C60B3" w:rsidP="005076D8">
            <w:pPr>
              <w:pStyle w:val="TAL"/>
            </w:pPr>
            <w:r w:rsidRPr="000749E2">
              <w:t>1054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1158B2" w14:textId="77777777" w:rsidR="003C60B3" w:rsidRPr="000749E2" w:rsidRDefault="003C60B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84AE3C"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1CFA28" w14:textId="77777777" w:rsidR="003C60B3" w:rsidRPr="000749E2" w:rsidRDefault="003C60B3" w:rsidP="000749E2">
            <w:pPr>
              <w:pStyle w:val="TAL"/>
              <w:rPr>
                <w:lang w:eastAsia="en-US"/>
              </w:rPr>
            </w:pPr>
            <w:r w:rsidRPr="000749E2">
              <w:rPr>
                <w:lang w:eastAsia="en-US"/>
              </w:rPr>
              <w:t>Correct the order of Table 4.6.3-20J and Table 4.6.3-20K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B59984" w14:textId="77777777" w:rsidR="003C60B3" w:rsidRPr="000749E2" w:rsidRDefault="003C60B3" w:rsidP="005076D8">
            <w:pPr>
              <w:pStyle w:val="TAL"/>
            </w:pPr>
            <w:r w:rsidRPr="000749E2">
              <w:t>14.4.0</w:t>
            </w:r>
          </w:p>
        </w:tc>
      </w:tr>
      <w:tr w:rsidR="003C60B3" w:rsidRPr="000749E2" w14:paraId="2E251E6C"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683D6310" w14:textId="77777777" w:rsidR="003C60B3" w:rsidRPr="000749E2" w:rsidRDefault="003C60B3" w:rsidP="005076D8">
            <w:pPr>
              <w:pStyle w:val="TAL"/>
              <w:rPr>
                <w:lang w:eastAsia="en-US"/>
              </w:rPr>
            </w:pPr>
            <w:r w:rsidRPr="000749E2">
              <w:rPr>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0E49D6" w14:textId="77777777" w:rsidR="003C60B3" w:rsidRPr="000749E2" w:rsidRDefault="003C60B3" w:rsidP="005076D8">
            <w:pPr>
              <w:pStyle w:val="TAL"/>
              <w:rPr>
                <w:lang w:eastAsia="en-US"/>
              </w:rPr>
            </w:pPr>
            <w:r w:rsidRPr="000749E2">
              <w:rPr>
                <w:lang w:eastAsia="en-US"/>
              </w:rPr>
              <w:t>RAN#78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33553C" w14:textId="77777777" w:rsidR="003C60B3" w:rsidRPr="000749E2" w:rsidRDefault="003C60B3" w:rsidP="005076D8">
            <w:pPr>
              <w:pStyle w:val="TAL"/>
            </w:pPr>
            <w:r w:rsidRPr="000749E2">
              <w:t>R5-176965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59A500" w14:textId="77777777" w:rsidR="003C60B3" w:rsidRPr="000749E2" w:rsidRDefault="003C60B3" w:rsidP="005076D8">
            <w:pPr>
              <w:pStyle w:val="TAL"/>
            </w:pPr>
            <w:r w:rsidRPr="000749E2">
              <w:t>1059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1BF8C6" w14:textId="77777777" w:rsidR="003C60B3" w:rsidRPr="000749E2" w:rsidRDefault="003C60B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237C80"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6C19A9" w14:textId="77777777" w:rsidR="003C60B3" w:rsidRPr="000749E2" w:rsidRDefault="003C60B3" w:rsidP="000749E2">
            <w:pPr>
              <w:pStyle w:val="TAL"/>
              <w:rPr>
                <w:lang w:eastAsia="en-US"/>
              </w:rPr>
            </w:pPr>
            <w:r w:rsidRPr="000749E2">
              <w:rPr>
                <w:lang w:eastAsia="en-US"/>
              </w:rPr>
              <w:t>Update to V2V and V2X default message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213618" w14:textId="77777777" w:rsidR="003C60B3" w:rsidRPr="000749E2" w:rsidRDefault="003C60B3" w:rsidP="005076D8">
            <w:pPr>
              <w:pStyle w:val="TAL"/>
            </w:pPr>
            <w:r w:rsidRPr="000749E2">
              <w:t>14.4.0</w:t>
            </w:r>
          </w:p>
        </w:tc>
      </w:tr>
      <w:tr w:rsidR="003C60B3" w:rsidRPr="000749E2" w14:paraId="1A481674"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610CD7B2" w14:textId="77777777" w:rsidR="003C60B3" w:rsidRPr="000749E2" w:rsidRDefault="003C60B3" w:rsidP="005076D8">
            <w:pPr>
              <w:pStyle w:val="TAL"/>
              <w:rPr>
                <w:lang w:eastAsia="en-US"/>
              </w:rPr>
            </w:pPr>
            <w:r w:rsidRPr="000749E2">
              <w:rPr>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BBA5ED" w14:textId="77777777" w:rsidR="003C60B3" w:rsidRPr="000749E2" w:rsidRDefault="003C60B3" w:rsidP="005076D8">
            <w:pPr>
              <w:pStyle w:val="TAL"/>
              <w:rPr>
                <w:lang w:eastAsia="en-US"/>
              </w:rPr>
            </w:pPr>
            <w:r w:rsidRPr="000749E2">
              <w:rPr>
                <w:lang w:eastAsia="en-US"/>
              </w:rPr>
              <w:t>RAN#78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D93BE7" w14:textId="77777777" w:rsidR="003C60B3" w:rsidRPr="000749E2" w:rsidRDefault="003C60B3" w:rsidP="005076D8">
            <w:pPr>
              <w:pStyle w:val="TAL"/>
            </w:pPr>
            <w:r w:rsidRPr="000749E2">
              <w:t>R5-176991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DBFFB5" w14:textId="77777777" w:rsidR="003C60B3" w:rsidRPr="000749E2" w:rsidRDefault="003C60B3" w:rsidP="005076D8">
            <w:pPr>
              <w:pStyle w:val="TAL"/>
            </w:pPr>
            <w:r w:rsidRPr="000749E2">
              <w:t>1082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EDA716" w14:textId="77777777" w:rsidR="003C60B3" w:rsidRPr="000749E2" w:rsidRDefault="003C60B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2FB2C9"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EAA0E8" w14:textId="77777777" w:rsidR="003C60B3" w:rsidRPr="000749E2" w:rsidRDefault="003C60B3" w:rsidP="000749E2">
            <w:pPr>
              <w:pStyle w:val="TAL"/>
              <w:rPr>
                <w:lang w:eastAsia="en-US"/>
              </w:rPr>
            </w:pPr>
            <w:r w:rsidRPr="000749E2">
              <w:rPr>
                <w:lang w:eastAsia="en-US"/>
              </w:rPr>
              <w:t>Corrections for NPRACH-</w:t>
            </w:r>
            <w:proofErr w:type="spellStart"/>
            <w:r w:rsidRPr="000749E2">
              <w:rPr>
                <w:lang w:eastAsia="en-US"/>
              </w:rPr>
              <w:t>ConfigSIB</w:t>
            </w:r>
            <w:proofErr w:type="spellEnd"/>
            <w:r w:rsidRPr="000749E2">
              <w:rPr>
                <w:lang w:eastAsia="en-US"/>
              </w:rPr>
              <w:t>-NB-DEFAULT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2BE6F4" w14:textId="77777777" w:rsidR="003C60B3" w:rsidRPr="000749E2" w:rsidRDefault="003C60B3" w:rsidP="005076D8">
            <w:pPr>
              <w:pStyle w:val="TAL"/>
            </w:pPr>
            <w:r w:rsidRPr="000749E2">
              <w:t>14.4.0</w:t>
            </w:r>
          </w:p>
        </w:tc>
      </w:tr>
      <w:tr w:rsidR="003C60B3" w:rsidRPr="000749E2" w14:paraId="32C42EFA"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5A9224A0" w14:textId="77777777" w:rsidR="003C60B3" w:rsidRPr="000749E2" w:rsidRDefault="003C60B3" w:rsidP="005076D8">
            <w:pPr>
              <w:pStyle w:val="TAL"/>
              <w:rPr>
                <w:lang w:eastAsia="en-US"/>
              </w:rPr>
            </w:pPr>
            <w:r w:rsidRPr="000749E2">
              <w:rPr>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93E8B7" w14:textId="77777777" w:rsidR="003C60B3" w:rsidRPr="000749E2" w:rsidRDefault="003C60B3" w:rsidP="005076D8">
            <w:pPr>
              <w:pStyle w:val="TAL"/>
              <w:rPr>
                <w:lang w:eastAsia="en-US"/>
              </w:rPr>
            </w:pPr>
            <w:r w:rsidRPr="000749E2">
              <w:rPr>
                <w:lang w:eastAsia="en-US"/>
              </w:rPr>
              <w:t>RAN#78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537F1C" w14:textId="77777777" w:rsidR="003C60B3" w:rsidRPr="000749E2" w:rsidRDefault="003C60B3" w:rsidP="005076D8">
            <w:pPr>
              <w:pStyle w:val="TAL"/>
            </w:pPr>
            <w:r w:rsidRPr="000749E2">
              <w:t>R5-176998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402BB7" w14:textId="77777777" w:rsidR="003C60B3" w:rsidRPr="000749E2" w:rsidRDefault="003C60B3" w:rsidP="005076D8">
            <w:pPr>
              <w:pStyle w:val="TAL"/>
            </w:pPr>
            <w:r w:rsidRPr="000749E2">
              <w:t>1031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D9DD74" w14:textId="77777777" w:rsidR="003C60B3" w:rsidRPr="000749E2" w:rsidRDefault="003C60B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117A0B"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83B5BC" w14:textId="77777777" w:rsidR="003C60B3" w:rsidRPr="000749E2" w:rsidRDefault="003C60B3" w:rsidP="000749E2">
            <w:pPr>
              <w:pStyle w:val="TAL"/>
              <w:rPr>
                <w:lang w:eastAsia="en-US"/>
              </w:rPr>
            </w:pPr>
            <w:r w:rsidRPr="000749E2">
              <w:rPr>
                <w:lang w:eastAsia="en-US"/>
              </w:rPr>
              <w:t>Correction to raster offset in MIB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DFE0EA" w14:textId="77777777" w:rsidR="003C60B3" w:rsidRPr="000749E2" w:rsidRDefault="003C60B3" w:rsidP="005076D8">
            <w:pPr>
              <w:pStyle w:val="TAL"/>
            </w:pPr>
            <w:r w:rsidRPr="000749E2">
              <w:t>14.4.0</w:t>
            </w:r>
          </w:p>
        </w:tc>
      </w:tr>
      <w:tr w:rsidR="003C60B3" w:rsidRPr="000749E2" w14:paraId="141597C8"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2B4AE89D" w14:textId="77777777" w:rsidR="003C60B3" w:rsidRPr="000749E2" w:rsidRDefault="003C60B3" w:rsidP="005076D8">
            <w:pPr>
              <w:pStyle w:val="TAL"/>
              <w:rPr>
                <w:lang w:eastAsia="en-US"/>
              </w:rPr>
            </w:pPr>
            <w:r w:rsidRPr="000749E2">
              <w:rPr>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CAA6EC" w14:textId="77777777" w:rsidR="003C60B3" w:rsidRPr="000749E2" w:rsidRDefault="003C60B3" w:rsidP="005076D8">
            <w:pPr>
              <w:pStyle w:val="TAL"/>
              <w:rPr>
                <w:lang w:eastAsia="en-US"/>
              </w:rPr>
            </w:pPr>
            <w:r w:rsidRPr="000749E2">
              <w:rPr>
                <w:lang w:eastAsia="en-US"/>
              </w:rPr>
              <w:t>RAN#78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72AE69" w14:textId="77777777" w:rsidR="003C60B3" w:rsidRPr="000749E2" w:rsidRDefault="003C60B3" w:rsidP="005076D8">
            <w:pPr>
              <w:pStyle w:val="TAL"/>
            </w:pPr>
            <w:r w:rsidRPr="000749E2">
              <w:t>R5-177040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99C398" w14:textId="77777777" w:rsidR="003C60B3" w:rsidRPr="000749E2" w:rsidRDefault="003C60B3" w:rsidP="005076D8">
            <w:pPr>
              <w:pStyle w:val="TAL"/>
            </w:pPr>
            <w:r w:rsidRPr="000749E2">
              <w:t>1051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F162B4" w14:textId="77777777" w:rsidR="003C60B3" w:rsidRPr="000749E2" w:rsidRDefault="003C60B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646DFB"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DC00D0" w14:textId="77777777" w:rsidR="003C60B3" w:rsidRPr="000749E2" w:rsidRDefault="003C60B3" w:rsidP="000749E2">
            <w:pPr>
              <w:pStyle w:val="TAL"/>
              <w:rPr>
                <w:lang w:eastAsia="en-US"/>
              </w:rPr>
            </w:pPr>
            <w:r w:rsidRPr="000749E2">
              <w:rPr>
                <w:lang w:eastAsia="en-US"/>
              </w:rPr>
              <w:t xml:space="preserve">Update of default </w:t>
            </w:r>
            <w:proofErr w:type="spellStart"/>
            <w:r w:rsidRPr="000749E2">
              <w:rPr>
                <w:lang w:eastAsia="en-US"/>
              </w:rPr>
              <w:t>ProSe</w:t>
            </w:r>
            <w:proofErr w:type="spellEnd"/>
            <w:r w:rsidRPr="000749E2">
              <w:rPr>
                <w:lang w:eastAsia="en-US"/>
              </w:rPr>
              <w:t xml:space="preserve"> discovery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18021A" w14:textId="77777777" w:rsidR="003C60B3" w:rsidRPr="000749E2" w:rsidRDefault="003C60B3" w:rsidP="005076D8">
            <w:pPr>
              <w:pStyle w:val="TAL"/>
            </w:pPr>
            <w:r w:rsidRPr="000749E2">
              <w:t>14.4.0</w:t>
            </w:r>
          </w:p>
        </w:tc>
      </w:tr>
      <w:tr w:rsidR="003C60B3" w:rsidRPr="000749E2" w14:paraId="2CF5DAAF"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1B6CA28F" w14:textId="77777777" w:rsidR="003C60B3" w:rsidRPr="000749E2" w:rsidRDefault="003C60B3" w:rsidP="005076D8">
            <w:pPr>
              <w:pStyle w:val="TAL"/>
              <w:rPr>
                <w:lang w:eastAsia="en-US"/>
              </w:rPr>
            </w:pPr>
            <w:r w:rsidRPr="000749E2">
              <w:rPr>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A505B1" w14:textId="77777777" w:rsidR="003C60B3" w:rsidRPr="000749E2" w:rsidRDefault="003C60B3" w:rsidP="005076D8">
            <w:pPr>
              <w:pStyle w:val="TAL"/>
              <w:rPr>
                <w:lang w:eastAsia="en-US"/>
              </w:rPr>
            </w:pPr>
            <w:r w:rsidRPr="000749E2">
              <w:rPr>
                <w:lang w:eastAsia="en-US"/>
              </w:rPr>
              <w:t>RAN#78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D8248E" w14:textId="77777777" w:rsidR="003C60B3" w:rsidRPr="000749E2" w:rsidRDefault="003C60B3" w:rsidP="005076D8">
            <w:pPr>
              <w:pStyle w:val="TAL"/>
            </w:pPr>
            <w:r w:rsidRPr="000749E2">
              <w:t>R5-177041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FF197A" w14:textId="77777777" w:rsidR="003C60B3" w:rsidRPr="000749E2" w:rsidRDefault="003C60B3" w:rsidP="005076D8">
            <w:pPr>
              <w:pStyle w:val="TAL"/>
            </w:pPr>
            <w:r w:rsidRPr="000749E2">
              <w:t>1052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813882" w14:textId="77777777" w:rsidR="003C60B3" w:rsidRPr="000749E2" w:rsidRDefault="003C60B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61AF3C"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8C9319" w14:textId="77777777" w:rsidR="003C60B3" w:rsidRPr="000749E2" w:rsidRDefault="003C60B3" w:rsidP="000749E2">
            <w:pPr>
              <w:pStyle w:val="TAL"/>
              <w:rPr>
                <w:lang w:eastAsia="en-US"/>
              </w:rPr>
            </w:pPr>
            <w:r w:rsidRPr="000749E2">
              <w:rPr>
                <w:lang w:eastAsia="en-US"/>
              </w:rPr>
              <w:t xml:space="preserve">Update of USIM for </w:t>
            </w:r>
            <w:proofErr w:type="spellStart"/>
            <w:r w:rsidRPr="000749E2">
              <w:rPr>
                <w:lang w:eastAsia="en-US"/>
              </w:rPr>
              <w:t>ProSe</w:t>
            </w:r>
            <w:proofErr w:type="spellEnd"/>
            <w:r w:rsidRPr="000749E2">
              <w:rPr>
                <w:lang w:eastAsia="en-US"/>
              </w:rPr>
              <w:t xml:space="preserve">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F3FB20" w14:textId="77777777" w:rsidR="003C60B3" w:rsidRPr="000749E2" w:rsidRDefault="003C60B3" w:rsidP="005076D8">
            <w:pPr>
              <w:pStyle w:val="TAL"/>
            </w:pPr>
            <w:r w:rsidRPr="000749E2">
              <w:t>14.4.0</w:t>
            </w:r>
          </w:p>
        </w:tc>
      </w:tr>
      <w:tr w:rsidR="003C60B3" w:rsidRPr="000749E2" w14:paraId="58D15DA5"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6ED34051" w14:textId="77777777" w:rsidR="003C60B3" w:rsidRPr="000749E2" w:rsidRDefault="003C60B3" w:rsidP="005076D8">
            <w:pPr>
              <w:pStyle w:val="TAL"/>
              <w:rPr>
                <w:lang w:eastAsia="en-US"/>
              </w:rPr>
            </w:pPr>
            <w:r w:rsidRPr="000749E2">
              <w:rPr>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574DF9" w14:textId="77777777" w:rsidR="003C60B3" w:rsidRPr="000749E2" w:rsidRDefault="003C60B3" w:rsidP="005076D8">
            <w:pPr>
              <w:pStyle w:val="TAL"/>
              <w:rPr>
                <w:lang w:eastAsia="en-US"/>
              </w:rPr>
            </w:pPr>
            <w:r w:rsidRPr="000749E2">
              <w:rPr>
                <w:lang w:eastAsia="en-US"/>
              </w:rPr>
              <w:t>RAN#78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572EAF" w14:textId="77777777" w:rsidR="003C60B3" w:rsidRPr="000749E2" w:rsidRDefault="003C60B3" w:rsidP="005076D8">
            <w:pPr>
              <w:pStyle w:val="TAL"/>
            </w:pPr>
            <w:r w:rsidRPr="000749E2">
              <w:t>R5-177053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A6D89F" w14:textId="77777777" w:rsidR="003C60B3" w:rsidRPr="000749E2" w:rsidRDefault="003C60B3" w:rsidP="005076D8">
            <w:pPr>
              <w:pStyle w:val="TAL"/>
            </w:pPr>
            <w:r w:rsidRPr="000749E2">
              <w:t>1089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D13EEE" w14:textId="77777777" w:rsidR="003C60B3" w:rsidRPr="000749E2" w:rsidRDefault="003C60B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67EAE9"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AB93D6" w14:textId="77777777" w:rsidR="003C60B3" w:rsidRPr="000749E2" w:rsidRDefault="003C60B3" w:rsidP="000749E2">
            <w:pPr>
              <w:pStyle w:val="TAL"/>
              <w:rPr>
                <w:lang w:eastAsia="en-US"/>
              </w:rPr>
            </w:pPr>
            <w:r w:rsidRPr="000749E2">
              <w:rPr>
                <w:lang w:eastAsia="en-US"/>
              </w:rPr>
              <w:t>Addition of new generic procedure for User or Network Initiated EPS Bearer Deactivation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532C24" w14:textId="77777777" w:rsidR="003C60B3" w:rsidRPr="000749E2" w:rsidRDefault="003C60B3" w:rsidP="005076D8">
            <w:pPr>
              <w:pStyle w:val="TAL"/>
            </w:pPr>
            <w:r w:rsidRPr="000749E2">
              <w:t>14.4.0</w:t>
            </w:r>
          </w:p>
        </w:tc>
      </w:tr>
      <w:tr w:rsidR="003C60B3" w:rsidRPr="000749E2" w14:paraId="34306F28"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73026F36" w14:textId="77777777" w:rsidR="003C60B3" w:rsidRPr="000749E2" w:rsidRDefault="003C60B3" w:rsidP="005076D8">
            <w:pPr>
              <w:pStyle w:val="TAL"/>
              <w:rPr>
                <w:lang w:eastAsia="en-US"/>
              </w:rPr>
            </w:pPr>
            <w:r w:rsidRPr="000749E2">
              <w:rPr>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715684" w14:textId="77777777" w:rsidR="003C60B3" w:rsidRPr="000749E2" w:rsidRDefault="003C60B3" w:rsidP="005076D8">
            <w:pPr>
              <w:pStyle w:val="TAL"/>
              <w:rPr>
                <w:lang w:eastAsia="en-US"/>
              </w:rPr>
            </w:pPr>
            <w:r w:rsidRPr="000749E2">
              <w:rPr>
                <w:lang w:eastAsia="en-US"/>
              </w:rPr>
              <w:t>RAN#78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10CF01" w14:textId="77777777" w:rsidR="003C60B3" w:rsidRPr="000749E2" w:rsidRDefault="003C60B3" w:rsidP="005076D8">
            <w:pPr>
              <w:pStyle w:val="TAL"/>
            </w:pPr>
            <w:r w:rsidRPr="000749E2">
              <w:t>R5-177058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E25D62" w14:textId="77777777" w:rsidR="003C60B3" w:rsidRPr="000749E2" w:rsidRDefault="003C60B3" w:rsidP="005076D8">
            <w:pPr>
              <w:pStyle w:val="TAL"/>
            </w:pPr>
            <w:r w:rsidRPr="000749E2">
              <w:t>1077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257AE8" w14:textId="77777777" w:rsidR="003C60B3" w:rsidRPr="000749E2" w:rsidRDefault="003C60B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8C4F5"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D8F16E" w14:textId="77777777" w:rsidR="003C60B3" w:rsidRPr="000749E2" w:rsidRDefault="003C60B3" w:rsidP="000749E2">
            <w:pPr>
              <w:pStyle w:val="TAL"/>
              <w:rPr>
                <w:lang w:eastAsia="en-US"/>
              </w:rPr>
            </w:pPr>
            <w:r w:rsidRPr="000749E2">
              <w:rPr>
                <w:lang w:eastAsia="en-US"/>
              </w:rPr>
              <w:t xml:space="preserve">Corrections to Generic Test Procedure for user initiated </w:t>
            </w:r>
            <w:r w:rsidRPr="000749E2">
              <w:rPr>
                <w:lang w:eastAsia="en-US"/>
              </w:rPr>
              <w:lastRenderedPageBreak/>
              <w:t>release of additional PDN connectivity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B2B758" w14:textId="77777777" w:rsidR="003C60B3" w:rsidRPr="000749E2" w:rsidRDefault="003C60B3" w:rsidP="005076D8">
            <w:pPr>
              <w:pStyle w:val="TAL"/>
            </w:pPr>
            <w:r w:rsidRPr="000749E2">
              <w:lastRenderedPageBreak/>
              <w:t>14.4.0</w:t>
            </w:r>
          </w:p>
        </w:tc>
      </w:tr>
      <w:tr w:rsidR="003C60B3" w:rsidRPr="000749E2" w14:paraId="64AD4081"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4125103F" w14:textId="77777777" w:rsidR="003C60B3" w:rsidRPr="000749E2" w:rsidRDefault="003C60B3" w:rsidP="005076D8">
            <w:pPr>
              <w:pStyle w:val="TAL"/>
              <w:rPr>
                <w:lang w:eastAsia="en-US"/>
              </w:rPr>
            </w:pPr>
            <w:r w:rsidRPr="000749E2">
              <w:rPr>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ED1C00" w14:textId="77777777" w:rsidR="003C60B3" w:rsidRPr="000749E2" w:rsidRDefault="003C60B3" w:rsidP="005076D8">
            <w:pPr>
              <w:pStyle w:val="TAL"/>
              <w:rPr>
                <w:lang w:eastAsia="en-US"/>
              </w:rPr>
            </w:pPr>
            <w:r w:rsidRPr="000749E2">
              <w:rPr>
                <w:lang w:eastAsia="en-US"/>
              </w:rPr>
              <w:t>RAN#78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58010B" w14:textId="77777777" w:rsidR="003C60B3" w:rsidRPr="000749E2" w:rsidRDefault="003C60B3" w:rsidP="005076D8">
            <w:pPr>
              <w:pStyle w:val="TAL"/>
            </w:pPr>
            <w:r w:rsidRPr="000749E2">
              <w:t>R5-177062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2CE30E" w14:textId="77777777" w:rsidR="003C60B3" w:rsidRPr="000749E2" w:rsidRDefault="003C60B3" w:rsidP="005076D8">
            <w:pPr>
              <w:pStyle w:val="TAL"/>
            </w:pPr>
            <w:r w:rsidRPr="000749E2">
              <w:t>1090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0F64AE" w14:textId="77777777" w:rsidR="003C60B3" w:rsidRPr="000749E2" w:rsidRDefault="003C60B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9643D3"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B4BC9B" w14:textId="77777777" w:rsidR="003C60B3" w:rsidRPr="000749E2" w:rsidRDefault="003C60B3" w:rsidP="000749E2">
            <w:pPr>
              <w:pStyle w:val="TAL"/>
              <w:rPr>
                <w:lang w:eastAsia="en-US"/>
              </w:rPr>
            </w:pPr>
            <w:r w:rsidRPr="000749E2">
              <w:rPr>
                <w:lang w:eastAsia="en-US"/>
              </w:rPr>
              <w:t xml:space="preserve">Correction to </w:t>
            </w:r>
            <w:proofErr w:type="spellStart"/>
            <w:r w:rsidRPr="000749E2">
              <w:rPr>
                <w:lang w:eastAsia="en-US"/>
              </w:rPr>
              <w:t>RadioResourceConfigCommon</w:t>
            </w:r>
            <w:proofErr w:type="spellEnd"/>
            <w:r w:rsidRPr="000749E2">
              <w:rPr>
                <w:lang w:eastAsia="en-US"/>
              </w:rPr>
              <w:t>-DEFAULT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B48708" w14:textId="77777777" w:rsidR="003C60B3" w:rsidRPr="000749E2" w:rsidRDefault="003C60B3" w:rsidP="005076D8">
            <w:pPr>
              <w:pStyle w:val="TAL"/>
            </w:pPr>
            <w:r w:rsidRPr="000749E2">
              <w:t>14.4.0</w:t>
            </w:r>
          </w:p>
        </w:tc>
      </w:tr>
      <w:tr w:rsidR="003C60B3" w:rsidRPr="000749E2" w14:paraId="12AAB795"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659085C7" w14:textId="77777777" w:rsidR="003C60B3" w:rsidRPr="000749E2" w:rsidRDefault="003C60B3" w:rsidP="005076D8">
            <w:pPr>
              <w:pStyle w:val="TAL"/>
              <w:rPr>
                <w:lang w:eastAsia="en-US"/>
              </w:rPr>
            </w:pPr>
            <w:r w:rsidRPr="000749E2">
              <w:rPr>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69193A" w14:textId="77777777" w:rsidR="003C60B3" w:rsidRPr="000749E2" w:rsidRDefault="003C60B3" w:rsidP="005076D8">
            <w:pPr>
              <w:pStyle w:val="TAL"/>
              <w:rPr>
                <w:lang w:eastAsia="en-US"/>
              </w:rPr>
            </w:pPr>
            <w:r w:rsidRPr="000749E2">
              <w:rPr>
                <w:lang w:eastAsia="en-US"/>
              </w:rPr>
              <w:t>RAN#78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F9C286" w14:textId="77777777" w:rsidR="003C60B3" w:rsidRPr="000749E2" w:rsidRDefault="003C60B3" w:rsidP="005076D8">
            <w:pPr>
              <w:pStyle w:val="TAL"/>
            </w:pPr>
            <w:r w:rsidRPr="000749E2">
              <w:t>R5-177084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A883A4" w14:textId="77777777" w:rsidR="003C60B3" w:rsidRPr="000749E2" w:rsidRDefault="003C60B3" w:rsidP="005076D8">
            <w:pPr>
              <w:pStyle w:val="TAL"/>
            </w:pPr>
            <w:r w:rsidRPr="000749E2">
              <w:t>1050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CF1940" w14:textId="77777777" w:rsidR="003C60B3" w:rsidRPr="000749E2" w:rsidRDefault="003C60B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086A96"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EE017D" w14:textId="77777777" w:rsidR="003C60B3" w:rsidRPr="000749E2" w:rsidRDefault="003C60B3" w:rsidP="000749E2">
            <w:pPr>
              <w:pStyle w:val="TAL"/>
              <w:rPr>
                <w:lang w:eastAsia="en-US"/>
              </w:rPr>
            </w:pPr>
            <w:r w:rsidRPr="000749E2">
              <w:rPr>
                <w:lang w:eastAsia="en-US"/>
              </w:rPr>
              <w:t>Adding generic procedures for Converged IP Communications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BC0222" w14:textId="77777777" w:rsidR="003C60B3" w:rsidRPr="000749E2" w:rsidRDefault="003C60B3" w:rsidP="005076D8">
            <w:pPr>
              <w:pStyle w:val="TAL"/>
            </w:pPr>
            <w:r w:rsidRPr="000749E2">
              <w:t>14.4.0</w:t>
            </w:r>
          </w:p>
        </w:tc>
      </w:tr>
      <w:tr w:rsidR="003C60B3" w:rsidRPr="000749E2" w14:paraId="4E5452C1"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3A5191D1" w14:textId="77777777" w:rsidR="003C60B3" w:rsidRPr="000749E2" w:rsidRDefault="003C60B3" w:rsidP="005076D8">
            <w:pPr>
              <w:pStyle w:val="TAL"/>
              <w:rPr>
                <w:lang w:eastAsia="en-US"/>
              </w:rPr>
            </w:pPr>
            <w:r w:rsidRPr="000749E2">
              <w:rPr>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53CBBA" w14:textId="77777777" w:rsidR="003C60B3" w:rsidRPr="000749E2" w:rsidRDefault="003C60B3" w:rsidP="005076D8">
            <w:pPr>
              <w:pStyle w:val="TAL"/>
              <w:rPr>
                <w:lang w:eastAsia="en-US"/>
              </w:rPr>
            </w:pPr>
            <w:r w:rsidRPr="000749E2">
              <w:rPr>
                <w:lang w:eastAsia="en-US"/>
              </w:rPr>
              <w:t>RAN#78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BB7F61" w14:textId="77777777" w:rsidR="003C60B3" w:rsidRPr="000749E2" w:rsidRDefault="003C60B3" w:rsidP="005076D8">
            <w:pPr>
              <w:pStyle w:val="TAL"/>
            </w:pPr>
            <w:r w:rsidRPr="000749E2">
              <w:t>R5-177090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1279CA" w14:textId="77777777" w:rsidR="003C60B3" w:rsidRPr="000749E2" w:rsidRDefault="003C60B3" w:rsidP="005076D8">
            <w:pPr>
              <w:pStyle w:val="TAL"/>
            </w:pPr>
            <w:r w:rsidRPr="000749E2">
              <w:t>1068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D71425" w14:textId="77777777" w:rsidR="003C60B3" w:rsidRPr="000749E2" w:rsidRDefault="003C60B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2CC082"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E218D1" w14:textId="77777777" w:rsidR="003C60B3" w:rsidRPr="000749E2" w:rsidRDefault="003C60B3" w:rsidP="000749E2">
            <w:pPr>
              <w:pStyle w:val="TAL"/>
              <w:rPr>
                <w:lang w:eastAsia="en-US"/>
              </w:rPr>
            </w:pPr>
            <w:r w:rsidRPr="000749E2">
              <w:rPr>
                <w:lang w:eastAsia="en-US"/>
              </w:rPr>
              <w:t xml:space="preserve">Correction to </w:t>
            </w:r>
            <w:proofErr w:type="spellStart"/>
            <w:r w:rsidRPr="000749E2">
              <w:rPr>
                <w:lang w:eastAsia="en-US"/>
              </w:rPr>
              <w:t>MeasConfig</w:t>
            </w:r>
            <w:proofErr w:type="spellEnd"/>
            <w:r w:rsidRPr="000749E2">
              <w:rPr>
                <w:lang w:eastAsia="en-US"/>
              </w:rPr>
              <w:t>-DEFAULT for Band &gt; 64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DEB861" w14:textId="77777777" w:rsidR="003C60B3" w:rsidRPr="000749E2" w:rsidRDefault="003C60B3" w:rsidP="005076D8">
            <w:pPr>
              <w:pStyle w:val="TAL"/>
            </w:pPr>
            <w:r w:rsidRPr="000749E2">
              <w:t>14.4.0</w:t>
            </w:r>
          </w:p>
        </w:tc>
      </w:tr>
      <w:tr w:rsidR="003C60B3" w:rsidRPr="000749E2" w14:paraId="1C28A9AD"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13F79726" w14:textId="77777777" w:rsidR="003C60B3" w:rsidRPr="000749E2" w:rsidRDefault="003C60B3" w:rsidP="005076D8">
            <w:pPr>
              <w:pStyle w:val="TAL"/>
              <w:rPr>
                <w:lang w:eastAsia="en-US"/>
              </w:rPr>
            </w:pPr>
            <w:r w:rsidRPr="000749E2">
              <w:rPr>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6E48E6" w14:textId="77777777" w:rsidR="003C60B3" w:rsidRPr="000749E2" w:rsidRDefault="003C60B3" w:rsidP="005076D8">
            <w:pPr>
              <w:pStyle w:val="TAL"/>
              <w:rPr>
                <w:lang w:eastAsia="en-US"/>
              </w:rPr>
            </w:pPr>
            <w:r w:rsidRPr="000749E2">
              <w:rPr>
                <w:lang w:eastAsia="en-US"/>
              </w:rPr>
              <w:t>RAN#78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DEF6CF5" w14:textId="77777777" w:rsidR="003C60B3" w:rsidRPr="000749E2" w:rsidRDefault="003C60B3" w:rsidP="005076D8">
            <w:pPr>
              <w:pStyle w:val="TAL"/>
            </w:pPr>
            <w:r w:rsidRPr="000749E2">
              <w:t>R5-177128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33BED4" w14:textId="77777777" w:rsidR="003C60B3" w:rsidRPr="000749E2" w:rsidRDefault="003C60B3" w:rsidP="005076D8">
            <w:pPr>
              <w:pStyle w:val="TAL"/>
            </w:pPr>
            <w:r w:rsidRPr="000749E2">
              <w:t>1073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2CC453" w14:textId="77777777" w:rsidR="003C60B3" w:rsidRPr="000749E2" w:rsidRDefault="003C60B3" w:rsidP="005076D8">
            <w:pPr>
              <w:pStyle w:val="TAL"/>
            </w:pPr>
            <w:r w:rsidRPr="000749E2">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7480FE"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8545C6" w14:textId="77777777" w:rsidR="003C60B3" w:rsidRPr="000749E2" w:rsidRDefault="003C60B3" w:rsidP="000749E2">
            <w:pPr>
              <w:pStyle w:val="TAL"/>
              <w:rPr>
                <w:lang w:eastAsia="en-US"/>
              </w:rPr>
            </w:pPr>
            <w:r w:rsidRPr="000749E2">
              <w:rPr>
                <w:lang w:eastAsia="en-US"/>
              </w:rPr>
              <w:t xml:space="preserve">Correction to UE registration procedure for an IMS enabled multi-PDN UE when Network does not support IMS </w:t>
            </w:r>
            <w:proofErr w:type="spellStart"/>
            <w:r w:rsidRPr="000749E2">
              <w:rPr>
                <w:lang w:eastAsia="en-US"/>
              </w:rPr>
              <w:t>VoPS</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D28AEF" w14:textId="77777777" w:rsidR="003C60B3" w:rsidRPr="000749E2" w:rsidRDefault="003C60B3" w:rsidP="005076D8">
            <w:pPr>
              <w:pStyle w:val="TAL"/>
            </w:pPr>
            <w:r w:rsidRPr="000749E2">
              <w:t>14.4.0</w:t>
            </w:r>
          </w:p>
        </w:tc>
      </w:tr>
      <w:tr w:rsidR="003C60B3" w:rsidRPr="000749E2" w14:paraId="2ACD7493"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5F0203D3" w14:textId="77777777" w:rsidR="003C60B3" w:rsidRPr="000749E2" w:rsidRDefault="003C60B3" w:rsidP="005076D8">
            <w:pPr>
              <w:pStyle w:val="TAL"/>
              <w:rPr>
                <w:lang w:eastAsia="en-US"/>
              </w:rPr>
            </w:pPr>
            <w:r w:rsidRPr="000749E2">
              <w:rPr>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599569" w14:textId="77777777" w:rsidR="003C60B3" w:rsidRPr="000749E2" w:rsidRDefault="003C60B3" w:rsidP="005076D8">
            <w:pPr>
              <w:pStyle w:val="TAL"/>
              <w:rPr>
                <w:lang w:eastAsia="en-US"/>
              </w:rPr>
            </w:pPr>
            <w:r w:rsidRPr="000749E2">
              <w:rPr>
                <w:lang w:eastAsia="en-US"/>
              </w:rPr>
              <w:t>RAN#78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C5BC3A" w14:textId="77777777" w:rsidR="003C60B3" w:rsidRPr="000749E2" w:rsidRDefault="003C60B3" w:rsidP="005076D8">
            <w:pPr>
              <w:pStyle w:val="TAL"/>
            </w:pPr>
            <w:r w:rsidRPr="000749E2">
              <w:t>R5-177334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D2EA3E" w14:textId="77777777" w:rsidR="003C60B3" w:rsidRPr="000749E2" w:rsidRDefault="003C60B3" w:rsidP="005076D8">
            <w:pPr>
              <w:pStyle w:val="TAL"/>
            </w:pPr>
            <w:r w:rsidRPr="000749E2">
              <w:t>1088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7118F4" w14:textId="77777777" w:rsidR="003C60B3" w:rsidRPr="000749E2" w:rsidRDefault="003C60B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D7069B"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254A76" w14:textId="77777777" w:rsidR="003C60B3" w:rsidRPr="000749E2" w:rsidRDefault="003C60B3" w:rsidP="000749E2">
            <w:pPr>
              <w:pStyle w:val="TAL"/>
              <w:rPr>
                <w:lang w:eastAsia="en-US"/>
              </w:rPr>
            </w:pPr>
            <w:r w:rsidRPr="000749E2">
              <w:rPr>
                <w:lang w:eastAsia="en-US"/>
              </w:rPr>
              <w:t>Sending of MaxLayersMimo-r10 IE on SCC for 4Rx TCs with more than 2 Layers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A68F1F" w14:textId="77777777" w:rsidR="003C60B3" w:rsidRPr="000749E2" w:rsidRDefault="003C60B3" w:rsidP="005076D8">
            <w:pPr>
              <w:pStyle w:val="TAL"/>
            </w:pPr>
            <w:r w:rsidRPr="000749E2">
              <w:t>14.4.0</w:t>
            </w:r>
          </w:p>
        </w:tc>
      </w:tr>
      <w:tr w:rsidR="003C60B3" w:rsidRPr="000749E2" w14:paraId="3C8819F7"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26FDFCDA" w14:textId="77777777" w:rsidR="003C60B3" w:rsidRPr="000749E2" w:rsidRDefault="003C60B3" w:rsidP="005076D8">
            <w:pPr>
              <w:pStyle w:val="TAL"/>
              <w:rPr>
                <w:lang w:eastAsia="en-US"/>
              </w:rPr>
            </w:pPr>
            <w:r w:rsidRPr="000749E2">
              <w:rPr>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D9FBAD" w14:textId="77777777" w:rsidR="003C60B3" w:rsidRPr="000749E2" w:rsidRDefault="003C60B3" w:rsidP="005076D8">
            <w:pPr>
              <w:pStyle w:val="TAL"/>
              <w:rPr>
                <w:lang w:eastAsia="en-US"/>
              </w:rPr>
            </w:pPr>
            <w:r w:rsidRPr="000749E2">
              <w:rPr>
                <w:lang w:eastAsia="en-US"/>
              </w:rPr>
              <w:t>RAN#78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991CCC" w14:textId="77777777" w:rsidR="003C60B3" w:rsidRPr="000749E2" w:rsidRDefault="003C60B3" w:rsidP="005076D8">
            <w:pPr>
              <w:pStyle w:val="TAL"/>
            </w:pPr>
            <w:r w:rsidRPr="000749E2">
              <w:t>R5-177351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F2AF2D" w14:textId="77777777" w:rsidR="003C60B3" w:rsidRPr="000749E2" w:rsidRDefault="003C60B3" w:rsidP="005076D8">
            <w:pPr>
              <w:pStyle w:val="TAL"/>
            </w:pPr>
            <w:r w:rsidRPr="000749E2">
              <w:t>1056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372EDB" w14:textId="77777777" w:rsidR="003C60B3" w:rsidRPr="000749E2" w:rsidRDefault="003C60B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0D7BC7"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522A35" w14:textId="77777777" w:rsidR="003C60B3" w:rsidRPr="000749E2" w:rsidRDefault="003C60B3" w:rsidP="000749E2">
            <w:pPr>
              <w:pStyle w:val="TAL"/>
              <w:rPr>
                <w:lang w:eastAsia="en-US"/>
              </w:rPr>
            </w:pPr>
            <w:r w:rsidRPr="000749E2">
              <w:rPr>
                <w:lang w:eastAsia="en-US"/>
              </w:rPr>
              <w:t>Addition of connection diagrams for V2V RX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29ED7A" w14:textId="77777777" w:rsidR="003C60B3" w:rsidRPr="000749E2" w:rsidRDefault="003C60B3" w:rsidP="005076D8">
            <w:pPr>
              <w:pStyle w:val="TAL"/>
            </w:pPr>
            <w:r w:rsidRPr="000749E2">
              <w:t>14.4.0</w:t>
            </w:r>
          </w:p>
        </w:tc>
      </w:tr>
      <w:tr w:rsidR="003C60B3" w:rsidRPr="000749E2" w14:paraId="1CEBB917"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4C58FEDB" w14:textId="77777777" w:rsidR="003C60B3" w:rsidRPr="000749E2" w:rsidRDefault="003C60B3" w:rsidP="005076D8">
            <w:pPr>
              <w:pStyle w:val="TAL"/>
              <w:rPr>
                <w:lang w:eastAsia="en-US"/>
              </w:rPr>
            </w:pPr>
            <w:r w:rsidRPr="000749E2">
              <w:rPr>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360781" w14:textId="77777777" w:rsidR="003C60B3" w:rsidRPr="000749E2" w:rsidRDefault="003C60B3" w:rsidP="005076D8">
            <w:pPr>
              <w:pStyle w:val="TAL"/>
              <w:rPr>
                <w:lang w:eastAsia="en-US"/>
              </w:rPr>
            </w:pPr>
            <w:r w:rsidRPr="000749E2">
              <w:rPr>
                <w:lang w:eastAsia="en-US"/>
              </w:rPr>
              <w:t>RAN#78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CAA193" w14:textId="77777777" w:rsidR="003C60B3" w:rsidRPr="000749E2" w:rsidRDefault="003C60B3" w:rsidP="005076D8">
            <w:pPr>
              <w:pStyle w:val="TAL"/>
            </w:pPr>
            <w:r w:rsidRPr="000749E2">
              <w:t>R5-177361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A569B5" w14:textId="77777777" w:rsidR="003C60B3" w:rsidRPr="000749E2" w:rsidRDefault="003C60B3" w:rsidP="005076D8">
            <w:pPr>
              <w:pStyle w:val="TAL"/>
            </w:pPr>
            <w:r w:rsidRPr="000749E2">
              <w:t>1057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D50E69" w14:textId="77777777" w:rsidR="003C60B3" w:rsidRPr="000749E2" w:rsidRDefault="003C60B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969AD4"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BE71D6" w14:textId="77777777" w:rsidR="003C60B3" w:rsidRPr="000749E2" w:rsidRDefault="003C60B3" w:rsidP="000749E2">
            <w:pPr>
              <w:pStyle w:val="TAL"/>
              <w:rPr>
                <w:lang w:eastAsia="en-US"/>
              </w:rPr>
            </w:pPr>
            <w:r w:rsidRPr="000749E2">
              <w:rPr>
                <w:lang w:eastAsia="en-US"/>
              </w:rPr>
              <w:t>Addition of connection diagrams for V2V RX Intra-band contiguous MCC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21E8C5" w14:textId="77777777" w:rsidR="003C60B3" w:rsidRPr="000749E2" w:rsidRDefault="003C60B3" w:rsidP="005076D8">
            <w:pPr>
              <w:pStyle w:val="TAL"/>
            </w:pPr>
            <w:r w:rsidRPr="000749E2">
              <w:t>14.4.0</w:t>
            </w:r>
          </w:p>
        </w:tc>
      </w:tr>
      <w:tr w:rsidR="003C60B3" w:rsidRPr="000749E2" w14:paraId="2EAD52A8"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1A2873EF" w14:textId="77777777" w:rsidR="003C60B3" w:rsidRPr="000749E2" w:rsidRDefault="003C60B3" w:rsidP="005076D8">
            <w:pPr>
              <w:pStyle w:val="TAL"/>
              <w:rPr>
                <w:lang w:eastAsia="en-US"/>
              </w:rPr>
            </w:pPr>
            <w:r w:rsidRPr="000749E2">
              <w:rPr>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F463BB" w14:textId="77777777" w:rsidR="003C60B3" w:rsidRPr="000749E2" w:rsidRDefault="003C60B3" w:rsidP="005076D8">
            <w:pPr>
              <w:pStyle w:val="TAL"/>
              <w:rPr>
                <w:lang w:eastAsia="en-US"/>
              </w:rPr>
            </w:pPr>
            <w:r w:rsidRPr="000749E2">
              <w:rPr>
                <w:lang w:eastAsia="en-US"/>
              </w:rPr>
              <w:t>RAN#78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A2B07B" w14:textId="77777777" w:rsidR="003C60B3" w:rsidRPr="000749E2" w:rsidRDefault="003C60B3" w:rsidP="005076D8">
            <w:pPr>
              <w:pStyle w:val="TAL"/>
            </w:pPr>
            <w:r w:rsidRPr="000749E2">
              <w:t>R5-177378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595DB1" w14:textId="77777777" w:rsidR="003C60B3" w:rsidRPr="000749E2" w:rsidRDefault="003C60B3" w:rsidP="005076D8">
            <w:pPr>
              <w:pStyle w:val="TAL"/>
            </w:pPr>
            <w:r w:rsidRPr="000749E2">
              <w:t>1035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6BFE35" w14:textId="77777777" w:rsidR="003C60B3" w:rsidRPr="000749E2" w:rsidRDefault="003C60B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405DB"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616ACB" w14:textId="77777777" w:rsidR="003C60B3" w:rsidRPr="000749E2" w:rsidRDefault="003C60B3" w:rsidP="000749E2">
            <w:pPr>
              <w:pStyle w:val="TAL"/>
              <w:rPr>
                <w:lang w:eastAsia="en-US"/>
              </w:rPr>
            </w:pPr>
            <w:r w:rsidRPr="000749E2">
              <w:rPr>
                <w:lang w:eastAsia="en-US"/>
              </w:rPr>
              <w:t xml:space="preserve">Correction of MIB for NB-IOT </w:t>
            </w:r>
            <w:proofErr w:type="spellStart"/>
            <w:r w:rsidRPr="000749E2">
              <w:rPr>
                <w:lang w:eastAsia="en-US"/>
              </w:rPr>
              <w:t>InBand</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4AA51F" w14:textId="77777777" w:rsidR="003C60B3" w:rsidRPr="000749E2" w:rsidRDefault="003C60B3" w:rsidP="005076D8">
            <w:pPr>
              <w:pStyle w:val="TAL"/>
            </w:pPr>
            <w:r w:rsidRPr="000749E2">
              <w:t>14.4.0</w:t>
            </w:r>
          </w:p>
        </w:tc>
      </w:tr>
      <w:tr w:rsidR="003C60B3" w:rsidRPr="000749E2" w14:paraId="53D6E2BE"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4A48C854" w14:textId="77777777" w:rsidR="003C60B3" w:rsidRPr="000749E2" w:rsidRDefault="003C60B3" w:rsidP="005076D8">
            <w:pPr>
              <w:pStyle w:val="TAL"/>
              <w:rPr>
                <w:lang w:eastAsia="en-US"/>
              </w:rPr>
            </w:pPr>
            <w:r w:rsidRPr="000749E2">
              <w:rPr>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3A1B6D" w14:textId="77777777" w:rsidR="003C60B3" w:rsidRPr="000749E2" w:rsidRDefault="003C60B3" w:rsidP="005076D8">
            <w:pPr>
              <w:pStyle w:val="TAL"/>
              <w:rPr>
                <w:lang w:eastAsia="en-US"/>
              </w:rPr>
            </w:pPr>
            <w:r w:rsidRPr="000749E2">
              <w:rPr>
                <w:lang w:eastAsia="en-US"/>
              </w:rPr>
              <w:t>RAN#78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3B076F" w14:textId="77777777" w:rsidR="003C60B3" w:rsidRPr="000749E2" w:rsidRDefault="003C60B3" w:rsidP="005076D8">
            <w:pPr>
              <w:pStyle w:val="TAL"/>
            </w:pPr>
            <w:r w:rsidRPr="000749E2">
              <w:t>R5-176210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98D0D7" w14:textId="77777777" w:rsidR="003C60B3" w:rsidRPr="000749E2" w:rsidRDefault="003C60B3" w:rsidP="005076D8">
            <w:pPr>
              <w:pStyle w:val="TAL"/>
            </w:pPr>
            <w:r w:rsidRPr="000749E2">
              <w:t>1046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90A5B2" w14:textId="77777777" w:rsidR="003C60B3" w:rsidRPr="000749E2" w:rsidRDefault="003C60B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315795"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F9D8A2" w14:textId="77777777" w:rsidR="003C60B3" w:rsidRPr="000749E2" w:rsidRDefault="003C60B3" w:rsidP="000749E2">
            <w:pPr>
              <w:pStyle w:val="TAL"/>
              <w:rPr>
                <w:lang w:eastAsia="en-US"/>
              </w:rPr>
            </w:pPr>
            <w:proofErr w:type="spellStart"/>
            <w:r w:rsidRPr="000749E2">
              <w:rPr>
                <w:lang w:eastAsia="en-US"/>
              </w:rPr>
              <w:t>Signaling</w:t>
            </w:r>
            <w:proofErr w:type="spellEnd"/>
            <w:r w:rsidRPr="000749E2">
              <w:rPr>
                <w:lang w:eastAsia="en-US"/>
              </w:rPr>
              <w:t xml:space="preserve"> Test environment for Band 72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F868BD" w14:textId="77777777" w:rsidR="003C60B3" w:rsidRPr="000749E2" w:rsidRDefault="003C60B3" w:rsidP="005076D8">
            <w:pPr>
              <w:pStyle w:val="TAL"/>
            </w:pPr>
            <w:r w:rsidRPr="000749E2">
              <w:t>15.0.0</w:t>
            </w:r>
          </w:p>
        </w:tc>
      </w:tr>
      <w:tr w:rsidR="003C60B3" w:rsidRPr="000749E2" w14:paraId="7CC0B9AB"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75C56E52" w14:textId="77777777" w:rsidR="003C60B3" w:rsidRPr="000749E2" w:rsidRDefault="003C60B3" w:rsidP="005076D8">
            <w:pPr>
              <w:pStyle w:val="TAL"/>
              <w:rPr>
                <w:lang w:eastAsia="en-US"/>
              </w:rPr>
            </w:pPr>
            <w:r w:rsidRPr="000749E2">
              <w:rPr>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263979" w14:textId="77777777" w:rsidR="003C60B3" w:rsidRPr="000749E2" w:rsidRDefault="003C60B3" w:rsidP="005076D8">
            <w:pPr>
              <w:pStyle w:val="TAL"/>
              <w:rPr>
                <w:lang w:eastAsia="en-US"/>
              </w:rPr>
            </w:pPr>
            <w:r w:rsidRPr="000749E2">
              <w:rPr>
                <w:lang w:eastAsia="en-US"/>
              </w:rPr>
              <w:t>RAN#78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77B031" w14:textId="77777777" w:rsidR="003C60B3" w:rsidRPr="000749E2" w:rsidRDefault="003C60B3" w:rsidP="005076D8">
            <w:pPr>
              <w:pStyle w:val="TAL"/>
            </w:pPr>
            <w:r w:rsidRPr="000749E2">
              <w:t>R5-176216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AF54D1" w14:textId="77777777" w:rsidR="003C60B3" w:rsidRPr="000749E2" w:rsidRDefault="003C60B3" w:rsidP="005076D8">
            <w:pPr>
              <w:pStyle w:val="TAL"/>
            </w:pPr>
            <w:r w:rsidRPr="000749E2">
              <w:t>1047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55AA12" w14:textId="77777777" w:rsidR="003C60B3" w:rsidRPr="000749E2" w:rsidRDefault="003C60B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6A4DB5"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33D214" w14:textId="77777777" w:rsidR="003C60B3" w:rsidRPr="000749E2" w:rsidRDefault="003C60B3" w:rsidP="000749E2">
            <w:pPr>
              <w:pStyle w:val="TAL"/>
              <w:rPr>
                <w:lang w:eastAsia="en-US"/>
              </w:rPr>
            </w:pPr>
            <w:r w:rsidRPr="000749E2">
              <w:rPr>
                <w:lang w:eastAsia="en-US"/>
              </w:rPr>
              <w:t>Common test frequencies for Band 68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0EFB04" w14:textId="77777777" w:rsidR="003C60B3" w:rsidRPr="000749E2" w:rsidRDefault="003C60B3" w:rsidP="005076D8">
            <w:pPr>
              <w:pStyle w:val="TAL"/>
            </w:pPr>
            <w:r w:rsidRPr="000749E2">
              <w:t>15.0.0</w:t>
            </w:r>
          </w:p>
        </w:tc>
      </w:tr>
      <w:tr w:rsidR="003C60B3" w:rsidRPr="000749E2" w14:paraId="7D50F99E"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089FC0A6" w14:textId="77777777" w:rsidR="003C60B3" w:rsidRPr="000749E2" w:rsidRDefault="003C60B3" w:rsidP="005076D8">
            <w:pPr>
              <w:pStyle w:val="TAL"/>
              <w:rPr>
                <w:lang w:eastAsia="en-US"/>
              </w:rPr>
            </w:pPr>
            <w:r w:rsidRPr="000749E2">
              <w:rPr>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AE4697" w14:textId="77777777" w:rsidR="003C60B3" w:rsidRPr="000749E2" w:rsidRDefault="003C60B3" w:rsidP="005076D8">
            <w:pPr>
              <w:pStyle w:val="TAL"/>
              <w:rPr>
                <w:lang w:eastAsia="en-US"/>
              </w:rPr>
            </w:pPr>
            <w:r w:rsidRPr="000749E2">
              <w:rPr>
                <w:lang w:eastAsia="en-US"/>
              </w:rPr>
              <w:t>RAN#78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D70816" w14:textId="77777777" w:rsidR="003C60B3" w:rsidRPr="000749E2" w:rsidRDefault="003C60B3" w:rsidP="005076D8">
            <w:pPr>
              <w:pStyle w:val="TAL"/>
            </w:pPr>
            <w:r w:rsidRPr="000749E2">
              <w:t>R5-176220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5E304C" w14:textId="77777777" w:rsidR="003C60B3" w:rsidRPr="000749E2" w:rsidRDefault="003C60B3" w:rsidP="005076D8">
            <w:pPr>
              <w:pStyle w:val="TAL"/>
            </w:pPr>
            <w:r w:rsidRPr="000749E2">
              <w:t>1048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6FBAA2" w14:textId="77777777" w:rsidR="003C60B3" w:rsidRPr="000749E2" w:rsidRDefault="003C60B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57CFC4"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CA4FDE" w14:textId="77777777" w:rsidR="003C60B3" w:rsidRPr="000749E2" w:rsidRDefault="003C60B3" w:rsidP="000749E2">
            <w:pPr>
              <w:pStyle w:val="TAL"/>
              <w:rPr>
                <w:lang w:eastAsia="en-US"/>
              </w:rPr>
            </w:pPr>
            <w:proofErr w:type="spellStart"/>
            <w:r w:rsidRPr="000749E2">
              <w:rPr>
                <w:lang w:eastAsia="en-US"/>
              </w:rPr>
              <w:t>Signaling</w:t>
            </w:r>
            <w:proofErr w:type="spellEnd"/>
            <w:r w:rsidRPr="000749E2">
              <w:rPr>
                <w:lang w:eastAsia="en-US"/>
              </w:rPr>
              <w:t xml:space="preserve"> Test environment for Band 68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66E44B" w14:textId="77777777" w:rsidR="003C60B3" w:rsidRPr="000749E2" w:rsidRDefault="003C60B3" w:rsidP="005076D8">
            <w:pPr>
              <w:pStyle w:val="TAL"/>
            </w:pPr>
            <w:r w:rsidRPr="000749E2">
              <w:t>15.0.0</w:t>
            </w:r>
          </w:p>
        </w:tc>
      </w:tr>
      <w:tr w:rsidR="003C60B3" w:rsidRPr="000749E2" w14:paraId="0671A0DE"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26852394" w14:textId="77777777" w:rsidR="003C60B3" w:rsidRPr="000749E2" w:rsidRDefault="003C60B3" w:rsidP="005076D8">
            <w:pPr>
              <w:pStyle w:val="TAL"/>
              <w:rPr>
                <w:lang w:eastAsia="en-US"/>
              </w:rPr>
            </w:pPr>
            <w:r w:rsidRPr="000749E2">
              <w:rPr>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B29DEF" w14:textId="77777777" w:rsidR="003C60B3" w:rsidRPr="000749E2" w:rsidRDefault="003C60B3" w:rsidP="005076D8">
            <w:pPr>
              <w:pStyle w:val="TAL"/>
              <w:rPr>
                <w:lang w:eastAsia="en-US"/>
              </w:rPr>
            </w:pPr>
            <w:r w:rsidRPr="000749E2">
              <w:rPr>
                <w:lang w:eastAsia="en-US"/>
              </w:rPr>
              <w:t>RAN#78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61CA5E" w14:textId="77777777" w:rsidR="003C60B3" w:rsidRPr="000749E2" w:rsidRDefault="003C60B3" w:rsidP="005076D8">
            <w:pPr>
              <w:pStyle w:val="TAL"/>
            </w:pPr>
            <w:r w:rsidRPr="000749E2">
              <w:t>R5-176557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9D4B40" w14:textId="77777777" w:rsidR="003C60B3" w:rsidRPr="000749E2" w:rsidRDefault="003C60B3" w:rsidP="005076D8">
            <w:pPr>
              <w:pStyle w:val="TAL"/>
            </w:pPr>
            <w:r w:rsidRPr="000749E2">
              <w:t>1069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5C743A" w14:textId="77777777" w:rsidR="003C60B3" w:rsidRPr="000749E2" w:rsidRDefault="003C60B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37B5D"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0056CC" w14:textId="77777777" w:rsidR="003C60B3" w:rsidRPr="000749E2" w:rsidRDefault="003C60B3" w:rsidP="000749E2">
            <w:pPr>
              <w:pStyle w:val="TAL"/>
              <w:rPr>
                <w:lang w:eastAsia="en-US"/>
              </w:rPr>
            </w:pPr>
            <w:r w:rsidRPr="000749E2">
              <w:rPr>
                <w:lang w:eastAsia="en-US"/>
              </w:rPr>
              <w:t>Addition of test frequencies for Band 71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0E8E30" w14:textId="77777777" w:rsidR="003C60B3" w:rsidRPr="000749E2" w:rsidRDefault="003C60B3" w:rsidP="005076D8">
            <w:pPr>
              <w:pStyle w:val="TAL"/>
            </w:pPr>
            <w:r w:rsidRPr="000749E2">
              <w:t>15.0.0</w:t>
            </w:r>
          </w:p>
        </w:tc>
      </w:tr>
      <w:tr w:rsidR="003C60B3" w:rsidRPr="000749E2" w14:paraId="72E2BC32"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50352323" w14:textId="77777777" w:rsidR="003C60B3" w:rsidRPr="000749E2" w:rsidRDefault="003C60B3" w:rsidP="005076D8">
            <w:pPr>
              <w:pStyle w:val="TAL"/>
              <w:rPr>
                <w:lang w:eastAsia="en-US"/>
              </w:rPr>
            </w:pPr>
            <w:r w:rsidRPr="000749E2">
              <w:rPr>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91E24A" w14:textId="77777777" w:rsidR="003C60B3" w:rsidRPr="000749E2" w:rsidRDefault="003C60B3" w:rsidP="005076D8">
            <w:pPr>
              <w:pStyle w:val="TAL"/>
              <w:rPr>
                <w:lang w:eastAsia="en-US"/>
              </w:rPr>
            </w:pPr>
            <w:r w:rsidRPr="000749E2">
              <w:rPr>
                <w:lang w:eastAsia="en-US"/>
              </w:rPr>
              <w:t>RAN#78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A2EBEC" w14:textId="77777777" w:rsidR="003C60B3" w:rsidRPr="000749E2" w:rsidRDefault="003C60B3" w:rsidP="005076D8">
            <w:pPr>
              <w:pStyle w:val="TAL"/>
            </w:pPr>
            <w:r w:rsidRPr="000749E2">
              <w:t>R5-176817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41C209" w14:textId="77777777" w:rsidR="003C60B3" w:rsidRPr="000749E2" w:rsidRDefault="003C60B3" w:rsidP="005076D8">
            <w:pPr>
              <w:pStyle w:val="TAL"/>
            </w:pPr>
            <w:r w:rsidRPr="000749E2">
              <w:t>1087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BD8C24" w14:textId="77777777" w:rsidR="003C60B3" w:rsidRPr="000749E2" w:rsidRDefault="003C60B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B615C0"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6D23F7" w14:textId="77777777" w:rsidR="003C60B3" w:rsidRPr="000749E2" w:rsidRDefault="003C60B3" w:rsidP="000749E2">
            <w:pPr>
              <w:pStyle w:val="TAL"/>
              <w:rPr>
                <w:lang w:eastAsia="en-US"/>
              </w:rPr>
            </w:pPr>
            <w:r w:rsidRPr="000749E2">
              <w:rPr>
                <w:lang w:eastAsia="en-US"/>
              </w:rPr>
              <w:t xml:space="preserve">Band 71 </w:t>
            </w:r>
            <w:proofErr w:type="spellStart"/>
            <w:r w:rsidRPr="000749E2">
              <w:rPr>
                <w:lang w:eastAsia="en-US"/>
              </w:rPr>
              <w:t>Signaling</w:t>
            </w:r>
            <w:proofErr w:type="spellEnd"/>
            <w:r w:rsidRPr="000749E2">
              <w:rPr>
                <w:lang w:eastAsia="en-US"/>
              </w:rPr>
              <w:t xml:space="preserve"> Test environment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09A3EF" w14:textId="77777777" w:rsidR="003C60B3" w:rsidRPr="000749E2" w:rsidRDefault="003C60B3" w:rsidP="005076D8">
            <w:pPr>
              <w:pStyle w:val="TAL"/>
            </w:pPr>
            <w:r w:rsidRPr="000749E2">
              <w:t>15.0.0</w:t>
            </w:r>
          </w:p>
        </w:tc>
      </w:tr>
      <w:tr w:rsidR="003C60B3" w:rsidRPr="000749E2" w14:paraId="509A30FA"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7F5AC917" w14:textId="77777777" w:rsidR="003C60B3" w:rsidRPr="000749E2" w:rsidRDefault="003C60B3" w:rsidP="005076D8">
            <w:pPr>
              <w:pStyle w:val="TAL"/>
              <w:rPr>
                <w:lang w:eastAsia="en-US"/>
              </w:rPr>
            </w:pPr>
            <w:r w:rsidRPr="000749E2">
              <w:rPr>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E16C2B" w14:textId="77777777" w:rsidR="003C60B3" w:rsidRPr="000749E2" w:rsidRDefault="003C60B3" w:rsidP="005076D8">
            <w:pPr>
              <w:pStyle w:val="TAL"/>
              <w:rPr>
                <w:lang w:eastAsia="en-US"/>
              </w:rPr>
            </w:pPr>
            <w:r w:rsidRPr="000749E2">
              <w:rPr>
                <w:lang w:eastAsia="en-US"/>
              </w:rPr>
              <w:t>RAN#78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FF8E5A" w14:textId="77777777" w:rsidR="003C60B3" w:rsidRPr="000749E2" w:rsidRDefault="003C60B3" w:rsidP="005076D8">
            <w:pPr>
              <w:pStyle w:val="TAL"/>
            </w:pPr>
            <w:r w:rsidRPr="000749E2">
              <w:t>R5-176919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04FFA5" w14:textId="77777777" w:rsidR="003C60B3" w:rsidRPr="000749E2" w:rsidRDefault="003C60B3" w:rsidP="005076D8">
            <w:pPr>
              <w:pStyle w:val="TAL"/>
            </w:pPr>
            <w:r w:rsidRPr="000749E2">
              <w:t>1072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D01476" w14:textId="77777777" w:rsidR="003C60B3" w:rsidRPr="000749E2" w:rsidRDefault="003C60B3" w:rsidP="005076D8">
            <w:pPr>
              <w:pStyle w:val="TAL"/>
            </w:pPr>
            <w:r w:rsidRPr="000749E2">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ADE390"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FFC5FB" w14:textId="77777777" w:rsidR="003C60B3" w:rsidRPr="000749E2" w:rsidRDefault="003C60B3" w:rsidP="000749E2">
            <w:pPr>
              <w:pStyle w:val="TAL"/>
              <w:rPr>
                <w:lang w:eastAsia="en-US"/>
              </w:rPr>
            </w:pPr>
            <w:r w:rsidRPr="000749E2">
              <w:rPr>
                <w:lang w:eastAsia="en-US"/>
              </w:rPr>
              <w:t xml:space="preserve">Update </w:t>
            </w:r>
            <w:proofErr w:type="spellStart"/>
            <w:r w:rsidRPr="000749E2">
              <w:rPr>
                <w:lang w:eastAsia="en-US"/>
              </w:rPr>
              <w:t>RRCConnectionReconfiguration</w:t>
            </w:r>
            <w:proofErr w:type="spellEnd"/>
            <w:r w:rsidRPr="000749E2">
              <w:rPr>
                <w:lang w:eastAsia="en-US"/>
              </w:rPr>
              <w:t xml:space="preserve"> for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5B10A4" w14:textId="77777777" w:rsidR="003C60B3" w:rsidRPr="000749E2" w:rsidRDefault="003C60B3" w:rsidP="005076D8">
            <w:pPr>
              <w:pStyle w:val="TAL"/>
            </w:pPr>
            <w:r w:rsidRPr="000749E2">
              <w:t>15.0.0</w:t>
            </w:r>
          </w:p>
        </w:tc>
      </w:tr>
      <w:tr w:rsidR="003C60B3" w:rsidRPr="000749E2" w14:paraId="64384300"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4655D903" w14:textId="77777777" w:rsidR="003C60B3" w:rsidRPr="000749E2" w:rsidRDefault="003C60B3" w:rsidP="005076D8">
            <w:pPr>
              <w:pStyle w:val="TAL"/>
              <w:rPr>
                <w:lang w:eastAsia="en-US"/>
              </w:rPr>
            </w:pPr>
            <w:r w:rsidRPr="000749E2">
              <w:rPr>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731B09" w14:textId="77777777" w:rsidR="003C60B3" w:rsidRPr="000749E2" w:rsidRDefault="003C60B3" w:rsidP="005076D8">
            <w:pPr>
              <w:pStyle w:val="TAL"/>
              <w:rPr>
                <w:lang w:eastAsia="en-US"/>
              </w:rPr>
            </w:pPr>
            <w:r w:rsidRPr="000749E2">
              <w:rPr>
                <w:lang w:eastAsia="en-US"/>
              </w:rPr>
              <w:t>RAN#78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E10507" w14:textId="77777777" w:rsidR="003C60B3" w:rsidRPr="000749E2" w:rsidRDefault="003C60B3" w:rsidP="005076D8">
            <w:pPr>
              <w:pStyle w:val="TAL"/>
            </w:pPr>
            <w:r w:rsidRPr="000749E2">
              <w:t>R5-177316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8AD8CD" w14:textId="77777777" w:rsidR="003C60B3" w:rsidRPr="000749E2" w:rsidRDefault="003C60B3" w:rsidP="005076D8">
            <w:pPr>
              <w:pStyle w:val="TAL"/>
            </w:pPr>
            <w:r w:rsidRPr="000749E2">
              <w:t>1045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AC0298" w14:textId="77777777" w:rsidR="003C60B3" w:rsidRPr="000749E2" w:rsidRDefault="003C60B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EC5E0E"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E11AF3" w14:textId="77777777" w:rsidR="003C60B3" w:rsidRPr="000749E2" w:rsidRDefault="003C60B3" w:rsidP="000749E2">
            <w:pPr>
              <w:pStyle w:val="TAL"/>
              <w:rPr>
                <w:lang w:eastAsia="en-US"/>
              </w:rPr>
            </w:pPr>
            <w:r w:rsidRPr="000749E2">
              <w:rPr>
                <w:lang w:eastAsia="en-US"/>
              </w:rPr>
              <w:t>Common test frequencies for Band 72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D3AA47" w14:textId="77777777" w:rsidR="003C60B3" w:rsidRPr="000749E2" w:rsidRDefault="003C60B3" w:rsidP="005076D8">
            <w:pPr>
              <w:pStyle w:val="TAL"/>
            </w:pPr>
            <w:r w:rsidRPr="000749E2">
              <w:t>15.0.0</w:t>
            </w:r>
          </w:p>
        </w:tc>
      </w:tr>
      <w:tr w:rsidR="003C60B3" w:rsidRPr="000749E2" w14:paraId="5879680A"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5D6F55B4" w14:textId="77777777" w:rsidR="003C60B3" w:rsidRPr="000749E2" w:rsidRDefault="003C60B3" w:rsidP="005076D8">
            <w:pPr>
              <w:pStyle w:val="TAL"/>
              <w:rPr>
                <w:lang w:eastAsia="en-US"/>
              </w:rPr>
            </w:pPr>
            <w:r w:rsidRPr="000749E2">
              <w:rPr>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37BA27" w14:textId="77777777" w:rsidR="003C60B3" w:rsidRPr="000749E2" w:rsidRDefault="003C60B3" w:rsidP="005076D8">
            <w:pPr>
              <w:pStyle w:val="TAL"/>
              <w:rPr>
                <w:lang w:eastAsia="en-US"/>
              </w:rPr>
            </w:pPr>
            <w:r w:rsidRPr="000749E2">
              <w:rPr>
                <w:lang w:eastAsia="en-US"/>
              </w:rPr>
              <w:t>RAN#78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ED22E3" w14:textId="77777777" w:rsidR="003C60B3" w:rsidRPr="000749E2" w:rsidRDefault="003C60B3" w:rsidP="005076D8">
            <w:pPr>
              <w:pStyle w:val="TAL"/>
            </w:pPr>
            <w:r w:rsidRPr="000749E2">
              <w:t>R5-177375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604B90" w14:textId="77777777" w:rsidR="003C60B3" w:rsidRPr="000749E2" w:rsidRDefault="003C60B3" w:rsidP="005076D8">
            <w:pPr>
              <w:pStyle w:val="TAL"/>
            </w:pPr>
            <w:r w:rsidRPr="000749E2">
              <w:t>1075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3F98C6" w14:textId="77777777" w:rsidR="003C60B3" w:rsidRPr="000749E2" w:rsidRDefault="003C60B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D4A603"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F1C93C" w14:textId="77777777" w:rsidR="003C60B3" w:rsidRPr="000749E2" w:rsidRDefault="003C60B3" w:rsidP="000749E2">
            <w:pPr>
              <w:pStyle w:val="TAL"/>
              <w:rPr>
                <w:lang w:eastAsia="en-US"/>
              </w:rPr>
            </w:pPr>
            <w:r w:rsidRPr="000749E2">
              <w:rPr>
                <w:lang w:eastAsia="en-US"/>
              </w:rPr>
              <w:t>Correction to SystemInformationBlockType2 for NS value &gt; 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C1DE48" w14:textId="77777777" w:rsidR="003C60B3" w:rsidRPr="000749E2" w:rsidRDefault="003C60B3" w:rsidP="005076D8">
            <w:pPr>
              <w:pStyle w:val="TAL"/>
            </w:pPr>
            <w:r w:rsidRPr="000749E2">
              <w:t>15.0.0</w:t>
            </w:r>
          </w:p>
        </w:tc>
      </w:tr>
      <w:tr w:rsidR="00547BFC" w:rsidRPr="000749E2" w14:paraId="04C728D5"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44993973" w14:textId="77777777" w:rsidR="00547BFC" w:rsidRPr="000749E2" w:rsidRDefault="00547BFC" w:rsidP="005076D8">
            <w:pPr>
              <w:pStyle w:val="TAL"/>
              <w:rPr>
                <w:lang w:eastAsia="en-US"/>
              </w:rPr>
            </w:pPr>
            <w:r w:rsidRPr="000749E2">
              <w:rPr>
                <w:lang w:eastAsia="en-US"/>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3DC73F" w14:textId="77777777" w:rsidR="00547BFC" w:rsidRPr="000749E2" w:rsidRDefault="00547BFC" w:rsidP="005076D8">
            <w:pPr>
              <w:pStyle w:val="TAL"/>
              <w:rPr>
                <w:lang w:eastAsia="en-US"/>
              </w:rPr>
            </w:pPr>
            <w:r w:rsidRPr="000749E2">
              <w:rPr>
                <w:lang w:eastAsia="en-US"/>
              </w:rPr>
              <w:t>RAN#79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1186E3" w14:textId="77777777" w:rsidR="00547BFC" w:rsidRPr="000749E2" w:rsidRDefault="00547BFC" w:rsidP="005076D8">
            <w:pPr>
              <w:pStyle w:val="TAL"/>
            </w:pPr>
            <w:r w:rsidRPr="000749E2">
              <w:t>R5-180317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70ABDA" w14:textId="77777777" w:rsidR="00547BFC" w:rsidRPr="000749E2" w:rsidRDefault="00547BFC" w:rsidP="005076D8">
            <w:pPr>
              <w:pStyle w:val="TAL"/>
            </w:pPr>
            <w:r w:rsidRPr="000749E2">
              <w:t>1093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7D8790" w14:textId="77777777" w:rsidR="00547BFC" w:rsidRPr="000749E2" w:rsidRDefault="00547BFC"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C67016"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C6CE7C" w14:textId="77777777" w:rsidR="00547BFC" w:rsidRPr="000749E2" w:rsidRDefault="00547BFC" w:rsidP="000749E2">
            <w:pPr>
              <w:pStyle w:val="TAL"/>
              <w:rPr>
                <w:lang w:eastAsia="en-US"/>
              </w:rPr>
            </w:pPr>
            <w:r w:rsidRPr="000749E2">
              <w:rPr>
                <w:lang w:eastAsia="en-US"/>
              </w:rPr>
              <w:t>New Cells for NB-IOT OTDOA tests - LTE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EC6ABA" w14:textId="77777777" w:rsidR="00547BFC" w:rsidRPr="000749E2" w:rsidRDefault="00547BFC" w:rsidP="005076D8">
            <w:pPr>
              <w:pStyle w:val="TAL"/>
            </w:pPr>
            <w:r w:rsidRPr="000749E2">
              <w:t>15.1.0</w:t>
            </w:r>
          </w:p>
        </w:tc>
      </w:tr>
      <w:tr w:rsidR="00547BFC" w:rsidRPr="000749E2" w14:paraId="10B96543"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67761CE3" w14:textId="77777777" w:rsidR="00547BFC" w:rsidRPr="000749E2" w:rsidRDefault="00547BFC" w:rsidP="005076D8">
            <w:pPr>
              <w:pStyle w:val="TAL"/>
              <w:rPr>
                <w:lang w:eastAsia="en-US"/>
              </w:rPr>
            </w:pPr>
            <w:r w:rsidRPr="000749E2">
              <w:rPr>
                <w:lang w:eastAsia="en-US"/>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3F226E" w14:textId="77777777" w:rsidR="00547BFC" w:rsidRPr="000749E2" w:rsidRDefault="00547BFC" w:rsidP="005076D8">
            <w:pPr>
              <w:pStyle w:val="TAL"/>
              <w:rPr>
                <w:lang w:eastAsia="en-US"/>
              </w:rPr>
            </w:pPr>
            <w:r w:rsidRPr="000749E2">
              <w:rPr>
                <w:lang w:eastAsia="en-US"/>
              </w:rPr>
              <w:t>RAN#79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18BA5D" w14:textId="77777777" w:rsidR="00547BFC" w:rsidRPr="000749E2" w:rsidRDefault="00547BFC" w:rsidP="005076D8">
            <w:pPr>
              <w:pStyle w:val="TAL"/>
            </w:pPr>
            <w:r w:rsidRPr="000749E2">
              <w:t>R5-180377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B26AE9" w14:textId="77777777" w:rsidR="00547BFC" w:rsidRPr="000749E2" w:rsidRDefault="00547BFC" w:rsidP="005076D8">
            <w:pPr>
              <w:pStyle w:val="TAL"/>
            </w:pPr>
            <w:r w:rsidRPr="000749E2">
              <w:t>1095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BC406B" w14:textId="77777777" w:rsidR="00547BFC" w:rsidRPr="000749E2" w:rsidRDefault="00547BFC"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FFFF32"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EDEF18" w14:textId="77777777" w:rsidR="00547BFC" w:rsidRPr="000749E2" w:rsidRDefault="00547BFC" w:rsidP="000749E2">
            <w:pPr>
              <w:pStyle w:val="TAL"/>
              <w:rPr>
                <w:lang w:eastAsia="en-US"/>
              </w:rPr>
            </w:pPr>
            <w:r w:rsidRPr="000749E2">
              <w:rPr>
                <w:lang w:eastAsia="en-US"/>
              </w:rPr>
              <w:t xml:space="preserve">Correction to DRX </w:t>
            </w:r>
            <w:proofErr w:type="spellStart"/>
            <w:r w:rsidRPr="000749E2">
              <w:rPr>
                <w:lang w:eastAsia="en-US"/>
              </w:rPr>
              <w:t>onDurationTimer</w:t>
            </w:r>
            <w:proofErr w:type="spellEnd"/>
            <w:r w:rsidRPr="000749E2">
              <w:rPr>
                <w:lang w:eastAsia="en-US"/>
              </w:rPr>
              <w:t xml:space="preserve"> for FDD-HD operation in MAC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FA2710" w14:textId="77777777" w:rsidR="00547BFC" w:rsidRPr="000749E2" w:rsidRDefault="00547BFC" w:rsidP="005076D8">
            <w:pPr>
              <w:pStyle w:val="TAL"/>
            </w:pPr>
            <w:r w:rsidRPr="000749E2">
              <w:t>15.1.0</w:t>
            </w:r>
          </w:p>
        </w:tc>
      </w:tr>
      <w:tr w:rsidR="00547BFC" w:rsidRPr="000749E2" w14:paraId="1B960DFE"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336E63A7" w14:textId="77777777" w:rsidR="00547BFC" w:rsidRPr="000749E2" w:rsidRDefault="00547BFC" w:rsidP="005076D8">
            <w:pPr>
              <w:pStyle w:val="TAL"/>
              <w:rPr>
                <w:lang w:eastAsia="en-US"/>
              </w:rPr>
            </w:pPr>
            <w:r w:rsidRPr="000749E2">
              <w:rPr>
                <w:lang w:eastAsia="en-US"/>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F1CCDE" w14:textId="77777777" w:rsidR="00547BFC" w:rsidRPr="000749E2" w:rsidRDefault="00547BFC" w:rsidP="005076D8">
            <w:pPr>
              <w:pStyle w:val="TAL"/>
              <w:rPr>
                <w:lang w:eastAsia="en-US"/>
              </w:rPr>
            </w:pPr>
            <w:r w:rsidRPr="000749E2">
              <w:rPr>
                <w:lang w:eastAsia="en-US"/>
              </w:rPr>
              <w:t>RAN#79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4D3A43" w14:textId="77777777" w:rsidR="00547BFC" w:rsidRPr="000749E2" w:rsidRDefault="00547BFC" w:rsidP="005076D8">
            <w:pPr>
              <w:pStyle w:val="TAL"/>
            </w:pPr>
            <w:r w:rsidRPr="000749E2">
              <w:t>R5-180395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C0FF78" w14:textId="77777777" w:rsidR="00547BFC" w:rsidRPr="000749E2" w:rsidRDefault="00547BFC" w:rsidP="005076D8">
            <w:pPr>
              <w:pStyle w:val="TAL"/>
            </w:pPr>
            <w:r w:rsidRPr="000749E2">
              <w:t>1097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15845A" w14:textId="77777777" w:rsidR="00547BFC" w:rsidRPr="000749E2" w:rsidRDefault="00547BFC"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83176F"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26D3A4" w14:textId="77777777" w:rsidR="00547BFC" w:rsidRPr="000749E2" w:rsidRDefault="00547BFC" w:rsidP="000749E2">
            <w:pPr>
              <w:pStyle w:val="TAL"/>
              <w:rPr>
                <w:lang w:eastAsia="en-US"/>
              </w:rPr>
            </w:pPr>
            <w:r w:rsidRPr="000749E2">
              <w:rPr>
                <w:lang w:eastAsia="en-US"/>
              </w:rPr>
              <w:t>Addition of default configuration of DCI 3B to TS 36.508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921E02" w14:textId="77777777" w:rsidR="00547BFC" w:rsidRPr="000749E2" w:rsidRDefault="00547BFC" w:rsidP="005076D8">
            <w:pPr>
              <w:pStyle w:val="TAL"/>
            </w:pPr>
            <w:r w:rsidRPr="000749E2">
              <w:t>15.1.0</w:t>
            </w:r>
          </w:p>
        </w:tc>
      </w:tr>
      <w:tr w:rsidR="00547BFC" w:rsidRPr="000749E2" w14:paraId="02B6D15D"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66A385E3" w14:textId="77777777" w:rsidR="00547BFC" w:rsidRPr="000749E2" w:rsidRDefault="00547BFC" w:rsidP="005076D8">
            <w:pPr>
              <w:pStyle w:val="TAL"/>
              <w:rPr>
                <w:lang w:eastAsia="en-US"/>
              </w:rPr>
            </w:pPr>
            <w:r w:rsidRPr="000749E2">
              <w:rPr>
                <w:lang w:eastAsia="en-US"/>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5453A5" w14:textId="77777777" w:rsidR="00547BFC" w:rsidRPr="000749E2" w:rsidRDefault="00547BFC" w:rsidP="005076D8">
            <w:pPr>
              <w:pStyle w:val="TAL"/>
              <w:rPr>
                <w:lang w:eastAsia="en-US"/>
              </w:rPr>
            </w:pPr>
            <w:r w:rsidRPr="000749E2">
              <w:rPr>
                <w:lang w:eastAsia="en-US"/>
              </w:rPr>
              <w:t>RAN#79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019B64A" w14:textId="77777777" w:rsidR="00547BFC" w:rsidRPr="000749E2" w:rsidRDefault="00547BFC" w:rsidP="005076D8">
            <w:pPr>
              <w:pStyle w:val="TAL"/>
            </w:pPr>
            <w:r w:rsidRPr="000749E2">
              <w:t>R5-180396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72E416" w14:textId="77777777" w:rsidR="00547BFC" w:rsidRPr="000749E2" w:rsidRDefault="00547BFC" w:rsidP="005076D8">
            <w:pPr>
              <w:pStyle w:val="TAL"/>
            </w:pPr>
            <w:r w:rsidRPr="000749E2">
              <w:t>1098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A50A77" w14:textId="77777777" w:rsidR="00547BFC" w:rsidRPr="000749E2" w:rsidRDefault="00547BFC"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8F630D"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D7D22D" w14:textId="77777777" w:rsidR="00547BFC" w:rsidRPr="000749E2" w:rsidRDefault="00547BFC" w:rsidP="000749E2">
            <w:pPr>
              <w:pStyle w:val="TAL"/>
              <w:rPr>
                <w:lang w:eastAsia="en-US"/>
              </w:rPr>
            </w:pPr>
            <w:r w:rsidRPr="000749E2">
              <w:rPr>
                <w:lang w:eastAsia="en-US"/>
              </w:rPr>
              <w:t>Update of SRS switching test environment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A6C3EA" w14:textId="77777777" w:rsidR="00547BFC" w:rsidRPr="000749E2" w:rsidRDefault="00547BFC" w:rsidP="005076D8">
            <w:pPr>
              <w:pStyle w:val="TAL"/>
            </w:pPr>
            <w:r w:rsidRPr="000749E2">
              <w:t>15.1.0</w:t>
            </w:r>
          </w:p>
        </w:tc>
      </w:tr>
      <w:tr w:rsidR="00547BFC" w:rsidRPr="000749E2" w14:paraId="4D05D654"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3A8A8446" w14:textId="77777777" w:rsidR="00547BFC" w:rsidRPr="000749E2" w:rsidRDefault="00547BFC" w:rsidP="005076D8">
            <w:pPr>
              <w:pStyle w:val="TAL"/>
              <w:rPr>
                <w:lang w:eastAsia="en-US"/>
              </w:rPr>
            </w:pPr>
            <w:r w:rsidRPr="000749E2">
              <w:rPr>
                <w:lang w:eastAsia="en-US"/>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0140B4" w14:textId="77777777" w:rsidR="00547BFC" w:rsidRPr="000749E2" w:rsidRDefault="00547BFC" w:rsidP="005076D8">
            <w:pPr>
              <w:pStyle w:val="TAL"/>
              <w:rPr>
                <w:lang w:eastAsia="en-US"/>
              </w:rPr>
            </w:pPr>
            <w:r w:rsidRPr="000749E2">
              <w:rPr>
                <w:lang w:eastAsia="en-US"/>
              </w:rPr>
              <w:t>RAN#79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1C30FB" w14:textId="77777777" w:rsidR="00547BFC" w:rsidRPr="000749E2" w:rsidRDefault="00547BFC" w:rsidP="005076D8">
            <w:pPr>
              <w:pStyle w:val="TAL"/>
            </w:pPr>
            <w:r w:rsidRPr="000749E2">
              <w:t>R5-180407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8FBCC4" w14:textId="77777777" w:rsidR="00547BFC" w:rsidRPr="000749E2" w:rsidRDefault="00547BFC" w:rsidP="005076D8">
            <w:pPr>
              <w:pStyle w:val="TAL"/>
            </w:pPr>
            <w:r w:rsidRPr="000749E2">
              <w:t>1101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496BCB" w14:textId="77777777" w:rsidR="00547BFC" w:rsidRPr="000749E2" w:rsidRDefault="00547BFC"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B91441"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4ABC5B" w14:textId="77777777" w:rsidR="00547BFC" w:rsidRPr="000749E2" w:rsidRDefault="00547BFC" w:rsidP="000749E2">
            <w:pPr>
              <w:pStyle w:val="TAL"/>
              <w:rPr>
                <w:lang w:eastAsia="en-US"/>
              </w:rPr>
            </w:pPr>
            <w:r w:rsidRPr="000749E2">
              <w:rPr>
                <w:lang w:eastAsia="en-US"/>
              </w:rPr>
              <w:t xml:space="preserve">Addition of connection diagram of simultaneous E-UTRA V2X </w:t>
            </w:r>
            <w:proofErr w:type="spellStart"/>
            <w:r w:rsidRPr="000749E2">
              <w:rPr>
                <w:lang w:eastAsia="en-US"/>
              </w:rPr>
              <w:t>sidelink</w:t>
            </w:r>
            <w:proofErr w:type="spellEnd"/>
            <w:r w:rsidRPr="000749E2">
              <w:rPr>
                <w:lang w:eastAsia="en-US"/>
              </w:rPr>
              <w:t xml:space="preserve"> and E-UTRA uplink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28D87C" w14:textId="77777777" w:rsidR="00547BFC" w:rsidRPr="000749E2" w:rsidRDefault="00547BFC" w:rsidP="005076D8">
            <w:pPr>
              <w:pStyle w:val="TAL"/>
            </w:pPr>
            <w:r w:rsidRPr="000749E2">
              <w:t>15.1.0</w:t>
            </w:r>
          </w:p>
        </w:tc>
      </w:tr>
      <w:tr w:rsidR="00547BFC" w:rsidRPr="000749E2" w14:paraId="77585499"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73FC20B7" w14:textId="77777777" w:rsidR="00547BFC" w:rsidRPr="000749E2" w:rsidRDefault="00547BFC" w:rsidP="005076D8">
            <w:pPr>
              <w:pStyle w:val="TAL"/>
              <w:rPr>
                <w:lang w:eastAsia="en-US"/>
              </w:rPr>
            </w:pPr>
            <w:r w:rsidRPr="000749E2">
              <w:rPr>
                <w:lang w:eastAsia="en-US"/>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800245" w14:textId="77777777" w:rsidR="00547BFC" w:rsidRPr="000749E2" w:rsidRDefault="00547BFC" w:rsidP="005076D8">
            <w:pPr>
              <w:pStyle w:val="TAL"/>
              <w:rPr>
                <w:lang w:eastAsia="en-US"/>
              </w:rPr>
            </w:pPr>
            <w:r w:rsidRPr="000749E2">
              <w:rPr>
                <w:lang w:eastAsia="en-US"/>
              </w:rPr>
              <w:t>RAN#79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E3D93A" w14:textId="77777777" w:rsidR="00547BFC" w:rsidRPr="000749E2" w:rsidRDefault="00547BFC" w:rsidP="005076D8">
            <w:pPr>
              <w:pStyle w:val="TAL"/>
            </w:pPr>
            <w:r w:rsidRPr="000749E2">
              <w:t>R5-180715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113679" w14:textId="77777777" w:rsidR="00547BFC" w:rsidRPr="000749E2" w:rsidRDefault="00547BFC" w:rsidP="005076D8">
            <w:pPr>
              <w:pStyle w:val="TAL"/>
            </w:pPr>
            <w:r w:rsidRPr="000749E2">
              <w:t>1111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63A6D6" w14:textId="77777777" w:rsidR="00547BFC" w:rsidRPr="000749E2" w:rsidRDefault="00547BFC"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042248"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A3E305" w14:textId="77777777" w:rsidR="00547BFC" w:rsidRPr="000749E2" w:rsidRDefault="00547BFC" w:rsidP="000749E2">
            <w:pPr>
              <w:pStyle w:val="TAL"/>
              <w:rPr>
                <w:lang w:eastAsia="en-US"/>
              </w:rPr>
            </w:pPr>
            <w:r w:rsidRPr="000749E2">
              <w:rPr>
                <w:lang w:eastAsia="en-US"/>
              </w:rPr>
              <w:t>Addition of new Enhanced LAA IE in PhysicalConfigDedicatedSCell-r10-DEFAULT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491FDE" w14:textId="77777777" w:rsidR="00547BFC" w:rsidRPr="000749E2" w:rsidRDefault="00547BFC" w:rsidP="005076D8">
            <w:pPr>
              <w:pStyle w:val="TAL"/>
            </w:pPr>
            <w:r w:rsidRPr="000749E2">
              <w:t>15.1.0</w:t>
            </w:r>
          </w:p>
        </w:tc>
      </w:tr>
      <w:tr w:rsidR="00547BFC" w:rsidRPr="000749E2" w14:paraId="0FB91ECA"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12B26054" w14:textId="77777777" w:rsidR="00547BFC" w:rsidRPr="000749E2" w:rsidRDefault="00547BFC" w:rsidP="005076D8">
            <w:pPr>
              <w:pStyle w:val="TAL"/>
              <w:rPr>
                <w:lang w:eastAsia="en-US"/>
              </w:rPr>
            </w:pPr>
            <w:r w:rsidRPr="000749E2">
              <w:rPr>
                <w:lang w:eastAsia="en-US"/>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263BF9" w14:textId="77777777" w:rsidR="00547BFC" w:rsidRPr="000749E2" w:rsidRDefault="00547BFC" w:rsidP="005076D8">
            <w:pPr>
              <w:pStyle w:val="TAL"/>
              <w:rPr>
                <w:lang w:eastAsia="en-US"/>
              </w:rPr>
            </w:pPr>
            <w:r w:rsidRPr="000749E2">
              <w:rPr>
                <w:lang w:eastAsia="en-US"/>
              </w:rPr>
              <w:t>RAN#79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D7A7E8" w14:textId="77777777" w:rsidR="00547BFC" w:rsidRPr="000749E2" w:rsidRDefault="00547BFC" w:rsidP="005076D8">
            <w:pPr>
              <w:pStyle w:val="TAL"/>
            </w:pPr>
            <w:r w:rsidRPr="000749E2">
              <w:t>R5-180749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515110" w14:textId="77777777" w:rsidR="00547BFC" w:rsidRPr="000749E2" w:rsidRDefault="00547BFC" w:rsidP="005076D8">
            <w:pPr>
              <w:pStyle w:val="TAL"/>
            </w:pPr>
            <w:r w:rsidRPr="000749E2">
              <w:t>1116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9FAE3A" w14:textId="77777777" w:rsidR="00547BFC" w:rsidRPr="000749E2" w:rsidRDefault="00547BFC"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EBB1A0"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0A16B3" w14:textId="77777777" w:rsidR="00547BFC" w:rsidRPr="000749E2" w:rsidRDefault="00547BFC" w:rsidP="000749E2">
            <w:pPr>
              <w:pStyle w:val="TAL"/>
              <w:rPr>
                <w:lang w:eastAsia="en-US"/>
              </w:rPr>
            </w:pPr>
            <w:r w:rsidRPr="000749E2">
              <w:rPr>
                <w:lang w:eastAsia="en-US"/>
              </w:rPr>
              <w:t>Added R14 CA combination to Test frequencies for CA signalling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15A71F" w14:textId="77777777" w:rsidR="00547BFC" w:rsidRPr="000749E2" w:rsidRDefault="00547BFC" w:rsidP="005076D8">
            <w:pPr>
              <w:pStyle w:val="TAL"/>
            </w:pPr>
            <w:r w:rsidRPr="000749E2">
              <w:t>15.1.0</w:t>
            </w:r>
          </w:p>
        </w:tc>
      </w:tr>
      <w:tr w:rsidR="00547BFC" w:rsidRPr="000749E2" w14:paraId="527FB795"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4BDEECA5" w14:textId="77777777" w:rsidR="00547BFC" w:rsidRPr="000749E2" w:rsidRDefault="00547BFC" w:rsidP="005076D8">
            <w:pPr>
              <w:pStyle w:val="TAL"/>
              <w:rPr>
                <w:lang w:eastAsia="en-US"/>
              </w:rPr>
            </w:pPr>
            <w:r w:rsidRPr="000749E2">
              <w:rPr>
                <w:lang w:eastAsia="en-US"/>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2957CC" w14:textId="77777777" w:rsidR="00547BFC" w:rsidRPr="000749E2" w:rsidRDefault="00547BFC" w:rsidP="005076D8">
            <w:pPr>
              <w:pStyle w:val="TAL"/>
              <w:rPr>
                <w:lang w:eastAsia="en-US"/>
              </w:rPr>
            </w:pPr>
            <w:r w:rsidRPr="000749E2">
              <w:rPr>
                <w:lang w:eastAsia="en-US"/>
              </w:rPr>
              <w:t>RAN#79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1A0F7D" w14:textId="77777777" w:rsidR="00547BFC" w:rsidRPr="000749E2" w:rsidRDefault="00547BFC" w:rsidP="005076D8">
            <w:pPr>
              <w:pStyle w:val="TAL"/>
            </w:pPr>
            <w:r w:rsidRPr="000749E2">
              <w:t>R5-180753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D11B35" w14:textId="77777777" w:rsidR="00547BFC" w:rsidRPr="000749E2" w:rsidRDefault="00547BFC" w:rsidP="005076D8">
            <w:pPr>
              <w:pStyle w:val="TAL"/>
            </w:pPr>
            <w:r w:rsidRPr="000749E2">
              <w:t>1117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0D9033" w14:textId="77777777" w:rsidR="00547BFC" w:rsidRPr="000749E2" w:rsidRDefault="00547BFC"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61ED77"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DFA827" w14:textId="77777777" w:rsidR="00547BFC" w:rsidRPr="000749E2" w:rsidRDefault="00547BFC" w:rsidP="000749E2">
            <w:pPr>
              <w:pStyle w:val="TAL"/>
              <w:rPr>
                <w:lang w:eastAsia="en-US"/>
              </w:rPr>
            </w:pPr>
            <w:r w:rsidRPr="000749E2">
              <w:rPr>
                <w:lang w:eastAsia="en-US"/>
              </w:rPr>
              <w:t>Added R15 CA combination to Test frequencies for CA signalling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42A34D" w14:textId="77777777" w:rsidR="00547BFC" w:rsidRPr="000749E2" w:rsidRDefault="00547BFC" w:rsidP="005076D8">
            <w:pPr>
              <w:pStyle w:val="TAL"/>
            </w:pPr>
            <w:r w:rsidRPr="000749E2">
              <w:t>15.1.0</w:t>
            </w:r>
          </w:p>
        </w:tc>
      </w:tr>
      <w:tr w:rsidR="00547BFC" w:rsidRPr="000749E2" w14:paraId="2F5AE877"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08B2BDA7" w14:textId="77777777" w:rsidR="00547BFC" w:rsidRPr="000749E2" w:rsidRDefault="00547BFC" w:rsidP="005076D8">
            <w:pPr>
              <w:pStyle w:val="TAL"/>
              <w:rPr>
                <w:lang w:eastAsia="en-US"/>
              </w:rPr>
            </w:pPr>
            <w:r w:rsidRPr="000749E2">
              <w:rPr>
                <w:lang w:eastAsia="en-US"/>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226012" w14:textId="77777777" w:rsidR="00547BFC" w:rsidRPr="000749E2" w:rsidRDefault="00547BFC" w:rsidP="005076D8">
            <w:pPr>
              <w:pStyle w:val="TAL"/>
              <w:rPr>
                <w:lang w:eastAsia="en-US"/>
              </w:rPr>
            </w:pPr>
            <w:r w:rsidRPr="000749E2">
              <w:rPr>
                <w:lang w:eastAsia="en-US"/>
              </w:rPr>
              <w:t>RAN#79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CC796A" w14:textId="77777777" w:rsidR="00547BFC" w:rsidRPr="000749E2" w:rsidRDefault="00547BFC" w:rsidP="005076D8">
            <w:pPr>
              <w:pStyle w:val="TAL"/>
            </w:pPr>
            <w:r w:rsidRPr="000749E2">
              <w:t>R5-180780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5AC069" w14:textId="77777777" w:rsidR="00547BFC" w:rsidRPr="000749E2" w:rsidRDefault="00547BFC" w:rsidP="005076D8">
            <w:pPr>
              <w:pStyle w:val="TAL"/>
            </w:pPr>
            <w:r w:rsidRPr="000749E2">
              <w:t>1118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943B03" w14:textId="77777777" w:rsidR="00547BFC" w:rsidRPr="000749E2" w:rsidRDefault="00547BFC"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A8A4C6"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C63318" w14:textId="77777777" w:rsidR="00547BFC" w:rsidRPr="000749E2" w:rsidRDefault="00547BFC" w:rsidP="000749E2">
            <w:pPr>
              <w:pStyle w:val="TAL"/>
              <w:rPr>
                <w:lang w:eastAsia="en-US"/>
              </w:rPr>
            </w:pPr>
            <w:r w:rsidRPr="000749E2">
              <w:rPr>
                <w:lang w:eastAsia="en-US"/>
              </w:rPr>
              <w:t xml:space="preserve">Addition of CA_29A-70C, CA_66A-70A, CA_66A-70C, CA_66C-70A, CA_66C-70C to 36.508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A3009A" w14:textId="77777777" w:rsidR="00547BFC" w:rsidRPr="000749E2" w:rsidRDefault="00547BFC" w:rsidP="005076D8">
            <w:pPr>
              <w:pStyle w:val="TAL"/>
            </w:pPr>
            <w:r w:rsidRPr="000749E2">
              <w:t>15.1.0</w:t>
            </w:r>
          </w:p>
        </w:tc>
      </w:tr>
      <w:tr w:rsidR="00547BFC" w:rsidRPr="000749E2" w14:paraId="2B6D6245"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4D94F2DF" w14:textId="77777777" w:rsidR="00547BFC" w:rsidRPr="000749E2" w:rsidRDefault="00547BFC" w:rsidP="005076D8">
            <w:pPr>
              <w:pStyle w:val="TAL"/>
              <w:rPr>
                <w:lang w:eastAsia="en-US"/>
              </w:rPr>
            </w:pPr>
            <w:r w:rsidRPr="000749E2">
              <w:rPr>
                <w:lang w:eastAsia="en-US"/>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364673" w14:textId="77777777" w:rsidR="00547BFC" w:rsidRPr="000749E2" w:rsidRDefault="00547BFC" w:rsidP="005076D8">
            <w:pPr>
              <w:pStyle w:val="TAL"/>
              <w:rPr>
                <w:lang w:eastAsia="en-US"/>
              </w:rPr>
            </w:pPr>
            <w:r w:rsidRPr="000749E2">
              <w:rPr>
                <w:lang w:eastAsia="en-US"/>
              </w:rPr>
              <w:t>RAN#79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39AA21" w14:textId="77777777" w:rsidR="00547BFC" w:rsidRPr="000749E2" w:rsidRDefault="00547BFC" w:rsidP="005076D8">
            <w:pPr>
              <w:pStyle w:val="TAL"/>
            </w:pPr>
            <w:r w:rsidRPr="000749E2">
              <w:t>R5-180918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409398" w14:textId="77777777" w:rsidR="00547BFC" w:rsidRPr="000749E2" w:rsidRDefault="00547BFC" w:rsidP="005076D8">
            <w:pPr>
              <w:pStyle w:val="TAL"/>
            </w:pPr>
            <w:r w:rsidRPr="000749E2">
              <w:t>1120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6B25BC" w14:textId="77777777" w:rsidR="00547BFC" w:rsidRPr="000749E2" w:rsidRDefault="00547BFC"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9345FC"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F0A03A" w14:textId="77777777" w:rsidR="00547BFC" w:rsidRPr="000749E2" w:rsidRDefault="00547BFC" w:rsidP="000749E2">
            <w:pPr>
              <w:pStyle w:val="TAL"/>
              <w:rPr>
                <w:lang w:eastAsia="en-US"/>
              </w:rPr>
            </w:pPr>
            <w:r w:rsidRPr="000749E2">
              <w:rPr>
                <w:lang w:eastAsia="en-US"/>
              </w:rPr>
              <w:t xml:space="preserve">Addition of Band 74 </w:t>
            </w:r>
            <w:proofErr w:type="spellStart"/>
            <w:r w:rsidRPr="000749E2">
              <w:rPr>
                <w:lang w:eastAsia="en-US"/>
              </w:rPr>
              <w:t>Signaling</w:t>
            </w:r>
            <w:proofErr w:type="spellEnd"/>
            <w:r w:rsidRPr="000749E2">
              <w:rPr>
                <w:lang w:eastAsia="en-US"/>
              </w:rPr>
              <w:t xml:space="preserve"> Test environment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3F9615" w14:textId="77777777" w:rsidR="00547BFC" w:rsidRPr="000749E2" w:rsidRDefault="00547BFC" w:rsidP="005076D8">
            <w:pPr>
              <w:pStyle w:val="TAL"/>
            </w:pPr>
            <w:r w:rsidRPr="000749E2">
              <w:t>15.1.0</w:t>
            </w:r>
          </w:p>
        </w:tc>
      </w:tr>
      <w:tr w:rsidR="00547BFC" w:rsidRPr="000749E2" w14:paraId="4290E7B2"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1E5FC537" w14:textId="77777777" w:rsidR="00547BFC" w:rsidRPr="000749E2" w:rsidRDefault="00547BFC" w:rsidP="005076D8">
            <w:pPr>
              <w:pStyle w:val="TAL"/>
              <w:rPr>
                <w:lang w:eastAsia="en-US"/>
              </w:rPr>
            </w:pPr>
            <w:r w:rsidRPr="000749E2">
              <w:rPr>
                <w:lang w:eastAsia="en-US"/>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1D81C8" w14:textId="77777777" w:rsidR="00547BFC" w:rsidRPr="000749E2" w:rsidRDefault="00547BFC" w:rsidP="005076D8">
            <w:pPr>
              <w:pStyle w:val="TAL"/>
              <w:rPr>
                <w:lang w:eastAsia="en-US"/>
              </w:rPr>
            </w:pPr>
            <w:r w:rsidRPr="000749E2">
              <w:rPr>
                <w:lang w:eastAsia="en-US"/>
              </w:rPr>
              <w:t>RAN#79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08B558" w14:textId="77777777" w:rsidR="00547BFC" w:rsidRPr="000749E2" w:rsidRDefault="00547BFC" w:rsidP="005076D8">
            <w:pPr>
              <w:pStyle w:val="TAL"/>
            </w:pPr>
            <w:r w:rsidRPr="000749E2">
              <w:t>R5-180934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21A2B8" w14:textId="77777777" w:rsidR="00547BFC" w:rsidRPr="000749E2" w:rsidRDefault="00547BFC" w:rsidP="005076D8">
            <w:pPr>
              <w:pStyle w:val="TAL"/>
            </w:pPr>
            <w:r w:rsidRPr="000749E2">
              <w:t>1121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6C5E10" w14:textId="77777777" w:rsidR="00547BFC" w:rsidRPr="000749E2" w:rsidRDefault="00547BFC"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6150E6"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694D2A" w14:textId="77777777" w:rsidR="00547BFC" w:rsidRPr="000749E2" w:rsidRDefault="00547BFC" w:rsidP="000749E2">
            <w:pPr>
              <w:pStyle w:val="TAL"/>
              <w:rPr>
                <w:lang w:eastAsia="en-US"/>
              </w:rPr>
            </w:pPr>
            <w:r w:rsidRPr="000749E2">
              <w:rPr>
                <w:lang w:eastAsia="en-US"/>
              </w:rPr>
              <w:t>Correction to test frequencies for CA_7A-7A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C21448" w14:textId="77777777" w:rsidR="00547BFC" w:rsidRPr="000749E2" w:rsidRDefault="00547BFC" w:rsidP="005076D8">
            <w:pPr>
              <w:pStyle w:val="TAL"/>
            </w:pPr>
            <w:r w:rsidRPr="000749E2">
              <w:t>15.1.0</w:t>
            </w:r>
          </w:p>
        </w:tc>
      </w:tr>
      <w:tr w:rsidR="00547BFC" w:rsidRPr="000749E2" w14:paraId="6E05A9A7"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4C1573D3" w14:textId="77777777" w:rsidR="00547BFC" w:rsidRPr="000749E2" w:rsidRDefault="00547BFC" w:rsidP="005076D8">
            <w:pPr>
              <w:pStyle w:val="TAL"/>
              <w:rPr>
                <w:lang w:eastAsia="en-US"/>
              </w:rPr>
            </w:pPr>
            <w:r w:rsidRPr="000749E2">
              <w:rPr>
                <w:lang w:eastAsia="en-US"/>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094F86" w14:textId="77777777" w:rsidR="00547BFC" w:rsidRPr="000749E2" w:rsidRDefault="00547BFC" w:rsidP="005076D8">
            <w:pPr>
              <w:pStyle w:val="TAL"/>
              <w:rPr>
                <w:lang w:eastAsia="en-US"/>
              </w:rPr>
            </w:pPr>
            <w:r w:rsidRPr="000749E2">
              <w:rPr>
                <w:lang w:eastAsia="en-US"/>
              </w:rPr>
              <w:t>RAN#79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3CBAC4" w14:textId="77777777" w:rsidR="00547BFC" w:rsidRPr="000749E2" w:rsidRDefault="00547BFC" w:rsidP="005076D8">
            <w:pPr>
              <w:pStyle w:val="TAL"/>
            </w:pPr>
            <w:r w:rsidRPr="000749E2">
              <w:t>R5-180939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D5F169" w14:textId="77777777" w:rsidR="00547BFC" w:rsidRPr="000749E2" w:rsidRDefault="00547BFC" w:rsidP="005076D8">
            <w:pPr>
              <w:pStyle w:val="TAL"/>
            </w:pPr>
            <w:r w:rsidRPr="000749E2">
              <w:t>1122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9AF487" w14:textId="77777777" w:rsidR="00547BFC" w:rsidRPr="000749E2" w:rsidRDefault="00547BFC"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A3BF67"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F29C86" w14:textId="77777777" w:rsidR="00547BFC" w:rsidRPr="000749E2" w:rsidRDefault="00547BFC" w:rsidP="000749E2">
            <w:pPr>
              <w:pStyle w:val="TAL"/>
              <w:rPr>
                <w:lang w:eastAsia="en-US"/>
              </w:rPr>
            </w:pPr>
            <w:r w:rsidRPr="000749E2">
              <w:rPr>
                <w:lang w:eastAsia="en-US"/>
              </w:rPr>
              <w:t>Correction to interval-</w:t>
            </w:r>
            <w:proofErr w:type="spellStart"/>
            <w:r w:rsidRPr="000749E2">
              <w:rPr>
                <w:lang w:eastAsia="en-US"/>
              </w:rPr>
              <w:t>ULHoppingConfigCommonModeA</w:t>
            </w:r>
            <w:proofErr w:type="spellEnd"/>
            <w:r w:rsidRPr="000749E2">
              <w:rPr>
                <w:lang w:eastAsia="en-US"/>
              </w:rPr>
              <w:t>/B-r13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6B8CCF" w14:textId="77777777" w:rsidR="00547BFC" w:rsidRPr="000749E2" w:rsidRDefault="00547BFC" w:rsidP="005076D8">
            <w:pPr>
              <w:pStyle w:val="TAL"/>
            </w:pPr>
            <w:r w:rsidRPr="000749E2">
              <w:t>15.1.0</w:t>
            </w:r>
          </w:p>
        </w:tc>
      </w:tr>
      <w:tr w:rsidR="00547BFC" w:rsidRPr="000749E2" w14:paraId="73471C67"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6A4A5E4E" w14:textId="77777777" w:rsidR="00547BFC" w:rsidRPr="000749E2" w:rsidRDefault="00547BFC" w:rsidP="005076D8">
            <w:pPr>
              <w:pStyle w:val="TAL"/>
              <w:rPr>
                <w:lang w:eastAsia="en-US"/>
              </w:rPr>
            </w:pPr>
            <w:r w:rsidRPr="000749E2">
              <w:rPr>
                <w:lang w:eastAsia="en-US"/>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10D33E" w14:textId="77777777" w:rsidR="00547BFC" w:rsidRPr="000749E2" w:rsidRDefault="00547BFC" w:rsidP="005076D8">
            <w:pPr>
              <w:pStyle w:val="TAL"/>
              <w:rPr>
                <w:lang w:eastAsia="en-US"/>
              </w:rPr>
            </w:pPr>
            <w:r w:rsidRPr="000749E2">
              <w:rPr>
                <w:lang w:eastAsia="en-US"/>
              </w:rPr>
              <w:t>RAN#79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A84C37F" w14:textId="77777777" w:rsidR="00547BFC" w:rsidRPr="000749E2" w:rsidRDefault="00547BFC" w:rsidP="005076D8">
            <w:pPr>
              <w:pStyle w:val="TAL"/>
            </w:pPr>
            <w:r w:rsidRPr="000749E2">
              <w:t>R5-180940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4CAE09" w14:textId="77777777" w:rsidR="00547BFC" w:rsidRPr="000749E2" w:rsidRDefault="00547BFC" w:rsidP="005076D8">
            <w:pPr>
              <w:pStyle w:val="TAL"/>
            </w:pPr>
            <w:r w:rsidRPr="000749E2">
              <w:t>1123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BD7361" w14:textId="77777777" w:rsidR="00547BFC" w:rsidRPr="000749E2" w:rsidRDefault="00547BFC"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FFF720"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B86AE1" w14:textId="77777777" w:rsidR="00547BFC" w:rsidRPr="000749E2" w:rsidRDefault="00547BFC" w:rsidP="000749E2">
            <w:pPr>
              <w:pStyle w:val="TAL"/>
              <w:rPr>
                <w:lang w:eastAsia="en-US"/>
              </w:rPr>
            </w:pPr>
            <w:r w:rsidRPr="000749E2">
              <w:rPr>
                <w:lang w:eastAsia="en-US"/>
              </w:rPr>
              <w:t xml:space="preserve">Correction to </w:t>
            </w:r>
            <w:proofErr w:type="spellStart"/>
            <w:r w:rsidRPr="000749E2">
              <w:rPr>
                <w:lang w:eastAsia="en-US"/>
              </w:rPr>
              <w:t>sr-ConfigIndex</w:t>
            </w:r>
            <w:proofErr w:type="spellEnd"/>
            <w:r w:rsidRPr="000749E2">
              <w:rPr>
                <w:lang w:eastAsia="en-US"/>
              </w:rPr>
              <w:t xml:space="preserve"> for CatM1 with 3MHz BW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E92BEF" w14:textId="77777777" w:rsidR="00547BFC" w:rsidRPr="000749E2" w:rsidRDefault="00547BFC" w:rsidP="005076D8">
            <w:pPr>
              <w:pStyle w:val="TAL"/>
            </w:pPr>
            <w:r w:rsidRPr="000749E2">
              <w:t>15.1.0</w:t>
            </w:r>
          </w:p>
        </w:tc>
      </w:tr>
      <w:tr w:rsidR="00547BFC" w:rsidRPr="000749E2" w14:paraId="0B012763"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0A199E8C" w14:textId="77777777" w:rsidR="00547BFC" w:rsidRPr="000749E2" w:rsidRDefault="00547BFC" w:rsidP="005076D8">
            <w:pPr>
              <w:pStyle w:val="TAL"/>
              <w:rPr>
                <w:lang w:eastAsia="en-US"/>
              </w:rPr>
            </w:pPr>
            <w:r w:rsidRPr="000749E2">
              <w:rPr>
                <w:lang w:eastAsia="en-US"/>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E40F8B" w14:textId="77777777" w:rsidR="00547BFC" w:rsidRPr="000749E2" w:rsidRDefault="00547BFC" w:rsidP="005076D8">
            <w:pPr>
              <w:pStyle w:val="TAL"/>
              <w:rPr>
                <w:lang w:eastAsia="en-US"/>
              </w:rPr>
            </w:pPr>
            <w:r w:rsidRPr="000749E2">
              <w:rPr>
                <w:lang w:eastAsia="en-US"/>
              </w:rPr>
              <w:t>RAN#79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350131" w14:textId="77777777" w:rsidR="00547BFC" w:rsidRPr="000749E2" w:rsidRDefault="00547BFC" w:rsidP="005076D8">
            <w:pPr>
              <w:pStyle w:val="TAL"/>
            </w:pPr>
            <w:r w:rsidRPr="000749E2">
              <w:t>R5-181054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7B8966" w14:textId="77777777" w:rsidR="00547BFC" w:rsidRPr="000749E2" w:rsidRDefault="00547BFC" w:rsidP="005076D8">
            <w:pPr>
              <w:pStyle w:val="TAL"/>
            </w:pPr>
            <w:r w:rsidRPr="000749E2">
              <w:t>1126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52C44D" w14:textId="77777777" w:rsidR="00547BFC" w:rsidRPr="000749E2" w:rsidRDefault="00547BFC"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41AB4B"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55369C" w14:textId="77777777" w:rsidR="00547BFC" w:rsidRPr="000749E2" w:rsidRDefault="00547BFC" w:rsidP="000749E2">
            <w:pPr>
              <w:pStyle w:val="TAL"/>
              <w:rPr>
                <w:lang w:eastAsia="en-US"/>
              </w:rPr>
            </w:pPr>
            <w:r w:rsidRPr="000749E2">
              <w:rPr>
                <w:lang w:eastAsia="en-US"/>
              </w:rPr>
              <w:t>Addition of the Band 74 information into TS 36.508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1CDAC2" w14:textId="77777777" w:rsidR="00547BFC" w:rsidRPr="000749E2" w:rsidRDefault="00547BFC" w:rsidP="005076D8">
            <w:pPr>
              <w:pStyle w:val="TAL"/>
            </w:pPr>
            <w:r w:rsidRPr="000749E2">
              <w:t>15.1.0</w:t>
            </w:r>
          </w:p>
        </w:tc>
      </w:tr>
      <w:tr w:rsidR="00547BFC" w:rsidRPr="000749E2" w14:paraId="3DC8DFC0"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4650AB73" w14:textId="77777777" w:rsidR="00547BFC" w:rsidRPr="000749E2" w:rsidRDefault="00547BFC" w:rsidP="005076D8">
            <w:pPr>
              <w:pStyle w:val="TAL"/>
              <w:rPr>
                <w:lang w:eastAsia="en-US"/>
              </w:rPr>
            </w:pPr>
            <w:r w:rsidRPr="000749E2">
              <w:rPr>
                <w:lang w:eastAsia="en-US"/>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CE343E" w14:textId="77777777" w:rsidR="00547BFC" w:rsidRPr="000749E2" w:rsidRDefault="00547BFC" w:rsidP="005076D8">
            <w:pPr>
              <w:pStyle w:val="TAL"/>
              <w:rPr>
                <w:lang w:eastAsia="en-US"/>
              </w:rPr>
            </w:pPr>
            <w:r w:rsidRPr="000749E2">
              <w:rPr>
                <w:lang w:eastAsia="en-US"/>
              </w:rPr>
              <w:t>RAN#79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B703B8" w14:textId="77777777" w:rsidR="00547BFC" w:rsidRPr="000749E2" w:rsidRDefault="00547BFC" w:rsidP="005076D8">
            <w:pPr>
              <w:pStyle w:val="TAL"/>
            </w:pPr>
            <w:r w:rsidRPr="000749E2">
              <w:t>R5-181066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16717A" w14:textId="77777777" w:rsidR="00547BFC" w:rsidRPr="000749E2" w:rsidRDefault="00547BFC" w:rsidP="005076D8">
            <w:pPr>
              <w:pStyle w:val="TAL"/>
            </w:pPr>
            <w:r w:rsidRPr="000749E2">
              <w:t>1127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0C21AC" w14:textId="77777777" w:rsidR="00547BFC" w:rsidRPr="000749E2" w:rsidRDefault="00547BFC"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74A0D9"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4B64BF" w14:textId="77777777" w:rsidR="00547BFC" w:rsidRPr="000749E2" w:rsidRDefault="00547BFC" w:rsidP="000749E2">
            <w:pPr>
              <w:pStyle w:val="TAL"/>
              <w:rPr>
                <w:lang w:eastAsia="en-US"/>
              </w:rPr>
            </w:pPr>
            <w:r w:rsidRPr="000749E2">
              <w:rPr>
                <w:lang w:eastAsia="en-US"/>
              </w:rPr>
              <w:t>Correction to test frequency f4 for E-UTRA FDD bands 25 and 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64CAE8" w14:textId="77777777" w:rsidR="00547BFC" w:rsidRPr="000749E2" w:rsidRDefault="00547BFC" w:rsidP="005076D8">
            <w:pPr>
              <w:pStyle w:val="TAL"/>
            </w:pPr>
            <w:r w:rsidRPr="000749E2">
              <w:t>15.1.0</w:t>
            </w:r>
          </w:p>
        </w:tc>
      </w:tr>
      <w:tr w:rsidR="00547BFC" w:rsidRPr="000749E2" w14:paraId="1C482854"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5E3CAECD" w14:textId="77777777" w:rsidR="00547BFC" w:rsidRPr="000749E2" w:rsidRDefault="00547BFC" w:rsidP="005076D8">
            <w:pPr>
              <w:pStyle w:val="TAL"/>
              <w:rPr>
                <w:lang w:eastAsia="en-US"/>
              </w:rPr>
            </w:pPr>
            <w:r w:rsidRPr="000749E2">
              <w:rPr>
                <w:lang w:eastAsia="en-US"/>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0AD772" w14:textId="77777777" w:rsidR="00547BFC" w:rsidRPr="000749E2" w:rsidRDefault="00547BFC" w:rsidP="005076D8">
            <w:pPr>
              <w:pStyle w:val="TAL"/>
              <w:rPr>
                <w:lang w:eastAsia="en-US"/>
              </w:rPr>
            </w:pPr>
            <w:r w:rsidRPr="000749E2">
              <w:rPr>
                <w:lang w:eastAsia="en-US"/>
              </w:rPr>
              <w:t>RAN#79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F81C9D" w14:textId="77777777" w:rsidR="00547BFC" w:rsidRPr="000749E2" w:rsidRDefault="00547BFC" w:rsidP="005076D8">
            <w:pPr>
              <w:pStyle w:val="TAL"/>
            </w:pPr>
            <w:r w:rsidRPr="000749E2">
              <w:t>R5-181101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6E719A" w14:textId="77777777" w:rsidR="00547BFC" w:rsidRPr="000749E2" w:rsidRDefault="00547BFC" w:rsidP="005076D8">
            <w:pPr>
              <w:pStyle w:val="TAL"/>
            </w:pPr>
            <w:r w:rsidRPr="000749E2">
              <w:t>1130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08EE1E" w14:textId="77777777" w:rsidR="00547BFC" w:rsidRPr="000749E2" w:rsidRDefault="00547BFC"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A3F88D"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82F23E" w14:textId="77777777" w:rsidR="00547BFC" w:rsidRPr="000749E2" w:rsidRDefault="00547BFC" w:rsidP="000749E2">
            <w:pPr>
              <w:pStyle w:val="TAL"/>
              <w:rPr>
                <w:lang w:eastAsia="en-US"/>
              </w:rPr>
            </w:pPr>
            <w:r w:rsidRPr="000749E2">
              <w:rPr>
                <w:lang w:eastAsia="en-US"/>
              </w:rPr>
              <w:t>Connection diagrams for new 4Rx CA demodulation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941722" w14:textId="77777777" w:rsidR="00547BFC" w:rsidRPr="000749E2" w:rsidRDefault="00547BFC" w:rsidP="005076D8">
            <w:pPr>
              <w:pStyle w:val="TAL"/>
            </w:pPr>
            <w:r w:rsidRPr="000749E2">
              <w:t>15.1.0</w:t>
            </w:r>
          </w:p>
        </w:tc>
      </w:tr>
      <w:tr w:rsidR="00547BFC" w:rsidRPr="000749E2" w14:paraId="264FFB12"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173FE21B" w14:textId="77777777" w:rsidR="00547BFC" w:rsidRPr="000749E2" w:rsidRDefault="00547BFC" w:rsidP="005076D8">
            <w:pPr>
              <w:pStyle w:val="TAL"/>
              <w:rPr>
                <w:lang w:eastAsia="en-US"/>
              </w:rPr>
            </w:pPr>
            <w:r w:rsidRPr="000749E2">
              <w:rPr>
                <w:lang w:eastAsia="en-US"/>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D1D325" w14:textId="77777777" w:rsidR="00547BFC" w:rsidRPr="000749E2" w:rsidRDefault="00547BFC" w:rsidP="005076D8">
            <w:pPr>
              <w:pStyle w:val="TAL"/>
              <w:rPr>
                <w:lang w:eastAsia="en-US"/>
              </w:rPr>
            </w:pPr>
            <w:r w:rsidRPr="000749E2">
              <w:rPr>
                <w:lang w:eastAsia="en-US"/>
              </w:rPr>
              <w:t>RAN#79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9DE1CB" w14:textId="77777777" w:rsidR="00547BFC" w:rsidRPr="000749E2" w:rsidRDefault="00547BFC" w:rsidP="005076D8">
            <w:pPr>
              <w:pStyle w:val="TAL"/>
            </w:pPr>
            <w:r w:rsidRPr="000749E2">
              <w:t>R5-181141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EC2127" w14:textId="77777777" w:rsidR="00547BFC" w:rsidRPr="000749E2" w:rsidRDefault="00547BFC" w:rsidP="005076D8">
            <w:pPr>
              <w:pStyle w:val="TAL"/>
            </w:pPr>
            <w:r w:rsidRPr="000749E2">
              <w:t>1096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C0D179" w14:textId="77777777" w:rsidR="00547BFC" w:rsidRPr="000749E2" w:rsidRDefault="00547BFC"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30F5E9"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56B527" w14:textId="77777777" w:rsidR="00547BFC" w:rsidRPr="000749E2" w:rsidRDefault="00547BFC" w:rsidP="000749E2">
            <w:pPr>
              <w:pStyle w:val="TAL"/>
              <w:rPr>
                <w:lang w:eastAsia="en-US"/>
              </w:rPr>
            </w:pPr>
            <w:r w:rsidRPr="000749E2">
              <w:rPr>
                <w:lang w:eastAsia="en-US"/>
              </w:rPr>
              <w:t>Corrections to the generic test procedures for IMS MT calls in 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7053EA" w14:textId="77777777" w:rsidR="00547BFC" w:rsidRPr="000749E2" w:rsidRDefault="00547BFC" w:rsidP="005076D8">
            <w:pPr>
              <w:pStyle w:val="TAL"/>
            </w:pPr>
            <w:r w:rsidRPr="000749E2">
              <w:t>15.1.0</w:t>
            </w:r>
          </w:p>
        </w:tc>
      </w:tr>
      <w:tr w:rsidR="00547BFC" w:rsidRPr="000749E2" w14:paraId="50E01E92"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655FAAD1" w14:textId="77777777" w:rsidR="00547BFC" w:rsidRPr="000749E2" w:rsidRDefault="00547BFC" w:rsidP="005076D8">
            <w:pPr>
              <w:pStyle w:val="TAL"/>
              <w:rPr>
                <w:lang w:eastAsia="en-US"/>
              </w:rPr>
            </w:pPr>
            <w:r w:rsidRPr="000749E2">
              <w:rPr>
                <w:lang w:eastAsia="en-US"/>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29067E" w14:textId="77777777" w:rsidR="00547BFC" w:rsidRPr="000749E2" w:rsidRDefault="00547BFC" w:rsidP="005076D8">
            <w:pPr>
              <w:pStyle w:val="TAL"/>
              <w:rPr>
                <w:lang w:eastAsia="en-US"/>
              </w:rPr>
            </w:pPr>
            <w:r w:rsidRPr="000749E2">
              <w:rPr>
                <w:lang w:eastAsia="en-US"/>
              </w:rPr>
              <w:t>RAN#79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AEADF33" w14:textId="77777777" w:rsidR="00547BFC" w:rsidRPr="000749E2" w:rsidRDefault="00547BFC" w:rsidP="005076D8">
            <w:pPr>
              <w:pStyle w:val="TAL"/>
            </w:pPr>
            <w:r w:rsidRPr="000749E2">
              <w:t>R5-181142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816FAF" w14:textId="77777777" w:rsidR="00547BFC" w:rsidRPr="000749E2" w:rsidRDefault="00547BFC" w:rsidP="005076D8">
            <w:pPr>
              <w:pStyle w:val="TAL"/>
            </w:pPr>
            <w:r w:rsidRPr="000749E2">
              <w:t>1128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A66357" w14:textId="77777777" w:rsidR="00547BFC" w:rsidRPr="000749E2" w:rsidRDefault="00547BFC"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3DE77C"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E64295" w14:textId="77777777" w:rsidR="00547BFC" w:rsidRPr="000749E2" w:rsidRDefault="00547BFC" w:rsidP="000749E2">
            <w:pPr>
              <w:pStyle w:val="TAL"/>
              <w:rPr>
                <w:lang w:eastAsia="en-US"/>
              </w:rPr>
            </w:pPr>
            <w:r w:rsidRPr="000749E2">
              <w:rPr>
                <w:lang w:eastAsia="en-US"/>
              </w:rPr>
              <w:t xml:space="preserve">Correction to </w:t>
            </w:r>
            <w:proofErr w:type="spellStart"/>
            <w:r w:rsidRPr="000749E2">
              <w:rPr>
                <w:lang w:eastAsia="en-US"/>
              </w:rPr>
              <w:t>MeasConfig</w:t>
            </w:r>
            <w:proofErr w:type="spellEnd"/>
            <w:r w:rsidRPr="000749E2">
              <w:rPr>
                <w:lang w:eastAsia="en-US"/>
              </w:rPr>
              <w:t>-DEFAULT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95335C" w14:textId="77777777" w:rsidR="00547BFC" w:rsidRPr="000749E2" w:rsidRDefault="00547BFC" w:rsidP="005076D8">
            <w:pPr>
              <w:pStyle w:val="TAL"/>
            </w:pPr>
            <w:r w:rsidRPr="000749E2">
              <w:t>15.1.0</w:t>
            </w:r>
          </w:p>
        </w:tc>
      </w:tr>
      <w:tr w:rsidR="00547BFC" w:rsidRPr="000749E2" w14:paraId="35223313"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4101B230" w14:textId="77777777" w:rsidR="00547BFC" w:rsidRPr="000749E2" w:rsidRDefault="00547BFC" w:rsidP="005076D8">
            <w:pPr>
              <w:pStyle w:val="TAL"/>
              <w:rPr>
                <w:lang w:eastAsia="en-US"/>
              </w:rPr>
            </w:pPr>
            <w:r w:rsidRPr="000749E2">
              <w:rPr>
                <w:lang w:eastAsia="en-US"/>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1DAB88" w14:textId="77777777" w:rsidR="00547BFC" w:rsidRPr="000749E2" w:rsidRDefault="00547BFC" w:rsidP="005076D8">
            <w:pPr>
              <w:pStyle w:val="TAL"/>
              <w:rPr>
                <w:lang w:eastAsia="en-US"/>
              </w:rPr>
            </w:pPr>
            <w:r w:rsidRPr="000749E2">
              <w:rPr>
                <w:lang w:eastAsia="en-US"/>
              </w:rPr>
              <w:t>RAN#79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4A8748" w14:textId="77777777" w:rsidR="00547BFC" w:rsidRPr="000749E2" w:rsidRDefault="00547BFC" w:rsidP="005076D8">
            <w:pPr>
              <w:pStyle w:val="TAL"/>
            </w:pPr>
            <w:r w:rsidRPr="000749E2">
              <w:t>R5-181143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3486D7" w14:textId="77777777" w:rsidR="00547BFC" w:rsidRPr="000749E2" w:rsidRDefault="00547BFC" w:rsidP="005076D8">
            <w:pPr>
              <w:pStyle w:val="TAL"/>
            </w:pPr>
            <w:r w:rsidRPr="000749E2">
              <w:t>1129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2583A0" w14:textId="77777777" w:rsidR="00547BFC" w:rsidRPr="000749E2" w:rsidRDefault="00547BFC"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3797B2"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C333A6" w14:textId="77777777" w:rsidR="00547BFC" w:rsidRPr="000749E2" w:rsidRDefault="00547BFC" w:rsidP="000749E2">
            <w:pPr>
              <w:pStyle w:val="TAL"/>
              <w:rPr>
                <w:lang w:eastAsia="en-US"/>
              </w:rPr>
            </w:pPr>
            <w:r w:rsidRPr="000749E2">
              <w:rPr>
                <w:lang w:eastAsia="en-US"/>
              </w:rPr>
              <w:t>Correction to UE registration with test mode activation procedure 4.5.2A.3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A132AF" w14:textId="77777777" w:rsidR="00547BFC" w:rsidRPr="000749E2" w:rsidRDefault="00547BFC" w:rsidP="005076D8">
            <w:pPr>
              <w:pStyle w:val="TAL"/>
            </w:pPr>
            <w:r w:rsidRPr="000749E2">
              <w:t>15.1.0</w:t>
            </w:r>
          </w:p>
        </w:tc>
      </w:tr>
      <w:tr w:rsidR="00547BFC" w:rsidRPr="000749E2" w14:paraId="753576B7"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7C0E2F06" w14:textId="77777777" w:rsidR="00547BFC" w:rsidRPr="000749E2" w:rsidRDefault="00547BFC" w:rsidP="005076D8">
            <w:pPr>
              <w:pStyle w:val="TAL"/>
              <w:rPr>
                <w:lang w:eastAsia="en-US"/>
              </w:rPr>
            </w:pPr>
            <w:r w:rsidRPr="000749E2">
              <w:rPr>
                <w:lang w:eastAsia="en-US"/>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2EF230" w14:textId="77777777" w:rsidR="00547BFC" w:rsidRPr="000749E2" w:rsidRDefault="00547BFC" w:rsidP="005076D8">
            <w:pPr>
              <w:pStyle w:val="TAL"/>
              <w:rPr>
                <w:lang w:eastAsia="en-US"/>
              </w:rPr>
            </w:pPr>
            <w:r w:rsidRPr="000749E2">
              <w:rPr>
                <w:lang w:eastAsia="en-US"/>
              </w:rPr>
              <w:t>RAN#79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0E02C3" w14:textId="77777777" w:rsidR="00547BFC" w:rsidRPr="000749E2" w:rsidRDefault="00547BFC" w:rsidP="005076D8">
            <w:pPr>
              <w:pStyle w:val="TAL"/>
            </w:pPr>
            <w:r w:rsidRPr="000749E2">
              <w:t>R5-181196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8CDF31" w14:textId="77777777" w:rsidR="00547BFC" w:rsidRPr="000749E2" w:rsidRDefault="00547BFC" w:rsidP="005076D8">
            <w:pPr>
              <w:pStyle w:val="TAL"/>
            </w:pPr>
            <w:r w:rsidRPr="000749E2">
              <w:t>1103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5B0117" w14:textId="77777777" w:rsidR="00547BFC" w:rsidRPr="000749E2" w:rsidRDefault="00547BFC"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45A23A"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6D60DD" w14:textId="77777777" w:rsidR="00547BFC" w:rsidRPr="000749E2" w:rsidRDefault="00547BFC" w:rsidP="000749E2">
            <w:pPr>
              <w:pStyle w:val="TAL"/>
              <w:rPr>
                <w:lang w:eastAsia="en-US"/>
              </w:rPr>
            </w:pPr>
            <w:r w:rsidRPr="000749E2">
              <w:rPr>
                <w:lang w:eastAsia="en-US"/>
              </w:rPr>
              <w:t xml:space="preserve">Addition of default USIM settings for IMS </w:t>
            </w:r>
            <w:proofErr w:type="spellStart"/>
            <w:r w:rsidRPr="000749E2">
              <w:rPr>
                <w:lang w:eastAsia="en-US"/>
              </w:rPr>
              <w:t>eCall</w:t>
            </w:r>
            <w:proofErr w:type="spellEnd"/>
            <w:r w:rsidRPr="000749E2">
              <w:rPr>
                <w:lang w:eastAsia="en-US"/>
              </w:rPr>
              <w:t xml:space="preserve">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29D74D" w14:textId="77777777" w:rsidR="00547BFC" w:rsidRPr="000749E2" w:rsidRDefault="00547BFC" w:rsidP="005076D8">
            <w:pPr>
              <w:pStyle w:val="TAL"/>
            </w:pPr>
            <w:r w:rsidRPr="000749E2">
              <w:t>15.1.0</w:t>
            </w:r>
          </w:p>
        </w:tc>
      </w:tr>
      <w:tr w:rsidR="00547BFC" w:rsidRPr="000749E2" w14:paraId="73C01D05"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1F185134" w14:textId="77777777" w:rsidR="00547BFC" w:rsidRPr="000749E2" w:rsidRDefault="00547BFC" w:rsidP="005076D8">
            <w:pPr>
              <w:pStyle w:val="TAL"/>
              <w:rPr>
                <w:lang w:eastAsia="en-US"/>
              </w:rPr>
            </w:pPr>
            <w:r w:rsidRPr="000749E2">
              <w:rPr>
                <w:lang w:eastAsia="en-US"/>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F00226" w14:textId="77777777" w:rsidR="00547BFC" w:rsidRPr="000749E2" w:rsidRDefault="00547BFC" w:rsidP="005076D8">
            <w:pPr>
              <w:pStyle w:val="TAL"/>
              <w:rPr>
                <w:lang w:eastAsia="en-US"/>
              </w:rPr>
            </w:pPr>
            <w:r w:rsidRPr="000749E2">
              <w:rPr>
                <w:lang w:eastAsia="en-US"/>
              </w:rPr>
              <w:t>RAN#79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8F1F81" w14:textId="77777777" w:rsidR="00547BFC" w:rsidRPr="000749E2" w:rsidRDefault="00547BFC" w:rsidP="005076D8">
            <w:pPr>
              <w:pStyle w:val="TAL"/>
            </w:pPr>
            <w:r w:rsidRPr="000749E2">
              <w:t>R5-181197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B87E72" w14:textId="77777777" w:rsidR="00547BFC" w:rsidRPr="000749E2" w:rsidRDefault="00547BFC" w:rsidP="005076D8">
            <w:pPr>
              <w:pStyle w:val="TAL"/>
            </w:pPr>
            <w:r w:rsidRPr="000749E2">
              <w:t>1113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D79915" w14:textId="77777777" w:rsidR="00547BFC" w:rsidRPr="000749E2" w:rsidRDefault="00547BFC"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880E9"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165305" w14:textId="77777777" w:rsidR="00547BFC" w:rsidRPr="000749E2" w:rsidRDefault="00547BFC" w:rsidP="000749E2">
            <w:pPr>
              <w:pStyle w:val="TAL"/>
              <w:rPr>
                <w:lang w:eastAsia="en-US"/>
              </w:rPr>
            </w:pPr>
            <w:r w:rsidRPr="000749E2">
              <w:rPr>
                <w:lang w:eastAsia="en-US"/>
              </w:rPr>
              <w:t xml:space="preserve">Update to generic procedure 36.508 4.5A.27 for </w:t>
            </w:r>
            <w:proofErr w:type="spellStart"/>
            <w:r w:rsidRPr="000749E2">
              <w:rPr>
                <w:lang w:eastAsia="en-US"/>
              </w:rPr>
              <w:t>eCall</w:t>
            </w:r>
            <w:proofErr w:type="spellEnd"/>
            <w:r w:rsidRPr="000749E2">
              <w:rPr>
                <w:lang w:eastAsia="en-US"/>
              </w:rPr>
              <w:t xml:space="preserve"> Only Supporting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7BC1A1" w14:textId="77777777" w:rsidR="00547BFC" w:rsidRPr="000749E2" w:rsidRDefault="00547BFC" w:rsidP="005076D8">
            <w:pPr>
              <w:pStyle w:val="TAL"/>
            </w:pPr>
            <w:r w:rsidRPr="000749E2">
              <w:t>15.1.0</w:t>
            </w:r>
          </w:p>
        </w:tc>
      </w:tr>
      <w:tr w:rsidR="00547BFC" w:rsidRPr="000749E2" w14:paraId="2FBFA6AC"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2C26395C" w14:textId="77777777" w:rsidR="00547BFC" w:rsidRPr="000749E2" w:rsidRDefault="00547BFC" w:rsidP="005076D8">
            <w:pPr>
              <w:pStyle w:val="TAL"/>
              <w:rPr>
                <w:lang w:eastAsia="en-US"/>
              </w:rPr>
            </w:pPr>
            <w:r w:rsidRPr="000749E2">
              <w:rPr>
                <w:lang w:eastAsia="en-US"/>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7351AB" w14:textId="77777777" w:rsidR="00547BFC" w:rsidRPr="000749E2" w:rsidRDefault="00547BFC" w:rsidP="005076D8">
            <w:pPr>
              <w:pStyle w:val="TAL"/>
              <w:rPr>
                <w:lang w:eastAsia="en-US"/>
              </w:rPr>
            </w:pPr>
            <w:r w:rsidRPr="000749E2">
              <w:rPr>
                <w:lang w:eastAsia="en-US"/>
              </w:rPr>
              <w:t>RAN#79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10DF64" w14:textId="77777777" w:rsidR="00547BFC" w:rsidRPr="000749E2" w:rsidRDefault="00547BFC" w:rsidP="005076D8">
            <w:pPr>
              <w:pStyle w:val="TAL"/>
            </w:pPr>
            <w:r w:rsidRPr="000749E2">
              <w:t>R5-181216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56EA1A" w14:textId="77777777" w:rsidR="00547BFC" w:rsidRPr="000749E2" w:rsidRDefault="00547BFC" w:rsidP="005076D8">
            <w:pPr>
              <w:pStyle w:val="TAL"/>
            </w:pPr>
            <w:r w:rsidRPr="000749E2">
              <w:t>1099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5FBB11" w14:textId="77777777" w:rsidR="00547BFC" w:rsidRPr="000749E2" w:rsidRDefault="00547BFC"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9849ED"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58DF45" w14:textId="77777777" w:rsidR="00547BFC" w:rsidRPr="000749E2" w:rsidRDefault="00547BFC" w:rsidP="000749E2">
            <w:pPr>
              <w:pStyle w:val="TAL"/>
              <w:rPr>
                <w:lang w:eastAsia="en-US"/>
              </w:rPr>
            </w:pPr>
            <w:r w:rsidRPr="000749E2">
              <w:rPr>
                <w:lang w:eastAsia="en-US"/>
              </w:rPr>
              <w:t>Update the USIM EFs configuration for V2X.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7A0932" w14:textId="77777777" w:rsidR="00547BFC" w:rsidRPr="000749E2" w:rsidRDefault="00547BFC" w:rsidP="005076D8">
            <w:pPr>
              <w:pStyle w:val="TAL"/>
            </w:pPr>
            <w:r w:rsidRPr="000749E2">
              <w:t>15.1.0</w:t>
            </w:r>
          </w:p>
        </w:tc>
      </w:tr>
      <w:tr w:rsidR="00547BFC" w:rsidRPr="000749E2" w14:paraId="0E739F7F"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6669D05A" w14:textId="77777777" w:rsidR="00547BFC" w:rsidRPr="000749E2" w:rsidRDefault="00547BFC" w:rsidP="005076D8">
            <w:pPr>
              <w:pStyle w:val="TAL"/>
              <w:rPr>
                <w:lang w:eastAsia="en-US"/>
              </w:rPr>
            </w:pPr>
            <w:r w:rsidRPr="000749E2">
              <w:rPr>
                <w:lang w:eastAsia="en-US"/>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6AEB8F" w14:textId="77777777" w:rsidR="00547BFC" w:rsidRPr="000749E2" w:rsidRDefault="00547BFC" w:rsidP="005076D8">
            <w:pPr>
              <w:pStyle w:val="TAL"/>
              <w:rPr>
                <w:lang w:eastAsia="en-US"/>
              </w:rPr>
            </w:pPr>
            <w:r w:rsidRPr="000749E2">
              <w:rPr>
                <w:lang w:eastAsia="en-US"/>
              </w:rPr>
              <w:t>RAN#79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DB7EC8" w14:textId="77777777" w:rsidR="00547BFC" w:rsidRPr="000749E2" w:rsidRDefault="00547BFC" w:rsidP="005076D8">
            <w:pPr>
              <w:pStyle w:val="TAL"/>
            </w:pPr>
            <w:r w:rsidRPr="000749E2">
              <w:t>R5-181217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9B6A1D" w14:textId="77777777" w:rsidR="00547BFC" w:rsidRPr="000749E2" w:rsidRDefault="00547BFC" w:rsidP="005076D8">
            <w:pPr>
              <w:pStyle w:val="TAL"/>
            </w:pPr>
            <w:r w:rsidRPr="000749E2">
              <w:t>1100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42C1DD" w14:textId="77777777" w:rsidR="00547BFC" w:rsidRPr="000749E2" w:rsidRDefault="00547BFC"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140144"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818091" w14:textId="77777777" w:rsidR="00547BFC" w:rsidRPr="000749E2" w:rsidRDefault="00547BFC" w:rsidP="000749E2">
            <w:pPr>
              <w:pStyle w:val="TAL"/>
              <w:rPr>
                <w:lang w:eastAsia="en-US"/>
              </w:rPr>
            </w:pPr>
            <w:r w:rsidRPr="000749E2">
              <w:rPr>
                <w:lang w:eastAsia="en-US"/>
              </w:rPr>
              <w:t xml:space="preserve">Editorial, </w:t>
            </w:r>
            <w:proofErr w:type="spellStart"/>
            <w:r w:rsidRPr="000749E2">
              <w:rPr>
                <w:lang w:eastAsia="en-US"/>
              </w:rPr>
              <w:t>clean up</w:t>
            </w:r>
            <w:proofErr w:type="spellEnd"/>
            <w:r w:rsidRPr="000749E2">
              <w:rPr>
                <w:lang w:eastAsia="en-US"/>
              </w:rPr>
              <w:t xml:space="preserve"> of V2X default message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2E25FA" w14:textId="77777777" w:rsidR="00547BFC" w:rsidRPr="000749E2" w:rsidRDefault="00547BFC" w:rsidP="005076D8">
            <w:pPr>
              <w:pStyle w:val="TAL"/>
            </w:pPr>
            <w:r w:rsidRPr="000749E2">
              <w:t>15.1.0</w:t>
            </w:r>
          </w:p>
        </w:tc>
      </w:tr>
      <w:tr w:rsidR="00547BFC" w:rsidRPr="000749E2" w14:paraId="403FBADD"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04BA7D0B" w14:textId="77777777" w:rsidR="00547BFC" w:rsidRPr="000749E2" w:rsidRDefault="00547BFC" w:rsidP="005076D8">
            <w:pPr>
              <w:pStyle w:val="TAL"/>
              <w:rPr>
                <w:lang w:eastAsia="en-US"/>
              </w:rPr>
            </w:pPr>
            <w:r w:rsidRPr="000749E2">
              <w:rPr>
                <w:lang w:eastAsia="en-US"/>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5BC16D" w14:textId="77777777" w:rsidR="00547BFC" w:rsidRPr="000749E2" w:rsidRDefault="00547BFC" w:rsidP="005076D8">
            <w:pPr>
              <w:pStyle w:val="TAL"/>
              <w:rPr>
                <w:lang w:eastAsia="en-US"/>
              </w:rPr>
            </w:pPr>
            <w:r w:rsidRPr="000749E2">
              <w:rPr>
                <w:lang w:eastAsia="en-US"/>
              </w:rPr>
              <w:t>RAN#79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182F71" w14:textId="77777777" w:rsidR="00547BFC" w:rsidRPr="000749E2" w:rsidRDefault="00547BFC" w:rsidP="005076D8">
            <w:pPr>
              <w:pStyle w:val="TAL"/>
            </w:pPr>
            <w:r w:rsidRPr="000749E2">
              <w:t>R5-181218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E0C86A" w14:textId="77777777" w:rsidR="00547BFC" w:rsidRPr="000749E2" w:rsidRDefault="00547BFC" w:rsidP="005076D8">
            <w:pPr>
              <w:pStyle w:val="TAL"/>
            </w:pPr>
            <w:r w:rsidRPr="000749E2">
              <w:t>1119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753896" w14:textId="77777777" w:rsidR="00547BFC" w:rsidRPr="000749E2" w:rsidRDefault="00547BFC"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08C788"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DB7B9B" w14:textId="77777777" w:rsidR="00547BFC" w:rsidRPr="000749E2" w:rsidRDefault="00547BFC" w:rsidP="000749E2">
            <w:pPr>
              <w:pStyle w:val="TAL"/>
              <w:rPr>
                <w:lang w:eastAsia="en-US"/>
              </w:rPr>
            </w:pPr>
            <w:r w:rsidRPr="000749E2">
              <w:rPr>
                <w:lang w:eastAsia="en-US"/>
              </w:rPr>
              <w:t>Changes and additions to GNSS requirements for V2X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21C2ED" w14:textId="77777777" w:rsidR="00547BFC" w:rsidRPr="000749E2" w:rsidRDefault="00547BFC" w:rsidP="005076D8">
            <w:pPr>
              <w:pStyle w:val="TAL"/>
            </w:pPr>
            <w:r w:rsidRPr="000749E2">
              <w:t>15.1.0</w:t>
            </w:r>
          </w:p>
        </w:tc>
      </w:tr>
      <w:tr w:rsidR="00547BFC" w:rsidRPr="000749E2" w14:paraId="47AF5C7B"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67F09609" w14:textId="77777777" w:rsidR="00547BFC" w:rsidRPr="000749E2" w:rsidRDefault="00547BFC" w:rsidP="005076D8">
            <w:pPr>
              <w:pStyle w:val="TAL"/>
              <w:rPr>
                <w:lang w:eastAsia="en-US"/>
              </w:rPr>
            </w:pPr>
            <w:r w:rsidRPr="000749E2">
              <w:rPr>
                <w:lang w:eastAsia="en-US"/>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B8CABD" w14:textId="77777777" w:rsidR="00547BFC" w:rsidRPr="000749E2" w:rsidRDefault="00547BFC" w:rsidP="005076D8">
            <w:pPr>
              <w:pStyle w:val="TAL"/>
              <w:rPr>
                <w:lang w:eastAsia="en-US"/>
              </w:rPr>
            </w:pPr>
            <w:r w:rsidRPr="000749E2">
              <w:rPr>
                <w:lang w:eastAsia="en-US"/>
              </w:rPr>
              <w:t>RAN#79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46649E" w14:textId="77777777" w:rsidR="00547BFC" w:rsidRPr="000749E2" w:rsidRDefault="00547BFC" w:rsidP="005076D8">
            <w:pPr>
              <w:pStyle w:val="TAL"/>
            </w:pPr>
            <w:r w:rsidRPr="000749E2">
              <w:t>R5-181293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8EBE77" w14:textId="77777777" w:rsidR="00547BFC" w:rsidRPr="000749E2" w:rsidRDefault="00547BFC" w:rsidP="005076D8">
            <w:pPr>
              <w:pStyle w:val="TAL"/>
            </w:pPr>
            <w:r w:rsidRPr="000749E2">
              <w:t>1104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2DB67E" w14:textId="77777777" w:rsidR="00547BFC" w:rsidRPr="000749E2" w:rsidRDefault="00547BFC"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BEE2C1"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0DDDED" w14:textId="77777777" w:rsidR="00547BFC" w:rsidRPr="000749E2" w:rsidRDefault="00547BFC" w:rsidP="000749E2">
            <w:pPr>
              <w:pStyle w:val="TAL"/>
              <w:rPr>
                <w:lang w:eastAsia="en-US"/>
              </w:rPr>
            </w:pPr>
            <w:r w:rsidRPr="000749E2">
              <w:rPr>
                <w:lang w:eastAsia="en-US"/>
              </w:rPr>
              <w:t xml:space="preserve">Addition of new Generic Test Procedure for </w:t>
            </w:r>
            <w:proofErr w:type="spellStart"/>
            <w:r w:rsidRPr="000749E2">
              <w:rPr>
                <w:lang w:eastAsia="en-US"/>
              </w:rPr>
              <w:t>IPSec</w:t>
            </w:r>
            <w:proofErr w:type="spellEnd"/>
            <w:r w:rsidRPr="000749E2">
              <w:rPr>
                <w:lang w:eastAsia="en-US"/>
              </w:rPr>
              <w:t xml:space="preserve"> Tunnel Disconnection in EPC / WLAN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07C8CD" w14:textId="77777777" w:rsidR="00547BFC" w:rsidRPr="000749E2" w:rsidRDefault="00547BFC" w:rsidP="005076D8">
            <w:pPr>
              <w:pStyle w:val="TAL"/>
            </w:pPr>
            <w:r w:rsidRPr="000749E2">
              <w:t>15.1.0</w:t>
            </w:r>
          </w:p>
        </w:tc>
      </w:tr>
      <w:tr w:rsidR="00547BFC" w:rsidRPr="000749E2" w14:paraId="2641869A"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2D7BA5C3" w14:textId="77777777" w:rsidR="00547BFC" w:rsidRPr="000749E2" w:rsidRDefault="00547BFC" w:rsidP="005076D8">
            <w:pPr>
              <w:pStyle w:val="TAL"/>
              <w:rPr>
                <w:lang w:eastAsia="en-US"/>
              </w:rPr>
            </w:pPr>
            <w:r w:rsidRPr="000749E2">
              <w:rPr>
                <w:lang w:eastAsia="en-US"/>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9303D3" w14:textId="77777777" w:rsidR="00547BFC" w:rsidRPr="000749E2" w:rsidRDefault="00547BFC" w:rsidP="005076D8">
            <w:pPr>
              <w:pStyle w:val="TAL"/>
              <w:rPr>
                <w:lang w:eastAsia="en-US"/>
              </w:rPr>
            </w:pPr>
            <w:r w:rsidRPr="000749E2">
              <w:rPr>
                <w:lang w:eastAsia="en-US"/>
              </w:rPr>
              <w:t>RAN#79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206BBA0" w14:textId="77777777" w:rsidR="00547BFC" w:rsidRPr="000749E2" w:rsidRDefault="00547BFC" w:rsidP="005076D8">
            <w:pPr>
              <w:pStyle w:val="TAL"/>
            </w:pPr>
            <w:r w:rsidRPr="000749E2">
              <w:t>R5-181295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58BA45" w14:textId="77777777" w:rsidR="00547BFC" w:rsidRPr="000749E2" w:rsidRDefault="00547BFC" w:rsidP="005076D8">
            <w:pPr>
              <w:pStyle w:val="TAL"/>
            </w:pPr>
            <w:r w:rsidRPr="000749E2">
              <w:t>1106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EEDE67" w14:textId="77777777" w:rsidR="00547BFC" w:rsidRPr="000749E2" w:rsidRDefault="00547BFC"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D7007D"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3AAAE6" w14:textId="77777777" w:rsidR="00547BFC" w:rsidRPr="000749E2" w:rsidRDefault="00547BFC" w:rsidP="000749E2">
            <w:pPr>
              <w:pStyle w:val="TAL"/>
              <w:rPr>
                <w:lang w:eastAsia="en-US"/>
              </w:rPr>
            </w:pPr>
            <w:r w:rsidRPr="000749E2">
              <w:rPr>
                <w:lang w:eastAsia="en-US"/>
              </w:rPr>
              <w:t>Updates to default NB-IoT messages to support the in-band operation mode in protocol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BB448C" w14:textId="77777777" w:rsidR="00547BFC" w:rsidRPr="000749E2" w:rsidRDefault="00547BFC" w:rsidP="005076D8">
            <w:pPr>
              <w:pStyle w:val="TAL"/>
            </w:pPr>
            <w:r w:rsidRPr="000749E2">
              <w:t>15.1.0</w:t>
            </w:r>
          </w:p>
        </w:tc>
      </w:tr>
      <w:tr w:rsidR="00547BFC" w:rsidRPr="000749E2" w14:paraId="20CFD623"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3AD59052" w14:textId="77777777" w:rsidR="00547BFC" w:rsidRPr="000749E2" w:rsidRDefault="00547BFC" w:rsidP="005076D8">
            <w:pPr>
              <w:pStyle w:val="TAL"/>
              <w:rPr>
                <w:lang w:eastAsia="en-US"/>
              </w:rPr>
            </w:pPr>
            <w:r w:rsidRPr="000749E2">
              <w:rPr>
                <w:lang w:eastAsia="en-US"/>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0E737B" w14:textId="77777777" w:rsidR="00547BFC" w:rsidRPr="000749E2" w:rsidRDefault="00547BFC" w:rsidP="005076D8">
            <w:pPr>
              <w:pStyle w:val="TAL"/>
              <w:rPr>
                <w:lang w:eastAsia="en-US"/>
              </w:rPr>
            </w:pPr>
            <w:r w:rsidRPr="000749E2">
              <w:rPr>
                <w:lang w:eastAsia="en-US"/>
              </w:rPr>
              <w:t>RAN#79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70F96A" w14:textId="77777777" w:rsidR="00547BFC" w:rsidRPr="000749E2" w:rsidRDefault="00547BFC" w:rsidP="005076D8">
            <w:pPr>
              <w:pStyle w:val="TAL"/>
            </w:pPr>
            <w:r w:rsidRPr="000749E2">
              <w:t>R5-181309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1D5F81" w14:textId="77777777" w:rsidR="00547BFC" w:rsidRPr="000749E2" w:rsidRDefault="00547BFC" w:rsidP="005076D8">
            <w:pPr>
              <w:pStyle w:val="TAL"/>
            </w:pPr>
            <w:r w:rsidRPr="000749E2">
              <w:t>1131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E5A56A" w14:textId="77777777" w:rsidR="00547BFC" w:rsidRPr="000749E2" w:rsidRDefault="00547BFC"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07AD45"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8F2121" w14:textId="77777777" w:rsidR="00547BFC" w:rsidRPr="000749E2" w:rsidRDefault="00547BFC" w:rsidP="000749E2">
            <w:pPr>
              <w:pStyle w:val="TAL"/>
              <w:rPr>
                <w:lang w:eastAsia="en-US"/>
              </w:rPr>
            </w:pPr>
            <w:r w:rsidRPr="000749E2">
              <w:rPr>
                <w:lang w:eastAsia="en-US"/>
              </w:rPr>
              <w:t xml:space="preserve">Correction to </w:t>
            </w:r>
            <w:proofErr w:type="spellStart"/>
            <w:r w:rsidRPr="000749E2">
              <w:rPr>
                <w:lang w:eastAsia="en-US"/>
              </w:rPr>
              <w:t>RRCConnectionResume</w:t>
            </w:r>
            <w:proofErr w:type="spellEnd"/>
            <w:r w:rsidRPr="000749E2">
              <w:rPr>
                <w:lang w:eastAsia="en-US"/>
              </w:rPr>
              <w:t>-NB specific message contents.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F6F2DC" w14:textId="77777777" w:rsidR="00547BFC" w:rsidRPr="000749E2" w:rsidRDefault="00547BFC" w:rsidP="005076D8">
            <w:pPr>
              <w:pStyle w:val="TAL"/>
            </w:pPr>
            <w:r w:rsidRPr="000749E2">
              <w:t>15.1.0</w:t>
            </w:r>
          </w:p>
        </w:tc>
      </w:tr>
      <w:tr w:rsidR="00547BFC" w:rsidRPr="000749E2" w14:paraId="16295C21"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6056CBFD" w14:textId="77777777" w:rsidR="00547BFC" w:rsidRPr="000749E2" w:rsidRDefault="00547BFC" w:rsidP="005076D8">
            <w:pPr>
              <w:pStyle w:val="TAL"/>
              <w:rPr>
                <w:lang w:eastAsia="en-US"/>
              </w:rPr>
            </w:pPr>
            <w:r w:rsidRPr="000749E2">
              <w:rPr>
                <w:lang w:eastAsia="en-US"/>
              </w:rPr>
              <w:lastRenderedPageBreak/>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DC897D" w14:textId="77777777" w:rsidR="00547BFC" w:rsidRPr="000749E2" w:rsidRDefault="00547BFC" w:rsidP="005076D8">
            <w:pPr>
              <w:pStyle w:val="TAL"/>
              <w:rPr>
                <w:lang w:eastAsia="en-US"/>
              </w:rPr>
            </w:pPr>
            <w:r w:rsidRPr="000749E2">
              <w:rPr>
                <w:lang w:eastAsia="en-US"/>
              </w:rPr>
              <w:t>RAN#79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9385C9" w14:textId="77777777" w:rsidR="00547BFC" w:rsidRPr="000749E2" w:rsidRDefault="00547BFC" w:rsidP="005076D8">
            <w:pPr>
              <w:pStyle w:val="TAL"/>
            </w:pPr>
            <w:r w:rsidRPr="000749E2">
              <w:t>R5-181601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802FC9" w14:textId="77777777" w:rsidR="00547BFC" w:rsidRPr="000749E2" w:rsidRDefault="00547BFC" w:rsidP="005076D8">
            <w:pPr>
              <w:pStyle w:val="TAL"/>
            </w:pPr>
            <w:r w:rsidRPr="000749E2">
              <w:t>1094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B5FB99" w14:textId="77777777" w:rsidR="00547BFC" w:rsidRPr="000749E2" w:rsidRDefault="00547BFC"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8204A8"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F98668" w14:textId="77777777" w:rsidR="00547BFC" w:rsidRPr="000749E2" w:rsidRDefault="00547BFC" w:rsidP="000749E2">
            <w:pPr>
              <w:pStyle w:val="TAL"/>
              <w:rPr>
                <w:lang w:eastAsia="en-US"/>
              </w:rPr>
            </w:pPr>
            <w:r w:rsidRPr="000749E2">
              <w:rPr>
                <w:lang w:eastAsia="en-US"/>
              </w:rPr>
              <w:t>New Cells for NB-IOT OTDOA tests - NB-IOT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A63AC5" w14:textId="77777777" w:rsidR="00547BFC" w:rsidRPr="000749E2" w:rsidRDefault="00547BFC" w:rsidP="005076D8">
            <w:pPr>
              <w:pStyle w:val="TAL"/>
            </w:pPr>
            <w:r w:rsidRPr="000749E2">
              <w:t>15.1.0</w:t>
            </w:r>
          </w:p>
        </w:tc>
      </w:tr>
      <w:tr w:rsidR="00547BFC" w:rsidRPr="000749E2" w14:paraId="57980754"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4BC0192E" w14:textId="77777777" w:rsidR="00547BFC" w:rsidRPr="000749E2" w:rsidRDefault="00547BFC" w:rsidP="005076D8">
            <w:pPr>
              <w:pStyle w:val="TAL"/>
              <w:rPr>
                <w:lang w:eastAsia="en-US"/>
              </w:rPr>
            </w:pPr>
            <w:r w:rsidRPr="000749E2">
              <w:rPr>
                <w:lang w:eastAsia="en-US"/>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92E695" w14:textId="77777777" w:rsidR="00547BFC" w:rsidRPr="000749E2" w:rsidRDefault="00547BFC" w:rsidP="005076D8">
            <w:pPr>
              <w:pStyle w:val="TAL"/>
              <w:rPr>
                <w:lang w:eastAsia="en-US"/>
              </w:rPr>
            </w:pPr>
            <w:r w:rsidRPr="000749E2">
              <w:rPr>
                <w:lang w:eastAsia="en-US"/>
              </w:rPr>
              <w:t>RAN#79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A4B90B" w14:textId="77777777" w:rsidR="00547BFC" w:rsidRPr="000749E2" w:rsidRDefault="00547BFC" w:rsidP="005076D8">
            <w:pPr>
              <w:pStyle w:val="TAL"/>
            </w:pPr>
            <w:r w:rsidRPr="000749E2">
              <w:t>R5-181607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5BCFD0" w14:textId="77777777" w:rsidR="00547BFC" w:rsidRPr="000749E2" w:rsidRDefault="00547BFC" w:rsidP="005076D8">
            <w:pPr>
              <w:pStyle w:val="TAL"/>
            </w:pPr>
            <w:r w:rsidRPr="000749E2">
              <w:t>1102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4018DA" w14:textId="77777777" w:rsidR="00547BFC" w:rsidRPr="000749E2" w:rsidRDefault="00547BFC"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066F89"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F1BCDB" w14:textId="77777777" w:rsidR="00547BFC" w:rsidRPr="000749E2" w:rsidRDefault="00547BFC" w:rsidP="000749E2">
            <w:pPr>
              <w:pStyle w:val="TAL"/>
              <w:rPr>
                <w:lang w:eastAsia="en-US"/>
              </w:rPr>
            </w:pPr>
            <w:r w:rsidRPr="000749E2">
              <w:rPr>
                <w:lang w:eastAsia="en-US"/>
              </w:rPr>
              <w:t xml:space="preserve">Include </w:t>
            </w:r>
            <w:proofErr w:type="spellStart"/>
            <w:r w:rsidRPr="000749E2">
              <w:rPr>
                <w:lang w:eastAsia="en-US"/>
              </w:rPr>
              <w:t>AdditionalSpectrumEmission</w:t>
            </w:r>
            <w:proofErr w:type="spellEnd"/>
            <w:r w:rsidRPr="000749E2">
              <w:rPr>
                <w:lang w:eastAsia="en-US"/>
              </w:rPr>
              <w:t xml:space="preserve"> for V2X  as per RAN2 spec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E6C81E" w14:textId="77777777" w:rsidR="00547BFC" w:rsidRPr="000749E2" w:rsidRDefault="00547BFC" w:rsidP="005076D8">
            <w:pPr>
              <w:pStyle w:val="TAL"/>
            </w:pPr>
            <w:r w:rsidRPr="000749E2">
              <w:t>15.1.0</w:t>
            </w:r>
          </w:p>
        </w:tc>
      </w:tr>
      <w:tr w:rsidR="00547BFC" w:rsidRPr="000749E2" w14:paraId="75B4F5AC"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7E5E18F3" w14:textId="77777777" w:rsidR="00547BFC" w:rsidRPr="000749E2" w:rsidRDefault="00547BFC" w:rsidP="005076D8">
            <w:pPr>
              <w:pStyle w:val="TAL"/>
              <w:rPr>
                <w:lang w:eastAsia="en-US"/>
              </w:rPr>
            </w:pPr>
            <w:r w:rsidRPr="000749E2">
              <w:rPr>
                <w:lang w:eastAsia="en-US"/>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F010A5" w14:textId="77777777" w:rsidR="00547BFC" w:rsidRPr="000749E2" w:rsidRDefault="00547BFC" w:rsidP="005076D8">
            <w:pPr>
              <w:pStyle w:val="TAL"/>
              <w:rPr>
                <w:lang w:eastAsia="en-US"/>
              </w:rPr>
            </w:pPr>
            <w:r w:rsidRPr="000749E2">
              <w:rPr>
                <w:lang w:eastAsia="en-US"/>
              </w:rPr>
              <w:t>RAN#79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BB7935" w14:textId="77777777" w:rsidR="00547BFC" w:rsidRPr="000749E2" w:rsidRDefault="00547BFC" w:rsidP="005076D8">
            <w:pPr>
              <w:pStyle w:val="TAL"/>
            </w:pPr>
            <w:r w:rsidRPr="000749E2">
              <w:t>R5-181616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25DC6B" w14:textId="77777777" w:rsidR="00547BFC" w:rsidRPr="000749E2" w:rsidRDefault="00547BFC" w:rsidP="005076D8">
            <w:pPr>
              <w:pStyle w:val="TAL"/>
            </w:pPr>
            <w:r w:rsidRPr="000749E2">
              <w:t>1114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85B981" w14:textId="77777777" w:rsidR="00547BFC" w:rsidRPr="000749E2" w:rsidRDefault="00547BFC"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A7263"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7328B6" w14:textId="77777777" w:rsidR="00547BFC" w:rsidRPr="000749E2" w:rsidRDefault="00547BFC" w:rsidP="000749E2">
            <w:pPr>
              <w:pStyle w:val="TAL"/>
              <w:rPr>
                <w:lang w:eastAsia="en-US"/>
              </w:rPr>
            </w:pPr>
            <w:r w:rsidRPr="000749E2">
              <w:rPr>
                <w:lang w:eastAsia="en-US"/>
              </w:rPr>
              <w:t>Test frequencies for Rel-13 LTE CA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EDCBED" w14:textId="77777777" w:rsidR="00547BFC" w:rsidRPr="000749E2" w:rsidRDefault="00547BFC" w:rsidP="005076D8">
            <w:pPr>
              <w:pStyle w:val="TAL"/>
            </w:pPr>
            <w:r w:rsidRPr="000749E2">
              <w:t>15.1.0</w:t>
            </w:r>
          </w:p>
        </w:tc>
      </w:tr>
      <w:tr w:rsidR="009671ED" w:rsidRPr="000749E2" w14:paraId="4D31EE2A" w14:textId="77777777" w:rsidTr="005076D8">
        <w:tc>
          <w:tcPr>
            <w:tcW w:w="800" w:type="dxa"/>
            <w:tcBorders>
              <w:top w:val="single" w:sz="6" w:space="0" w:color="auto"/>
              <w:left w:val="single" w:sz="6" w:space="0" w:color="auto"/>
              <w:bottom w:val="single" w:sz="6" w:space="0" w:color="auto"/>
              <w:right w:val="single" w:sz="6" w:space="0" w:color="auto"/>
            </w:tcBorders>
            <w:shd w:val="clear" w:color="auto" w:fill="auto"/>
          </w:tcPr>
          <w:p w14:paraId="3A41B8A0" w14:textId="77777777" w:rsidR="00547BFC" w:rsidRPr="000749E2" w:rsidRDefault="00547BFC" w:rsidP="005076D8">
            <w:pPr>
              <w:pStyle w:val="TAL"/>
              <w:rPr>
                <w:lang w:eastAsia="en-US"/>
              </w:rPr>
            </w:pPr>
            <w:r w:rsidRPr="000749E2">
              <w:rPr>
                <w:lang w:eastAsia="en-US"/>
              </w:rPr>
              <w:t>2018-03</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0654B6C2" w14:textId="77777777" w:rsidR="00547BFC" w:rsidRPr="000749E2" w:rsidRDefault="00547BFC" w:rsidP="005076D8">
            <w:pPr>
              <w:pStyle w:val="TAL"/>
              <w:rPr>
                <w:lang w:eastAsia="en-US"/>
              </w:rPr>
            </w:pPr>
            <w:r w:rsidRPr="000749E2">
              <w:rPr>
                <w:lang w:eastAsia="en-US"/>
              </w:rPr>
              <w:t>RAN#79</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7AF3E1C7" w14:textId="77777777" w:rsidR="00547BFC" w:rsidRPr="000749E2" w:rsidRDefault="00547BFC" w:rsidP="005076D8">
            <w:pPr>
              <w:pStyle w:val="TAL"/>
            </w:pPr>
            <w:r w:rsidRPr="000749E2">
              <w:t>R5-181</w:t>
            </w:r>
            <w:r w:rsidR="009671ED" w:rsidRPr="000749E2">
              <w:t>357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9297D0F" w14:textId="77777777" w:rsidR="00547BFC" w:rsidRPr="000749E2" w:rsidRDefault="00547BFC" w:rsidP="005076D8">
            <w:pPr>
              <w:pStyle w:val="TAL"/>
            </w:pPr>
            <w:r w:rsidRPr="000749E2">
              <w:t>1115</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47AFACB3" w14:textId="77777777" w:rsidR="00547BFC" w:rsidRPr="000749E2" w:rsidRDefault="00547BFC"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981196F"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8B978F7" w14:textId="77777777" w:rsidR="00547BFC" w:rsidRPr="000749E2" w:rsidRDefault="00547BFC" w:rsidP="000749E2">
            <w:pPr>
              <w:pStyle w:val="TAL"/>
              <w:rPr>
                <w:lang w:eastAsia="en-US"/>
              </w:rPr>
            </w:pPr>
            <w:r w:rsidRPr="000749E2">
              <w:rPr>
                <w:lang w:eastAsia="en-US"/>
              </w:rPr>
              <w:t>Test frequencies for Rel-14 LTE CA configurations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E6253B3" w14:textId="77777777" w:rsidR="00547BFC" w:rsidRPr="000749E2" w:rsidRDefault="00547BFC" w:rsidP="005076D8">
            <w:pPr>
              <w:pStyle w:val="TAL"/>
            </w:pPr>
            <w:r w:rsidRPr="000749E2">
              <w:t>15.1.0</w:t>
            </w:r>
          </w:p>
        </w:tc>
      </w:tr>
      <w:tr w:rsidR="00547BFC" w:rsidRPr="000749E2" w14:paraId="3F629E7C"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0F8AB014" w14:textId="77777777" w:rsidR="00547BFC" w:rsidRPr="000749E2" w:rsidRDefault="00547BFC" w:rsidP="005076D8">
            <w:pPr>
              <w:pStyle w:val="TAL"/>
              <w:rPr>
                <w:lang w:eastAsia="en-US"/>
              </w:rPr>
            </w:pPr>
            <w:r w:rsidRPr="000749E2">
              <w:rPr>
                <w:lang w:eastAsia="en-US"/>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91BB8B" w14:textId="77777777" w:rsidR="00547BFC" w:rsidRPr="000749E2" w:rsidRDefault="00547BFC" w:rsidP="005076D8">
            <w:pPr>
              <w:pStyle w:val="TAL"/>
              <w:rPr>
                <w:lang w:eastAsia="en-US"/>
              </w:rPr>
            </w:pPr>
            <w:r w:rsidRPr="000749E2">
              <w:rPr>
                <w:lang w:eastAsia="en-US"/>
              </w:rPr>
              <w:t>RAN#79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D499E4" w14:textId="77777777" w:rsidR="00547BFC" w:rsidRPr="000749E2" w:rsidRDefault="00547BFC" w:rsidP="005076D8">
            <w:pPr>
              <w:pStyle w:val="TAL"/>
            </w:pPr>
            <w:r w:rsidRPr="000749E2">
              <w:t>R5-181666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2083DE" w14:textId="77777777" w:rsidR="00547BFC" w:rsidRPr="000749E2" w:rsidRDefault="00547BFC" w:rsidP="005076D8">
            <w:pPr>
              <w:pStyle w:val="TAL"/>
            </w:pPr>
            <w:r w:rsidRPr="000749E2">
              <w:t>1112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6F8C6E" w14:textId="77777777" w:rsidR="00547BFC" w:rsidRPr="000749E2" w:rsidRDefault="00547BFC"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6B14F3"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0FA8EF" w14:textId="77777777" w:rsidR="00547BFC" w:rsidRPr="000749E2" w:rsidRDefault="00547BFC" w:rsidP="000749E2">
            <w:pPr>
              <w:pStyle w:val="TAL"/>
              <w:rPr>
                <w:lang w:eastAsia="en-US"/>
              </w:rPr>
            </w:pPr>
            <w:r w:rsidRPr="000749E2">
              <w:rPr>
                <w:lang w:eastAsia="en-US"/>
              </w:rPr>
              <w:t xml:space="preserve">Addition of Connection Diagrams for V2X and V2V </w:t>
            </w:r>
            <w:proofErr w:type="spellStart"/>
            <w:r w:rsidRPr="000749E2">
              <w:rPr>
                <w:lang w:eastAsia="en-US"/>
              </w:rPr>
              <w:t>Sidelink</w:t>
            </w:r>
            <w:proofErr w:type="spellEnd"/>
            <w:r w:rsidRPr="000749E2">
              <w:rPr>
                <w:lang w:eastAsia="en-US"/>
              </w:rPr>
              <w:t xml:space="preserve"> Communication Performance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D0C001" w14:textId="77777777" w:rsidR="00547BFC" w:rsidRPr="000749E2" w:rsidRDefault="00547BFC" w:rsidP="005076D8">
            <w:pPr>
              <w:pStyle w:val="TAL"/>
            </w:pPr>
            <w:r w:rsidRPr="000749E2">
              <w:t>15.1.0</w:t>
            </w:r>
          </w:p>
        </w:tc>
      </w:tr>
      <w:tr w:rsidR="00057708" w:rsidRPr="000749E2" w14:paraId="3853A023"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4566D6C2" w14:textId="77777777" w:rsidR="00057708" w:rsidRPr="000749E2" w:rsidRDefault="00057708" w:rsidP="005076D8">
            <w:pPr>
              <w:pStyle w:val="TAL"/>
              <w:rPr>
                <w:lang w:eastAsia="en-US"/>
              </w:rPr>
            </w:pPr>
            <w:r w:rsidRPr="000749E2">
              <w:rPr>
                <w:lang w:eastAsia="en-US"/>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49B6E8" w14:textId="77777777" w:rsidR="00057708" w:rsidRPr="000749E2" w:rsidRDefault="00057708" w:rsidP="005076D8">
            <w:pPr>
              <w:pStyle w:val="TAL"/>
              <w:rPr>
                <w:lang w:eastAsia="en-US"/>
              </w:rPr>
            </w:pPr>
            <w:r w:rsidRPr="000749E2">
              <w:rPr>
                <w:lang w:eastAsia="en-US"/>
              </w:rPr>
              <w:t>RAN#80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FAA15F" w14:textId="77777777" w:rsidR="00057708" w:rsidRPr="000749E2" w:rsidRDefault="00057708" w:rsidP="005076D8">
            <w:pPr>
              <w:pStyle w:val="TAL"/>
            </w:pPr>
            <w:r w:rsidRPr="000749E2">
              <w:t>R5-182376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0D911A" w14:textId="77777777" w:rsidR="00057708" w:rsidRPr="000749E2" w:rsidRDefault="00057708" w:rsidP="005076D8">
            <w:pPr>
              <w:pStyle w:val="TAL"/>
            </w:pPr>
            <w:r w:rsidRPr="000749E2">
              <w:t>1142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847940" w14:textId="77777777" w:rsidR="00057708" w:rsidRPr="000749E2" w:rsidRDefault="00057708"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2C47D2"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CC0647" w14:textId="77777777" w:rsidR="00057708" w:rsidRPr="000749E2" w:rsidRDefault="00057708" w:rsidP="000749E2">
            <w:pPr>
              <w:pStyle w:val="TAL"/>
              <w:rPr>
                <w:lang w:eastAsia="en-US"/>
              </w:rPr>
            </w:pPr>
            <w:r w:rsidRPr="000749E2">
              <w:rPr>
                <w:lang w:eastAsia="en-US"/>
              </w:rPr>
              <w:t>Removal of square brackets for GNSS for V2X setups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19941A" w14:textId="77777777" w:rsidR="00057708" w:rsidRPr="000749E2" w:rsidRDefault="00057708" w:rsidP="005076D8">
            <w:pPr>
              <w:pStyle w:val="TAL"/>
            </w:pPr>
            <w:r w:rsidRPr="000749E2">
              <w:t>15.2.0</w:t>
            </w:r>
          </w:p>
        </w:tc>
      </w:tr>
      <w:tr w:rsidR="00057708" w:rsidRPr="000749E2" w14:paraId="092CE15A"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7B331E67" w14:textId="77777777" w:rsidR="00057708" w:rsidRPr="000749E2" w:rsidRDefault="00057708" w:rsidP="005076D8">
            <w:pPr>
              <w:pStyle w:val="TAL"/>
              <w:rPr>
                <w:lang w:eastAsia="en-US"/>
              </w:rPr>
            </w:pPr>
            <w:r w:rsidRPr="000749E2">
              <w:rPr>
                <w:lang w:eastAsia="en-US"/>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223E64" w14:textId="77777777" w:rsidR="00057708" w:rsidRPr="000749E2" w:rsidRDefault="00057708" w:rsidP="005076D8">
            <w:pPr>
              <w:pStyle w:val="TAL"/>
              <w:rPr>
                <w:lang w:eastAsia="en-US"/>
              </w:rPr>
            </w:pPr>
            <w:r w:rsidRPr="000749E2">
              <w:rPr>
                <w:lang w:eastAsia="en-US"/>
              </w:rPr>
              <w:t>RAN#80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C06E9A" w14:textId="77777777" w:rsidR="00057708" w:rsidRPr="000749E2" w:rsidRDefault="00057708" w:rsidP="005076D8">
            <w:pPr>
              <w:pStyle w:val="TAL"/>
            </w:pPr>
            <w:r w:rsidRPr="000749E2">
              <w:t>R5-182415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5FCF8F" w14:textId="77777777" w:rsidR="00057708" w:rsidRPr="000749E2" w:rsidRDefault="00057708" w:rsidP="005076D8">
            <w:pPr>
              <w:pStyle w:val="TAL"/>
            </w:pPr>
            <w:r w:rsidRPr="000749E2">
              <w:t>1144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AA4A9C" w14:textId="77777777" w:rsidR="00057708" w:rsidRPr="000749E2" w:rsidRDefault="00057708"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FD1C36"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301FC8" w14:textId="77777777" w:rsidR="00057708" w:rsidRPr="000749E2" w:rsidRDefault="00057708" w:rsidP="000749E2">
            <w:pPr>
              <w:pStyle w:val="TAL"/>
              <w:rPr>
                <w:lang w:eastAsia="en-US"/>
              </w:rPr>
            </w:pPr>
            <w:r w:rsidRPr="000749E2">
              <w:rPr>
                <w:lang w:eastAsia="en-US"/>
              </w:rPr>
              <w:t>Addition of GNSS information for MCS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3FFF2B" w14:textId="77777777" w:rsidR="00057708" w:rsidRPr="000749E2" w:rsidRDefault="00057708" w:rsidP="005076D8">
            <w:pPr>
              <w:pStyle w:val="TAL"/>
            </w:pPr>
            <w:r w:rsidRPr="000749E2">
              <w:t>15.2.0</w:t>
            </w:r>
          </w:p>
        </w:tc>
      </w:tr>
      <w:tr w:rsidR="00057708" w:rsidRPr="000749E2" w14:paraId="30F60D19"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19CDED2C" w14:textId="77777777" w:rsidR="00057708" w:rsidRPr="000749E2" w:rsidRDefault="00057708" w:rsidP="005076D8">
            <w:pPr>
              <w:pStyle w:val="TAL"/>
              <w:rPr>
                <w:lang w:eastAsia="en-US"/>
              </w:rPr>
            </w:pPr>
            <w:r w:rsidRPr="000749E2">
              <w:rPr>
                <w:lang w:eastAsia="en-US"/>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1082A9" w14:textId="77777777" w:rsidR="00057708" w:rsidRPr="000749E2" w:rsidRDefault="00057708" w:rsidP="005076D8">
            <w:pPr>
              <w:pStyle w:val="TAL"/>
              <w:rPr>
                <w:lang w:eastAsia="en-US"/>
              </w:rPr>
            </w:pPr>
            <w:r w:rsidRPr="000749E2">
              <w:rPr>
                <w:lang w:eastAsia="en-US"/>
              </w:rPr>
              <w:t>RAN#80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71406B" w14:textId="77777777" w:rsidR="00057708" w:rsidRPr="000749E2" w:rsidRDefault="00057708" w:rsidP="005076D8">
            <w:pPr>
              <w:pStyle w:val="TAL"/>
            </w:pPr>
            <w:r w:rsidRPr="000749E2">
              <w:t>R5-182425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C13D76" w14:textId="77777777" w:rsidR="00057708" w:rsidRPr="000749E2" w:rsidRDefault="00057708" w:rsidP="005076D8">
            <w:pPr>
              <w:pStyle w:val="TAL"/>
            </w:pPr>
            <w:r w:rsidRPr="000749E2">
              <w:t>1145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5FA39E" w14:textId="77777777" w:rsidR="00057708" w:rsidRPr="000749E2" w:rsidRDefault="00057708"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4D6BD"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7EF18B" w14:textId="77777777" w:rsidR="00057708" w:rsidRPr="000749E2" w:rsidRDefault="00057708" w:rsidP="000749E2">
            <w:pPr>
              <w:pStyle w:val="TAL"/>
              <w:rPr>
                <w:lang w:eastAsia="en-US"/>
              </w:rPr>
            </w:pPr>
            <w:r w:rsidRPr="000749E2">
              <w:rPr>
                <w:lang w:eastAsia="en-US"/>
              </w:rPr>
              <w:t>Update of default NAS messages to add ENDC 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053604" w14:textId="77777777" w:rsidR="00057708" w:rsidRPr="000749E2" w:rsidRDefault="00057708" w:rsidP="005076D8">
            <w:pPr>
              <w:pStyle w:val="TAL"/>
            </w:pPr>
            <w:r w:rsidRPr="000749E2">
              <w:t>15.2.0</w:t>
            </w:r>
          </w:p>
        </w:tc>
      </w:tr>
      <w:tr w:rsidR="00057708" w:rsidRPr="000749E2" w14:paraId="48863414"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6A614328" w14:textId="77777777" w:rsidR="00057708" w:rsidRPr="000749E2" w:rsidRDefault="00057708" w:rsidP="005076D8">
            <w:pPr>
              <w:pStyle w:val="TAL"/>
              <w:rPr>
                <w:lang w:eastAsia="en-US"/>
              </w:rPr>
            </w:pPr>
            <w:r w:rsidRPr="000749E2">
              <w:rPr>
                <w:lang w:eastAsia="en-US"/>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5A55E2" w14:textId="77777777" w:rsidR="00057708" w:rsidRPr="000749E2" w:rsidRDefault="00057708" w:rsidP="005076D8">
            <w:pPr>
              <w:pStyle w:val="TAL"/>
              <w:rPr>
                <w:lang w:eastAsia="en-US"/>
              </w:rPr>
            </w:pPr>
            <w:r w:rsidRPr="000749E2">
              <w:rPr>
                <w:lang w:eastAsia="en-US"/>
              </w:rPr>
              <w:t>RAN#80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9D9EB7" w14:textId="77777777" w:rsidR="00057708" w:rsidRPr="000749E2" w:rsidRDefault="00057708" w:rsidP="005076D8">
            <w:pPr>
              <w:pStyle w:val="TAL"/>
            </w:pPr>
            <w:r w:rsidRPr="000749E2">
              <w:t>R5-182460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DE7D43" w14:textId="77777777" w:rsidR="00057708" w:rsidRPr="000749E2" w:rsidRDefault="00057708" w:rsidP="005076D8">
            <w:pPr>
              <w:pStyle w:val="TAL"/>
            </w:pPr>
            <w:r w:rsidRPr="000749E2">
              <w:t>1146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7868AD" w14:textId="77777777" w:rsidR="00057708" w:rsidRPr="000749E2" w:rsidRDefault="00057708"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54A012"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8DA99C" w14:textId="77777777" w:rsidR="00057708" w:rsidRPr="000749E2" w:rsidRDefault="00057708" w:rsidP="000749E2">
            <w:pPr>
              <w:pStyle w:val="TAL"/>
              <w:rPr>
                <w:lang w:eastAsia="en-US"/>
              </w:rPr>
            </w:pPr>
            <w:r w:rsidRPr="000749E2">
              <w:rPr>
                <w:lang w:eastAsia="en-US"/>
              </w:rPr>
              <w:t>Correction to Attach request and Tracking Area Update request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B07BB1" w14:textId="77777777" w:rsidR="00057708" w:rsidRPr="000749E2" w:rsidRDefault="00057708" w:rsidP="005076D8">
            <w:pPr>
              <w:pStyle w:val="TAL"/>
            </w:pPr>
            <w:r w:rsidRPr="000749E2">
              <w:t>15.2.0</w:t>
            </w:r>
          </w:p>
        </w:tc>
      </w:tr>
      <w:tr w:rsidR="00057708" w:rsidRPr="000749E2" w14:paraId="3D01CEA8"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5F88C9FE" w14:textId="77777777" w:rsidR="00057708" w:rsidRPr="000749E2" w:rsidRDefault="00057708" w:rsidP="005076D8">
            <w:pPr>
              <w:pStyle w:val="TAL"/>
              <w:rPr>
                <w:lang w:eastAsia="en-US"/>
              </w:rPr>
            </w:pPr>
            <w:r w:rsidRPr="000749E2">
              <w:rPr>
                <w:lang w:eastAsia="en-US"/>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B9F03D" w14:textId="77777777" w:rsidR="00057708" w:rsidRPr="000749E2" w:rsidRDefault="00057708" w:rsidP="005076D8">
            <w:pPr>
              <w:pStyle w:val="TAL"/>
              <w:rPr>
                <w:lang w:eastAsia="en-US"/>
              </w:rPr>
            </w:pPr>
            <w:r w:rsidRPr="000749E2">
              <w:rPr>
                <w:lang w:eastAsia="en-US"/>
              </w:rPr>
              <w:t>RAN#80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421B45" w14:textId="77777777" w:rsidR="00057708" w:rsidRPr="000749E2" w:rsidRDefault="00057708" w:rsidP="005076D8">
            <w:pPr>
              <w:pStyle w:val="TAL"/>
            </w:pPr>
            <w:r w:rsidRPr="000749E2">
              <w:t>R5-182608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1CE800" w14:textId="77777777" w:rsidR="00057708" w:rsidRPr="000749E2" w:rsidRDefault="00057708" w:rsidP="005076D8">
            <w:pPr>
              <w:pStyle w:val="TAL"/>
            </w:pPr>
            <w:r w:rsidRPr="000749E2">
              <w:t>1154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FD4235" w14:textId="77777777" w:rsidR="00057708" w:rsidRPr="000749E2" w:rsidRDefault="00057708"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E1DA5F"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8356AA" w14:textId="77777777" w:rsidR="00057708" w:rsidRPr="000749E2" w:rsidRDefault="00057708" w:rsidP="000749E2">
            <w:pPr>
              <w:pStyle w:val="TAL"/>
              <w:rPr>
                <w:lang w:eastAsia="en-US"/>
              </w:rPr>
            </w:pPr>
            <w:r w:rsidRPr="000749E2">
              <w:rPr>
                <w:lang w:eastAsia="en-US"/>
              </w:rPr>
              <w:t>Addition of connection diagrams for power imbalance performance V2V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A07DAB" w14:textId="77777777" w:rsidR="00057708" w:rsidRPr="000749E2" w:rsidRDefault="00057708" w:rsidP="005076D8">
            <w:pPr>
              <w:pStyle w:val="TAL"/>
            </w:pPr>
            <w:r w:rsidRPr="000749E2">
              <w:t>15.2.0</w:t>
            </w:r>
          </w:p>
        </w:tc>
      </w:tr>
      <w:tr w:rsidR="00057708" w:rsidRPr="000749E2" w14:paraId="6030C1F5"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0961CC17" w14:textId="77777777" w:rsidR="00057708" w:rsidRPr="000749E2" w:rsidRDefault="00057708" w:rsidP="005076D8">
            <w:pPr>
              <w:pStyle w:val="TAL"/>
              <w:rPr>
                <w:lang w:eastAsia="en-US"/>
              </w:rPr>
            </w:pPr>
            <w:r w:rsidRPr="000749E2">
              <w:rPr>
                <w:lang w:eastAsia="en-US"/>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DF45A8" w14:textId="77777777" w:rsidR="00057708" w:rsidRPr="000749E2" w:rsidRDefault="00057708" w:rsidP="005076D8">
            <w:pPr>
              <w:pStyle w:val="TAL"/>
              <w:rPr>
                <w:lang w:eastAsia="en-US"/>
              </w:rPr>
            </w:pPr>
            <w:r w:rsidRPr="000749E2">
              <w:rPr>
                <w:lang w:eastAsia="en-US"/>
              </w:rPr>
              <w:t>RAN#80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7FF375" w14:textId="77777777" w:rsidR="00057708" w:rsidRPr="000749E2" w:rsidRDefault="00057708" w:rsidP="005076D8">
            <w:pPr>
              <w:pStyle w:val="TAL"/>
            </w:pPr>
            <w:r w:rsidRPr="000749E2">
              <w:t>R5-182636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AB968A" w14:textId="77777777" w:rsidR="00057708" w:rsidRPr="000749E2" w:rsidRDefault="00057708" w:rsidP="005076D8">
            <w:pPr>
              <w:pStyle w:val="TAL"/>
            </w:pPr>
            <w:r w:rsidRPr="000749E2">
              <w:t>1155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BAE71A" w14:textId="77777777" w:rsidR="00057708" w:rsidRPr="000749E2" w:rsidRDefault="00057708"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40A869"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89A76C" w14:textId="77777777" w:rsidR="00057708" w:rsidRPr="000749E2" w:rsidRDefault="00057708" w:rsidP="000749E2">
            <w:pPr>
              <w:pStyle w:val="TAL"/>
              <w:rPr>
                <w:lang w:eastAsia="en-US"/>
              </w:rPr>
            </w:pPr>
            <w:r w:rsidRPr="000749E2">
              <w:rPr>
                <w:lang w:eastAsia="en-US"/>
              </w:rPr>
              <w:t>Update SIB2 message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E8CDEC" w14:textId="77777777" w:rsidR="00057708" w:rsidRPr="000749E2" w:rsidRDefault="00057708" w:rsidP="005076D8">
            <w:pPr>
              <w:pStyle w:val="TAL"/>
            </w:pPr>
            <w:r w:rsidRPr="000749E2">
              <w:t>15.2.0</w:t>
            </w:r>
          </w:p>
        </w:tc>
      </w:tr>
      <w:tr w:rsidR="00057708" w:rsidRPr="000749E2" w14:paraId="4D7E22BF"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498DAB12" w14:textId="77777777" w:rsidR="00057708" w:rsidRPr="000749E2" w:rsidRDefault="00057708" w:rsidP="005076D8">
            <w:pPr>
              <w:pStyle w:val="TAL"/>
              <w:rPr>
                <w:lang w:eastAsia="en-US"/>
              </w:rPr>
            </w:pPr>
            <w:r w:rsidRPr="000749E2">
              <w:rPr>
                <w:lang w:eastAsia="en-US"/>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E8ADED" w14:textId="77777777" w:rsidR="00057708" w:rsidRPr="000749E2" w:rsidRDefault="00057708" w:rsidP="005076D8">
            <w:pPr>
              <w:pStyle w:val="TAL"/>
              <w:rPr>
                <w:lang w:eastAsia="en-US"/>
              </w:rPr>
            </w:pPr>
            <w:r w:rsidRPr="000749E2">
              <w:rPr>
                <w:lang w:eastAsia="en-US"/>
              </w:rPr>
              <w:t>RAN#80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B653584" w14:textId="77777777" w:rsidR="00057708" w:rsidRPr="000749E2" w:rsidRDefault="00057708" w:rsidP="005076D8">
            <w:pPr>
              <w:pStyle w:val="TAL"/>
            </w:pPr>
            <w:r w:rsidRPr="000749E2">
              <w:t>R5-182654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C2C951" w14:textId="77777777" w:rsidR="00057708" w:rsidRPr="000749E2" w:rsidRDefault="00057708" w:rsidP="005076D8">
            <w:pPr>
              <w:pStyle w:val="TAL"/>
            </w:pPr>
            <w:r w:rsidRPr="000749E2">
              <w:t>1156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B20364" w14:textId="77777777" w:rsidR="00057708" w:rsidRPr="000749E2" w:rsidRDefault="00057708"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38DA70"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20BCA0" w14:textId="77777777" w:rsidR="00057708" w:rsidRPr="000749E2" w:rsidRDefault="00057708" w:rsidP="000749E2">
            <w:pPr>
              <w:pStyle w:val="TAL"/>
              <w:rPr>
                <w:lang w:eastAsia="en-US"/>
              </w:rPr>
            </w:pPr>
            <w:r w:rsidRPr="000749E2">
              <w:rPr>
                <w:lang w:eastAsia="en-US"/>
              </w:rPr>
              <w:t>Addition of SIB22-NB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F119F8" w14:textId="77777777" w:rsidR="00057708" w:rsidRPr="000749E2" w:rsidRDefault="00057708" w:rsidP="005076D8">
            <w:pPr>
              <w:pStyle w:val="TAL"/>
            </w:pPr>
            <w:r w:rsidRPr="000749E2">
              <w:t>15.2.0</w:t>
            </w:r>
          </w:p>
        </w:tc>
      </w:tr>
      <w:tr w:rsidR="00057708" w:rsidRPr="000749E2" w14:paraId="40544AFE"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7B07E98D" w14:textId="77777777" w:rsidR="00057708" w:rsidRPr="000749E2" w:rsidRDefault="00057708" w:rsidP="005076D8">
            <w:pPr>
              <w:pStyle w:val="TAL"/>
              <w:rPr>
                <w:lang w:eastAsia="en-US"/>
              </w:rPr>
            </w:pPr>
            <w:r w:rsidRPr="000749E2">
              <w:rPr>
                <w:lang w:eastAsia="en-US"/>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97C333" w14:textId="77777777" w:rsidR="00057708" w:rsidRPr="000749E2" w:rsidRDefault="00057708" w:rsidP="005076D8">
            <w:pPr>
              <w:pStyle w:val="TAL"/>
              <w:rPr>
                <w:lang w:eastAsia="en-US"/>
              </w:rPr>
            </w:pPr>
            <w:r w:rsidRPr="000749E2">
              <w:rPr>
                <w:lang w:eastAsia="en-US"/>
              </w:rPr>
              <w:t>RAN#80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287AD4" w14:textId="77777777" w:rsidR="00057708" w:rsidRPr="000749E2" w:rsidRDefault="00057708" w:rsidP="005076D8">
            <w:pPr>
              <w:pStyle w:val="TAL"/>
            </w:pPr>
            <w:r w:rsidRPr="000749E2">
              <w:t>R5-182660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FD083D" w14:textId="77777777" w:rsidR="00057708" w:rsidRPr="000749E2" w:rsidRDefault="00057708" w:rsidP="005076D8">
            <w:pPr>
              <w:pStyle w:val="TAL"/>
            </w:pPr>
            <w:r w:rsidRPr="000749E2">
              <w:t>1157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31AAE1" w14:textId="77777777" w:rsidR="00057708" w:rsidRPr="000749E2" w:rsidRDefault="00057708"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7565B7"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CBDE25" w14:textId="77777777" w:rsidR="00057708" w:rsidRPr="000749E2" w:rsidRDefault="00057708" w:rsidP="000749E2">
            <w:pPr>
              <w:pStyle w:val="TAL"/>
              <w:rPr>
                <w:lang w:eastAsia="en-US"/>
              </w:rPr>
            </w:pPr>
            <w:r w:rsidRPr="000749E2">
              <w:rPr>
                <w:lang w:eastAsia="en-US"/>
              </w:rPr>
              <w:t>Update of V2X USIM configuration to add service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1601EA" w14:textId="77777777" w:rsidR="00057708" w:rsidRPr="000749E2" w:rsidRDefault="00057708" w:rsidP="005076D8">
            <w:pPr>
              <w:pStyle w:val="TAL"/>
            </w:pPr>
            <w:r w:rsidRPr="000749E2">
              <w:t>15.2.0</w:t>
            </w:r>
          </w:p>
        </w:tc>
      </w:tr>
      <w:tr w:rsidR="00057708" w:rsidRPr="000749E2" w14:paraId="3F464536"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7CCDDC12" w14:textId="77777777" w:rsidR="00057708" w:rsidRPr="000749E2" w:rsidRDefault="00057708" w:rsidP="005076D8">
            <w:pPr>
              <w:pStyle w:val="TAL"/>
              <w:rPr>
                <w:lang w:eastAsia="en-US"/>
              </w:rPr>
            </w:pPr>
            <w:r w:rsidRPr="000749E2">
              <w:rPr>
                <w:lang w:eastAsia="en-US"/>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808AAA" w14:textId="77777777" w:rsidR="00057708" w:rsidRPr="000749E2" w:rsidRDefault="00057708" w:rsidP="005076D8">
            <w:pPr>
              <w:pStyle w:val="TAL"/>
              <w:rPr>
                <w:lang w:eastAsia="en-US"/>
              </w:rPr>
            </w:pPr>
            <w:r w:rsidRPr="000749E2">
              <w:rPr>
                <w:lang w:eastAsia="en-US"/>
              </w:rPr>
              <w:t>RAN#80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54536E" w14:textId="77777777" w:rsidR="00057708" w:rsidRPr="000749E2" w:rsidRDefault="00057708" w:rsidP="005076D8">
            <w:pPr>
              <w:pStyle w:val="TAL"/>
            </w:pPr>
            <w:r w:rsidRPr="000749E2">
              <w:t>R5-182666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117B3A" w14:textId="77777777" w:rsidR="00057708" w:rsidRPr="000749E2" w:rsidRDefault="00057708" w:rsidP="005076D8">
            <w:pPr>
              <w:pStyle w:val="TAL"/>
            </w:pPr>
            <w:r w:rsidRPr="000749E2">
              <w:t>1158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B14454" w14:textId="77777777" w:rsidR="00057708" w:rsidRPr="000749E2" w:rsidRDefault="00057708"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96FF57"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CE889F" w14:textId="77777777" w:rsidR="00057708" w:rsidRPr="000749E2" w:rsidRDefault="00057708" w:rsidP="000749E2">
            <w:pPr>
              <w:pStyle w:val="TAL"/>
              <w:rPr>
                <w:lang w:eastAsia="en-US"/>
              </w:rPr>
            </w:pPr>
            <w:r w:rsidRPr="000749E2">
              <w:rPr>
                <w:lang w:eastAsia="en-US"/>
              </w:rPr>
              <w:t>Addition of test frequency of CA_40E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5BF157" w14:textId="77777777" w:rsidR="00057708" w:rsidRPr="000749E2" w:rsidRDefault="00057708" w:rsidP="005076D8">
            <w:pPr>
              <w:pStyle w:val="TAL"/>
            </w:pPr>
            <w:r w:rsidRPr="000749E2">
              <w:t>15.2.0</w:t>
            </w:r>
          </w:p>
        </w:tc>
      </w:tr>
      <w:tr w:rsidR="00057708" w:rsidRPr="000749E2" w14:paraId="7CA36742"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05DA01B6" w14:textId="77777777" w:rsidR="00057708" w:rsidRPr="000749E2" w:rsidRDefault="00057708" w:rsidP="005076D8">
            <w:pPr>
              <w:pStyle w:val="TAL"/>
              <w:rPr>
                <w:lang w:eastAsia="en-US"/>
              </w:rPr>
            </w:pPr>
            <w:r w:rsidRPr="000749E2">
              <w:rPr>
                <w:lang w:eastAsia="en-US"/>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8060F0" w14:textId="77777777" w:rsidR="00057708" w:rsidRPr="000749E2" w:rsidRDefault="00057708" w:rsidP="005076D8">
            <w:pPr>
              <w:pStyle w:val="TAL"/>
              <w:rPr>
                <w:lang w:eastAsia="en-US"/>
              </w:rPr>
            </w:pPr>
            <w:r w:rsidRPr="000749E2">
              <w:rPr>
                <w:lang w:eastAsia="en-US"/>
              </w:rPr>
              <w:t>RAN#80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13850B" w14:textId="77777777" w:rsidR="00057708" w:rsidRPr="000749E2" w:rsidRDefault="00057708" w:rsidP="005076D8">
            <w:pPr>
              <w:pStyle w:val="TAL"/>
            </w:pPr>
            <w:r w:rsidRPr="000749E2">
              <w:t>R5-182668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E3D722" w14:textId="77777777" w:rsidR="00057708" w:rsidRPr="000749E2" w:rsidRDefault="00057708" w:rsidP="005076D8">
            <w:pPr>
              <w:pStyle w:val="TAL"/>
            </w:pPr>
            <w:r w:rsidRPr="000749E2">
              <w:t>1159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C0E88D" w14:textId="77777777" w:rsidR="00057708" w:rsidRPr="000749E2" w:rsidRDefault="00057708"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A641B6"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33D0D0" w14:textId="77777777" w:rsidR="00057708" w:rsidRPr="000749E2" w:rsidRDefault="00057708" w:rsidP="000749E2">
            <w:pPr>
              <w:pStyle w:val="TAL"/>
              <w:rPr>
                <w:lang w:eastAsia="en-US"/>
              </w:rPr>
            </w:pPr>
            <w:r w:rsidRPr="000749E2">
              <w:rPr>
                <w:lang w:eastAsia="en-US"/>
              </w:rPr>
              <w:t>Addition of test frequency of CA_41F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DE9268" w14:textId="77777777" w:rsidR="00057708" w:rsidRPr="000749E2" w:rsidRDefault="00057708" w:rsidP="005076D8">
            <w:pPr>
              <w:pStyle w:val="TAL"/>
            </w:pPr>
            <w:r w:rsidRPr="000749E2">
              <w:t>15.2.0</w:t>
            </w:r>
          </w:p>
        </w:tc>
      </w:tr>
      <w:tr w:rsidR="00057708" w:rsidRPr="000749E2" w14:paraId="6BF11BC2"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23BD5A1F" w14:textId="77777777" w:rsidR="00057708" w:rsidRPr="000749E2" w:rsidRDefault="00057708" w:rsidP="005076D8">
            <w:pPr>
              <w:pStyle w:val="TAL"/>
              <w:rPr>
                <w:lang w:eastAsia="en-US"/>
              </w:rPr>
            </w:pPr>
            <w:r w:rsidRPr="000749E2">
              <w:rPr>
                <w:lang w:eastAsia="en-US"/>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371694" w14:textId="77777777" w:rsidR="00057708" w:rsidRPr="000749E2" w:rsidRDefault="00057708" w:rsidP="005076D8">
            <w:pPr>
              <w:pStyle w:val="TAL"/>
              <w:rPr>
                <w:lang w:eastAsia="en-US"/>
              </w:rPr>
            </w:pPr>
            <w:r w:rsidRPr="000749E2">
              <w:rPr>
                <w:lang w:eastAsia="en-US"/>
              </w:rPr>
              <w:t>RAN#80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669F1E7" w14:textId="77777777" w:rsidR="00057708" w:rsidRPr="000749E2" w:rsidRDefault="00057708" w:rsidP="005076D8">
            <w:pPr>
              <w:pStyle w:val="TAL"/>
            </w:pPr>
            <w:r w:rsidRPr="000749E2">
              <w:t>R5-182811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71DEFF" w14:textId="77777777" w:rsidR="00057708" w:rsidRPr="000749E2" w:rsidRDefault="00057708" w:rsidP="005076D8">
            <w:pPr>
              <w:pStyle w:val="TAL"/>
            </w:pPr>
            <w:r w:rsidRPr="000749E2">
              <w:t>1163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849955" w14:textId="77777777" w:rsidR="00057708" w:rsidRPr="000749E2" w:rsidRDefault="00057708"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FB0A4D"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C6FD32" w14:textId="77777777" w:rsidR="00057708" w:rsidRPr="000749E2" w:rsidRDefault="00057708" w:rsidP="000749E2">
            <w:pPr>
              <w:pStyle w:val="TAL"/>
              <w:rPr>
                <w:lang w:eastAsia="en-US"/>
              </w:rPr>
            </w:pPr>
            <w:r w:rsidRPr="000749E2">
              <w:rPr>
                <w:lang w:eastAsia="en-US"/>
              </w:rPr>
              <w:t>Addition of test frequencies for CA signalling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EC3D1B" w14:textId="77777777" w:rsidR="00057708" w:rsidRPr="000749E2" w:rsidRDefault="00057708" w:rsidP="005076D8">
            <w:pPr>
              <w:pStyle w:val="TAL"/>
            </w:pPr>
            <w:r w:rsidRPr="000749E2">
              <w:t>15.2.0</w:t>
            </w:r>
          </w:p>
        </w:tc>
      </w:tr>
      <w:tr w:rsidR="00057708" w:rsidRPr="000749E2" w14:paraId="0477B557"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1BC2D17F" w14:textId="77777777" w:rsidR="00057708" w:rsidRPr="000749E2" w:rsidRDefault="00057708" w:rsidP="005076D8">
            <w:pPr>
              <w:pStyle w:val="TAL"/>
              <w:rPr>
                <w:lang w:eastAsia="en-US"/>
              </w:rPr>
            </w:pPr>
            <w:r w:rsidRPr="000749E2">
              <w:rPr>
                <w:lang w:eastAsia="en-US"/>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EBBDE5" w14:textId="77777777" w:rsidR="00057708" w:rsidRPr="000749E2" w:rsidRDefault="00057708" w:rsidP="005076D8">
            <w:pPr>
              <w:pStyle w:val="TAL"/>
              <w:rPr>
                <w:lang w:eastAsia="en-US"/>
              </w:rPr>
            </w:pPr>
            <w:r w:rsidRPr="000749E2">
              <w:rPr>
                <w:lang w:eastAsia="en-US"/>
              </w:rPr>
              <w:t>RAN#80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E0BBFB" w14:textId="77777777" w:rsidR="00057708" w:rsidRPr="000749E2" w:rsidRDefault="00057708" w:rsidP="005076D8">
            <w:pPr>
              <w:pStyle w:val="TAL"/>
            </w:pPr>
            <w:r w:rsidRPr="000749E2">
              <w:t>R5-182878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985217" w14:textId="77777777" w:rsidR="00057708" w:rsidRPr="000749E2" w:rsidRDefault="00057708" w:rsidP="005076D8">
            <w:pPr>
              <w:pStyle w:val="TAL"/>
            </w:pPr>
            <w:r w:rsidRPr="000749E2">
              <w:t>1167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922840" w14:textId="77777777" w:rsidR="00057708" w:rsidRPr="000749E2" w:rsidRDefault="00057708"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1F0EAB"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8293DC" w14:textId="77777777" w:rsidR="00057708" w:rsidRPr="000749E2" w:rsidRDefault="00057708" w:rsidP="000749E2">
            <w:pPr>
              <w:pStyle w:val="TAL"/>
              <w:rPr>
                <w:lang w:eastAsia="en-US"/>
              </w:rPr>
            </w:pPr>
            <w:r w:rsidRPr="000749E2">
              <w:rPr>
                <w:lang w:eastAsia="en-US"/>
              </w:rPr>
              <w:t>Exceptions for DL Control Channel Interference Mitigation (Type A and Type B)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6F1B51" w14:textId="77777777" w:rsidR="00057708" w:rsidRPr="000749E2" w:rsidRDefault="00057708" w:rsidP="005076D8">
            <w:pPr>
              <w:pStyle w:val="TAL"/>
            </w:pPr>
            <w:r w:rsidRPr="000749E2">
              <w:t>15.2.0</w:t>
            </w:r>
          </w:p>
        </w:tc>
      </w:tr>
      <w:tr w:rsidR="00057708" w:rsidRPr="000749E2" w14:paraId="3A2BC88F"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7F7485F2" w14:textId="77777777" w:rsidR="00057708" w:rsidRPr="000749E2" w:rsidRDefault="00057708" w:rsidP="005076D8">
            <w:pPr>
              <w:pStyle w:val="TAL"/>
              <w:rPr>
                <w:lang w:eastAsia="en-US"/>
              </w:rPr>
            </w:pPr>
            <w:r w:rsidRPr="000749E2">
              <w:rPr>
                <w:lang w:eastAsia="en-US"/>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438FB9" w14:textId="77777777" w:rsidR="00057708" w:rsidRPr="000749E2" w:rsidRDefault="00057708" w:rsidP="005076D8">
            <w:pPr>
              <w:pStyle w:val="TAL"/>
              <w:rPr>
                <w:lang w:eastAsia="en-US"/>
              </w:rPr>
            </w:pPr>
            <w:r w:rsidRPr="000749E2">
              <w:rPr>
                <w:lang w:eastAsia="en-US"/>
              </w:rPr>
              <w:t>RAN#80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ED7AF6" w14:textId="77777777" w:rsidR="00057708" w:rsidRPr="000749E2" w:rsidRDefault="00057708" w:rsidP="005076D8">
            <w:pPr>
              <w:pStyle w:val="TAL"/>
            </w:pPr>
            <w:r w:rsidRPr="000749E2">
              <w:t>R5-183038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92DF2D" w14:textId="77777777" w:rsidR="00057708" w:rsidRPr="000749E2" w:rsidRDefault="00057708" w:rsidP="005076D8">
            <w:pPr>
              <w:pStyle w:val="TAL"/>
            </w:pPr>
            <w:r w:rsidRPr="000749E2">
              <w:t>1173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887079" w14:textId="77777777" w:rsidR="00057708" w:rsidRPr="000749E2" w:rsidRDefault="00057708"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4FDBD4"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B10FE3" w14:textId="77777777" w:rsidR="00057708" w:rsidRPr="000749E2" w:rsidRDefault="00057708" w:rsidP="000749E2">
            <w:pPr>
              <w:pStyle w:val="TAL"/>
              <w:rPr>
                <w:lang w:eastAsia="en-US"/>
              </w:rPr>
            </w:pPr>
            <w:r w:rsidRPr="000749E2">
              <w:rPr>
                <w:lang w:eastAsia="en-US"/>
              </w:rPr>
              <w:t>Addition of test frequency of CA_66A-66A-66A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BB2FF6" w14:textId="77777777" w:rsidR="00057708" w:rsidRPr="000749E2" w:rsidRDefault="00057708" w:rsidP="005076D8">
            <w:pPr>
              <w:pStyle w:val="TAL"/>
            </w:pPr>
            <w:r w:rsidRPr="000749E2">
              <w:t>15.2.0</w:t>
            </w:r>
          </w:p>
        </w:tc>
      </w:tr>
      <w:tr w:rsidR="00057708" w:rsidRPr="000749E2" w14:paraId="25B2F619"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3CB9E7C5" w14:textId="77777777" w:rsidR="00057708" w:rsidRPr="000749E2" w:rsidRDefault="00057708" w:rsidP="005076D8">
            <w:pPr>
              <w:pStyle w:val="TAL"/>
              <w:rPr>
                <w:lang w:eastAsia="en-US"/>
              </w:rPr>
            </w:pPr>
            <w:r w:rsidRPr="000749E2">
              <w:rPr>
                <w:lang w:eastAsia="en-US"/>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FD57E5" w14:textId="77777777" w:rsidR="00057708" w:rsidRPr="000749E2" w:rsidRDefault="00057708" w:rsidP="005076D8">
            <w:pPr>
              <w:pStyle w:val="TAL"/>
              <w:rPr>
                <w:lang w:eastAsia="en-US"/>
              </w:rPr>
            </w:pPr>
            <w:r w:rsidRPr="000749E2">
              <w:rPr>
                <w:lang w:eastAsia="en-US"/>
              </w:rPr>
              <w:t>RAN#80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C21B22E" w14:textId="77777777" w:rsidR="00057708" w:rsidRPr="000749E2" w:rsidRDefault="00057708" w:rsidP="005076D8">
            <w:pPr>
              <w:pStyle w:val="TAL"/>
            </w:pPr>
            <w:r w:rsidRPr="000749E2">
              <w:t>R5-183055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BD34DA" w14:textId="77777777" w:rsidR="00057708" w:rsidRPr="000749E2" w:rsidRDefault="00057708" w:rsidP="005076D8">
            <w:pPr>
              <w:pStyle w:val="TAL"/>
            </w:pPr>
            <w:r w:rsidRPr="000749E2">
              <w:t>1174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A15422" w14:textId="77777777" w:rsidR="00057708" w:rsidRPr="000749E2" w:rsidRDefault="00057708"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255406"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154272" w14:textId="77777777" w:rsidR="00057708" w:rsidRPr="000749E2" w:rsidRDefault="00057708" w:rsidP="000749E2">
            <w:pPr>
              <w:pStyle w:val="TAL"/>
              <w:rPr>
                <w:lang w:eastAsia="en-US"/>
              </w:rPr>
            </w:pPr>
            <w:r w:rsidRPr="000749E2">
              <w:rPr>
                <w:lang w:eastAsia="en-US"/>
              </w:rPr>
              <w:t>Corrections to 4.5A.24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A2E835" w14:textId="77777777" w:rsidR="00057708" w:rsidRPr="000749E2" w:rsidRDefault="00057708" w:rsidP="005076D8">
            <w:pPr>
              <w:pStyle w:val="TAL"/>
            </w:pPr>
            <w:r w:rsidRPr="000749E2">
              <w:t>15.2.0</w:t>
            </w:r>
          </w:p>
        </w:tc>
      </w:tr>
      <w:tr w:rsidR="00057708" w:rsidRPr="000749E2" w14:paraId="30A6CB69"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5D97E370" w14:textId="77777777" w:rsidR="00057708" w:rsidRPr="000749E2" w:rsidRDefault="00057708" w:rsidP="005076D8">
            <w:pPr>
              <w:pStyle w:val="TAL"/>
              <w:rPr>
                <w:lang w:eastAsia="en-US"/>
              </w:rPr>
            </w:pPr>
            <w:r w:rsidRPr="000749E2">
              <w:rPr>
                <w:lang w:eastAsia="en-US"/>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FD2F08" w14:textId="77777777" w:rsidR="00057708" w:rsidRPr="000749E2" w:rsidRDefault="00057708" w:rsidP="005076D8">
            <w:pPr>
              <w:pStyle w:val="TAL"/>
              <w:rPr>
                <w:lang w:eastAsia="en-US"/>
              </w:rPr>
            </w:pPr>
            <w:r w:rsidRPr="000749E2">
              <w:rPr>
                <w:lang w:eastAsia="en-US"/>
              </w:rPr>
              <w:t>RAN#80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021C99" w14:textId="77777777" w:rsidR="00057708" w:rsidRPr="000749E2" w:rsidRDefault="00057708" w:rsidP="005076D8">
            <w:pPr>
              <w:pStyle w:val="TAL"/>
            </w:pPr>
            <w:r w:rsidRPr="000749E2">
              <w:t>R5-183056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0FF97E" w14:textId="77777777" w:rsidR="00057708" w:rsidRPr="000749E2" w:rsidRDefault="00057708" w:rsidP="005076D8">
            <w:pPr>
              <w:pStyle w:val="TAL"/>
            </w:pPr>
            <w:r w:rsidRPr="000749E2">
              <w:t>1139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E31D6E" w14:textId="77777777" w:rsidR="00057708" w:rsidRPr="000749E2" w:rsidRDefault="00057708"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ECE9D0"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D2BD23" w14:textId="77777777" w:rsidR="00057708" w:rsidRPr="000749E2" w:rsidRDefault="00057708" w:rsidP="000749E2">
            <w:pPr>
              <w:pStyle w:val="TAL"/>
              <w:rPr>
                <w:lang w:eastAsia="en-US"/>
              </w:rPr>
            </w:pPr>
            <w:r w:rsidRPr="000749E2">
              <w:rPr>
                <w:lang w:eastAsia="en-US"/>
              </w:rPr>
              <w:t xml:space="preserve">Update to </w:t>
            </w:r>
            <w:proofErr w:type="spellStart"/>
            <w:r w:rsidRPr="000749E2">
              <w:rPr>
                <w:lang w:eastAsia="en-US"/>
              </w:rPr>
              <w:t>UECapabilityInformation</w:t>
            </w:r>
            <w:proofErr w:type="spellEnd"/>
            <w:r w:rsidRPr="000749E2">
              <w:rPr>
                <w:lang w:eastAsia="en-US"/>
              </w:rPr>
              <w:t>-NB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AEA2C1" w14:textId="77777777" w:rsidR="00057708" w:rsidRPr="000749E2" w:rsidRDefault="00057708" w:rsidP="005076D8">
            <w:pPr>
              <w:pStyle w:val="TAL"/>
            </w:pPr>
            <w:r w:rsidRPr="000749E2">
              <w:t>15.2.0</w:t>
            </w:r>
          </w:p>
        </w:tc>
      </w:tr>
      <w:tr w:rsidR="00057708" w:rsidRPr="000749E2" w14:paraId="15F42527"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09D65A62" w14:textId="77777777" w:rsidR="00057708" w:rsidRPr="000749E2" w:rsidRDefault="00057708" w:rsidP="005076D8">
            <w:pPr>
              <w:pStyle w:val="TAL"/>
              <w:rPr>
                <w:lang w:eastAsia="en-US"/>
              </w:rPr>
            </w:pPr>
            <w:r w:rsidRPr="000749E2">
              <w:rPr>
                <w:lang w:eastAsia="en-US"/>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560FE7" w14:textId="77777777" w:rsidR="00057708" w:rsidRPr="000749E2" w:rsidRDefault="00057708" w:rsidP="005076D8">
            <w:pPr>
              <w:pStyle w:val="TAL"/>
              <w:rPr>
                <w:lang w:eastAsia="en-US"/>
              </w:rPr>
            </w:pPr>
            <w:r w:rsidRPr="000749E2">
              <w:rPr>
                <w:lang w:eastAsia="en-US"/>
              </w:rPr>
              <w:t>RAN#80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AD1ADD" w14:textId="77777777" w:rsidR="00057708" w:rsidRPr="000749E2" w:rsidRDefault="00057708" w:rsidP="005076D8">
            <w:pPr>
              <w:pStyle w:val="TAL"/>
            </w:pPr>
            <w:r w:rsidRPr="000749E2">
              <w:t>R5-183057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EC5332" w14:textId="77777777" w:rsidR="00057708" w:rsidRPr="000749E2" w:rsidRDefault="00057708" w:rsidP="005076D8">
            <w:pPr>
              <w:pStyle w:val="TAL"/>
            </w:pPr>
            <w:r w:rsidRPr="000749E2">
              <w:t>1150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4086DE" w14:textId="77777777" w:rsidR="00057708" w:rsidRPr="000749E2" w:rsidRDefault="00057708"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82ED74"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DC7041" w14:textId="77777777" w:rsidR="00057708" w:rsidRPr="000749E2" w:rsidRDefault="00057708" w:rsidP="000749E2">
            <w:pPr>
              <w:pStyle w:val="TAL"/>
              <w:rPr>
                <w:lang w:eastAsia="en-US"/>
              </w:rPr>
            </w:pPr>
            <w:r w:rsidRPr="000749E2">
              <w:rPr>
                <w:lang w:eastAsia="en-US"/>
              </w:rPr>
              <w:t>Correction to t-</w:t>
            </w:r>
            <w:proofErr w:type="spellStart"/>
            <w:r w:rsidRPr="000749E2">
              <w:rPr>
                <w:lang w:eastAsia="en-US"/>
              </w:rPr>
              <w:t>PollRetransmit</w:t>
            </w:r>
            <w:proofErr w:type="spellEnd"/>
            <w:r w:rsidRPr="000749E2">
              <w:rPr>
                <w:lang w:eastAsia="en-US"/>
              </w:rPr>
              <w:t xml:space="preserve"> value in Table 4.6.3-19A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CB43C8" w14:textId="77777777" w:rsidR="00057708" w:rsidRPr="000749E2" w:rsidRDefault="00057708" w:rsidP="005076D8">
            <w:pPr>
              <w:pStyle w:val="TAL"/>
            </w:pPr>
            <w:r w:rsidRPr="000749E2">
              <w:t>15.2.0</w:t>
            </w:r>
          </w:p>
        </w:tc>
      </w:tr>
      <w:tr w:rsidR="00057708" w:rsidRPr="000749E2" w14:paraId="7483837B"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5242064F" w14:textId="77777777" w:rsidR="00057708" w:rsidRPr="000749E2" w:rsidRDefault="00057708" w:rsidP="005076D8">
            <w:pPr>
              <w:pStyle w:val="TAL"/>
              <w:rPr>
                <w:lang w:eastAsia="en-US"/>
              </w:rPr>
            </w:pPr>
            <w:r w:rsidRPr="000749E2">
              <w:rPr>
                <w:lang w:eastAsia="en-US"/>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F8E6EE" w14:textId="77777777" w:rsidR="00057708" w:rsidRPr="000749E2" w:rsidRDefault="00057708" w:rsidP="005076D8">
            <w:pPr>
              <w:pStyle w:val="TAL"/>
              <w:rPr>
                <w:lang w:eastAsia="en-US"/>
              </w:rPr>
            </w:pPr>
            <w:r w:rsidRPr="000749E2">
              <w:rPr>
                <w:lang w:eastAsia="en-US"/>
              </w:rPr>
              <w:t>RAN#80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C01751" w14:textId="77777777" w:rsidR="00057708" w:rsidRPr="000749E2" w:rsidRDefault="00057708" w:rsidP="005076D8">
            <w:pPr>
              <w:pStyle w:val="TAL"/>
            </w:pPr>
            <w:r w:rsidRPr="000749E2">
              <w:t>R5-183058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4B7CFB" w14:textId="77777777" w:rsidR="00057708" w:rsidRPr="000749E2" w:rsidRDefault="00057708" w:rsidP="005076D8">
            <w:pPr>
              <w:pStyle w:val="TAL"/>
            </w:pPr>
            <w:r w:rsidRPr="000749E2">
              <w:t>1170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067B15" w14:textId="77777777" w:rsidR="00057708" w:rsidRPr="000749E2" w:rsidRDefault="00057708"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AC9C90"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FF022E" w14:textId="77777777" w:rsidR="00057708" w:rsidRPr="000749E2" w:rsidRDefault="00057708" w:rsidP="000749E2">
            <w:pPr>
              <w:pStyle w:val="TAL"/>
              <w:rPr>
                <w:lang w:eastAsia="en-US"/>
              </w:rPr>
            </w:pPr>
            <w:r w:rsidRPr="000749E2">
              <w:rPr>
                <w:lang w:eastAsia="en-US"/>
              </w:rPr>
              <w:t>Correction to PRACH Config for CAT-M1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03453A" w14:textId="77777777" w:rsidR="00057708" w:rsidRPr="000749E2" w:rsidRDefault="00057708" w:rsidP="005076D8">
            <w:pPr>
              <w:pStyle w:val="TAL"/>
            </w:pPr>
            <w:r w:rsidRPr="000749E2">
              <w:t>15.2.0</w:t>
            </w:r>
          </w:p>
        </w:tc>
      </w:tr>
      <w:tr w:rsidR="00057708" w:rsidRPr="000749E2" w14:paraId="4D29D137"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74580C78" w14:textId="77777777" w:rsidR="00057708" w:rsidRPr="000749E2" w:rsidRDefault="00057708" w:rsidP="005076D8">
            <w:pPr>
              <w:pStyle w:val="TAL"/>
              <w:rPr>
                <w:lang w:eastAsia="en-US"/>
              </w:rPr>
            </w:pPr>
            <w:r w:rsidRPr="000749E2">
              <w:rPr>
                <w:lang w:eastAsia="en-US"/>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E33FD1" w14:textId="77777777" w:rsidR="00057708" w:rsidRPr="000749E2" w:rsidRDefault="00057708" w:rsidP="005076D8">
            <w:pPr>
              <w:pStyle w:val="TAL"/>
              <w:rPr>
                <w:lang w:eastAsia="en-US"/>
              </w:rPr>
            </w:pPr>
            <w:r w:rsidRPr="000749E2">
              <w:rPr>
                <w:lang w:eastAsia="en-US"/>
              </w:rPr>
              <w:t>RAN#80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14283D" w14:textId="77777777" w:rsidR="00057708" w:rsidRPr="000749E2" w:rsidRDefault="00057708" w:rsidP="005076D8">
            <w:pPr>
              <w:pStyle w:val="TAL"/>
            </w:pPr>
            <w:r w:rsidRPr="000749E2">
              <w:t>R5-183076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589AFA" w14:textId="77777777" w:rsidR="00057708" w:rsidRPr="000749E2" w:rsidRDefault="00057708" w:rsidP="005076D8">
            <w:pPr>
              <w:pStyle w:val="TAL"/>
            </w:pPr>
            <w:r w:rsidRPr="000749E2">
              <w:t>1172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3E5B75" w14:textId="77777777" w:rsidR="00057708" w:rsidRPr="000749E2" w:rsidRDefault="00057708"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479468"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15521D" w14:textId="77777777" w:rsidR="00057708" w:rsidRPr="000749E2" w:rsidRDefault="00057708" w:rsidP="000749E2">
            <w:pPr>
              <w:pStyle w:val="TAL"/>
              <w:rPr>
                <w:lang w:eastAsia="en-US"/>
              </w:rPr>
            </w:pPr>
            <w:r w:rsidRPr="000749E2">
              <w:rPr>
                <w:lang w:eastAsia="en-US"/>
              </w:rPr>
              <w:t>Correction to Band 66 CA band combinations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FC17CC" w14:textId="77777777" w:rsidR="00057708" w:rsidRPr="000749E2" w:rsidRDefault="00057708" w:rsidP="005076D8">
            <w:pPr>
              <w:pStyle w:val="TAL"/>
            </w:pPr>
            <w:r w:rsidRPr="000749E2">
              <w:t>15.2.0</w:t>
            </w:r>
          </w:p>
        </w:tc>
      </w:tr>
      <w:tr w:rsidR="00057708" w:rsidRPr="000749E2" w14:paraId="0062311D"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584BF83B" w14:textId="77777777" w:rsidR="00057708" w:rsidRPr="000749E2" w:rsidRDefault="00057708" w:rsidP="005076D8">
            <w:pPr>
              <w:pStyle w:val="TAL"/>
              <w:rPr>
                <w:lang w:eastAsia="en-US"/>
              </w:rPr>
            </w:pPr>
            <w:r w:rsidRPr="000749E2">
              <w:rPr>
                <w:lang w:eastAsia="en-US"/>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7ED3AF" w14:textId="77777777" w:rsidR="00057708" w:rsidRPr="000749E2" w:rsidRDefault="00057708" w:rsidP="005076D8">
            <w:pPr>
              <w:pStyle w:val="TAL"/>
              <w:rPr>
                <w:lang w:eastAsia="en-US"/>
              </w:rPr>
            </w:pPr>
            <w:r w:rsidRPr="000749E2">
              <w:rPr>
                <w:lang w:eastAsia="en-US"/>
              </w:rPr>
              <w:t>RAN#80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8BE221" w14:textId="77777777" w:rsidR="00057708" w:rsidRPr="000749E2" w:rsidRDefault="00057708" w:rsidP="005076D8">
            <w:pPr>
              <w:pStyle w:val="TAL"/>
            </w:pPr>
            <w:r w:rsidRPr="000749E2">
              <w:t>R5-183091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6EC1B7" w14:textId="77777777" w:rsidR="00057708" w:rsidRPr="000749E2" w:rsidRDefault="00057708" w:rsidP="005076D8">
            <w:pPr>
              <w:pStyle w:val="TAL"/>
            </w:pPr>
            <w:r w:rsidRPr="000749E2">
              <w:t>1166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0A4606" w14:textId="77777777" w:rsidR="00057708" w:rsidRPr="000749E2" w:rsidRDefault="00057708"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2D2506"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F25702" w14:textId="77777777" w:rsidR="00057708" w:rsidRPr="000749E2" w:rsidRDefault="00057708" w:rsidP="000749E2">
            <w:pPr>
              <w:pStyle w:val="TAL"/>
              <w:rPr>
                <w:lang w:eastAsia="en-US"/>
              </w:rPr>
            </w:pPr>
            <w:r w:rsidRPr="000749E2">
              <w:rPr>
                <w:lang w:eastAsia="en-US"/>
              </w:rPr>
              <w:t xml:space="preserve">Addition of NR and MRDC details for </w:t>
            </w:r>
            <w:proofErr w:type="spellStart"/>
            <w:r w:rsidRPr="000749E2">
              <w:rPr>
                <w:lang w:eastAsia="en-US"/>
              </w:rPr>
              <w:t>UECapabilityEnquiry</w:t>
            </w:r>
            <w:proofErr w:type="spellEnd"/>
            <w:r w:rsidRPr="000749E2">
              <w:rPr>
                <w:lang w:eastAsia="en-US"/>
              </w:rPr>
              <w:t xml:space="preserve"> RRC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00BD12" w14:textId="77777777" w:rsidR="00057708" w:rsidRPr="000749E2" w:rsidRDefault="00057708" w:rsidP="005076D8">
            <w:pPr>
              <w:pStyle w:val="TAL"/>
            </w:pPr>
            <w:r w:rsidRPr="000749E2">
              <w:t>15.2.0</w:t>
            </w:r>
          </w:p>
        </w:tc>
      </w:tr>
      <w:tr w:rsidR="00057708" w:rsidRPr="000749E2" w14:paraId="719AE3CC"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5202C348" w14:textId="77777777" w:rsidR="00057708" w:rsidRPr="000749E2" w:rsidRDefault="00057708" w:rsidP="005076D8">
            <w:pPr>
              <w:pStyle w:val="TAL"/>
              <w:rPr>
                <w:lang w:eastAsia="en-US"/>
              </w:rPr>
            </w:pPr>
            <w:r w:rsidRPr="000749E2">
              <w:rPr>
                <w:lang w:eastAsia="en-US"/>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0A7F44" w14:textId="77777777" w:rsidR="00057708" w:rsidRPr="000749E2" w:rsidRDefault="00057708" w:rsidP="005076D8">
            <w:pPr>
              <w:pStyle w:val="TAL"/>
              <w:rPr>
                <w:lang w:eastAsia="en-US"/>
              </w:rPr>
            </w:pPr>
            <w:r w:rsidRPr="000749E2">
              <w:rPr>
                <w:lang w:eastAsia="en-US"/>
              </w:rPr>
              <w:t>RAN#80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C14152" w14:textId="77777777" w:rsidR="00057708" w:rsidRPr="000749E2" w:rsidRDefault="00057708" w:rsidP="005076D8">
            <w:pPr>
              <w:pStyle w:val="TAL"/>
            </w:pPr>
            <w:r w:rsidRPr="000749E2">
              <w:t>R5-183092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F3DD06" w14:textId="77777777" w:rsidR="00057708" w:rsidRPr="000749E2" w:rsidRDefault="00057708" w:rsidP="005076D8">
            <w:pPr>
              <w:pStyle w:val="TAL"/>
            </w:pPr>
            <w:r w:rsidRPr="000749E2">
              <w:t>1169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732125" w14:textId="77777777" w:rsidR="00057708" w:rsidRPr="000749E2" w:rsidRDefault="00057708"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CB6CEC"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1E6377" w14:textId="77777777" w:rsidR="00057708" w:rsidRPr="000749E2" w:rsidRDefault="00057708" w:rsidP="000749E2">
            <w:pPr>
              <w:pStyle w:val="TAL"/>
              <w:rPr>
                <w:lang w:eastAsia="en-US"/>
              </w:rPr>
            </w:pPr>
            <w:r w:rsidRPr="000749E2">
              <w:rPr>
                <w:lang w:eastAsia="en-US"/>
              </w:rPr>
              <w:t xml:space="preserve">Add </w:t>
            </w:r>
            <w:proofErr w:type="spellStart"/>
            <w:r w:rsidRPr="000749E2">
              <w:rPr>
                <w:lang w:eastAsia="en-US"/>
              </w:rPr>
              <w:t>ULInformationTransferMRDC</w:t>
            </w:r>
            <w:proofErr w:type="spellEnd"/>
            <w:r w:rsidRPr="000749E2">
              <w:rPr>
                <w:lang w:eastAsia="en-US"/>
              </w:rPr>
              <w:t xml:space="preserve"> message contents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DA9BE2" w14:textId="77777777" w:rsidR="00057708" w:rsidRPr="000749E2" w:rsidRDefault="00057708" w:rsidP="005076D8">
            <w:pPr>
              <w:pStyle w:val="TAL"/>
            </w:pPr>
            <w:r w:rsidRPr="000749E2">
              <w:t>15.2.0</w:t>
            </w:r>
          </w:p>
        </w:tc>
      </w:tr>
      <w:tr w:rsidR="00057708" w:rsidRPr="000749E2" w14:paraId="7D0582B6"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5E21F9E0" w14:textId="77777777" w:rsidR="00057708" w:rsidRPr="000749E2" w:rsidRDefault="00057708" w:rsidP="005076D8">
            <w:pPr>
              <w:pStyle w:val="TAL"/>
              <w:rPr>
                <w:lang w:eastAsia="en-US"/>
              </w:rPr>
            </w:pPr>
            <w:r w:rsidRPr="000749E2">
              <w:rPr>
                <w:lang w:eastAsia="en-US"/>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7BEE73" w14:textId="77777777" w:rsidR="00057708" w:rsidRPr="000749E2" w:rsidRDefault="00057708" w:rsidP="005076D8">
            <w:pPr>
              <w:pStyle w:val="TAL"/>
              <w:rPr>
                <w:lang w:eastAsia="en-US"/>
              </w:rPr>
            </w:pPr>
            <w:r w:rsidRPr="000749E2">
              <w:rPr>
                <w:lang w:eastAsia="en-US"/>
              </w:rPr>
              <w:t>RAN#80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779715" w14:textId="77777777" w:rsidR="00057708" w:rsidRPr="000749E2" w:rsidRDefault="00057708" w:rsidP="005076D8">
            <w:pPr>
              <w:pStyle w:val="TAL"/>
            </w:pPr>
            <w:r w:rsidRPr="000749E2">
              <w:t>R5-183125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EBCA48" w14:textId="77777777" w:rsidR="00057708" w:rsidRPr="000749E2" w:rsidRDefault="00057708" w:rsidP="005076D8">
            <w:pPr>
              <w:pStyle w:val="TAL"/>
            </w:pPr>
            <w:r w:rsidRPr="000749E2">
              <w:t>1136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BC1B34" w14:textId="77777777" w:rsidR="00057708" w:rsidRPr="000749E2" w:rsidRDefault="00057708"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6C54DB"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0053E3" w14:textId="77777777" w:rsidR="00057708" w:rsidRPr="000749E2" w:rsidRDefault="00057708" w:rsidP="000749E2">
            <w:pPr>
              <w:pStyle w:val="TAL"/>
              <w:rPr>
                <w:lang w:eastAsia="en-US"/>
              </w:rPr>
            </w:pPr>
            <w:r w:rsidRPr="000749E2">
              <w:rPr>
                <w:lang w:eastAsia="en-US"/>
              </w:rPr>
              <w:t xml:space="preserve">Addition of </w:t>
            </w:r>
            <w:proofErr w:type="spellStart"/>
            <w:r w:rsidRPr="000749E2">
              <w:rPr>
                <w:lang w:eastAsia="en-US"/>
              </w:rPr>
              <w:t>MeasObject</w:t>
            </w:r>
            <w:proofErr w:type="spellEnd"/>
            <w:r w:rsidRPr="000749E2">
              <w:rPr>
                <w:lang w:eastAsia="en-US"/>
              </w:rPr>
              <w:t xml:space="preserve"> and </w:t>
            </w:r>
            <w:proofErr w:type="spellStart"/>
            <w:r w:rsidRPr="000749E2">
              <w:rPr>
                <w:lang w:eastAsia="en-US"/>
              </w:rPr>
              <w:t>MeasReport</w:t>
            </w:r>
            <w:proofErr w:type="spellEnd"/>
            <w:r w:rsidRPr="000749E2">
              <w:rPr>
                <w:lang w:eastAsia="en-US"/>
              </w:rPr>
              <w:t xml:space="preserve">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9F0EBE" w14:textId="77777777" w:rsidR="00057708" w:rsidRPr="000749E2" w:rsidRDefault="00057708" w:rsidP="005076D8">
            <w:pPr>
              <w:pStyle w:val="TAL"/>
            </w:pPr>
            <w:r w:rsidRPr="000749E2">
              <w:t>15.2.0</w:t>
            </w:r>
          </w:p>
        </w:tc>
      </w:tr>
      <w:tr w:rsidR="00057708" w:rsidRPr="000749E2" w14:paraId="6A8AFD86"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57746B57" w14:textId="77777777" w:rsidR="00057708" w:rsidRPr="000749E2" w:rsidRDefault="00057708" w:rsidP="005076D8">
            <w:pPr>
              <w:pStyle w:val="TAL"/>
              <w:rPr>
                <w:lang w:eastAsia="en-US"/>
              </w:rPr>
            </w:pPr>
            <w:r w:rsidRPr="000749E2">
              <w:rPr>
                <w:lang w:eastAsia="en-US"/>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46BFC0" w14:textId="77777777" w:rsidR="00057708" w:rsidRPr="000749E2" w:rsidRDefault="00057708" w:rsidP="005076D8">
            <w:pPr>
              <w:pStyle w:val="TAL"/>
              <w:rPr>
                <w:lang w:eastAsia="en-US"/>
              </w:rPr>
            </w:pPr>
            <w:r w:rsidRPr="000749E2">
              <w:rPr>
                <w:lang w:eastAsia="en-US"/>
              </w:rPr>
              <w:t>RAN#80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36E5BE" w14:textId="77777777" w:rsidR="00057708" w:rsidRPr="000749E2" w:rsidRDefault="00057708" w:rsidP="005076D8">
            <w:pPr>
              <w:pStyle w:val="TAL"/>
            </w:pPr>
            <w:r w:rsidRPr="000749E2">
              <w:t>R5-183170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187E50" w14:textId="77777777" w:rsidR="00057708" w:rsidRPr="000749E2" w:rsidRDefault="00057708" w:rsidP="005076D8">
            <w:pPr>
              <w:pStyle w:val="TAL"/>
            </w:pPr>
            <w:r w:rsidRPr="000749E2">
              <w:t>1161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B2D088" w14:textId="77777777" w:rsidR="00057708" w:rsidRPr="000749E2" w:rsidRDefault="00057708"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F6A27C"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C447EA" w14:textId="77777777" w:rsidR="00057708" w:rsidRPr="000749E2" w:rsidRDefault="00057708" w:rsidP="000749E2">
            <w:pPr>
              <w:pStyle w:val="TAL"/>
              <w:rPr>
                <w:lang w:eastAsia="en-US"/>
              </w:rPr>
            </w:pPr>
            <w:r w:rsidRPr="000749E2">
              <w:rPr>
                <w:lang w:eastAsia="en-US"/>
              </w:rPr>
              <w:t xml:space="preserve">Introduction of DCI0A/0B for </w:t>
            </w:r>
            <w:proofErr w:type="spellStart"/>
            <w:r w:rsidRPr="000749E2">
              <w:rPr>
                <w:lang w:eastAsia="en-US"/>
              </w:rPr>
              <w:t>eLAA</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079FD2" w14:textId="77777777" w:rsidR="00057708" w:rsidRPr="000749E2" w:rsidRDefault="00057708" w:rsidP="005076D8">
            <w:pPr>
              <w:pStyle w:val="TAL"/>
            </w:pPr>
            <w:r w:rsidRPr="000749E2">
              <w:t>15.2.0</w:t>
            </w:r>
          </w:p>
        </w:tc>
      </w:tr>
      <w:tr w:rsidR="00057708" w:rsidRPr="000749E2" w14:paraId="46B7B2F4"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712CED65" w14:textId="77777777" w:rsidR="00057708" w:rsidRPr="000749E2" w:rsidRDefault="00057708" w:rsidP="005076D8">
            <w:pPr>
              <w:pStyle w:val="TAL"/>
              <w:rPr>
                <w:lang w:eastAsia="en-US"/>
              </w:rPr>
            </w:pPr>
            <w:r w:rsidRPr="000749E2">
              <w:rPr>
                <w:lang w:eastAsia="en-US"/>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9C3539" w14:textId="77777777" w:rsidR="00057708" w:rsidRPr="000749E2" w:rsidRDefault="00057708" w:rsidP="005076D8">
            <w:pPr>
              <w:pStyle w:val="TAL"/>
              <w:rPr>
                <w:lang w:eastAsia="en-US"/>
              </w:rPr>
            </w:pPr>
            <w:r w:rsidRPr="000749E2">
              <w:rPr>
                <w:lang w:eastAsia="en-US"/>
              </w:rPr>
              <w:t>RAN#80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B2BD85" w14:textId="77777777" w:rsidR="00057708" w:rsidRPr="000749E2" w:rsidRDefault="00057708" w:rsidP="005076D8">
            <w:pPr>
              <w:pStyle w:val="TAL"/>
            </w:pPr>
            <w:r w:rsidRPr="000749E2">
              <w:t>R5-183171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1D9426" w14:textId="77777777" w:rsidR="00057708" w:rsidRPr="000749E2" w:rsidRDefault="00057708" w:rsidP="005076D8">
            <w:pPr>
              <w:pStyle w:val="TAL"/>
            </w:pPr>
            <w:r w:rsidRPr="000749E2">
              <w:t>1162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C940F6" w14:textId="77777777" w:rsidR="00057708" w:rsidRPr="000749E2" w:rsidRDefault="00057708"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CDD7F5"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E2D3DA" w14:textId="77777777" w:rsidR="00057708" w:rsidRPr="000749E2" w:rsidRDefault="00057708" w:rsidP="000749E2">
            <w:pPr>
              <w:pStyle w:val="TAL"/>
              <w:rPr>
                <w:lang w:eastAsia="en-US"/>
              </w:rPr>
            </w:pPr>
            <w:r w:rsidRPr="000749E2">
              <w:rPr>
                <w:lang w:eastAsia="en-US"/>
              </w:rPr>
              <w:t xml:space="preserve">Introduction of DCI4A/4B for </w:t>
            </w:r>
            <w:proofErr w:type="spellStart"/>
            <w:r w:rsidRPr="000749E2">
              <w:rPr>
                <w:lang w:eastAsia="en-US"/>
              </w:rPr>
              <w:t>eLAA</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E64A28" w14:textId="77777777" w:rsidR="00057708" w:rsidRPr="000749E2" w:rsidRDefault="00057708" w:rsidP="005076D8">
            <w:pPr>
              <w:pStyle w:val="TAL"/>
            </w:pPr>
            <w:r w:rsidRPr="000749E2">
              <w:t>15.2.0</w:t>
            </w:r>
          </w:p>
        </w:tc>
      </w:tr>
      <w:tr w:rsidR="00057708" w:rsidRPr="000749E2" w14:paraId="5ED1A9FF"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10590CFD" w14:textId="77777777" w:rsidR="00057708" w:rsidRPr="000749E2" w:rsidRDefault="00057708" w:rsidP="005076D8">
            <w:pPr>
              <w:pStyle w:val="TAL"/>
              <w:rPr>
                <w:lang w:eastAsia="en-US"/>
              </w:rPr>
            </w:pPr>
            <w:r w:rsidRPr="000749E2">
              <w:rPr>
                <w:lang w:eastAsia="en-US"/>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54114A" w14:textId="77777777" w:rsidR="00057708" w:rsidRPr="000749E2" w:rsidRDefault="00057708" w:rsidP="005076D8">
            <w:pPr>
              <w:pStyle w:val="TAL"/>
              <w:rPr>
                <w:lang w:eastAsia="en-US"/>
              </w:rPr>
            </w:pPr>
            <w:r w:rsidRPr="000749E2">
              <w:rPr>
                <w:lang w:eastAsia="en-US"/>
              </w:rPr>
              <w:t>RAN#80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281363" w14:textId="77777777" w:rsidR="00057708" w:rsidRPr="000749E2" w:rsidRDefault="00057708" w:rsidP="005076D8">
            <w:pPr>
              <w:pStyle w:val="TAL"/>
            </w:pPr>
            <w:r w:rsidRPr="000749E2">
              <w:t>R5-183182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7C65BA" w14:textId="77777777" w:rsidR="00057708" w:rsidRPr="000749E2" w:rsidRDefault="00057708" w:rsidP="005076D8">
            <w:pPr>
              <w:pStyle w:val="TAL"/>
            </w:pPr>
            <w:r w:rsidRPr="000749E2">
              <w:t>1149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576338" w14:textId="77777777" w:rsidR="00057708" w:rsidRPr="000749E2" w:rsidRDefault="00057708"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861C3B"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F5E8D0" w14:textId="77777777" w:rsidR="00057708" w:rsidRPr="000749E2" w:rsidRDefault="00057708" w:rsidP="000749E2">
            <w:pPr>
              <w:pStyle w:val="TAL"/>
              <w:rPr>
                <w:lang w:eastAsia="en-US"/>
              </w:rPr>
            </w:pPr>
            <w:r w:rsidRPr="000749E2">
              <w:rPr>
                <w:lang w:eastAsia="en-US"/>
              </w:rPr>
              <w:t>Addition of V2XoverLTEUu in V2X management data object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F1442F" w14:textId="77777777" w:rsidR="00057708" w:rsidRPr="000749E2" w:rsidRDefault="00057708" w:rsidP="005076D8">
            <w:pPr>
              <w:pStyle w:val="TAL"/>
            </w:pPr>
            <w:r w:rsidRPr="000749E2">
              <w:t>15.2.0</w:t>
            </w:r>
          </w:p>
        </w:tc>
      </w:tr>
      <w:tr w:rsidR="00057708" w:rsidRPr="000749E2" w14:paraId="38910B54"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2C737D32" w14:textId="77777777" w:rsidR="00057708" w:rsidRPr="000749E2" w:rsidRDefault="00057708" w:rsidP="005076D8">
            <w:pPr>
              <w:pStyle w:val="TAL"/>
              <w:rPr>
                <w:lang w:eastAsia="en-US"/>
              </w:rPr>
            </w:pPr>
            <w:r w:rsidRPr="000749E2">
              <w:rPr>
                <w:lang w:eastAsia="en-US"/>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96ADAB" w14:textId="77777777" w:rsidR="00057708" w:rsidRPr="000749E2" w:rsidRDefault="00057708" w:rsidP="005076D8">
            <w:pPr>
              <w:pStyle w:val="TAL"/>
              <w:rPr>
                <w:lang w:eastAsia="en-US"/>
              </w:rPr>
            </w:pPr>
            <w:r w:rsidRPr="000749E2">
              <w:rPr>
                <w:lang w:eastAsia="en-US"/>
              </w:rPr>
              <w:t>RAN#80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917666" w14:textId="77777777" w:rsidR="00057708" w:rsidRPr="000749E2" w:rsidRDefault="00057708" w:rsidP="005076D8">
            <w:pPr>
              <w:pStyle w:val="TAL"/>
            </w:pPr>
            <w:r w:rsidRPr="000749E2">
              <w:t>R5-183238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781BDE" w14:textId="77777777" w:rsidR="00057708" w:rsidRPr="000749E2" w:rsidRDefault="00057708" w:rsidP="005076D8">
            <w:pPr>
              <w:pStyle w:val="TAL"/>
            </w:pPr>
            <w:r w:rsidRPr="000749E2">
              <w:t>1138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D1F44E" w14:textId="77777777" w:rsidR="00057708" w:rsidRPr="000749E2" w:rsidRDefault="00057708"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963A50"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47F112" w14:textId="77777777" w:rsidR="00057708" w:rsidRPr="000749E2" w:rsidRDefault="00057708" w:rsidP="000749E2">
            <w:pPr>
              <w:pStyle w:val="TAL"/>
              <w:rPr>
                <w:lang w:eastAsia="en-US"/>
              </w:rPr>
            </w:pPr>
            <w:r w:rsidRPr="000749E2">
              <w:rPr>
                <w:lang w:eastAsia="en-US"/>
              </w:rPr>
              <w:t xml:space="preserve">Update </w:t>
            </w:r>
            <w:proofErr w:type="spellStart"/>
            <w:r w:rsidRPr="000749E2">
              <w:rPr>
                <w:lang w:eastAsia="en-US"/>
              </w:rPr>
              <w:t>RRCConnectionReconfiguration</w:t>
            </w:r>
            <w:proofErr w:type="spellEnd"/>
            <w:r w:rsidRPr="000749E2">
              <w:rPr>
                <w:lang w:eastAsia="en-US"/>
              </w:rPr>
              <w:t xml:space="preserve"> message for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F8097F" w14:textId="77777777" w:rsidR="00057708" w:rsidRPr="000749E2" w:rsidRDefault="00057708" w:rsidP="005076D8">
            <w:pPr>
              <w:pStyle w:val="TAL"/>
            </w:pPr>
            <w:r w:rsidRPr="000749E2">
              <w:t>15.2.0</w:t>
            </w:r>
          </w:p>
        </w:tc>
      </w:tr>
      <w:tr w:rsidR="00057708" w:rsidRPr="000749E2" w14:paraId="1F28E5B1"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2F6C6637" w14:textId="77777777" w:rsidR="00057708" w:rsidRPr="000749E2" w:rsidRDefault="00057708" w:rsidP="005076D8">
            <w:pPr>
              <w:pStyle w:val="TAL"/>
              <w:rPr>
                <w:lang w:eastAsia="en-US"/>
              </w:rPr>
            </w:pPr>
            <w:r w:rsidRPr="000749E2">
              <w:rPr>
                <w:lang w:eastAsia="en-US"/>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9A1781" w14:textId="77777777" w:rsidR="00057708" w:rsidRPr="000749E2" w:rsidRDefault="00057708" w:rsidP="005076D8">
            <w:pPr>
              <w:pStyle w:val="TAL"/>
              <w:rPr>
                <w:lang w:eastAsia="en-US"/>
              </w:rPr>
            </w:pPr>
            <w:r w:rsidRPr="000749E2">
              <w:rPr>
                <w:lang w:eastAsia="en-US"/>
              </w:rPr>
              <w:t>RAN#80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84B3A9" w14:textId="77777777" w:rsidR="00057708" w:rsidRPr="000749E2" w:rsidRDefault="00057708" w:rsidP="005076D8">
            <w:pPr>
              <w:pStyle w:val="TAL"/>
            </w:pPr>
            <w:r w:rsidRPr="000749E2">
              <w:t>R5-183239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ED47B6" w14:textId="77777777" w:rsidR="00057708" w:rsidRPr="000749E2" w:rsidRDefault="00057708" w:rsidP="005076D8">
            <w:pPr>
              <w:pStyle w:val="TAL"/>
            </w:pPr>
            <w:r w:rsidRPr="000749E2">
              <w:t>1147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E511EB" w14:textId="77777777" w:rsidR="00057708" w:rsidRPr="000749E2" w:rsidRDefault="00057708"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ED4781"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DCDF55" w14:textId="77777777" w:rsidR="00057708" w:rsidRPr="000749E2" w:rsidRDefault="00057708" w:rsidP="000749E2">
            <w:pPr>
              <w:pStyle w:val="TAL"/>
              <w:rPr>
                <w:lang w:eastAsia="en-US"/>
              </w:rPr>
            </w:pPr>
            <w:r w:rsidRPr="000749E2">
              <w:rPr>
                <w:lang w:eastAsia="en-US"/>
              </w:rPr>
              <w:t>Update TFT configuration in Dedicated Bearer to Allow IP Ping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706D96" w14:textId="77777777" w:rsidR="00057708" w:rsidRPr="000749E2" w:rsidRDefault="00057708" w:rsidP="005076D8">
            <w:pPr>
              <w:pStyle w:val="TAL"/>
            </w:pPr>
            <w:r w:rsidRPr="000749E2">
              <w:t>15.2.0</w:t>
            </w:r>
          </w:p>
        </w:tc>
      </w:tr>
      <w:tr w:rsidR="00057708" w:rsidRPr="000749E2" w14:paraId="02EFD6CB"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7F0074BD" w14:textId="77777777" w:rsidR="00057708" w:rsidRPr="000749E2" w:rsidRDefault="00057708" w:rsidP="005076D8">
            <w:pPr>
              <w:pStyle w:val="TAL"/>
              <w:rPr>
                <w:lang w:eastAsia="en-US"/>
              </w:rPr>
            </w:pPr>
            <w:r w:rsidRPr="000749E2">
              <w:rPr>
                <w:lang w:eastAsia="en-US"/>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8B74C4" w14:textId="77777777" w:rsidR="00057708" w:rsidRPr="000749E2" w:rsidRDefault="00057708" w:rsidP="005076D8">
            <w:pPr>
              <w:pStyle w:val="TAL"/>
              <w:rPr>
                <w:lang w:eastAsia="en-US"/>
              </w:rPr>
            </w:pPr>
            <w:r w:rsidRPr="000749E2">
              <w:rPr>
                <w:lang w:eastAsia="en-US"/>
              </w:rPr>
              <w:t>RAN#80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0B51A7" w14:textId="77777777" w:rsidR="00057708" w:rsidRPr="000749E2" w:rsidRDefault="00057708" w:rsidP="005076D8">
            <w:pPr>
              <w:pStyle w:val="TAL"/>
            </w:pPr>
            <w:r w:rsidRPr="000749E2">
              <w:t>R5-183247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485454" w14:textId="77777777" w:rsidR="00057708" w:rsidRPr="000749E2" w:rsidRDefault="00057708" w:rsidP="005076D8">
            <w:pPr>
              <w:pStyle w:val="TAL"/>
            </w:pPr>
            <w:r w:rsidRPr="000749E2">
              <w:t>1140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D7DA21" w14:textId="77777777" w:rsidR="00057708" w:rsidRPr="000749E2" w:rsidRDefault="00057708"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D805FE"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6AD197" w14:textId="77777777" w:rsidR="00057708" w:rsidRPr="000749E2" w:rsidRDefault="00057708" w:rsidP="000749E2">
            <w:pPr>
              <w:pStyle w:val="TAL"/>
              <w:rPr>
                <w:lang w:eastAsia="en-US"/>
              </w:rPr>
            </w:pPr>
            <w:r w:rsidRPr="000749E2">
              <w:rPr>
                <w:lang w:eastAsia="en-US"/>
              </w:rPr>
              <w:t>Update to the generic registration procedure for Multi-PDNs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F7727B" w14:textId="77777777" w:rsidR="00057708" w:rsidRPr="000749E2" w:rsidRDefault="00057708" w:rsidP="005076D8">
            <w:pPr>
              <w:pStyle w:val="TAL"/>
            </w:pPr>
            <w:r w:rsidRPr="000749E2">
              <w:t>15.2.0</w:t>
            </w:r>
          </w:p>
        </w:tc>
      </w:tr>
      <w:tr w:rsidR="00057708" w:rsidRPr="000749E2" w14:paraId="5337FB6B"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460FD1D5" w14:textId="77777777" w:rsidR="00057708" w:rsidRPr="000749E2" w:rsidRDefault="00057708" w:rsidP="005076D8">
            <w:pPr>
              <w:pStyle w:val="TAL"/>
              <w:rPr>
                <w:lang w:eastAsia="en-US"/>
              </w:rPr>
            </w:pPr>
            <w:r w:rsidRPr="000749E2">
              <w:rPr>
                <w:lang w:eastAsia="en-US"/>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F1B909" w14:textId="77777777" w:rsidR="00057708" w:rsidRPr="000749E2" w:rsidRDefault="00057708" w:rsidP="005076D8">
            <w:pPr>
              <w:pStyle w:val="TAL"/>
              <w:rPr>
                <w:lang w:eastAsia="en-US"/>
              </w:rPr>
            </w:pPr>
            <w:r w:rsidRPr="000749E2">
              <w:rPr>
                <w:lang w:eastAsia="en-US"/>
              </w:rPr>
              <w:t>RAN#80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F548B40" w14:textId="77777777" w:rsidR="00057708" w:rsidRPr="000749E2" w:rsidRDefault="00057708" w:rsidP="005076D8">
            <w:pPr>
              <w:pStyle w:val="TAL"/>
            </w:pPr>
            <w:r w:rsidRPr="000749E2">
              <w:t>R5-183786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6EEF31" w14:textId="77777777" w:rsidR="00057708" w:rsidRPr="000749E2" w:rsidRDefault="00057708" w:rsidP="005076D8">
            <w:pPr>
              <w:pStyle w:val="TAL"/>
            </w:pPr>
            <w:r w:rsidRPr="000749E2">
              <w:t>1153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DAF595" w14:textId="77777777" w:rsidR="00057708" w:rsidRPr="000749E2" w:rsidRDefault="00057708"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0C133F"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4B219E" w14:textId="77777777" w:rsidR="00057708" w:rsidRPr="000749E2" w:rsidRDefault="00057708" w:rsidP="000749E2">
            <w:pPr>
              <w:pStyle w:val="TAL"/>
              <w:rPr>
                <w:lang w:eastAsia="en-US"/>
              </w:rPr>
            </w:pPr>
            <w:r w:rsidRPr="000749E2">
              <w:rPr>
                <w:lang w:eastAsia="en-US"/>
              </w:rPr>
              <w:t xml:space="preserve">Update on AT commands for V2V/X </w:t>
            </w:r>
            <w:proofErr w:type="spellStart"/>
            <w:r w:rsidRPr="000749E2">
              <w:rPr>
                <w:lang w:eastAsia="en-US"/>
              </w:rPr>
              <w:t>Sidelink</w:t>
            </w:r>
            <w:proofErr w:type="spellEnd"/>
            <w:r w:rsidRPr="000749E2">
              <w:rPr>
                <w:lang w:eastAsia="en-US"/>
              </w:rPr>
              <w:t xml:space="preserve"> communications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557A0B" w14:textId="77777777" w:rsidR="00057708" w:rsidRPr="000749E2" w:rsidRDefault="00057708" w:rsidP="005076D8">
            <w:pPr>
              <w:pStyle w:val="TAL"/>
            </w:pPr>
            <w:r w:rsidRPr="000749E2">
              <w:t>15.2.0</w:t>
            </w:r>
          </w:p>
        </w:tc>
      </w:tr>
      <w:tr w:rsidR="00057708" w:rsidRPr="000749E2" w14:paraId="6DE6F19D"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25B528CA" w14:textId="77777777" w:rsidR="00057708" w:rsidRPr="000749E2" w:rsidRDefault="00057708" w:rsidP="005076D8">
            <w:pPr>
              <w:pStyle w:val="TAL"/>
              <w:rPr>
                <w:lang w:eastAsia="en-US"/>
              </w:rPr>
            </w:pPr>
            <w:r w:rsidRPr="000749E2">
              <w:rPr>
                <w:lang w:eastAsia="en-US"/>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EA9CF5" w14:textId="77777777" w:rsidR="00057708" w:rsidRPr="000749E2" w:rsidRDefault="00057708" w:rsidP="005076D8">
            <w:pPr>
              <w:pStyle w:val="TAL"/>
              <w:rPr>
                <w:lang w:eastAsia="en-US"/>
              </w:rPr>
            </w:pPr>
            <w:r w:rsidRPr="000749E2">
              <w:rPr>
                <w:lang w:eastAsia="en-US"/>
              </w:rPr>
              <w:t>RAN#80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94391A" w14:textId="77777777" w:rsidR="00057708" w:rsidRPr="000749E2" w:rsidRDefault="00057708" w:rsidP="005076D8">
            <w:pPr>
              <w:pStyle w:val="TAL"/>
            </w:pPr>
            <w:r w:rsidRPr="000749E2">
              <w:t>R5-183864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5F429C" w14:textId="77777777" w:rsidR="00057708" w:rsidRPr="000749E2" w:rsidRDefault="00057708" w:rsidP="005076D8">
            <w:pPr>
              <w:pStyle w:val="TAL"/>
            </w:pPr>
            <w:r w:rsidRPr="000749E2">
              <w:t>1151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8B1BEF" w14:textId="77777777" w:rsidR="00057708" w:rsidRPr="000749E2" w:rsidRDefault="00057708"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BB81AF"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6AD297" w14:textId="77777777" w:rsidR="00057708" w:rsidRPr="000749E2" w:rsidRDefault="00057708" w:rsidP="000749E2">
            <w:pPr>
              <w:pStyle w:val="TAL"/>
              <w:rPr>
                <w:lang w:eastAsia="en-US"/>
              </w:rPr>
            </w:pPr>
            <w:r w:rsidRPr="000749E2">
              <w:rPr>
                <w:lang w:eastAsia="en-US"/>
              </w:rPr>
              <w:t xml:space="preserve">Definition of additional simulated cells for </w:t>
            </w:r>
            <w:proofErr w:type="spellStart"/>
            <w:r w:rsidRPr="000749E2">
              <w:rPr>
                <w:lang w:eastAsia="en-US"/>
              </w:rPr>
              <w:t>IncMon</w:t>
            </w:r>
            <w:proofErr w:type="spellEnd"/>
            <w:r w:rsidRPr="000749E2">
              <w:rPr>
                <w:lang w:eastAsia="en-US"/>
              </w:rPr>
              <w:t xml:space="preserve"> RRM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1DD7A7" w14:textId="77777777" w:rsidR="00057708" w:rsidRPr="000749E2" w:rsidRDefault="00057708" w:rsidP="005076D8">
            <w:pPr>
              <w:pStyle w:val="TAL"/>
            </w:pPr>
            <w:r w:rsidRPr="000749E2">
              <w:t>15.2.0</w:t>
            </w:r>
          </w:p>
        </w:tc>
      </w:tr>
      <w:tr w:rsidR="00057708" w:rsidRPr="000749E2" w14:paraId="08E8C410"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4FD00CF8" w14:textId="77777777" w:rsidR="00057708" w:rsidRPr="000749E2" w:rsidRDefault="00057708" w:rsidP="005076D8">
            <w:pPr>
              <w:pStyle w:val="TAL"/>
              <w:rPr>
                <w:lang w:eastAsia="en-US"/>
              </w:rPr>
            </w:pPr>
            <w:r w:rsidRPr="000749E2">
              <w:rPr>
                <w:lang w:eastAsia="en-US"/>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8E6686" w14:textId="77777777" w:rsidR="00057708" w:rsidRPr="000749E2" w:rsidRDefault="00057708" w:rsidP="005076D8">
            <w:pPr>
              <w:pStyle w:val="TAL"/>
              <w:rPr>
                <w:lang w:eastAsia="en-US"/>
              </w:rPr>
            </w:pPr>
            <w:r w:rsidRPr="000749E2">
              <w:rPr>
                <w:lang w:eastAsia="en-US"/>
              </w:rPr>
              <w:t>RAN#80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001A1E" w14:textId="77777777" w:rsidR="00057708" w:rsidRPr="000749E2" w:rsidRDefault="00057708" w:rsidP="005076D8">
            <w:pPr>
              <w:pStyle w:val="TAL"/>
            </w:pPr>
            <w:r w:rsidRPr="000749E2">
              <w:t>R5-183867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F6B90F" w14:textId="77777777" w:rsidR="00057708" w:rsidRPr="000749E2" w:rsidRDefault="00057708" w:rsidP="005076D8">
            <w:pPr>
              <w:pStyle w:val="TAL"/>
            </w:pPr>
            <w:r w:rsidRPr="000749E2">
              <w:t>1141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2624DA" w14:textId="77777777" w:rsidR="00057708" w:rsidRPr="000749E2" w:rsidRDefault="00057708"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60A612"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CFE971" w14:textId="77777777" w:rsidR="00057708" w:rsidRPr="000749E2" w:rsidRDefault="00057708" w:rsidP="000749E2">
            <w:pPr>
              <w:pStyle w:val="TAL"/>
              <w:rPr>
                <w:lang w:eastAsia="en-US"/>
              </w:rPr>
            </w:pPr>
            <w:r w:rsidRPr="000749E2">
              <w:rPr>
                <w:lang w:eastAsia="en-US"/>
              </w:rPr>
              <w:t>Addition of Rel-15 NB-IoT test frequencies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3B52EB" w14:textId="77777777" w:rsidR="00057708" w:rsidRPr="000749E2" w:rsidRDefault="00057708" w:rsidP="005076D8">
            <w:pPr>
              <w:pStyle w:val="TAL"/>
            </w:pPr>
            <w:r w:rsidRPr="000749E2">
              <w:t>15.2.0</w:t>
            </w:r>
          </w:p>
        </w:tc>
      </w:tr>
      <w:tr w:rsidR="00057708" w:rsidRPr="000749E2" w14:paraId="5B7D9F24"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64B64040" w14:textId="77777777" w:rsidR="00057708" w:rsidRPr="000749E2" w:rsidRDefault="00057708" w:rsidP="005076D8">
            <w:pPr>
              <w:pStyle w:val="TAL"/>
              <w:rPr>
                <w:lang w:eastAsia="en-US"/>
              </w:rPr>
            </w:pPr>
            <w:r w:rsidRPr="000749E2">
              <w:rPr>
                <w:lang w:eastAsia="en-US"/>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CBB80F" w14:textId="77777777" w:rsidR="00057708" w:rsidRPr="000749E2" w:rsidRDefault="00057708" w:rsidP="005076D8">
            <w:pPr>
              <w:pStyle w:val="TAL"/>
              <w:rPr>
                <w:lang w:eastAsia="en-US"/>
              </w:rPr>
            </w:pPr>
            <w:r w:rsidRPr="000749E2">
              <w:rPr>
                <w:lang w:eastAsia="en-US"/>
              </w:rPr>
              <w:t>RAN#80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60E500" w14:textId="77777777" w:rsidR="00057708" w:rsidRPr="000749E2" w:rsidRDefault="00057708" w:rsidP="005076D8">
            <w:pPr>
              <w:pStyle w:val="TAL"/>
            </w:pPr>
            <w:r w:rsidRPr="000749E2">
              <w:t>R5-183894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3E0AC4" w14:textId="77777777" w:rsidR="00057708" w:rsidRPr="000749E2" w:rsidRDefault="00057708" w:rsidP="005076D8">
            <w:pPr>
              <w:pStyle w:val="TAL"/>
            </w:pPr>
            <w:r w:rsidRPr="000749E2">
              <w:t>1143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2FCBE7" w14:textId="77777777" w:rsidR="00057708" w:rsidRPr="000749E2" w:rsidRDefault="00057708"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AE60CB"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C41999" w14:textId="77777777" w:rsidR="00057708" w:rsidRPr="000749E2" w:rsidRDefault="00057708" w:rsidP="000749E2">
            <w:pPr>
              <w:pStyle w:val="TAL"/>
              <w:rPr>
                <w:lang w:eastAsia="en-US"/>
              </w:rPr>
            </w:pPr>
            <w:r w:rsidRPr="000749E2">
              <w:rPr>
                <w:lang w:eastAsia="en-US"/>
              </w:rPr>
              <w:t>Addition of WLAN and BLE to test frequencies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16D1DB" w14:textId="77777777" w:rsidR="00057708" w:rsidRPr="000749E2" w:rsidRDefault="00057708" w:rsidP="005076D8">
            <w:pPr>
              <w:pStyle w:val="TAL"/>
            </w:pPr>
            <w:r w:rsidRPr="000749E2">
              <w:t>15.2.0</w:t>
            </w:r>
          </w:p>
        </w:tc>
      </w:tr>
      <w:tr w:rsidR="00CB4523" w:rsidRPr="000749E2" w14:paraId="157741A1"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7D4F0715" w14:textId="77777777" w:rsidR="00CB4523" w:rsidRPr="000749E2" w:rsidRDefault="00CB4523" w:rsidP="005076D8">
            <w:pPr>
              <w:pStyle w:val="TAL"/>
              <w:rPr>
                <w:lang w:eastAsia="en-US"/>
              </w:rPr>
            </w:pPr>
            <w:r w:rsidRPr="000749E2">
              <w:rPr>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CFBD1E" w14:textId="77777777" w:rsidR="00CB4523" w:rsidRPr="000749E2" w:rsidRDefault="00CB4523" w:rsidP="005076D8">
            <w:pPr>
              <w:pStyle w:val="TAL"/>
              <w:rPr>
                <w:lang w:eastAsia="en-US"/>
              </w:rPr>
            </w:pPr>
            <w:r w:rsidRPr="000749E2">
              <w:rPr>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9717EA" w14:textId="77777777" w:rsidR="00CB4523" w:rsidRPr="000749E2" w:rsidRDefault="00CB4523" w:rsidP="005076D8">
            <w:pPr>
              <w:pStyle w:val="TAL"/>
            </w:pPr>
            <w:r w:rsidRPr="000749E2">
              <w:t>R5-184054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7D5B0C" w14:textId="77777777" w:rsidR="00CB4523" w:rsidRPr="000749E2" w:rsidRDefault="00CB4523" w:rsidP="005076D8">
            <w:pPr>
              <w:pStyle w:val="TAL"/>
            </w:pPr>
            <w:r w:rsidRPr="000749E2">
              <w:t>1177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1AE2E8" w14:textId="77777777" w:rsidR="00CB4523" w:rsidRPr="000749E2" w:rsidRDefault="00CB452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7FA862" w14:textId="77777777" w:rsidR="00CB4523" w:rsidRPr="000749E2" w:rsidRDefault="00CB45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6BAA18" w14:textId="77777777" w:rsidR="00CB4523" w:rsidRPr="000749E2" w:rsidRDefault="00CB4523" w:rsidP="000749E2">
            <w:pPr>
              <w:pStyle w:val="TAL"/>
              <w:rPr>
                <w:lang w:eastAsia="en-US"/>
              </w:rPr>
            </w:pPr>
            <w:r w:rsidRPr="000749E2">
              <w:rPr>
                <w:lang w:eastAsia="en-US"/>
              </w:rPr>
              <w:t>Add SRB with NR PDCP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69232E" w14:textId="77777777" w:rsidR="00CB4523" w:rsidRPr="000749E2" w:rsidRDefault="00CB4523" w:rsidP="005076D8">
            <w:pPr>
              <w:pStyle w:val="TAL"/>
            </w:pPr>
            <w:r w:rsidRPr="000749E2">
              <w:t>15.3.0</w:t>
            </w:r>
          </w:p>
        </w:tc>
      </w:tr>
      <w:tr w:rsidR="00CB4523" w:rsidRPr="000749E2" w14:paraId="24593D45"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1B1D6D85" w14:textId="77777777" w:rsidR="00CB4523" w:rsidRPr="000749E2" w:rsidRDefault="00CB4523" w:rsidP="005076D8">
            <w:pPr>
              <w:pStyle w:val="TAL"/>
              <w:rPr>
                <w:lang w:eastAsia="en-US"/>
              </w:rPr>
            </w:pPr>
            <w:r w:rsidRPr="000749E2">
              <w:rPr>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FF4B5A" w14:textId="77777777" w:rsidR="00CB4523" w:rsidRPr="000749E2" w:rsidRDefault="00CB4523" w:rsidP="005076D8">
            <w:pPr>
              <w:pStyle w:val="TAL"/>
              <w:rPr>
                <w:lang w:eastAsia="en-US"/>
              </w:rPr>
            </w:pPr>
            <w:r w:rsidRPr="000749E2">
              <w:rPr>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FA92D7" w14:textId="77777777" w:rsidR="00CB4523" w:rsidRPr="000749E2" w:rsidRDefault="00CB4523" w:rsidP="005076D8">
            <w:pPr>
              <w:pStyle w:val="TAL"/>
            </w:pPr>
            <w:r w:rsidRPr="000749E2">
              <w:t>R5-184075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DFFF18" w14:textId="77777777" w:rsidR="00CB4523" w:rsidRPr="000749E2" w:rsidRDefault="00CB4523" w:rsidP="005076D8">
            <w:pPr>
              <w:pStyle w:val="TAL"/>
            </w:pPr>
            <w:r w:rsidRPr="000749E2">
              <w:t>1178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4A3661" w14:textId="77777777" w:rsidR="00CB4523" w:rsidRPr="000749E2" w:rsidRDefault="00CB452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14E80E" w14:textId="77777777" w:rsidR="00CB4523" w:rsidRPr="000749E2" w:rsidRDefault="00CB45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171922" w14:textId="77777777" w:rsidR="00CB4523" w:rsidRPr="000749E2" w:rsidRDefault="00CB4523" w:rsidP="000749E2">
            <w:pPr>
              <w:pStyle w:val="TAL"/>
              <w:rPr>
                <w:lang w:eastAsia="en-US"/>
              </w:rPr>
            </w:pPr>
            <w:r w:rsidRPr="000749E2">
              <w:rPr>
                <w:lang w:eastAsia="en-US"/>
              </w:rPr>
              <w:t>NB-IoT timer tolerances: extension of timer value range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2C0219" w14:textId="77777777" w:rsidR="00CB4523" w:rsidRPr="000749E2" w:rsidRDefault="00CB4523" w:rsidP="005076D8">
            <w:pPr>
              <w:pStyle w:val="TAL"/>
            </w:pPr>
            <w:r w:rsidRPr="000749E2">
              <w:t>15.3.0</w:t>
            </w:r>
          </w:p>
        </w:tc>
      </w:tr>
      <w:tr w:rsidR="00CB4523" w:rsidRPr="000749E2" w14:paraId="48FCFC76"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0E903EC9" w14:textId="77777777" w:rsidR="00CB4523" w:rsidRPr="000749E2" w:rsidRDefault="00CB4523" w:rsidP="005076D8">
            <w:pPr>
              <w:pStyle w:val="TAL"/>
              <w:rPr>
                <w:lang w:eastAsia="en-US"/>
              </w:rPr>
            </w:pPr>
            <w:r w:rsidRPr="000749E2">
              <w:rPr>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C559C5" w14:textId="77777777" w:rsidR="00CB4523" w:rsidRPr="000749E2" w:rsidRDefault="00CB4523" w:rsidP="005076D8">
            <w:pPr>
              <w:pStyle w:val="TAL"/>
              <w:rPr>
                <w:lang w:eastAsia="en-US"/>
              </w:rPr>
            </w:pPr>
            <w:r w:rsidRPr="000749E2">
              <w:rPr>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11AF9D" w14:textId="77777777" w:rsidR="00CB4523" w:rsidRPr="000749E2" w:rsidRDefault="00CB4523" w:rsidP="005076D8">
            <w:pPr>
              <w:pStyle w:val="TAL"/>
            </w:pPr>
            <w:r w:rsidRPr="000749E2">
              <w:t>R5-184110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8AD3BB" w14:textId="77777777" w:rsidR="00CB4523" w:rsidRPr="000749E2" w:rsidRDefault="00CB4523" w:rsidP="005076D8">
            <w:pPr>
              <w:pStyle w:val="TAL"/>
            </w:pPr>
            <w:r w:rsidRPr="000749E2">
              <w:t>1180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E98188" w14:textId="77777777" w:rsidR="00CB4523" w:rsidRPr="000749E2" w:rsidRDefault="00CB452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1AF4A7" w14:textId="77777777" w:rsidR="00CB4523" w:rsidRPr="000749E2" w:rsidRDefault="00CB45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2897FC" w14:textId="77777777" w:rsidR="00CB4523" w:rsidRPr="000749E2" w:rsidRDefault="00CB4523" w:rsidP="000749E2">
            <w:pPr>
              <w:pStyle w:val="TAL"/>
              <w:rPr>
                <w:lang w:eastAsia="en-US"/>
              </w:rPr>
            </w:pPr>
            <w:r w:rsidRPr="000749E2">
              <w:rPr>
                <w:lang w:eastAsia="en-US"/>
              </w:rPr>
              <w:t>Correction to NB-IOT In-Band Test Frequencies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5B9F5A" w14:textId="77777777" w:rsidR="00CB4523" w:rsidRPr="000749E2" w:rsidRDefault="00CB4523" w:rsidP="005076D8">
            <w:pPr>
              <w:pStyle w:val="TAL"/>
            </w:pPr>
            <w:r w:rsidRPr="000749E2">
              <w:t>15.3.0</w:t>
            </w:r>
          </w:p>
        </w:tc>
      </w:tr>
      <w:tr w:rsidR="00CB4523" w:rsidRPr="000749E2" w14:paraId="06FF137C"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2C6E209F" w14:textId="77777777" w:rsidR="00CB4523" w:rsidRPr="000749E2" w:rsidRDefault="00CB4523" w:rsidP="005076D8">
            <w:pPr>
              <w:pStyle w:val="TAL"/>
              <w:rPr>
                <w:lang w:eastAsia="en-US"/>
              </w:rPr>
            </w:pPr>
            <w:r w:rsidRPr="000749E2">
              <w:rPr>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E640DE" w14:textId="77777777" w:rsidR="00CB4523" w:rsidRPr="000749E2" w:rsidRDefault="00CB4523" w:rsidP="005076D8">
            <w:pPr>
              <w:pStyle w:val="TAL"/>
              <w:rPr>
                <w:lang w:eastAsia="en-US"/>
              </w:rPr>
            </w:pPr>
            <w:r w:rsidRPr="000749E2">
              <w:rPr>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533499" w14:textId="77777777" w:rsidR="00CB4523" w:rsidRPr="000749E2" w:rsidRDefault="00CB4523" w:rsidP="005076D8">
            <w:pPr>
              <w:pStyle w:val="TAL"/>
            </w:pPr>
            <w:r w:rsidRPr="000749E2">
              <w:t>R5-184234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15DB60" w14:textId="77777777" w:rsidR="00CB4523" w:rsidRPr="000749E2" w:rsidRDefault="00CB4523" w:rsidP="005076D8">
            <w:pPr>
              <w:pStyle w:val="TAL"/>
            </w:pPr>
            <w:r w:rsidRPr="000749E2">
              <w:t>1182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8DCD37" w14:textId="77777777" w:rsidR="00CB4523" w:rsidRPr="000749E2" w:rsidRDefault="00CB452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067A91" w14:textId="77777777" w:rsidR="00CB4523" w:rsidRPr="000749E2" w:rsidRDefault="00CB45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98E05F" w14:textId="77777777" w:rsidR="00CB4523" w:rsidRPr="000749E2" w:rsidRDefault="00CB4523" w:rsidP="000749E2">
            <w:pPr>
              <w:pStyle w:val="TAL"/>
              <w:rPr>
                <w:lang w:eastAsia="en-US"/>
              </w:rPr>
            </w:pPr>
            <w:r w:rsidRPr="000749E2">
              <w:rPr>
                <w:lang w:eastAsia="en-US"/>
              </w:rPr>
              <w:t>Correction to message contents for UL64QAM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E4723A" w14:textId="77777777" w:rsidR="00CB4523" w:rsidRPr="000749E2" w:rsidRDefault="00CB4523" w:rsidP="005076D8">
            <w:pPr>
              <w:pStyle w:val="TAL"/>
            </w:pPr>
            <w:r w:rsidRPr="000749E2">
              <w:t>15.3.0</w:t>
            </w:r>
          </w:p>
        </w:tc>
      </w:tr>
      <w:tr w:rsidR="00CB4523" w:rsidRPr="000749E2" w14:paraId="21164691"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029B2BA1" w14:textId="77777777" w:rsidR="00CB4523" w:rsidRPr="000749E2" w:rsidRDefault="00CB4523" w:rsidP="005076D8">
            <w:pPr>
              <w:pStyle w:val="TAL"/>
              <w:rPr>
                <w:lang w:eastAsia="en-US"/>
              </w:rPr>
            </w:pPr>
            <w:r w:rsidRPr="000749E2">
              <w:rPr>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E58014" w14:textId="77777777" w:rsidR="00CB4523" w:rsidRPr="000749E2" w:rsidRDefault="00CB4523" w:rsidP="005076D8">
            <w:pPr>
              <w:pStyle w:val="TAL"/>
              <w:rPr>
                <w:lang w:eastAsia="en-US"/>
              </w:rPr>
            </w:pPr>
            <w:r w:rsidRPr="000749E2">
              <w:rPr>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6F48C6" w14:textId="77777777" w:rsidR="00CB4523" w:rsidRPr="000749E2" w:rsidRDefault="00CB4523" w:rsidP="005076D8">
            <w:pPr>
              <w:pStyle w:val="TAL"/>
            </w:pPr>
            <w:r w:rsidRPr="000749E2">
              <w:t>R5-184235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47A5AD" w14:textId="77777777" w:rsidR="00CB4523" w:rsidRPr="000749E2" w:rsidRDefault="00CB4523" w:rsidP="005076D8">
            <w:pPr>
              <w:pStyle w:val="TAL"/>
            </w:pPr>
            <w:r w:rsidRPr="000749E2">
              <w:t>1183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ABBE35" w14:textId="77777777" w:rsidR="00CB4523" w:rsidRPr="000749E2" w:rsidRDefault="00CB452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ACC15C" w14:textId="77777777" w:rsidR="00CB4523" w:rsidRPr="000749E2" w:rsidRDefault="00CB45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82B28C" w14:textId="77777777" w:rsidR="00CB4523" w:rsidRPr="000749E2" w:rsidRDefault="00CB4523" w:rsidP="000749E2">
            <w:pPr>
              <w:pStyle w:val="TAL"/>
              <w:rPr>
                <w:lang w:eastAsia="en-US"/>
              </w:rPr>
            </w:pPr>
            <w:r w:rsidRPr="000749E2">
              <w:rPr>
                <w:lang w:eastAsia="en-US"/>
              </w:rPr>
              <w:t>Correction to default message for UL CA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0893AD" w14:textId="77777777" w:rsidR="00CB4523" w:rsidRPr="000749E2" w:rsidRDefault="00CB4523" w:rsidP="005076D8">
            <w:pPr>
              <w:pStyle w:val="TAL"/>
            </w:pPr>
            <w:r w:rsidRPr="000749E2">
              <w:t>15.3.0</w:t>
            </w:r>
          </w:p>
        </w:tc>
      </w:tr>
      <w:tr w:rsidR="00CB4523" w:rsidRPr="000749E2" w14:paraId="67C5119A"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6E9DDFAC" w14:textId="77777777" w:rsidR="00CB4523" w:rsidRPr="000749E2" w:rsidRDefault="00CB4523" w:rsidP="005076D8">
            <w:pPr>
              <w:pStyle w:val="TAL"/>
              <w:rPr>
                <w:lang w:eastAsia="en-US"/>
              </w:rPr>
            </w:pPr>
            <w:r w:rsidRPr="000749E2">
              <w:rPr>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9AAFC3" w14:textId="77777777" w:rsidR="00CB4523" w:rsidRPr="000749E2" w:rsidRDefault="00CB4523" w:rsidP="005076D8">
            <w:pPr>
              <w:pStyle w:val="TAL"/>
              <w:rPr>
                <w:lang w:eastAsia="en-US"/>
              </w:rPr>
            </w:pPr>
            <w:r w:rsidRPr="000749E2">
              <w:rPr>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55A36D" w14:textId="77777777" w:rsidR="00CB4523" w:rsidRPr="000749E2" w:rsidRDefault="00CB4523" w:rsidP="005076D8">
            <w:pPr>
              <w:pStyle w:val="TAL"/>
            </w:pPr>
            <w:r w:rsidRPr="000749E2">
              <w:t>R5-184236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6B99C3" w14:textId="77777777" w:rsidR="00CB4523" w:rsidRPr="000749E2" w:rsidRDefault="00CB4523" w:rsidP="005076D8">
            <w:pPr>
              <w:pStyle w:val="TAL"/>
            </w:pPr>
            <w:r w:rsidRPr="000749E2">
              <w:t>1184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F6AFC5" w14:textId="77777777" w:rsidR="00CB4523" w:rsidRPr="000749E2" w:rsidRDefault="00CB452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C201EB" w14:textId="77777777" w:rsidR="00CB4523" w:rsidRPr="000749E2" w:rsidRDefault="00CB45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D056AF" w14:textId="77777777" w:rsidR="00CB4523" w:rsidRPr="000749E2" w:rsidRDefault="00CB4523" w:rsidP="000749E2">
            <w:pPr>
              <w:pStyle w:val="TAL"/>
              <w:rPr>
                <w:lang w:eastAsia="en-US"/>
              </w:rPr>
            </w:pPr>
            <w:r w:rsidRPr="000749E2">
              <w:rPr>
                <w:lang w:eastAsia="en-US"/>
              </w:rPr>
              <w:t>Editorial correction to FDD Mode test frequencies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9A47E7" w14:textId="77777777" w:rsidR="00CB4523" w:rsidRPr="000749E2" w:rsidRDefault="00CB4523" w:rsidP="005076D8">
            <w:pPr>
              <w:pStyle w:val="TAL"/>
            </w:pPr>
            <w:r w:rsidRPr="000749E2">
              <w:t>15.3.0</w:t>
            </w:r>
          </w:p>
        </w:tc>
      </w:tr>
      <w:tr w:rsidR="00CB4523" w:rsidRPr="000749E2" w14:paraId="37AD2589"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0E4132FD" w14:textId="77777777" w:rsidR="00CB4523" w:rsidRPr="000749E2" w:rsidRDefault="00CB4523" w:rsidP="005076D8">
            <w:pPr>
              <w:pStyle w:val="TAL"/>
              <w:rPr>
                <w:lang w:eastAsia="en-US"/>
              </w:rPr>
            </w:pPr>
            <w:r w:rsidRPr="000749E2">
              <w:rPr>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4DD8EB" w14:textId="77777777" w:rsidR="00CB4523" w:rsidRPr="000749E2" w:rsidRDefault="00CB4523" w:rsidP="005076D8">
            <w:pPr>
              <w:pStyle w:val="TAL"/>
              <w:rPr>
                <w:lang w:eastAsia="en-US"/>
              </w:rPr>
            </w:pPr>
            <w:r w:rsidRPr="000749E2">
              <w:rPr>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879460" w14:textId="77777777" w:rsidR="00CB4523" w:rsidRPr="000749E2" w:rsidRDefault="00CB4523" w:rsidP="005076D8">
            <w:pPr>
              <w:pStyle w:val="TAL"/>
            </w:pPr>
            <w:r w:rsidRPr="000749E2">
              <w:t>R5-184268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53FB06" w14:textId="77777777" w:rsidR="00CB4523" w:rsidRPr="000749E2" w:rsidRDefault="00CB4523" w:rsidP="005076D8">
            <w:pPr>
              <w:pStyle w:val="TAL"/>
            </w:pPr>
            <w:r w:rsidRPr="000749E2">
              <w:t>1186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D1C7FB" w14:textId="77777777" w:rsidR="00CB4523" w:rsidRPr="000749E2" w:rsidRDefault="00CB452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F1C7DD" w14:textId="77777777" w:rsidR="00CB4523" w:rsidRPr="000749E2" w:rsidRDefault="00CB45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8D67C3" w14:textId="77777777" w:rsidR="00CB4523" w:rsidRPr="000749E2" w:rsidRDefault="00CB4523" w:rsidP="000749E2">
            <w:pPr>
              <w:pStyle w:val="TAL"/>
              <w:rPr>
                <w:lang w:eastAsia="en-US"/>
              </w:rPr>
            </w:pPr>
            <w:r w:rsidRPr="000749E2">
              <w:rPr>
                <w:lang w:eastAsia="en-US"/>
              </w:rPr>
              <w:t>Cleaning up the default message contents and test states of V2X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D2950E" w14:textId="77777777" w:rsidR="00CB4523" w:rsidRPr="000749E2" w:rsidRDefault="00CB4523" w:rsidP="005076D8">
            <w:pPr>
              <w:pStyle w:val="TAL"/>
            </w:pPr>
            <w:r w:rsidRPr="000749E2">
              <w:t>15.3.0</w:t>
            </w:r>
          </w:p>
        </w:tc>
      </w:tr>
      <w:tr w:rsidR="00CB4523" w:rsidRPr="000749E2" w14:paraId="2175CB53"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0885BE62" w14:textId="77777777" w:rsidR="00CB4523" w:rsidRPr="000749E2" w:rsidRDefault="00CB4523" w:rsidP="005076D8">
            <w:pPr>
              <w:pStyle w:val="TAL"/>
              <w:rPr>
                <w:lang w:eastAsia="en-US"/>
              </w:rPr>
            </w:pPr>
            <w:r w:rsidRPr="000749E2">
              <w:rPr>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E55F44" w14:textId="77777777" w:rsidR="00CB4523" w:rsidRPr="000749E2" w:rsidRDefault="00CB4523" w:rsidP="005076D8">
            <w:pPr>
              <w:pStyle w:val="TAL"/>
              <w:rPr>
                <w:lang w:eastAsia="en-US"/>
              </w:rPr>
            </w:pPr>
            <w:r w:rsidRPr="000749E2">
              <w:rPr>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8466E1" w14:textId="77777777" w:rsidR="00CB4523" w:rsidRPr="000749E2" w:rsidRDefault="00CB4523" w:rsidP="005076D8">
            <w:pPr>
              <w:pStyle w:val="TAL"/>
            </w:pPr>
            <w:r w:rsidRPr="000749E2">
              <w:t>R5-184282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6BA1E6" w14:textId="77777777" w:rsidR="00CB4523" w:rsidRPr="000749E2" w:rsidRDefault="00CB4523" w:rsidP="005076D8">
            <w:pPr>
              <w:pStyle w:val="TAL"/>
            </w:pPr>
            <w:r w:rsidRPr="000749E2">
              <w:t>1187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2EDE6E" w14:textId="77777777" w:rsidR="00CB4523" w:rsidRPr="000749E2" w:rsidRDefault="00CB452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17EEC3" w14:textId="77777777" w:rsidR="00CB4523" w:rsidRPr="000749E2" w:rsidRDefault="00CB45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2F8FA6" w14:textId="77777777" w:rsidR="00CB4523" w:rsidRPr="000749E2" w:rsidRDefault="00CB4523" w:rsidP="000749E2">
            <w:pPr>
              <w:pStyle w:val="TAL"/>
              <w:rPr>
                <w:lang w:eastAsia="en-US"/>
              </w:rPr>
            </w:pPr>
            <w:r w:rsidRPr="000749E2">
              <w:rPr>
                <w:lang w:eastAsia="en-US"/>
              </w:rPr>
              <w:t>Update of test frequencies for CA_42A-42A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A6A0DA" w14:textId="77777777" w:rsidR="00CB4523" w:rsidRPr="000749E2" w:rsidRDefault="00CB4523" w:rsidP="005076D8">
            <w:pPr>
              <w:pStyle w:val="TAL"/>
            </w:pPr>
            <w:r w:rsidRPr="000749E2">
              <w:t>15.3.0</w:t>
            </w:r>
          </w:p>
        </w:tc>
      </w:tr>
      <w:tr w:rsidR="00CB4523" w:rsidRPr="000749E2" w14:paraId="61FB67F2"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3F05F9DB" w14:textId="77777777" w:rsidR="00CB4523" w:rsidRPr="000749E2" w:rsidRDefault="00CB4523" w:rsidP="005076D8">
            <w:pPr>
              <w:pStyle w:val="TAL"/>
              <w:rPr>
                <w:lang w:eastAsia="en-US"/>
              </w:rPr>
            </w:pPr>
            <w:r w:rsidRPr="000749E2">
              <w:rPr>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4F2411" w14:textId="77777777" w:rsidR="00CB4523" w:rsidRPr="000749E2" w:rsidRDefault="00CB4523" w:rsidP="005076D8">
            <w:pPr>
              <w:pStyle w:val="TAL"/>
              <w:rPr>
                <w:lang w:eastAsia="en-US"/>
              </w:rPr>
            </w:pPr>
            <w:r w:rsidRPr="000749E2">
              <w:rPr>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279463" w14:textId="77777777" w:rsidR="00CB4523" w:rsidRPr="000749E2" w:rsidRDefault="00CB4523" w:rsidP="005076D8">
            <w:pPr>
              <w:pStyle w:val="TAL"/>
            </w:pPr>
            <w:r w:rsidRPr="000749E2">
              <w:t>R5-184569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748F99" w14:textId="77777777" w:rsidR="00CB4523" w:rsidRPr="000749E2" w:rsidRDefault="00CB4523" w:rsidP="005076D8">
            <w:pPr>
              <w:pStyle w:val="TAL"/>
            </w:pPr>
            <w:r w:rsidRPr="000749E2">
              <w:t>1193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B5E7AE" w14:textId="77777777" w:rsidR="00CB4523" w:rsidRPr="000749E2" w:rsidRDefault="00CB452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85C4DF" w14:textId="77777777" w:rsidR="00CB4523" w:rsidRPr="000749E2" w:rsidRDefault="00CB45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DE5D81" w14:textId="77777777" w:rsidR="00CB4523" w:rsidRPr="000749E2" w:rsidRDefault="00CB4523" w:rsidP="000749E2">
            <w:pPr>
              <w:pStyle w:val="TAL"/>
              <w:rPr>
                <w:lang w:eastAsia="en-US"/>
              </w:rPr>
            </w:pPr>
            <w:r w:rsidRPr="000749E2">
              <w:rPr>
                <w:lang w:eastAsia="en-US"/>
              </w:rPr>
              <w:t>Add Band 31 Test Frequencies for NB-IoT Inter-frequency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B5E412" w14:textId="77777777" w:rsidR="00CB4523" w:rsidRPr="000749E2" w:rsidRDefault="00CB4523" w:rsidP="005076D8">
            <w:pPr>
              <w:pStyle w:val="TAL"/>
            </w:pPr>
            <w:r w:rsidRPr="000749E2">
              <w:t>15.3.0</w:t>
            </w:r>
          </w:p>
        </w:tc>
      </w:tr>
      <w:tr w:rsidR="00CB4523" w:rsidRPr="000749E2" w14:paraId="72B8A80E"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04CF8DDA" w14:textId="77777777" w:rsidR="00CB4523" w:rsidRPr="000749E2" w:rsidRDefault="00CB4523" w:rsidP="005076D8">
            <w:pPr>
              <w:pStyle w:val="TAL"/>
              <w:rPr>
                <w:lang w:eastAsia="en-US"/>
              </w:rPr>
            </w:pPr>
            <w:r w:rsidRPr="000749E2">
              <w:rPr>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819CFE" w14:textId="77777777" w:rsidR="00CB4523" w:rsidRPr="000749E2" w:rsidRDefault="00CB4523" w:rsidP="005076D8">
            <w:pPr>
              <w:pStyle w:val="TAL"/>
              <w:rPr>
                <w:lang w:eastAsia="en-US"/>
              </w:rPr>
            </w:pPr>
            <w:r w:rsidRPr="000749E2">
              <w:rPr>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7089F9" w14:textId="77777777" w:rsidR="00CB4523" w:rsidRPr="000749E2" w:rsidRDefault="00CB4523" w:rsidP="005076D8">
            <w:pPr>
              <w:pStyle w:val="TAL"/>
            </w:pPr>
            <w:r w:rsidRPr="000749E2">
              <w:t>R5-184668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69FD29" w14:textId="77777777" w:rsidR="00CB4523" w:rsidRPr="000749E2" w:rsidRDefault="00CB4523" w:rsidP="005076D8">
            <w:pPr>
              <w:pStyle w:val="TAL"/>
            </w:pPr>
            <w:r w:rsidRPr="000749E2">
              <w:t>1195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21D05B" w14:textId="77777777" w:rsidR="00CB4523" w:rsidRPr="000749E2" w:rsidRDefault="00CB452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431151" w14:textId="77777777" w:rsidR="00CB4523" w:rsidRPr="000749E2" w:rsidRDefault="00CB45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FC3D99" w14:textId="77777777" w:rsidR="00CB4523" w:rsidRPr="000749E2" w:rsidRDefault="00CB4523" w:rsidP="000749E2">
            <w:pPr>
              <w:pStyle w:val="TAL"/>
              <w:rPr>
                <w:lang w:eastAsia="en-US"/>
              </w:rPr>
            </w:pPr>
            <w:r w:rsidRPr="000749E2">
              <w:rPr>
                <w:lang w:eastAsia="en-US"/>
              </w:rPr>
              <w:t>Editorial correction of reference document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D3E303" w14:textId="77777777" w:rsidR="00CB4523" w:rsidRPr="000749E2" w:rsidRDefault="00CB4523" w:rsidP="005076D8">
            <w:pPr>
              <w:pStyle w:val="TAL"/>
            </w:pPr>
            <w:r w:rsidRPr="000749E2">
              <w:t>15.3.0</w:t>
            </w:r>
          </w:p>
        </w:tc>
      </w:tr>
      <w:tr w:rsidR="00CB4523" w:rsidRPr="000749E2" w14:paraId="3D1F88E1"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3114033E" w14:textId="77777777" w:rsidR="00CB4523" w:rsidRPr="000749E2" w:rsidRDefault="00CB4523" w:rsidP="005076D8">
            <w:pPr>
              <w:pStyle w:val="TAL"/>
              <w:rPr>
                <w:lang w:eastAsia="en-US"/>
              </w:rPr>
            </w:pPr>
            <w:r w:rsidRPr="000749E2">
              <w:rPr>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CD3990" w14:textId="77777777" w:rsidR="00CB4523" w:rsidRPr="000749E2" w:rsidRDefault="00CB4523" w:rsidP="005076D8">
            <w:pPr>
              <w:pStyle w:val="TAL"/>
              <w:rPr>
                <w:lang w:eastAsia="en-US"/>
              </w:rPr>
            </w:pPr>
            <w:r w:rsidRPr="000749E2">
              <w:rPr>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263390" w14:textId="77777777" w:rsidR="00CB4523" w:rsidRPr="000749E2" w:rsidRDefault="00CB4523" w:rsidP="005076D8">
            <w:pPr>
              <w:pStyle w:val="TAL"/>
            </w:pPr>
            <w:r w:rsidRPr="000749E2">
              <w:t>R5-184771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94E485" w14:textId="77777777" w:rsidR="00CB4523" w:rsidRPr="000749E2" w:rsidRDefault="00CB4523" w:rsidP="005076D8">
            <w:pPr>
              <w:pStyle w:val="TAL"/>
            </w:pPr>
            <w:r w:rsidRPr="000749E2">
              <w:t>1197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0F878D" w14:textId="77777777" w:rsidR="00CB4523" w:rsidRPr="000749E2" w:rsidRDefault="00CB452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CFFFC5" w14:textId="77777777" w:rsidR="00CB4523" w:rsidRPr="000749E2" w:rsidRDefault="00CB45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93F059" w14:textId="77777777" w:rsidR="00CB4523" w:rsidRPr="000749E2" w:rsidRDefault="00CB4523" w:rsidP="000749E2">
            <w:pPr>
              <w:pStyle w:val="TAL"/>
              <w:rPr>
                <w:lang w:eastAsia="en-US"/>
              </w:rPr>
            </w:pPr>
            <w:r w:rsidRPr="000749E2">
              <w:rPr>
                <w:lang w:eastAsia="en-US"/>
              </w:rPr>
              <w:t>Addition of test frequencies for CA_66A-71A, CA_66C-71A, CA_70A-71A, CA_70C-71A to 36.508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78609E" w14:textId="77777777" w:rsidR="00CB4523" w:rsidRPr="000749E2" w:rsidRDefault="00CB4523" w:rsidP="005076D8">
            <w:pPr>
              <w:pStyle w:val="TAL"/>
            </w:pPr>
            <w:r w:rsidRPr="000749E2">
              <w:t>15.3.0</w:t>
            </w:r>
          </w:p>
        </w:tc>
      </w:tr>
      <w:tr w:rsidR="00CB4523" w:rsidRPr="000749E2" w14:paraId="78CA173A"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7DD306C3" w14:textId="77777777" w:rsidR="00CB4523" w:rsidRPr="000749E2" w:rsidRDefault="00CB4523" w:rsidP="005076D8">
            <w:pPr>
              <w:pStyle w:val="TAL"/>
              <w:rPr>
                <w:lang w:eastAsia="en-US"/>
              </w:rPr>
            </w:pPr>
            <w:r w:rsidRPr="000749E2">
              <w:rPr>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B75DAE" w14:textId="77777777" w:rsidR="00CB4523" w:rsidRPr="000749E2" w:rsidRDefault="00CB4523" w:rsidP="005076D8">
            <w:pPr>
              <w:pStyle w:val="TAL"/>
              <w:rPr>
                <w:lang w:eastAsia="en-US"/>
              </w:rPr>
            </w:pPr>
            <w:r w:rsidRPr="000749E2">
              <w:rPr>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9192FC" w14:textId="77777777" w:rsidR="00CB4523" w:rsidRPr="000749E2" w:rsidRDefault="00CB4523" w:rsidP="005076D8">
            <w:pPr>
              <w:pStyle w:val="TAL"/>
            </w:pPr>
            <w:r w:rsidRPr="000749E2">
              <w:t>R5-184820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C09EEC" w14:textId="77777777" w:rsidR="00CB4523" w:rsidRPr="000749E2" w:rsidRDefault="00CB4523" w:rsidP="005076D8">
            <w:pPr>
              <w:pStyle w:val="TAL"/>
            </w:pPr>
            <w:r w:rsidRPr="000749E2">
              <w:t>1199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9D8141" w14:textId="77777777" w:rsidR="00CB4523" w:rsidRPr="000749E2" w:rsidRDefault="00CB452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7452F5" w14:textId="77777777" w:rsidR="00CB4523" w:rsidRPr="000749E2" w:rsidRDefault="00CB45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9F71A0" w14:textId="77777777" w:rsidR="00CB4523" w:rsidRPr="000749E2" w:rsidRDefault="00CB4523" w:rsidP="000749E2">
            <w:pPr>
              <w:pStyle w:val="TAL"/>
              <w:rPr>
                <w:lang w:eastAsia="en-US"/>
              </w:rPr>
            </w:pPr>
            <w:r w:rsidRPr="000749E2">
              <w:rPr>
                <w:lang w:eastAsia="en-US"/>
              </w:rPr>
              <w:t xml:space="preserve">Addition of default </w:t>
            </w:r>
            <w:proofErr w:type="spellStart"/>
            <w:r w:rsidRPr="000749E2">
              <w:rPr>
                <w:lang w:eastAsia="en-US"/>
              </w:rPr>
              <w:t>laa-SCellConfiguration</w:t>
            </w:r>
            <w:proofErr w:type="spellEnd"/>
            <w:r w:rsidRPr="000749E2">
              <w:rPr>
                <w:lang w:eastAsia="en-US"/>
              </w:rPr>
              <w:t xml:space="preserve"> setting for </w:t>
            </w:r>
            <w:proofErr w:type="spellStart"/>
            <w:r w:rsidRPr="000749E2">
              <w:rPr>
                <w:lang w:eastAsia="en-US"/>
              </w:rPr>
              <w:t>eLAA</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D6BAD3" w14:textId="77777777" w:rsidR="00CB4523" w:rsidRPr="000749E2" w:rsidRDefault="00CB4523" w:rsidP="005076D8">
            <w:pPr>
              <w:pStyle w:val="TAL"/>
            </w:pPr>
            <w:r w:rsidRPr="000749E2">
              <w:t>15.3.0</w:t>
            </w:r>
          </w:p>
        </w:tc>
      </w:tr>
      <w:tr w:rsidR="00CB4523" w:rsidRPr="000749E2" w14:paraId="2D615FE5"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7BE9FF88" w14:textId="77777777" w:rsidR="00CB4523" w:rsidRPr="000749E2" w:rsidRDefault="00CB4523" w:rsidP="005076D8">
            <w:pPr>
              <w:pStyle w:val="TAL"/>
              <w:rPr>
                <w:lang w:eastAsia="en-US"/>
              </w:rPr>
            </w:pPr>
            <w:r w:rsidRPr="000749E2">
              <w:rPr>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FD0129" w14:textId="77777777" w:rsidR="00CB4523" w:rsidRPr="000749E2" w:rsidRDefault="00CB4523" w:rsidP="005076D8">
            <w:pPr>
              <w:pStyle w:val="TAL"/>
              <w:rPr>
                <w:lang w:eastAsia="en-US"/>
              </w:rPr>
            </w:pPr>
            <w:r w:rsidRPr="000749E2">
              <w:rPr>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226C5E" w14:textId="77777777" w:rsidR="00CB4523" w:rsidRPr="000749E2" w:rsidRDefault="00CB4523" w:rsidP="005076D8">
            <w:pPr>
              <w:pStyle w:val="TAL"/>
            </w:pPr>
            <w:r w:rsidRPr="000749E2">
              <w:t>R5-184884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A43042" w14:textId="77777777" w:rsidR="00CB4523" w:rsidRPr="000749E2" w:rsidRDefault="00CB4523" w:rsidP="005076D8">
            <w:pPr>
              <w:pStyle w:val="TAL"/>
            </w:pPr>
            <w:r w:rsidRPr="000749E2">
              <w:t>1200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DC3336" w14:textId="77777777" w:rsidR="00CB4523" w:rsidRPr="000749E2" w:rsidRDefault="00CB452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A5734A" w14:textId="77777777" w:rsidR="00CB4523" w:rsidRPr="000749E2" w:rsidRDefault="00CB45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449B1A" w14:textId="77777777" w:rsidR="00CB4523" w:rsidRPr="000749E2" w:rsidRDefault="00CB4523" w:rsidP="000749E2">
            <w:pPr>
              <w:pStyle w:val="TAL"/>
              <w:rPr>
                <w:lang w:eastAsia="en-US"/>
              </w:rPr>
            </w:pPr>
            <w:r w:rsidRPr="000749E2">
              <w:rPr>
                <w:lang w:eastAsia="en-US"/>
              </w:rPr>
              <w:t>Update to NB-IoT test conditions for in-band / guard band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FEF749" w14:textId="77777777" w:rsidR="00CB4523" w:rsidRPr="000749E2" w:rsidRDefault="00CB4523" w:rsidP="005076D8">
            <w:pPr>
              <w:pStyle w:val="TAL"/>
            </w:pPr>
            <w:r w:rsidRPr="000749E2">
              <w:t>15.3.0</w:t>
            </w:r>
          </w:p>
        </w:tc>
      </w:tr>
      <w:tr w:rsidR="00CB4523" w:rsidRPr="000749E2" w14:paraId="7462F427"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0BA8ACC3" w14:textId="77777777" w:rsidR="00CB4523" w:rsidRPr="000749E2" w:rsidRDefault="00CB4523" w:rsidP="005076D8">
            <w:pPr>
              <w:pStyle w:val="TAL"/>
              <w:rPr>
                <w:lang w:eastAsia="en-US"/>
              </w:rPr>
            </w:pPr>
            <w:r w:rsidRPr="000749E2">
              <w:rPr>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F873C7" w14:textId="77777777" w:rsidR="00CB4523" w:rsidRPr="000749E2" w:rsidRDefault="00CB4523" w:rsidP="005076D8">
            <w:pPr>
              <w:pStyle w:val="TAL"/>
              <w:rPr>
                <w:lang w:eastAsia="en-US"/>
              </w:rPr>
            </w:pPr>
            <w:r w:rsidRPr="000749E2">
              <w:rPr>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7E8950" w14:textId="77777777" w:rsidR="00CB4523" w:rsidRPr="000749E2" w:rsidRDefault="00CB4523" w:rsidP="005076D8">
            <w:pPr>
              <w:pStyle w:val="TAL"/>
            </w:pPr>
            <w:r w:rsidRPr="000749E2">
              <w:t>R5-185002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668ABF" w14:textId="77777777" w:rsidR="00CB4523" w:rsidRPr="000749E2" w:rsidRDefault="00CB4523" w:rsidP="005076D8">
            <w:pPr>
              <w:pStyle w:val="TAL"/>
            </w:pPr>
            <w:r w:rsidRPr="000749E2">
              <w:t>1179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E57C35" w14:textId="77777777" w:rsidR="00CB4523" w:rsidRPr="000749E2" w:rsidRDefault="00CB452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DAC748" w14:textId="77777777" w:rsidR="00CB4523" w:rsidRPr="000749E2" w:rsidRDefault="00CB45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1C00AE" w14:textId="77777777" w:rsidR="00CB4523" w:rsidRPr="000749E2" w:rsidRDefault="00CB4523" w:rsidP="000749E2">
            <w:pPr>
              <w:pStyle w:val="TAL"/>
              <w:rPr>
                <w:lang w:eastAsia="en-US"/>
              </w:rPr>
            </w:pPr>
            <w:r w:rsidRPr="000749E2">
              <w:rPr>
                <w:lang w:eastAsia="en-US"/>
              </w:rPr>
              <w:t>Correction to ATTACH ACCEPT message for SMS only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52DFDD" w14:textId="77777777" w:rsidR="00CB4523" w:rsidRPr="000749E2" w:rsidRDefault="00CB4523" w:rsidP="005076D8">
            <w:pPr>
              <w:pStyle w:val="TAL"/>
            </w:pPr>
            <w:r w:rsidRPr="000749E2">
              <w:t>15.3.0</w:t>
            </w:r>
          </w:p>
        </w:tc>
      </w:tr>
      <w:tr w:rsidR="00CB4523" w:rsidRPr="000749E2" w14:paraId="54BCF86A"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133D7854" w14:textId="77777777" w:rsidR="00CB4523" w:rsidRPr="000749E2" w:rsidRDefault="00CB4523" w:rsidP="005076D8">
            <w:pPr>
              <w:pStyle w:val="TAL"/>
              <w:rPr>
                <w:lang w:eastAsia="en-US"/>
              </w:rPr>
            </w:pPr>
            <w:r w:rsidRPr="000749E2">
              <w:rPr>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3DE13E" w14:textId="77777777" w:rsidR="00CB4523" w:rsidRPr="000749E2" w:rsidRDefault="00CB4523" w:rsidP="005076D8">
            <w:pPr>
              <w:pStyle w:val="TAL"/>
              <w:rPr>
                <w:lang w:eastAsia="en-US"/>
              </w:rPr>
            </w:pPr>
            <w:r w:rsidRPr="000749E2">
              <w:rPr>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F6E03D" w14:textId="77777777" w:rsidR="00CB4523" w:rsidRPr="000749E2" w:rsidRDefault="00CB4523" w:rsidP="005076D8">
            <w:pPr>
              <w:pStyle w:val="TAL"/>
            </w:pPr>
            <w:r w:rsidRPr="000749E2">
              <w:t>R5-185003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056065" w14:textId="77777777" w:rsidR="00CB4523" w:rsidRPr="000749E2" w:rsidRDefault="00CB4523" w:rsidP="005076D8">
            <w:pPr>
              <w:pStyle w:val="TAL"/>
            </w:pPr>
            <w:r w:rsidRPr="000749E2">
              <w:t>1190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4FF388" w14:textId="77777777" w:rsidR="00CB4523" w:rsidRPr="000749E2" w:rsidRDefault="00CB452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3E9787" w14:textId="77777777" w:rsidR="00CB4523" w:rsidRPr="000749E2" w:rsidRDefault="00CB45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47D7D5" w14:textId="77777777" w:rsidR="00CB4523" w:rsidRPr="000749E2" w:rsidRDefault="00CB4523" w:rsidP="000749E2">
            <w:pPr>
              <w:pStyle w:val="TAL"/>
              <w:rPr>
                <w:lang w:eastAsia="en-US"/>
              </w:rPr>
            </w:pPr>
            <w:r w:rsidRPr="000749E2">
              <w:rPr>
                <w:lang w:eastAsia="en-US"/>
              </w:rPr>
              <w:t>Correction of 6.2.3.2 Test Frequency for CA_3A-27A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2FCC49" w14:textId="77777777" w:rsidR="00CB4523" w:rsidRPr="000749E2" w:rsidRDefault="00CB4523" w:rsidP="005076D8">
            <w:pPr>
              <w:pStyle w:val="TAL"/>
            </w:pPr>
            <w:r w:rsidRPr="000749E2">
              <w:t>15.3.0</w:t>
            </w:r>
          </w:p>
        </w:tc>
      </w:tr>
      <w:tr w:rsidR="00CB4523" w:rsidRPr="000749E2" w14:paraId="162A6E7C"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7092E9EC" w14:textId="77777777" w:rsidR="00CB4523" w:rsidRPr="000749E2" w:rsidRDefault="00CB4523" w:rsidP="005076D8">
            <w:pPr>
              <w:pStyle w:val="TAL"/>
              <w:rPr>
                <w:lang w:eastAsia="en-US"/>
              </w:rPr>
            </w:pPr>
            <w:r w:rsidRPr="000749E2">
              <w:rPr>
                <w:lang w:eastAsia="en-US"/>
              </w:rPr>
              <w:lastRenderedPageBreak/>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2506C2" w14:textId="77777777" w:rsidR="00CB4523" w:rsidRPr="000749E2" w:rsidRDefault="00CB4523" w:rsidP="005076D8">
            <w:pPr>
              <w:pStyle w:val="TAL"/>
              <w:rPr>
                <w:lang w:eastAsia="en-US"/>
              </w:rPr>
            </w:pPr>
            <w:r w:rsidRPr="000749E2">
              <w:rPr>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811C6A" w14:textId="77777777" w:rsidR="00CB4523" w:rsidRPr="000749E2" w:rsidRDefault="00CB4523" w:rsidP="005076D8">
            <w:pPr>
              <w:pStyle w:val="TAL"/>
            </w:pPr>
            <w:r w:rsidRPr="000749E2">
              <w:t>R5-185023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2BE37A" w14:textId="77777777" w:rsidR="00CB4523" w:rsidRPr="000749E2" w:rsidRDefault="00CB4523" w:rsidP="005076D8">
            <w:pPr>
              <w:pStyle w:val="TAL"/>
            </w:pPr>
            <w:r w:rsidRPr="000749E2">
              <w:t>1189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C29868" w14:textId="77777777" w:rsidR="00CB4523" w:rsidRPr="000749E2" w:rsidRDefault="00CB452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5DCCDC" w14:textId="77777777" w:rsidR="00CB4523" w:rsidRPr="000749E2" w:rsidRDefault="00CB45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88F029" w14:textId="77777777" w:rsidR="00CB4523" w:rsidRPr="000749E2" w:rsidRDefault="00CB4523" w:rsidP="000749E2">
            <w:pPr>
              <w:pStyle w:val="TAL"/>
              <w:rPr>
                <w:lang w:eastAsia="en-US"/>
              </w:rPr>
            </w:pPr>
            <w:r w:rsidRPr="000749E2">
              <w:rPr>
                <w:lang w:eastAsia="en-US"/>
              </w:rPr>
              <w:t>Updates of 6.2.3.2 Test Frequency for CA_8A-27A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721F5F" w14:textId="77777777" w:rsidR="00CB4523" w:rsidRPr="000749E2" w:rsidRDefault="00CB4523" w:rsidP="005076D8">
            <w:pPr>
              <w:pStyle w:val="TAL"/>
            </w:pPr>
            <w:r w:rsidRPr="000749E2">
              <w:t>15.3.0</w:t>
            </w:r>
          </w:p>
        </w:tc>
      </w:tr>
      <w:tr w:rsidR="00CB4523" w:rsidRPr="000749E2" w14:paraId="056E43B7"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74DD3EE5" w14:textId="77777777" w:rsidR="00CB4523" w:rsidRPr="000749E2" w:rsidRDefault="00CB4523" w:rsidP="005076D8">
            <w:pPr>
              <w:pStyle w:val="TAL"/>
              <w:rPr>
                <w:lang w:eastAsia="en-US"/>
              </w:rPr>
            </w:pPr>
            <w:r w:rsidRPr="000749E2">
              <w:rPr>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C2CBB4" w14:textId="77777777" w:rsidR="00CB4523" w:rsidRPr="000749E2" w:rsidRDefault="00CB4523" w:rsidP="005076D8">
            <w:pPr>
              <w:pStyle w:val="TAL"/>
              <w:rPr>
                <w:lang w:eastAsia="en-US"/>
              </w:rPr>
            </w:pPr>
            <w:r w:rsidRPr="000749E2">
              <w:rPr>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0DA39D" w14:textId="77777777" w:rsidR="00CB4523" w:rsidRPr="000749E2" w:rsidRDefault="00CB4523" w:rsidP="005076D8">
            <w:pPr>
              <w:pStyle w:val="TAL"/>
            </w:pPr>
            <w:r w:rsidRPr="000749E2">
              <w:t>R5-185103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4A951A" w14:textId="77777777" w:rsidR="00CB4523" w:rsidRPr="000749E2" w:rsidRDefault="00CB4523" w:rsidP="005076D8">
            <w:pPr>
              <w:pStyle w:val="TAL"/>
            </w:pPr>
            <w:r w:rsidRPr="000749E2">
              <w:t>1196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46E2D5" w14:textId="77777777" w:rsidR="00CB4523" w:rsidRPr="000749E2" w:rsidRDefault="00CB452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78DDCB" w14:textId="77777777" w:rsidR="00CB4523" w:rsidRPr="000749E2" w:rsidRDefault="00CB45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E19B7A" w14:textId="77777777" w:rsidR="00CB4523" w:rsidRPr="000749E2" w:rsidRDefault="00CB4523" w:rsidP="000749E2">
            <w:pPr>
              <w:pStyle w:val="TAL"/>
              <w:rPr>
                <w:lang w:eastAsia="en-US"/>
              </w:rPr>
            </w:pPr>
            <w:r w:rsidRPr="000749E2">
              <w:rPr>
                <w:lang w:eastAsia="en-US"/>
              </w:rPr>
              <w:t xml:space="preserve">Specifying content for </w:t>
            </w:r>
            <w:proofErr w:type="spellStart"/>
            <w:r w:rsidRPr="000749E2">
              <w:rPr>
                <w:lang w:eastAsia="en-US"/>
              </w:rPr>
              <w:t>SCGFailureInformationNR</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164BFF" w14:textId="77777777" w:rsidR="00CB4523" w:rsidRPr="000749E2" w:rsidRDefault="00CB4523" w:rsidP="005076D8">
            <w:pPr>
              <w:pStyle w:val="TAL"/>
            </w:pPr>
            <w:r w:rsidRPr="000749E2">
              <w:t>15.3.0</w:t>
            </w:r>
          </w:p>
        </w:tc>
      </w:tr>
      <w:tr w:rsidR="00CB4523" w:rsidRPr="000749E2" w14:paraId="77AFE6B2"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7228814B" w14:textId="77777777" w:rsidR="00CB4523" w:rsidRPr="000749E2" w:rsidRDefault="00CB4523" w:rsidP="005076D8">
            <w:pPr>
              <w:pStyle w:val="TAL"/>
              <w:rPr>
                <w:lang w:eastAsia="en-US"/>
              </w:rPr>
            </w:pPr>
            <w:r w:rsidRPr="000749E2">
              <w:rPr>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F514D5" w14:textId="77777777" w:rsidR="00CB4523" w:rsidRPr="000749E2" w:rsidRDefault="00CB4523" w:rsidP="005076D8">
            <w:pPr>
              <w:pStyle w:val="TAL"/>
              <w:rPr>
                <w:lang w:eastAsia="en-US"/>
              </w:rPr>
            </w:pPr>
            <w:r w:rsidRPr="000749E2">
              <w:rPr>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2CE926" w14:textId="77777777" w:rsidR="00CB4523" w:rsidRPr="000749E2" w:rsidRDefault="00CB4523" w:rsidP="005076D8">
            <w:pPr>
              <w:pStyle w:val="TAL"/>
            </w:pPr>
            <w:r w:rsidRPr="000749E2">
              <w:t>R5-185104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F9325D" w14:textId="77777777" w:rsidR="00CB4523" w:rsidRPr="000749E2" w:rsidRDefault="00CB4523" w:rsidP="005076D8">
            <w:pPr>
              <w:pStyle w:val="TAL"/>
            </w:pPr>
            <w:r w:rsidRPr="000749E2">
              <w:t>1201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0E18A3" w14:textId="77777777" w:rsidR="00CB4523" w:rsidRPr="000749E2" w:rsidRDefault="00CB452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D412FC" w14:textId="77777777" w:rsidR="00CB4523" w:rsidRPr="000749E2" w:rsidRDefault="00CB45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E92B6F" w14:textId="77777777" w:rsidR="00CB4523" w:rsidRPr="000749E2" w:rsidRDefault="00CB4523" w:rsidP="000749E2">
            <w:pPr>
              <w:pStyle w:val="TAL"/>
              <w:rPr>
                <w:lang w:eastAsia="en-US"/>
              </w:rPr>
            </w:pPr>
            <w:r w:rsidRPr="000749E2">
              <w:rPr>
                <w:lang w:eastAsia="en-US"/>
              </w:rPr>
              <w:t>Addition of reference dedicated EPS bearer context #7 for V2X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340BA7" w14:textId="77777777" w:rsidR="00CB4523" w:rsidRPr="000749E2" w:rsidRDefault="00CB4523" w:rsidP="005076D8">
            <w:pPr>
              <w:pStyle w:val="TAL"/>
            </w:pPr>
            <w:r w:rsidRPr="000749E2">
              <w:t>15.3.0</w:t>
            </w:r>
          </w:p>
        </w:tc>
      </w:tr>
      <w:tr w:rsidR="00CB4523" w:rsidRPr="000749E2" w14:paraId="309C1888"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3232437C" w14:textId="77777777" w:rsidR="00CB4523" w:rsidRPr="000749E2" w:rsidRDefault="00CB4523" w:rsidP="005076D8">
            <w:pPr>
              <w:pStyle w:val="TAL"/>
              <w:rPr>
                <w:lang w:eastAsia="en-US"/>
              </w:rPr>
            </w:pPr>
            <w:r w:rsidRPr="000749E2">
              <w:rPr>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53B999" w14:textId="77777777" w:rsidR="00CB4523" w:rsidRPr="000749E2" w:rsidRDefault="00CB4523" w:rsidP="005076D8">
            <w:pPr>
              <w:pStyle w:val="TAL"/>
              <w:rPr>
                <w:lang w:eastAsia="en-US"/>
              </w:rPr>
            </w:pPr>
            <w:r w:rsidRPr="000749E2">
              <w:rPr>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03FC59" w14:textId="77777777" w:rsidR="00CB4523" w:rsidRPr="000749E2" w:rsidRDefault="00CB4523" w:rsidP="005076D8">
            <w:pPr>
              <w:pStyle w:val="TAL"/>
            </w:pPr>
            <w:r w:rsidRPr="000749E2">
              <w:t>R5-185113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F4AD09" w14:textId="77777777" w:rsidR="00CB4523" w:rsidRPr="000749E2" w:rsidRDefault="00CB4523" w:rsidP="005076D8">
            <w:pPr>
              <w:pStyle w:val="TAL"/>
            </w:pPr>
            <w:r w:rsidRPr="000749E2">
              <w:t>1198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9F0FC7" w14:textId="77777777" w:rsidR="00CB4523" w:rsidRPr="000749E2" w:rsidRDefault="00CB452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2D3982" w14:textId="77777777" w:rsidR="00CB4523" w:rsidRPr="000749E2" w:rsidRDefault="00CB45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03FF94" w14:textId="77777777" w:rsidR="00CB4523" w:rsidRPr="000749E2" w:rsidRDefault="00CB4523" w:rsidP="000749E2">
            <w:pPr>
              <w:pStyle w:val="TAL"/>
              <w:rPr>
                <w:lang w:eastAsia="en-US"/>
              </w:rPr>
            </w:pPr>
            <w:r w:rsidRPr="000749E2">
              <w:rPr>
                <w:lang w:eastAsia="en-US"/>
              </w:rPr>
              <w:t xml:space="preserve">Addition of </w:t>
            </w:r>
            <w:proofErr w:type="spellStart"/>
            <w:r w:rsidRPr="000749E2">
              <w:rPr>
                <w:lang w:eastAsia="en-US"/>
              </w:rPr>
              <w:t>NB_IOTenh-UEConTest</w:t>
            </w:r>
            <w:proofErr w:type="spellEnd"/>
            <w:r w:rsidRPr="000749E2">
              <w:rPr>
                <w:lang w:eastAsia="en-US"/>
              </w:rPr>
              <w:t xml:space="preserve"> test case scenarios and default SIB content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7091F5" w14:textId="77777777" w:rsidR="00CB4523" w:rsidRPr="000749E2" w:rsidRDefault="00CB4523" w:rsidP="005076D8">
            <w:pPr>
              <w:pStyle w:val="TAL"/>
            </w:pPr>
            <w:r w:rsidRPr="000749E2">
              <w:t>15.3.0</w:t>
            </w:r>
          </w:p>
        </w:tc>
      </w:tr>
      <w:tr w:rsidR="00CB4523" w:rsidRPr="000749E2" w14:paraId="0AE9C28C"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6F65D98B" w14:textId="77777777" w:rsidR="00CB4523" w:rsidRPr="000749E2" w:rsidRDefault="00CB4523" w:rsidP="005076D8">
            <w:pPr>
              <w:pStyle w:val="TAL"/>
              <w:rPr>
                <w:lang w:eastAsia="en-US"/>
              </w:rPr>
            </w:pPr>
            <w:r w:rsidRPr="000749E2">
              <w:rPr>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5795EB" w14:textId="77777777" w:rsidR="00CB4523" w:rsidRPr="000749E2" w:rsidRDefault="00CB4523" w:rsidP="005076D8">
            <w:pPr>
              <w:pStyle w:val="TAL"/>
              <w:rPr>
                <w:lang w:eastAsia="en-US"/>
              </w:rPr>
            </w:pPr>
            <w:r w:rsidRPr="000749E2">
              <w:rPr>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1F2BEB" w14:textId="77777777" w:rsidR="00CB4523" w:rsidRPr="000749E2" w:rsidRDefault="00CB4523" w:rsidP="005076D8">
            <w:pPr>
              <w:pStyle w:val="TAL"/>
            </w:pPr>
            <w:r w:rsidRPr="000749E2">
              <w:t>R5-185158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E49E27" w14:textId="77777777" w:rsidR="00CB4523" w:rsidRPr="000749E2" w:rsidRDefault="00CB4523" w:rsidP="005076D8">
            <w:pPr>
              <w:pStyle w:val="TAL"/>
            </w:pPr>
            <w:r w:rsidRPr="000749E2">
              <w:t>1176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941876" w14:textId="77777777" w:rsidR="00CB4523" w:rsidRPr="000749E2" w:rsidRDefault="00CB452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7B15A0" w14:textId="77777777" w:rsidR="00CB4523" w:rsidRPr="000749E2" w:rsidRDefault="00CB45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F95BCB" w14:textId="77777777" w:rsidR="00CB4523" w:rsidRPr="000749E2" w:rsidRDefault="00CB4523" w:rsidP="000749E2">
            <w:pPr>
              <w:pStyle w:val="TAL"/>
              <w:rPr>
                <w:lang w:eastAsia="en-US"/>
              </w:rPr>
            </w:pPr>
            <w:r w:rsidRPr="000749E2">
              <w:rPr>
                <w:lang w:eastAsia="en-US"/>
              </w:rPr>
              <w:t>Update Reference Table 6.6.2-1A dedicated EPS bearer contexts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4324DB" w14:textId="77777777" w:rsidR="00CB4523" w:rsidRPr="000749E2" w:rsidRDefault="00CB4523" w:rsidP="005076D8">
            <w:pPr>
              <w:pStyle w:val="TAL"/>
            </w:pPr>
            <w:r w:rsidRPr="000749E2">
              <w:t>15.3.0</w:t>
            </w:r>
          </w:p>
        </w:tc>
      </w:tr>
      <w:tr w:rsidR="00CB4523" w:rsidRPr="000749E2" w14:paraId="181D4F57"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44D9384B" w14:textId="77777777" w:rsidR="00CB4523" w:rsidRPr="000749E2" w:rsidRDefault="00CB4523" w:rsidP="005076D8">
            <w:pPr>
              <w:pStyle w:val="TAL"/>
              <w:rPr>
                <w:lang w:eastAsia="en-US"/>
              </w:rPr>
            </w:pPr>
            <w:r w:rsidRPr="000749E2">
              <w:rPr>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51815E" w14:textId="77777777" w:rsidR="00CB4523" w:rsidRPr="000749E2" w:rsidRDefault="00CB4523" w:rsidP="005076D8">
            <w:pPr>
              <w:pStyle w:val="TAL"/>
              <w:rPr>
                <w:lang w:eastAsia="en-US"/>
              </w:rPr>
            </w:pPr>
            <w:r w:rsidRPr="000749E2">
              <w:rPr>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DCD11C" w14:textId="77777777" w:rsidR="00CB4523" w:rsidRPr="000749E2" w:rsidRDefault="00CB4523" w:rsidP="005076D8">
            <w:pPr>
              <w:pStyle w:val="TAL"/>
            </w:pPr>
            <w:r w:rsidRPr="000749E2">
              <w:t>R5-185164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4EF078" w14:textId="77777777" w:rsidR="00CB4523" w:rsidRPr="000749E2" w:rsidRDefault="00CB4523" w:rsidP="005076D8">
            <w:pPr>
              <w:pStyle w:val="TAL"/>
            </w:pPr>
            <w:r w:rsidRPr="000749E2">
              <w:t>1175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6C0880" w14:textId="77777777" w:rsidR="00CB4523" w:rsidRPr="000749E2" w:rsidRDefault="00CB452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8F1FB2" w14:textId="77777777" w:rsidR="00CB4523" w:rsidRPr="000749E2" w:rsidRDefault="00CB45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BFB99E" w14:textId="77777777" w:rsidR="00CB4523" w:rsidRPr="000749E2" w:rsidRDefault="00CB4523" w:rsidP="000749E2">
            <w:pPr>
              <w:pStyle w:val="TAL"/>
              <w:rPr>
                <w:lang w:eastAsia="en-US"/>
              </w:rPr>
            </w:pPr>
            <w:r w:rsidRPr="000749E2">
              <w:rPr>
                <w:lang w:eastAsia="en-US"/>
              </w:rPr>
              <w:t xml:space="preserve">Update </w:t>
            </w:r>
            <w:proofErr w:type="spellStart"/>
            <w:r w:rsidRPr="000749E2">
              <w:rPr>
                <w:lang w:eastAsia="en-US"/>
              </w:rPr>
              <w:t>RRCConnectionReconfiguration</w:t>
            </w:r>
            <w:proofErr w:type="spellEnd"/>
            <w:r w:rsidRPr="000749E2">
              <w:rPr>
                <w:lang w:eastAsia="en-US"/>
              </w:rPr>
              <w:t xml:space="preserve"> message for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40C6F3" w14:textId="77777777" w:rsidR="00CB4523" w:rsidRPr="000749E2" w:rsidRDefault="00CB4523" w:rsidP="005076D8">
            <w:pPr>
              <w:pStyle w:val="TAL"/>
            </w:pPr>
            <w:r w:rsidRPr="000749E2">
              <w:t>15.3.0</w:t>
            </w:r>
          </w:p>
        </w:tc>
      </w:tr>
      <w:tr w:rsidR="00CB4523" w:rsidRPr="000749E2" w14:paraId="56C51EBC"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37798822" w14:textId="77777777" w:rsidR="00CB4523" w:rsidRPr="000749E2" w:rsidRDefault="00CB4523" w:rsidP="005076D8">
            <w:pPr>
              <w:pStyle w:val="TAL"/>
              <w:rPr>
                <w:lang w:eastAsia="en-US"/>
              </w:rPr>
            </w:pPr>
            <w:r w:rsidRPr="000749E2">
              <w:rPr>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685DC9" w14:textId="77777777" w:rsidR="00CB4523" w:rsidRPr="000749E2" w:rsidRDefault="00CB4523" w:rsidP="005076D8">
            <w:pPr>
              <w:pStyle w:val="TAL"/>
              <w:rPr>
                <w:lang w:eastAsia="en-US"/>
              </w:rPr>
            </w:pPr>
            <w:r w:rsidRPr="000749E2">
              <w:rPr>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E2D543" w14:textId="77777777" w:rsidR="00CB4523" w:rsidRPr="000749E2" w:rsidRDefault="00CB4523" w:rsidP="005076D8">
            <w:pPr>
              <w:pStyle w:val="TAL"/>
            </w:pPr>
            <w:r w:rsidRPr="000749E2">
              <w:t>R5-185166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1C6519" w14:textId="77777777" w:rsidR="00CB4523" w:rsidRPr="000749E2" w:rsidRDefault="00CB4523" w:rsidP="005076D8">
            <w:pPr>
              <w:pStyle w:val="TAL"/>
            </w:pPr>
            <w:r w:rsidRPr="000749E2">
              <w:t>1188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5F504B" w14:textId="77777777" w:rsidR="00CB4523" w:rsidRPr="000749E2" w:rsidRDefault="00CB452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98096A" w14:textId="77777777" w:rsidR="00CB4523" w:rsidRPr="000749E2" w:rsidRDefault="00CB45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ADFBE1" w14:textId="77777777" w:rsidR="00CB4523" w:rsidRPr="000749E2" w:rsidRDefault="00CB4523" w:rsidP="000749E2">
            <w:pPr>
              <w:pStyle w:val="TAL"/>
              <w:rPr>
                <w:lang w:eastAsia="en-US"/>
              </w:rPr>
            </w:pPr>
            <w:r w:rsidRPr="000749E2">
              <w:rPr>
                <w:lang w:eastAsia="en-US"/>
              </w:rPr>
              <w:t>Modification of EPS &amp; Data Radio Bearer ID mapping for EN-DC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A4AE71" w14:textId="77777777" w:rsidR="00CB4523" w:rsidRPr="000749E2" w:rsidRDefault="00CB4523" w:rsidP="005076D8">
            <w:pPr>
              <w:pStyle w:val="TAL"/>
            </w:pPr>
            <w:r w:rsidRPr="000749E2">
              <w:t>15.3.0</w:t>
            </w:r>
          </w:p>
        </w:tc>
      </w:tr>
      <w:tr w:rsidR="00CB4523" w:rsidRPr="000749E2" w14:paraId="6E58A00D"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6338EB89" w14:textId="77777777" w:rsidR="00CB4523" w:rsidRPr="000749E2" w:rsidRDefault="00CB4523" w:rsidP="005076D8">
            <w:pPr>
              <w:pStyle w:val="TAL"/>
              <w:rPr>
                <w:lang w:eastAsia="en-US"/>
              </w:rPr>
            </w:pPr>
            <w:r w:rsidRPr="000749E2">
              <w:rPr>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B0CD6D" w14:textId="77777777" w:rsidR="00CB4523" w:rsidRPr="000749E2" w:rsidRDefault="00CB4523" w:rsidP="005076D8">
            <w:pPr>
              <w:pStyle w:val="TAL"/>
              <w:rPr>
                <w:lang w:eastAsia="en-US"/>
              </w:rPr>
            </w:pPr>
            <w:r w:rsidRPr="000749E2">
              <w:rPr>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C57C3B" w14:textId="77777777" w:rsidR="00CB4523" w:rsidRPr="000749E2" w:rsidRDefault="00CB4523" w:rsidP="005076D8">
            <w:pPr>
              <w:pStyle w:val="TAL"/>
            </w:pPr>
            <w:r w:rsidRPr="000749E2">
              <w:t>R5-185409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3BAEA9" w14:textId="77777777" w:rsidR="00CB4523" w:rsidRPr="000749E2" w:rsidRDefault="00CB4523" w:rsidP="005076D8">
            <w:pPr>
              <w:pStyle w:val="TAL"/>
            </w:pPr>
            <w:r w:rsidRPr="000749E2">
              <w:t>1181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A87152" w14:textId="77777777" w:rsidR="00CB4523" w:rsidRPr="000749E2" w:rsidRDefault="00CB452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102E28" w14:textId="77777777" w:rsidR="00CB4523" w:rsidRPr="000749E2" w:rsidRDefault="00CB45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C7866D" w14:textId="77777777" w:rsidR="00CB4523" w:rsidRPr="000749E2" w:rsidRDefault="00CB4523" w:rsidP="000749E2">
            <w:pPr>
              <w:pStyle w:val="TAL"/>
              <w:rPr>
                <w:lang w:eastAsia="en-US"/>
              </w:rPr>
            </w:pPr>
            <w:r w:rsidRPr="000749E2">
              <w:rPr>
                <w:lang w:eastAsia="en-US"/>
              </w:rPr>
              <w:t xml:space="preserve">Addition of NB-IOT </w:t>
            </w:r>
            <w:proofErr w:type="spellStart"/>
            <w:r w:rsidRPr="000749E2">
              <w:rPr>
                <w:lang w:eastAsia="en-US"/>
              </w:rPr>
              <w:t>Guardband</w:t>
            </w:r>
            <w:proofErr w:type="spellEnd"/>
            <w:r w:rsidRPr="000749E2">
              <w:rPr>
                <w:lang w:eastAsia="en-US"/>
              </w:rPr>
              <w:t xml:space="preserve"> Test Frequencies for 10 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7CF1E4" w14:textId="77777777" w:rsidR="00CB4523" w:rsidRPr="000749E2" w:rsidRDefault="00CB4523" w:rsidP="005076D8">
            <w:pPr>
              <w:pStyle w:val="TAL"/>
            </w:pPr>
            <w:r w:rsidRPr="000749E2">
              <w:t>15.3.0</w:t>
            </w:r>
          </w:p>
        </w:tc>
      </w:tr>
      <w:tr w:rsidR="00CB4523" w:rsidRPr="000749E2" w14:paraId="366CB24C"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590105F6" w14:textId="77777777" w:rsidR="00CB4523" w:rsidRPr="000749E2" w:rsidRDefault="00CB4523" w:rsidP="005076D8">
            <w:pPr>
              <w:pStyle w:val="TAL"/>
              <w:rPr>
                <w:lang w:eastAsia="en-US"/>
              </w:rPr>
            </w:pPr>
            <w:r w:rsidRPr="000749E2">
              <w:rPr>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4E964C" w14:textId="77777777" w:rsidR="00CB4523" w:rsidRPr="000749E2" w:rsidRDefault="00CB4523" w:rsidP="005076D8">
            <w:pPr>
              <w:pStyle w:val="TAL"/>
              <w:rPr>
                <w:lang w:eastAsia="en-US"/>
              </w:rPr>
            </w:pPr>
            <w:r w:rsidRPr="000749E2">
              <w:rPr>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E8929D" w14:textId="77777777" w:rsidR="00CB4523" w:rsidRPr="000749E2" w:rsidRDefault="00CB4523" w:rsidP="005076D8">
            <w:pPr>
              <w:pStyle w:val="TAL"/>
            </w:pPr>
            <w:r w:rsidRPr="000749E2">
              <w:t>R5-185449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4D62EF" w14:textId="77777777" w:rsidR="00CB4523" w:rsidRPr="000749E2" w:rsidRDefault="00CB4523" w:rsidP="005076D8">
            <w:pPr>
              <w:pStyle w:val="TAL"/>
            </w:pPr>
            <w:r w:rsidRPr="000749E2">
              <w:t>1185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D932C1" w14:textId="77777777" w:rsidR="00CB4523" w:rsidRPr="000749E2" w:rsidRDefault="00CB452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7CFE57" w14:textId="77777777" w:rsidR="00CB4523" w:rsidRPr="000749E2" w:rsidRDefault="00CB45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361C7B" w14:textId="77777777" w:rsidR="00CB4523" w:rsidRPr="000749E2" w:rsidRDefault="00CB4523" w:rsidP="000749E2">
            <w:pPr>
              <w:pStyle w:val="TAL"/>
              <w:rPr>
                <w:lang w:eastAsia="en-US"/>
              </w:rPr>
            </w:pPr>
            <w:r w:rsidRPr="000749E2">
              <w:rPr>
                <w:lang w:eastAsia="en-US"/>
              </w:rPr>
              <w:t>Correction to Figure A.64 to cater for CC &gt;=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EF8276" w14:textId="77777777" w:rsidR="00CB4523" w:rsidRPr="000749E2" w:rsidRDefault="00CB4523" w:rsidP="005076D8">
            <w:pPr>
              <w:pStyle w:val="TAL"/>
            </w:pPr>
            <w:r w:rsidRPr="000749E2">
              <w:t>15.3.0</w:t>
            </w:r>
          </w:p>
        </w:tc>
      </w:tr>
      <w:tr w:rsidR="00CB4523" w:rsidRPr="000749E2" w14:paraId="217A5D9E"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0300E7C1" w14:textId="77777777" w:rsidR="00CB4523" w:rsidRPr="000749E2" w:rsidRDefault="00CB4523" w:rsidP="005076D8">
            <w:pPr>
              <w:pStyle w:val="TAL"/>
              <w:rPr>
                <w:lang w:eastAsia="en-US"/>
              </w:rPr>
            </w:pPr>
            <w:r w:rsidRPr="000749E2">
              <w:rPr>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C777EE" w14:textId="77777777" w:rsidR="00CB4523" w:rsidRPr="000749E2" w:rsidRDefault="00CB4523" w:rsidP="005076D8">
            <w:pPr>
              <w:pStyle w:val="TAL"/>
              <w:rPr>
                <w:lang w:eastAsia="en-US"/>
              </w:rPr>
            </w:pPr>
            <w:r w:rsidRPr="000749E2">
              <w:rPr>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50D4BC" w14:textId="77777777" w:rsidR="00CB4523" w:rsidRPr="000749E2" w:rsidRDefault="00CB4523" w:rsidP="005076D8">
            <w:pPr>
              <w:pStyle w:val="TAL"/>
            </w:pPr>
            <w:r w:rsidRPr="000749E2">
              <w:t>R5-185454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FDF0A9" w14:textId="77777777" w:rsidR="00CB4523" w:rsidRPr="000749E2" w:rsidRDefault="00CB4523" w:rsidP="005076D8">
            <w:pPr>
              <w:pStyle w:val="TAL"/>
            </w:pPr>
            <w:r w:rsidRPr="000749E2">
              <w:t>1191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065E5B" w14:textId="77777777" w:rsidR="00CB4523" w:rsidRPr="000749E2" w:rsidRDefault="00CB452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5ECD88" w14:textId="77777777" w:rsidR="00CB4523" w:rsidRPr="000749E2" w:rsidRDefault="00CB45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FFB9A3" w14:textId="77777777" w:rsidR="00CB4523" w:rsidRPr="000749E2" w:rsidRDefault="00CB4523" w:rsidP="000749E2">
            <w:pPr>
              <w:pStyle w:val="TAL"/>
              <w:rPr>
                <w:lang w:eastAsia="en-US"/>
              </w:rPr>
            </w:pPr>
            <w:r w:rsidRPr="000749E2">
              <w:rPr>
                <w:lang w:eastAsia="en-US"/>
              </w:rPr>
              <w:t xml:space="preserve">Addition of antenna diagrams for </w:t>
            </w:r>
            <w:proofErr w:type="spellStart"/>
            <w:r w:rsidRPr="000749E2">
              <w:rPr>
                <w:lang w:eastAsia="en-US"/>
              </w:rPr>
              <w:t>IncMon</w:t>
            </w:r>
            <w:proofErr w:type="spellEnd"/>
            <w:r w:rsidRPr="000749E2">
              <w:rPr>
                <w:lang w:eastAsia="en-US"/>
              </w:rPr>
              <w:t xml:space="preserve"> RRM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819D3F" w14:textId="77777777" w:rsidR="00CB4523" w:rsidRPr="000749E2" w:rsidRDefault="00CB4523" w:rsidP="005076D8">
            <w:pPr>
              <w:pStyle w:val="TAL"/>
            </w:pPr>
            <w:r w:rsidRPr="000749E2">
              <w:t>15.3.0</w:t>
            </w:r>
          </w:p>
        </w:tc>
      </w:tr>
      <w:tr w:rsidR="00CB4523" w:rsidRPr="000749E2" w14:paraId="6F77D567"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6E66472B" w14:textId="77777777" w:rsidR="00CB4523" w:rsidRPr="000749E2" w:rsidRDefault="00CB4523" w:rsidP="005076D8">
            <w:pPr>
              <w:pStyle w:val="TAL"/>
              <w:rPr>
                <w:lang w:eastAsia="en-US"/>
              </w:rPr>
            </w:pPr>
            <w:r w:rsidRPr="000749E2">
              <w:rPr>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C5357A" w14:textId="77777777" w:rsidR="00CB4523" w:rsidRPr="000749E2" w:rsidRDefault="00CB4523" w:rsidP="005076D8">
            <w:pPr>
              <w:pStyle w:val="TAL"/>
              <w:rPr>
                <w:lang w:eastAsia="en-US"/>
              </w:rPr>
            </w:pPr>
            <w:r w:rsidRPr="000749E2">
              <w:rPr>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A18912" w14:textId="77777777" w:rsidR="00CB4523" w:rsidRPr="000749E2" w:rsidRDefault="00CB4523" w:rsidP="005076D8">
            <w:pPr>
              <w:pStyle w:val="TAL"/>
            </w:pPr>
            <w:r w:rsidRPr="000749E2">
              <w:t>R5-185455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146C20" w14:textId="77777777" w:rsidR="00CB4523" w:rsidRPr="000749E2" w:rsidRDefault="00CB4523" w:rsidP="005076D8">
            <w:pPr>
              <w:pStyle w:val="TAL"/>
            </w:pPr>
            <w:r w:rsidRPr="000749E2">
              <w:t>1192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84F9BE" w14:textId="77777777" w:rsidR="00CB4523" w:rsidRPr="000749E2" w:rsidRDefault="00CB452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6DBA01" w14:textId="77777777" w:rsidR="00CB4523" w:rsidRPr="000749E2" w:rsidRDefault="00CB45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8572E2" w14:textId="77777777" w:rsidR="00CB4523" w:rsidRPr="000749E2" w:rsidRDefault="00CB4523" w:rsidP="000749E2">
            <w:pPr>
              <w:pStyle w:val="TAL"/>
              <w:rPr>
                <w:lang w:eastAsia="en-US"/>
              </w:rPr>
            </w:pPr>
            <w:r w:rsidRPr="000749E2">
              <w:rPr>
                <w:lang w:eastAsia="en-US"/>
              </w:rPr>
              <w:t xml:space="preserve">Addition of message content for RRM </w:t>
            </w:r>
            <w:proofErr w:type="spellStart"/>
            <w:r w:rsidRPr="000749E2">
              <w:rPr>
                <w:lang w:eastAsia="en-US"/>
              </w:rPr>
              <w:t>IncMon</w:t>
            </w:r>
            <w:proofErr w:type="spellEnd"/>
            <w:r w:rsidRPr="000749E2">
              <w:rPr>
                <w:lang w:eastAsia="en-US"/>
              </w:rPr>
              <w:t xml:space="preserve">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951C9F" w14:textId="77777777" w:rsidR="00CB4523" w:rsidRPr="000749E2" w:rsidRDefault="00CB4523" w:rsidP="005076D8">
            <w:pPr>
              <w:pStyle w:val="TAL"/>
            </w:pPr>
            <w:r w:rsidRPr="000749E2">
              <w:t>15.3.0</w:t>
            </w:r>
          </w:p>
        </w:tc>
      </w:tr>
      <w:tr w:rsidR="007C5B42" w:rsidRPr="000749E2" w14:paraId="60A07B76"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6342C1DC" w14:textId="77777777" w:rsidR="007C5B42" w:rsidRPr="000749E2" w:rsidRDefault="007C5B42" w:rsidP="005076D8">
            <w:pPr>
              <w:pStyle w:val="TAL"/>
              <w:rPr>
                <w:lang w:eastAsia="en-US"/>
              </w:rPr>
            </w:pPr>
            <w:r w:rsidRPr="000749E2">
              <w:rPr>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13EF10" w14:textId="77777777" w:rsidR="007C5B42" w:rsidRPr="000749E2" w:rsidRDefault="007C5B42" w:rsidP="005076D8">
            <w:pPr>
              <w:pStyle w:val="TAL"/>
              <w:rPr>
                <w:lang w:eastAsia="en-US"/>
              </w:rPr>
            </w:pPr>
            <w:r w:rsidRPr="000749E2">
              <w:rPr>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C6FFFE" w14:textId="77777777" w:rsidR="007C5B42" w:rsidRPr="000749E2" w:rsidRDefault="007C5B42" w:rsidP="005076D8">
            <w:pPr>
              <w:pStyle w:val="TAL"/>
            </w:pPr>
            <w:r w:rsidRPr="000749E2">
              <w:t>R5-186472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57A28B" w14:textId="77777777" w:rsidR="007C5B42" w:rsidRPr="000749E2" w:rsidRDefault="007C5B42" w:rsidP="005076D8">
            <w:pPr>
              <w:pStyle w:val="TAL"/>
            </w:pPr>
            <w:r w:rsidRPr="000749E2">
              <w:t>1203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037E4B" w14:textId="77777777" w:rsidR="007C5B42" w:rsidRPr="000749E2" w:rsidRDefault="007C5B42"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10EE3E" w14:textId="77777777" w:rsidR="007C5B42" w:rsidRPr="000749E2" w:rsidRDefault="007C5B4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90A90D" w14:textId="77777777" w:rsidR="007C5B42" w:rsidRPr="000749E2" w:rsidRDefault="007C5B42" w:rsidP="000749E2">
            <w:pPr>
              <w:pStyle w:val="TAL"/>
              <w:rPr>
                <w:lang w:eastAsia="en-US"/>
              </w:rPr>
            </w:pPr>
            <w:r w:rsidRPr="000749E2">
              <w:rPr>
                <w:lang w:eastAsia="en-US"/>
              </w:rPr>
              <w:t>NB-IoT Band70 In-band frequency for 10Mhz Mid range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B21A1D" w14:textId="77777777" w:rsidR="007C5B42" w:rsidRPr="000749E2" w:rsidRDefault="007C5B42" w:rsidP="005076D8">
            <w:pPr>
              <w:pStyle w:val="TAL"/>
            </w:pPr>
            <w:r w:rsidRPr="000749E2">
              <w:t>15.4.0</w:t>
            </w:r>
          </w:p>
        </w:tc>
      </w:tr>
      <w:tr w:rsidR="007C5B42" w:rsidRPr="000749E2" w14:paraId="69C3E5DD"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07AD4F2A" w14:textId="77777777" w:rsidR="007C5B42" w:rsidRPr="000749E2" w:rsidRDefault="007C5B42" w:rsidP="005076D8">
            <w:pPr>
              <w:pStyle w:val="TAL"/>
              <w:rPr>
                <w:lang w:eastAsia="en-US"/>
              </w:rPr>
            </w:pPr>
            <w:r w:rsidRPr="000749E2">
              <w:rPr>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C2A3F3" w14:textId="77777777" w:rsidR="007C5B42" w:rsidRPr="000749E2" w:rsidRDefault="007C5B42" w:rsidP="005076D8">
            <w:pPr>
              <w:pStyle w:val="TAL"/>
              <w:rPr>
                <w:lang w:eastAsia="en-US"/>
              </w:rPr>
            </w:pPr>
            <w:r w:rsidRPr="000749E2">
              <w:rPr>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1862C4" w14:textId="77777777" w:rsidR="007C5B42" w:rsidRPr="000749E2" w:rsidRDefault="007C5B42" w:rsidP="005076D8">
            <w:pPr>
              <w:pStyle w:val="TAL"/>
            </w:pPr>
            <w:r w:rsidRPr="000749E2">
              <w:t>R5-186473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91C99A" w14:textId="77777777" w:rsidR="007C5B42" w:rsidRPr="000749E2" w:rsidRDefault="007C5B42" w:rsidP="005076D8">
            <w:pPr>
              <w:pStyle w:val="TAL"/>
            </w:pPr>
            <w:r w:rsidRPr="000749E2">
              <w:t>1204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EFEEF6" w14:textId="77777777" w:rsidR="007C5B42" w:rsidRPr="000749E2" w:rsidRDefault="007C5B42"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AF414A" w14:textId="77777777" w:rsidR="007C5B42" w:rsidRPr="000749E2" w:rsidRDefault="007C5B4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687957" w14:textId="77777777" w:rsidR="007C5B42" w:rsidRPr="000749E2" w:rsidRDefault="007C5B42" w:rsidP="000749E2">
            <w:pPr>
              <w:pStyle w:val="TAL"/>
              <w:rPr>
                <w:lang w:eastAsia="en-US"/>
              </w:rPr>
            </w:pPr>
            <w:r w:rsidRPr="000749E2">
              <w:rPr>
                <w:lang w:eastAsia="en-US"/>
              </w:rPr>
              <w:t xml:space="preserve">New </w:t>
            </w:r>
            <w:proofErr w:type="spellStart"/>
            <w:r w:rsidRPr="000749E2">
              <w:rPr>
                <w:lang w:eastAsia="en-US"/>
              </w:rPr>
              <w:t>NCell</w:t>
            </w:r>
            <w:proofErr w:type="spellEnd"/>
            <w:r w:rsidRPr="000749E2">
              <w:rPr>
                <w:lang w:eastAsia="en-US"/>
              </w:rPr>
              <w:t xml:space="preserve"> for NB-IOT RRM Intra-Freq Cell reselection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03E70F" w14:textId="77777777" w:rsidR="007C5B42" w:rsidRPr="000749E2" w:rsidRDefault="007C5B42" w:rsidP="005076D8">
            <w:pPr>
              <w:pStyle w:val="TAL"/>
            </w:pPr>
            <w:r w:rsidRPr="000749E2">
              <w:t>15.4.0</w:t>
            </w:r>
          </w:p>
        </w:tc>
      </w:tr>
      <w:tr w:rsidR="007C5B42" w:rsidRPr="000749E2" w14:paraId="377813DE"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1B565110" w14:textId="77777777" w:rsidR="007C5B42" w:rsidRPr="000749E2" w:rsidRDefault="007C5B42" w:rsidP="005076D8">
            <w:pPr>
              <w:pStyle w:val="TAL"/>
              <w:rPr>
                <w:lang w:eastAsia="en-US"/>
              </w:rPr>
            </w:pPr>
            <w:r w:rsidRPr="000749E2">
              <w:rPr>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709D5D" w14:textId="77777777" w:rsidR="007C5B42" w:rsidRPr="000749E2" w:rsidRDefault="007C5B42" w:rsidP="005076D8">
            <w:pPr>
              <w:pStyle w:val="TAL"/>
              <w:rPr>
                <w:lang w:eastAsia="en-US"/>
              </w:rPr>
            </w:pPr>
            <w:r w:rsidRPr="000749E2">
              <w:rPr>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51EEB9" w14:textId="77777777" w:rsidR="007C5B42" w:rsidRPr="000749E2" w:rsidRDefault="007C5B42" w:rsidP="005076D8">
            <w:pPr>
              <w:pStyle w:val="TAL"/>
            </w:pPr>
            <w:r w:rsidRPr="000749E2">
              <w:t>R5-186631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40054C" w14:textId="77777777" w:rsidR="007C5B42" w:rsidRPr="000749E2" w:rsidRDefault="007C5B42" w:rsidP="005076D8">
            <w:pPr>
              <w:pStyle w:val="TAL"/>
            </w:pPr>
            <w:r w:rsidRPr="000749E2">
              <w:t>1207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182980" w14:textId="77777777" w:rsidR="007C5B42" w:rsidRPr="000749E2" w:rsidRDefault="007C5B42"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FCD4C3" w14:textId="77777777" w:rsidR="007C5B42" w:rsidRPr="000749E2" w:rsidRDefault="007C5B4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7B1EB1" w14:textId="77777777" w:rsidR="007C5B42" w:rsidRPr="000749E2" w:rsidRDefault="007C5B42" w:rsidP="000749E2">
            <w:pPr>
              <w:pStyle w:val="TAL"/>
              <w:rPr>
                <w:lang w:eastAsia="en-US"/>
              </w:rPr>
            </w:pPr>
            <w:r w:rsidRPr="000749E2">
              <w:rPr>
                <w:lang w:eastAsia="en-US"/>
              </w:rPr>
              <w:t>Correction to GNSS scenario #3 for V2X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55750C" w14:textId="77777777" w:rsidR="007C5B42" w:rsidRPr="000749E2" w:rsidRDefault="007C5B42" w:rsidP="005076D8">
            <w:pPr>
              <w:pStyle w:val="TAL"/>
            </w:pPr>
            <w:r w:rsidRPr="000749E2">
              <w:t>15.4.0</w:t>
            </w:r>
          </w:p>
        </w:tc>
      </w:tr>
      <w:tr w:rsidR="007C5B42" w:rsidRPr="000749E2" w14:paraId="67FCADEC"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149F0291" w14:textId="77777777" w:rsidR="007C5B42" w:rsidRPr="000749E2" w:rsidRDefault="007C5B42" w:rsidP="005076D8">
            <w:pPr>
              <w:pStyle w:val="TAL"/>
              <w:rPr>
                <w:lang w:eastAsia="en-US"/>
              </w:rPr>
            </w:pPr>
            <w:r w:rsidRPr="000749E2">
              <w:rPr>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324320" w14:textId="77777777" w:rsidR="007C5B42" w:rsidRPr="000749E2" w:rsidRDefault="007C5B42" w:rsidP="005076D8">
            <w:pPr>
              <w:pStyle w:val="TAL"/>
              <w:rPr>
                <w:lang w:eastAsia="en-US"/>
              </w:rPr>
            </w:pPr>
            <w:r w:rsidRPr="000749E2">
              <w:rPr>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A460349" w14:textId="77777777" w:rsidR="007C5B42" w:rsidRPr="000749E2" w:rsidRDefault="007C5B42" w:rsidP="005076D8">
            <w:pPr>
              <w:pStyle w:val="TAL"/>
            </w:pPr>
            <w:r w:rsidRPr="000749E2">
              <w:t>R5-186768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F8C722" w14:textId="77777777" w:rsidR="007C5B42" w:rsidRPr="000749E2" w:rsidRDefault="007C5B42" w:rsidP="005076D8">
            <w:pPr>
              <w:pStyle w:val="TAL"/>
            </w:pPr>
            <w:r w:rsidRPr="000749E2">
              <w:t>1212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FC455C" w14:textId="77777777" w:rsidR="007C5B42" w:rsidRPr="000749E2" w:rsidRDefault="007C5B42"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FDA461" w14:textId="77777777" w:rsidR="007C5B42" w:rsidRPr="000749E2" w:rsidRDefault="007C5B4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97DB6E" w14:textId="77777777" w:rsidR="007C5B42" w:rsidRPr="000749E2" w:rsidRDefault="007C5B42" w:rsidP="000749E2">
            <w:pPr>
              <w:pStyle w:val="TAL"/>
              <w:rPr>
                <w:lang w:eastAsia="en-US"/>
              </w:rPr>
            </w:pPr>
            <w:r w:rsidRPr="000749E2">
              <w:rPr>
                <w:lang w:eastAsia="en-US"/>
              </w:rPr>
              <w:t>Modify the values of IEs in sps-AssistanceInformation-r14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C9DBA8" w14:textId="77777777" w:rsidR="007C5B42" w:rsidRPr="000749E2" w:rsidRDefault="007C5B42" w:rsidP="005076D8">
            <w:pPr>
              <w:pStyle w:val="TAL"/>
            </w:pPr>
            <w:r w:rsidRPr="000749E2">
              <w:t>15.4.0</w:t>
            </w:r>
          </w:p>
        </w:tc>
      </w:tr>
      <w:tr w:rsidR="007C5B42" w:rsidRPr="000749E2" w14:paraId="62E32F0A"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63A9142B" w14:textId="77777777" w:rsidR="007C5B42" w:rsidRPr="000749E2" w:rsidRDefault="007C5B42" w:rsidP="005076D8">
            <w:pPr>
              <w:pStyle w:val="TAL"/>
              <w:rPr>
                <w:lang w:eastAsia="en-US"/>
              </w:rPr>
            </w:pPr>
            <w:r w:rsidRPr="000749E2">
              <w:rPr>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77A2DD" w14:textId="77777777" w:rsidR="007C5B42" w:rsidRPr="000749E2" w:rsidRDefault="007C5B42" w:rsidP="005076D8">
            <w:pPr>
              <w:pStyle w:val="TAL"/>
              <w:rPr>
                <w:lang w:eastAsia="en-US"/>
              </w:rPr>
            </w:pPr>
            <w:r w:rsidRPr="000749E2">
              <w:rPr>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AFF20B" w14:textId="77777777" w:rsidR="007C5B42" w:rsidRPr="000749E2" w:rsidRDefault="007C5B42" w:rsidP="005076D8">
            <w:pPr>
              <w:pStyle w:val="TAL"/>
            </w:pPr>
            <w:r w:rsidRPr="000749E2">
              <w:t>R5-187002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E57035" w14:textId="77777777" w:rsidR="007C5B42" w:rsidRPr="000749E2" w:rsidRDefault="007C5B42" w:rsidP="005076D8">
            <w:pPr>
              <w:pStyle w:val="TAL"/>
            </w:pPr>
            <w:r w:rsidRPr="000749E2">
              <w:t>1214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0E5D6B" w14:textId="77777777" w:rsidR="007C5B42" w:rsidRPr="000749E2" w:rsidRDefault="007C5B42"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22CC9A" w14:textId="77777777" w:rsidR="007C5B42" w:rsidRPr="000749E2" w:rsidRDefault="007C5B4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101E05" w14:textId="77777777" w:rsidR="007C5B42" w:rsidRPr="000749E2" w:rsidRDefault="007C5B42" w:rsidP="000749E2">
            <w:pPr>
              <w:pStyle w:val="TAL"/>
              <w:rPr>
                <w:lang w:eastAsia="en-US"/>
              </w:rPr>
            </w:pPr>
            <w:r w:rsidRPr="000749E2">
              <w:rPr>
                <w:lang w:eastAsia="en-US"/>
              </w:rPr>
              <w:t xml:space="preserve">Correction to Table 8.1.6.1-15a </w:t>
            </w:r>
            <w:proofErr w:type="spellStart"/>
            <w:r w:rsidRPr="000749E2">
              <w:rPr>
                <w:lang w:eastAsia="en-US"/>
              </w:rPr>
              <w:t>SCPTMConfiguration</w:t>
            </w:r>
            <w:proofErr w:type="spellEnd"/>
            <w:r w:rsidRPr="000749E2">
              <w:rPr>
                <w:lang w:eastAsia="en-US"/>
              </w:rPr>
              <w:t>-NB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5C52DA" w14:textId="77777777" w:rsidR="007C5B42" w:rsidRPr="000749E2" w:rsidRDefault="007C5B42" w:rsidP="005076D8">
            <w:pPr>
              <w:pStyle w:val="TAL"/>
            </w:pPr>
            <w:r w:rsidRPr="000749E2">
              <w:t>15.4.0</w:t>
            </w:r>
          </w:p>
        </w:tc>
      </w:tr>
      <w:tr w:rsidR="007C5B42" w:rsidRPr="000749E2" w14:paraId="4351F701"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4090752A" w14:textId="77777777" w:rsidR="007C5B42" w:rsidRPr="000749E2" w:rsidRDefault="007C5B42" w:rsidP="005076D8">
            <w:pPr>
              <w:pStyle w:val="TAL"/>
              <w:rPr>
                <w:lang w:eastAsia="en-US"/>
              </w:rPr>
            </w:pPr>
            <w:r w:rsidRPr="000749E2">
              <w:rPr>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EBA0A2" w14:textId="77777777" w:rsidR="007C5B42" w:rsidRPr="000749E2" w:rsidRDefault="007C5B42" w:rsidP="005076D8">
            <w:pPr>
              <w:pStyle w:val="TAL"/>
              <w:rPr>
                <w:lang w:eastAsia="en-US"/>
              </w:rPr>
            </w:pPr>
            <w:r w:rsidRPr="000749E2">
              <w:rPr>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7E0831" w14:textId="77777777" w:rsidR="007C5B42" w:rsidRPr="000749E2" w:rsidRDefault="007C5B42" w:rsidP="005076D8">
            <w:pPr>
              <w:pStyle w:val="TAL"/>
            </w:pPr>
            <w:r w:rsidRPr="000749E2">
              <w:t>R5-187005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0D397D" w14:textId="77777777" w:rsidR="007C5B42" w:rsidRPr="000749E2" w:rsidRDefault="007C5B42" w:rsidP="005076D8">
            <w:pPr>
              <w:pStyle w:val="TAL"/>
            </w:pPr>
            <w:r w:rsidRPr="000749E2">
              <w:t>1215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632EC1" w14:textId="77777777" w:rsidR="007C5B42" w:rsidRPr="000749E2" w:rsidRDefault="007C5B42"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055A62" w14:textId="77777777" w:rsidR="007C5B42" w:rsidRPr="000749E2" w:rsidRDefault="007C5B4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6958E8" w14:textId="77777777" w:rsidR="007C5B42" w:rsidRPr="000749E2" w:rsidRDefault="007C5B42" w:rsidP="000749E2">
            <w:pPr>
              <w:pStyle w:val="TAL"/>
              <w:rPr>
                <w:lang w:eastAsia="en-US"/>
              </w:rPr>
            </w:pPr>
            <w:r w:rsidRPr="000749E2">
              <w:rPr>
                <w:lang w:eastAsia="en-US"/>
              </w:rPr>
              <w:t xml:space="preserve">Adding connection diagram for </w:t>
            </w:r>
            <w:proofErr w:type="spellStart"/>
            <w:r w:rsidRPr="000749E2">
              <w:rPr>
                <w:lang w:eastAsia="en-US"/>
              </w:rPr>
              <w:t>eNB</w:t>
            </w:r>
            <w:proofErr w:type="spellEnd"/>
            <w:r w:rsidRPr="000749E2">
              <w:rPr>
                <w:lang w:eastAsia="en-US"/>
              </w:rPr>
              <w:t>-IoT RRM test case 6.2.18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8494EC" w14:textId="77777777" w:rsidR="007C5B42" w:rsidRPr="000749E2" w:rsidRDefault="007C5B42" w:rsidP="005076D8">
            <w:pPr>
              <w:pStyle w:val="TAL"/>
            </w:pPr>
            <w:r w:rsidRPr="000749E2">
              <w:t>15.4.0</w:t>
            </w:r>
          </w:p>
        </w:tc>
      </w:tr>
      <w:tr w:rsidR="007C5B42" w:rsidRPr="000749E2" w14:paraId="1909FD2C"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3A7DAFF7" w14:textId="77777777" w:rsidR="007C5B42" w:rsidRPr="000749E2" w:rsidRDefault="007C5B42" w:rsidP="005076D8">
            <w:pPr>
              <w:pStyle w:val="TAL"/>
              <w:rPr>
                <w:lang w:eastAsia="en-US"/>
              </w:rPr>
            </w:pPr>
            <w:r w:rsidRPr="000749E2">
              <w:rPr>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D45EF7" w14:textId="77777777" w:rsidR="007C5B42" w:rsidRPr="000749E2" w:rsidRDefault="007C5B42" w:rsidP="005076D8">
            <w:pPr>
              <w:pStyle w:val="TAL"/>
              <w:rPr>
                <w:lang w:eastAsia="en-US"/>
              </w:rPr>
            </w:pPr>
            <w:r w:rsidRPr="000749E2">
              <w:rPr>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4BE11B" w14:textId="77777777" w:rsidR="007C5B42" w:rsidRPr="000749E2" w:rsidRDefault="007C5B42" w:rsidP="005076D8">
            <w:pPr>
              <w:pStyle w:val="TAL"/>
            </w:pPr>
            <w:r w:rsidRPr="000749E2">
              <w:t>R5-187058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078535" w14:textId="77777777" w:rsidR="007C5B42" w:rsidRPr="000749E2" w:rsidRDefault="007C5B42" w:rsidP="005076D8">
            <w:pPr>
              <w:pStyle w:val="TAL"/>
            </w:pPr>
            <w:r w:rsidRPr="000749E2">
              <w:t>1216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8DF5CD" w14:textId="77777777" w:rsidR="007C5B42" w:rsidRPr="000749E2" w:rsidRDefault="007C5B42"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1BB87A" w14:textId="77777777" w:rsidR="007C5B42" w:rsidRPr="000749E2" w:rsidRDefault="007C5B4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810C97" w14:textId="77777777" w:rsidR="007C5B42" w:rsidRPr="000749E2" w:rsidRDefault="007C5B42" w:rsidP="000749E2">
            <w:pPr>
              <w:pStyle w:val="TAL"/>
              <w:rPr>
                <w:lang w:eastAsia="en-US"/>
              </w:rPr>
            </w:pPr>
            <w:r w:rsidRPr="000749E2">
              <w:rPr>
                <w:lang w:eastAsia="en-US"/>
              </w:rPr>
              <w:t>Addition of test frequency for CA_48C and CA_48A-48A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CCE8C0" w14:textId="77777777" w:rsidR="007C5B42" w:rsidRPr="000749E2" w:rsidRDefault="007C5B42" w:rsidP="005076D8">
            <w:pPr>
              <w:pStyle w:val="TAL"/>
            </w:pPr>
            <w:r w:rsidRPr="000749E2">
              <w:t>15.4.0</w:t>
            </w:r>
          </w:p>
        </w:tc>
      </w:tr>
      <w:tr w:rsidR="007C5B42" w:rsidRPr="000749E2" w14:paraId="64791A53"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2F423848" w14:textId="77777777" w:rsidR="007C5B42" w:rsidRPr="000749E2" w:rsidRDefault="007C5B42" w:rsidP="005076D8">
            <w:pPr>
              <w:pStyle w:val="TAL"/>
              <w:rPr>
                <w:lang w:eastAsia="en-US"/>
              </w:rPr>
            </w:pPr>
            <w:r w:rsidRPr="000749E2">
              <w:rPr>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75FDF2" w14:textId="77777777" w:rsidR="007C5B42" w:rsidRPr="000749E2" w:rsidRDefault="007C5B42" w:rsidP="005076D8">
            <w:pPr>
              <w:pStyle w:val="TAL"/>
              <w:rPr>
                <w:lang w:eastAsia="en-US"/>
              </w:rPr>
            </w:pPr>
            <w:r w:rsidRPr="000749E2">
              <w:rPr>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9BF3F2" w14:textId="77777777" w:rsidR="007C5B42" w:rsidRPr="000749E2" w:rsidRDefault="007C5B42" w:rsidP="005076D8">
            <w:pPr>
              <w:pStyle w:val="TAL"/>
            </w:pPr>
            <w:r w:rsidRPr="000749E2">
              <w:t>R5-187059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EA6C3E" w14:textId="77777777" w:rsidR="007C5B42" w:rsidRPr="000749E2" w:rsidRDefault="007C5B42" w:rsidP="005076D8">
            <w:pPr>
              <w:pStyle w:val="TAL"/>
            </w:pPr>
            <w:r w:rsidRPr="000749E2">
              <w:t>1217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4784DB" w14:textId="77777777" w:rsidR="007C5B42" w:rsidRPr="000749E2" w:rsidRDefault="007C5B42"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C0827A" w14:textId="77777777" w:rsidR="007C5B42" w:rsidRPr="000749E2" w:rsidRDefault="007C5B4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5A4FA5" w14:textId="77777777" w:rsidR="007C5B42" w:rsidRPr="000749E2" w:rsidRDefault="007C5B42" w:rsidP="000749E2">
            <w:pPr>
              <w:pStyle w:val="TAL"/>
              <w:rPr>
                <w:lang w:eastAsia="en-US"/>
              </w:rPr>
            </w:pPr>
            <w:r w:rsidRPr="000749E2">
              <w:rPr>
                <w:lang w:eastAsia="en-US"/>
              </w:rPr>
              <w:t>Addition of test frequency for CA_40A-40A and CA_40A-40C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AE582A" w14:textId="77777777" w:rsidR="007C5B42" w:rsidRPr="000749E2" w:rsidRDefault="007C5B42" w:rsidP="005076D8">
            <w:pPr>
              <w:pStyle w:val="TAL"/>
            </w:pPr>
            <w:r w:rsidRPr="000749E2">
              <w:t>15.4.0</w:t>
            </w:r>
          </w:p>
        </w:tc>
      </w:tr>
      <w:tr w:rsidR="007C5B42" w:rsidRPr="000749E2" w14:paraId="0D298E64"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14F3BE8B" w14:textId="77777777" w:rsidR="007C5B42" w:rsidRPr="000749E2" w:rsidRDefault="007C5B42" w:rsidP="005076D8">
            <w:pPr>
              <w:pStyle w:val="TAL"/>
              <w:rPr>
                <w:lang w:eastAsia="en-US"/>
              </w:rPr>
            </w:pPr>
            <w:r w:rsidRPr="000749E2">
              <w:rPr>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E18C8C" w14:textId="77777777" w:rsidR="007C5B42" w:rsidRPr="000749E2" w:rsidRDefault="007C5B42" w:rsidP="005076D8">
            <w:pPr>
              <w:pStyle w:val="TAL"/>
              <w:rPr>
                <w:lang w:eastAsia="en-US"/>
              </w:rPr>
            </w:pPr>
            <w:r w:rsidRPr="000749E2">
              <w:rPr>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D9BD97" w14:textId="77777777" w:rsidR="007C5B42" w:rsidRPr="000749E2" w:rsidRDefault="007C5B42" w:rsidP="005076D8">
            <w:pPr>
              <w:pStyle w:val="TAL"/>
            </w:pPr>
            <w:r w:rsidRPr="000749E2">
              <w:t>R5-187114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4AFE74" w14:textId="77777777" w:rsidR="007C5B42" w:rsidRPr="000749E2" w:rsidRDefault="007C5B42" w:rsidP="005076D8">
            <w:pPr>
              <w:pStyle w:val="TAL"/>
            </w:pPr>
            <w:r w:rsidRPr="000749E2">
              <w:t>1218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10959C" w14:textId="77777777" w:rsidR="007C5B42" w:rsidRPr="000749E2" w:rsidRDefault="007C5B42"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486A0D" w14:textId="77777777" w:rsidR="007C5B42" w:rsidRPr="000749E2" w:rsidRDefault="007C5B4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192940" w14:textId="77777777" w:rsidR="007C5B42" w:rsidRPr="000749E2" w:rsidRDefault="007C5B42" w:rsidP="000749E2">
            <w:pPr>
              <w:pStyle w:val="TAL"/>
              <w:rPr>
                <w:lang w:eastAsia="en-US"/>
              </w:rPr>
            </w:pPr>
            <w:r w:rsidRPr="000749E2">
              <w:rPr>
                <w:lang w:eastAsia="en-US"/>
              </w:rPr>
              <w:t xml:space="preserve">Correction to </w:t>
            </w:r>
            <w:proofErr w:type="spellStart"/>
            <w:r w:rsidRPr="000749E2">
              <w:rPr>
                <w:lang w:eastAsia="en-US"/>
              </w:rPr>
              <w:t>RRCConnectionReconfiguration</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503C63" w14:textId="77777777" w:rsidR="007C5B42" w:rsidRPr="000749E2" w:rsidRDefault="007C5B42" w:rsidP="005076D8">
            <w:pPr>
              <w:pStyle w:val="TAL"/>
            </w:pPr>
            <w:r w:rsidRPr="000749E2">
              <w:t>15.4.0</w:t>
            </w:r>
          </w:p>
        </w:tc>
      </w:tr>
      <w:tr w:rsidR="007C5B42" w:rsidRPr="000749E2" w14:paraId="042A2E2B"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0E483F70" w14:textId="77777777" w:rsidR="007C5B42" w:rsidRPr="000749E2" w:rsidRDefault="007C5B42" w:rsidP="005076D8">
            <w:pPr>
              <w:pStyle w:val="TAL"/>
              <w:rPr>
                <w:lang w:eastAsia="en-US"/>
              </w:rPr>
            </w:pPr>
            <w:r w:rsidRPr="000749E2">
              <w:rPr>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B66C81" w14:textId="77777777" w:rsidR="007C5B42" w:rsidRPr="000749E2" w:rsidRDefault="007C5B42" w:rsidP="005076D8">
            <w:pPr>
              <w:pStyle w:val="TAL"/>
              <w:rPr>
                <w:lang w:eastAsia="en-US"/>
              </w:rPr>
            </w:pPr>
            <w:r w:rsidRPr="000749E2">
              <w:rPr>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6D48E8" w14:textId="77777777" w:rsidR="007C5B42" w:rsidRPr="000749E2" w:rsidRDefault="007C5B42" w:rsidP="005076D8">
            <w:pPr>
              <w:pStyle w:val="TAL"/>
            </w:pPr>
            <w:r w:rsidRPr="000749E2">
              <w:t>R5-187447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92E764" w14:textId="77777777" w:rsidR="007C5B42" w:rsidRPr="000749E2" w:rsidRDefault="007C5B42" w:rsidP="005076D8">
            <w:pPr>
              <w:pStyle w:val="TAL"/>
            </w:pPr>
            <w:r w:rsidRPr="000749E2">
              <w:t>1222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C3AB84" w14:textId="77777777" w:rsidR="007C5B42" w:rsidRPr="000749E2" w:rsidRDefault="007C5B42"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97A5AB" w14:textId="77777777" w:rsidR="007C5B42" w:rsidRPr="000749E2" w:rsidRDefault="007C5B4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BB6C3C" w14:textId="77777777" w:rsidR="007C5B42" w:rsidRPr="000749E2" w:rsidRDefault="007C5B42" w:rsidP="000749E2">
            <w:pPr>
              <w:pStyle w:val="TAL"/>
              <w:rPr>
                <w:lang w:eastAsia="en-US"/>
              </w:rPr>
            </w:pPr>
            <w:r w:rsidRPr="000749E2">
              <w:rPr>
                <w:lang w:eastAsia="en-US"/>
              </w:rPr>
              <w:t>Addition of Rel-13 CA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340ED7" w14:textId="77777777" w:rsidR="007C5B42" w:rsidRPr="000749E2" w:rsidRDefault="007C5B42" w:rsidP="005076D8">
            <w:pPr>
              <w:pStyle w:val="TAL"/>
            </w:pPr>
            <w:r w:rsidRPr="000749E2">
              <w:t>15.4.0</w:t>
            </w:r>
          </w:p>
        </w:tc>
      </w:tr>
      <w:tr w:rsidR="007C5B42" w:rsidRPr="000749E2" w14:paraId="60771795"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6139D5DA" w14:textId="77777777" w:rsidR="007C5B42" w:rsidRPr="000749E2" w:rsidRDefault="007C5B42" w:rsidP="005076D8">
            <w:pPr>
              <w:pStyle w:val="TAL"/>
              <w:rPr>
                <w:lang w:eastAsia="en-US"/>
              </w:rPr>
            </w:pPr>
            <w:r w:rsidRPr="000749E2">
              <w:rPr>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CDE8D0" w14:textId="77777777" w:rsidR="007C5B42" w:rsidRPr="000749E2" w:rsidRDefault="007C5B42" w:rsidP="005076D8">
            <w:pPr>
              <w:pStyle w:val="TAL"/>
              <w:rPr>
                <w:lang w:eastAsia="en-US"/>
              </w:rPr>
            </w:pPr>
            <w:r w:rsidRPr="000749E2">
              <w:rPr>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691428" w14:textId="77777777" w:rsidR="007C5B42" w:rsidRPr="000749E2" w:rsidRDefault="007C5B42" w:rsidP="005076D8">
            <w:pPr>
              <w:pStyle w:val="TAL"/>
            </w:pPr>
            <w:r w:rsidRPr="000749E2">
              <w:t>R5-187612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371CE6" w14:textId="77777777" w:rsidR="007C5B42" w:rsidRPr="000749E2" w:rsidRDefault="007C5B42" w:rsidP="005076D8">
            <w:pPr>
              <w:pStyle w:val="TAL"/>
            </w:pPr>
            <w:r w:rsidRPr="000749E2">
              <w:t>1225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5C7048" w14:textId="77777777" w:rsidR="007C5B42" w:rsidRPr="000749E2" w:rsidRDefault="007C5B42"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4C53FE" w14:textId="77777777" w:rsidR="007C5B42" w:rsidRPr="000749E2" w:rsidRDefault="007C5B4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3F2F50" w14:textId="77777777" w:rsidR="007C5B42" w:rsidRPr="000749E2" w:rsidRDefault="007C5B42" w:rsidP="000749E2">
            <w:pPr>
              <w:pStyle w:val="TAL"/>
              <w:rPr>
                <w:lang w:eastAsia="en-US"/>
              </w:rPr>
            </w:pPr>
            <w:r w:rsidRPr="000749E2">
              <w:rPr>
                <w:lang w:eastAsia="en-US"/>
              </w:rPr>
              <w:t>Addition of the message content of PDCP-config for UDC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06C317" w14:textId="77777777" w:rsidR="007C5B42" w:rsidRPr="000749E2" w:rsidRDefault="007C5B42" w:rsidP="005076D8">
            <w:pPr>
              <w:pStyle w:val="TAL"/>
            </w:pPr>
            <w:r w:rsidRPr="000749E2">
              <w:t>15.4.0</w:t>
            </w:r>
          </w:p>
        </w:tc>
      </w:tr>
      <w:tr w:rsidR="007C5B42" w:rsidRPr="000749E2" w14:paraId="17C19ABE"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53D091E2" w14:textId="77777777" w:rsidR="007C5B42" w:rsidRPr="000749E2" w:rsidRDefault="007C5B42" w:rsidP="005076D8">
            <w:pPr>
              <w:pStyle w:val="TAL"/>
              <w:rPr>
                <w:lang w:eastAsia="en-US"/>
              </w:rPr>
            </w:pPr>
            <w:r w:rsidRPr="000749E2">
              <w:rPr>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797461" w14:textId="77777777" w:rsidR="007C5B42" w:rsidRPr="000749E2" w:rsidRDefault="007C5B42" w:rsidP="005076D8">
            <w:pPr>
              <w:pStyle w:val="TAL"/>
              <w:rPr>
                <w:lang w:eastAsia="en-US"/>
              </w:rPr>
            </w:pPr>
            <w:r w:rsidRPr="000749E2">
              <w:rPr>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726894" w14:textId="77777777" w:rsidR="007C5B42" w:rsidRPr="000749E2" w:rsidRDefault="007C5B42" w:rsidP="005076D8">
            <w:pPr>
              <w:pStyle w:val="TAL"/>
            </w:pPr>
            <w:r w:rsidRPr="000749E2">
              <w:t>R5-187639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22F092" w14:textId="77777777" w:rsidR="007C5B42" w:rsidRPr="000749E2" w:rsidRDefault="007C5B42" w:rsidP="005076D8">
            <w:pPr>
              <w:pStyle w:val="TAL"/>
            </w:pPr>
            <w:r w:rsidRPr="000749E2">
              <w:t>1213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740613" w14:textId="77777777" w:rsidR="007C5B42" w:rsidRPr="000749E2" w:rsidRDefault="007C5B42"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19FC9D" w14:textId="77777777" w:rsidR="007C5B42" w:rsidRPr="000749E2" w:rsidRDefault="007C5B4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FCFA96" w14:textId="77777777" w:rsidR="007C5B42" w:rsidRPr="000749E2" w:rsidRDefault="007C5B42" w:rsidP="000749E2">
            <w:pPr>
              <w:pStyle w:val="TAL"/>
              <w:rPr>
                <w:lang w:eastAsia="en-US"/>
              </w:rPr>
            </w:pPr>
            <w:r w:rsidRPr="000749E2">
              <w:rPr>
                <w:lang w:eastAsia="en-US"/>
              </w:rPr>
              <w:t>Update NB-IoT Rel-14 DCI format N0/N1 with HARQ process number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262762" w14:textId="77777777" w:rsidR="007C5B42" w:rsidRPr="000749E2" w:rsidRDefault="007C5B42" w:rsidP="005076D8">
            <w:pPr>
              <w:pStyle w:val="TAL"/>
            </w:pPr>
            <w:r w:rsidRPr="000749E2">
              <w:t>15.4.0</w:t>
            </w:r>
          </w:p>
        </w:tc>
      </w:tr>
      <w:tr w:rsidR="007C5B42" w:rsidRPr="000749E2" w14:paraId="7768614B"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795A3114" w14:textId="77777777" w:rsidR="007C5B42" w:rsidRPr="000749E2" w:rsidRDefault="007C5B42" w:rsidP="005076D8">
            <w:pPr>
              <w:pStyle w:val="TAL"/>
              <w:rPr>
                <w:lang w:eastAsia="en-US"/>
              </w:rPr>
            </w:pPr>
            <w:r w:rsidRPr="000749E2">
              <w:rPr>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19C61A" w14:textId="77777777" w:rsidR="007C5B42" w:rsidRPr="000749E2" w:rsidRDefault="007C5B42" w:rsidP="005076D8">
            <w:pPr>
              <w:pStyle w:val="TAL"/>
              <w:rPr>
                <w:lang w:eastAsia="en-US"/>
              </w:rPr>
            </w:pPr>
            <w:r w:rsidRPr="000749E2">
              <w:rPr>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D19469" w14:textId="77777777" w:rsidR="007C5B42" w:rsidRPr="000749E2" w:rsidRDefault="007C5B42" w:rsidP="005076D8">
            <w:pPr>
              <w:pStyle w:val="TAL"/>
            </w:pPr>
            <w:r w:rsidRPr="000749E2">
              <w:t>R5-187640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374620" w14:textId="77777777" w:rsidR="007C5B42" w:rsidRPr="000749E2" w:rsidRDefault="007C5B42" w:rsidP="005076D8">
            <w:pPr>
              <w:pStyle w:val="TAL"/>
            </w:pPr>
            <w:r w:rsidRPr="000749E2">
              <w:t>1226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8A2C7D" w14:textId="77777777" w:rsidR="007C5B42" w:rsidRPr="000749E2" w:rsidRDefault="007C5B42"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D9A2C8" w14:textId="77777777" w:rsidR="007C5B42" w:rsidRPr="000749E2" w:rsidRDefault="007C5B4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46B7A8" w14:textId="77777777" w:rsidR="007C5B42" w:rsidRPr="000749E2" w:rsidRDefault="007C5B42" w:rsidP="000749E2">
            <w:pPr>
              <w:pStyle w:val="TAL"/>
              <w:rPr>
                <w:lang w:eastAsia="en-US"/>
              </w:rPr>
            </w:pPr>
            <w:r w:rsidRPr="000749E2">
              <w:rPr>
                <w:lang w:eastAsia="en-US"/>
              </w:rPr>
              <w:t xml:space="preserve">Clarification to </w:t>
            </w:r>
            <w:proofErr w:type="spellStart"/>
            <w:r w:rsidRPr="000749E2">
              <w:rPr>
                <w:lang w:eastAsia="en-US"/>
              </w:rPr>
              <w:t>inband</w:t>
            </w:r>
            <w:proofErr w:type="spellEnd"/>
            <w:r w:rsidRPr="000749E2">
              <w:rPr>
                <w:lang w:eastAsia="en-US"/>
              </w:rPr>
              <w:t xml:space="preserve"> testing for signalling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00A28B" w14:textId="77777777" w:rsidR="007C5B42" w:rsidRPr="000749E2" w:rsidRDefault="007C5B42" w:rsidP="005076D8">
            <w:pPr>
              <w:pStyle w:val="TAL"/>
            </w:pPr>
            <w:r w:rsidRPr="000749E2">
              <w:t>15.4.0</w:t>
            </w:r>
          </w:p>
        </w:tc>
      </w:tr>
      <w:tr w:rsidR="007C5B42" w:rsidRPr="000749E2" w14:paraId="1B1F400F"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7A69804A" w14:textId="77777777" w:rsidR="007C5B42" w:rsidRPr="000749E2" w:rsidRDefault="007C5B42" w:rsidP="005076D8">
            <w:pPr>
              <w:pStyle w:val="TAL"/>
              <w:rPr>
                <w:lang w:eastAsia="en-US"/>
              </w:rPr>
            </w:pPr>
            <w:r w:rsidRPr="000749E2">
              <w:rPr>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6B9570" w14:textId="77777777" w:rsidR="007C5B42" w:rsidRPr="000749E2" w:rsidRDefault="007C5B42" w:rsidP="005076D8">
            <w:pPr>
              <w:pStyle w:val="TAL"/>
              <w:rPr>
                <w:lang w:eastAsia="en-US"/>
              </w:rPr>
            </w:pPr>
            <w:r w:rsidRPr="000749E2">
              <w:rPr>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650BB97" w14:textId="77777777" w:rsidR="007C5B42" w:rsidRPr="000749E2" w:rsidRDefault="007C5B42" w:rsidP="005076D8">
            <w:pPr>
              <w:pStyle w:val="TAL"/>
            </w:pPr>
            <w:r w:rsidRPr="000749E2">
              <w:t>R5-187643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39316C" w14:textId="77777777" w:rsidR="007C5B42" w:rsidRPr="000749E2" w:rsidRDefault="007C5B42" w:rsidP="005076D8">
            <w:pPr>
              <w:pStyle w:val="TAL"/>
            </w:pPr>
            <w:r w:rsidRPr="000749E2">
              <w:t>1219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29E476" w14:textId="77777777" w:rsidR="007C5B42" w:rsidRPr="000749E2" w:rsidRDefault="007C5B42"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2E4FBF" w14:textId="77777777" w:rsidR="007C5B42" w:rsidRPr="000749E2" w:rsidRDefault="007C5B4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B613CC" w14:textId="77777777" w:rsidR="007C5B42" w:rsidRPr="000749E2" w:rsidRDefault="007C5B42" w:rsidP="000749E2">
            <w:pPr>
              <w:pStyle w:val="TAL"/>
              <w:rPr>
                <w:lang w:eastAsia="en-US"/>
              </w:rPr>
            </w:pPr>
            <w:r w:rsidRPr="000749E2">
              <w:rPr>
                <w:lang w:eastAsia="en-US"/>
              </w:rPr>
              <w:t xml:space="preserve">New </w:t>
            </w:r>
            <w:proofErr w:type="spellStart"/>
            <w:r w:rsidRPr="000749E2">
              <w:rPr>
                <w:lang w:eastAsia="en-US"/>
              </w:rPr>
              <w:t>feMTC</w:t>
            </w:r>
            <w:proofErr w:type="spellEnd"/>
            <w:r w:rsidRPr="000749E2">
              <w:rPr>
                <w:lang w:eastAsia="en-US"/>
              </w:rPr>
              <w:t xml:space="preserve"> 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2268E7" w14:textId="77777777" w:rsidR="007C5B42" w:rsidRPr="000749E2" w:rsidRDefault="007C5B42" w:rsidP="005076D8">
            <w:pPr>
              <w:pStyle w:val="TAL"/>
            </w:pPr>
            <w:r w:rsidRPr="000749E2">
              <w:t>15.4.0</w:t>
            </w:r>
          </w:p>
        </w:tc>
      </w:tr>
      <w:tr w:rsidR="007C5B42" w:rsidRPr="000749E2" w14:paraId="546DFFE0"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18E946A2" w14:textId="77777777" w:rsidR="007C5B42" w:rsidRPr="000749E2" w:rsidRDefault="007C5B42" w:rsidP="005076D8">
            <w:pPr>
              <w:pStyle w:val="TAL"/>
              <w:rPr>
                <w:lang w:eastAsia="en-US"/>
              </w:rPr>
            </w:pPr>
            <w:r w:rsidRPr="000749E2">
              <w:rPr>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477DC2" w14:textId="77777777" w:rsidR="007C5B42" w:rsidRPr="000749E2" w:rsidRDefault="007C5B42" w:rsidP="005076D8">
            <w:pPr>
              <w:pStyle w:val="TAL"/>
              <w:rPr>
                <w:lang w:eastAsia="en-US"/>
              </w:rPr>
            </w:pPr>
            <w:r w:rsidRPr="000749E2">
              <w:rPr>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B04B32" w14:textId="77777777" w:rsidR="007C5B42" w:rsidRPr="000749E2" w:rsidRDefault="007C5B42" w:rsidP="005076D8">
            <w:pPr>
              <w:pStyle w:val="TAL"/>
            </w:pPr>
            <w:r w:rsidRPr="000749E2">
              <w:t>R5-187646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41C78E" w14:textId="77777777" w:rsidR="007C5B42" w:rsidRPr="000749E2" w:rsidRDefault="007C5B42" w:rsidP="005076D8">
            <w:pPr>
              <w:pStyle w:val="TAL"/>
            </w:pPr>
            <w:r w:rsidRPr="000749E2">
              <w:t>1220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917F4F" w14:textId="77777777" w:rsidR="007C5B42" w:rsidRPr="000749E2" w:rsidRDefault="007C5B42"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CDC2C1" w14:textId="77777777" w:rsidR="007C5B42" w:rsidRPr="000749E2" w:rsidRDefault="007C5B4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B543C6" w14:textId="77777777" w:rsidR="007C5B42" w:rsidRPr="000749E2" w:rsidRDefault="007C5B42" w:rsidP="000749E2">
            <w:pPr>
              <w:pStyle w:val="TAL"/>
              <w:rPr>
                <w:lang w:eastAsia="en-US"/>
              </w:rPr>
            </w:pPr>
            <w:r w:rsidRPr="000749E2">
              <w:rPr>
                <w:lang w:eastAsia="en-US"/>
              </w:rPr>
              <w:t>Addition of support for LWA/LWIP Test Cases  in generic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F5DEB7" w14:textId="77777777" w:rsidR="007C5B42" w:rsidRPr="000749E2" w:rsidRDefault="007C5B42" w:rsidP="005076D8">
            <w:pPr>
              <w:pStyle w:val="TAL"/>
            </w:pPr>
            <w:r w:rsidRPr="000749E2">
              <w:t>15.4.0</w:t>
            </w:r>
          </w:p>
        </w:tc>
      </w:tr>
      <w:tr w:rsidR="007C5B42" w:rsidRPr="000749E2" w14:paraId="68F7A94B"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1AFE15B6" w14:textId="77777777" w:rsidR="007C5B42" w:rsidRPr="000749E2" w:rsidRDefault="007C5B42" w:rsidP="005076D8">
            <w:pPr>
              <w:pStyle w:val="TAL"/>
              <w:rPr>
                <w:lang w:eastAsia="en-US"/>
              </w:rPr>
            </w:pPr>
            <w:r w:rsidRPr="000749E2">
              <w:rPr>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9398B9" w14:textId="77777777" w:rsidR="007C5B42" w:rsidRPr="000749E2" w:rsidRDefault="007C5B42" w:rsidP="005076D8">
            <w:pPr>
              <w:pStyle w:val="TAL"/>
              <w:rPr>
                <w:lang w:eastAsia="en-US"/>
              </w:rPr>
            </w:pPr>
            <w:r w:rsidRPr="000749E2">
              <w:rPr>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56AE1F" w14:textId="77777777" w:rsidR="007C5B42" w:rsidRPr="000749E2" w:rsidRDefault="007C5B42" w:rsidP="005076D8">
            <w:pPr>
              <w:pStyle w:val="TAL"/>
            </w:pPr>
            <w:r w:rsidRPr="000749E2">
              <w:t>R5-187719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62CEF3" w14:textId="77777777" w:rsidR="007C5B42" w:rsidRPr="000749E2" w:rsidRDefault="007C5B42" w:rsidP="005076D8">
            <w:pPr>
              <w:pStyle w:val="TAL"/>
            </w:pPr>
            <w:r w:rsidRPr="000749E2">
              <w:t>1224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AA2B81" w14:textId="77777777" w:rsidR="007C5B42" w:rsidRPr="000749E2" w:rsidRDefault="007C5B42"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53A4A4" w14:textId="77777777" w:rsidR="007C5B42" w:rsidRPr="000749E2" w:rsidRDefault="007C5B4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E00AF0" w14:textId="77777777" w:rsidR="007C5B42" w:rsidRPr="000749E2" w:rsidRDefault="007C5B42" w:rsidP="000749E2">
            <w:pPr>
              <w:pStyle w:val="TAL"/>
              <w:rPr>
                <w:lang w:eastAsia="en-US"/>
              </w:rPr>
            </w:pPr>
            <w:r w:rsidRPr="000749E2">
              <w:rPr>
                <w:lang w:eastAsia="en-US"/>
              </w:rPr>
              <w:t>Correction to Table 6.6.2-1 in 36.508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105E20" w14:textId="77777777" w:rsidR="007C5B42" w:rsidRPr="000749E2" w:rsidRDefault="007C5B42" w:rsidP="005076D8">
            <w:pPr>
              <w:pStyle w:val="TAL"/>
            </w:pPr>
            <w:r w:rsidRPr="000749E2">
              <w:t>15.4.0</w:t>
            </w:r>
          </w:p>
        </w:tc>
      </w:tr>
      <w:tr w:rsidR="007C5B42" w:rsidRPr="000749E2" w14:paraId="53764B1B"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0026A0E1" w14:textId="77777777" w:rsidR="007C5B42" w:rsidRPr="000749E2" w:rsidRDefault="007C5B42" w:rsidP="005076D8">
            <w:pPr>
              <w:pStyle w:val="TAL"/>
              <w:rPr>
                <w:lang w:eastAsia="en-US"/>
              </w:rPr>
            </w:pPr>
            <w:r w:rsidRPr="000749E2">
              <w:rPr>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F68A2A" w14:textId="77777777" w:rsidR="007C5B42" w:rsidRPr="000749E2" w:rsidRDefault="007C5B42" w:rsidP="005076D8">
            <w:pPr>
              <w:pStyle w:val="TAL"/>
              <w:rPr>
                <w:lang w:eastAsia="en-US"/>
              </w:rPr>
            </w:pPr>
            <w:r w:rsidRPr="000749E2">
              <w:rPr>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1F5076" w14:textId="77777777" w:rsidR="007C5B42" w:rsidRPr="000749E2" w:rsidRDefault="007C5B42" w:rsidP="005076D8">
            <w:pPr>
              <w:pStyle w:val="TAL"/>
            </w:pPr>
            <w:r w:rsidRPr="000749E2">
              <w:t>R5-187729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5EB9FA" w14:textId="77777777" w:rsidR="007C5B42" w:rsidRPr="000749E2" w:rsidRDefault="007C5B42" w:rsidP="005076D8">
            <w:pPr>
              <w:pStyle w:val="TAL"/>
            </w:pPr>
            <w:r w:rsidRPr="000749E2">
              <w:t>1221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117002" w14:textId="77777777" w:rsidR="007C5B42" w:rsidRPr="000749E2" w:rsidRDefault="007C5B42"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02BB71" w14:textId="77777777" w:rsidR="007C5B42" w:rsidRPr="000749E2" w:rsidRDefault="007C5B4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DDB929" w14:textId="77777777" w:rsidR="007C5B42" w:rsidRPr="000749E2" w:rsidRDefault="007C5B42" w:rsidP="000749E2">
            <w:pPr>
              <w:pStyle w:val="TAL"/>
              <w:rPr>
                <w:lang w:eastAsia="en-US"/>
              </w:rPr>
            </w:pPr>
            <w:r w:rsidRPr="000749E2">
              <w:rPr>
                <w:lang w:eastAsia="en-US"/>
              </w:rPr>
              <w:t xml:space="preserve">Addition of </w:t>
            </w:r>
            <w:proofErr w:type="spellStart"/>
            <w:r w:rsidRPr="000749E2">
              <w:rPr>
                <w:lang w:eastAsia="en-US"/>
              </w:rPr>
              <w:t>ReportConfigInterRAT</w:t>
            </w:r>
            <w:proofErr w:type="spellEnd"/>
            <w:r w:rsidRPr="000749E2">
              <w:rPr>
                <w:lang w:eastAsia="en-US"/>
              </w:rPr>
              <w:t xml:space="preserve">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15554D" w14:textId="77777777" w:rsidR="007C5B42" w:rsidRPr="000749E2" w:rsidRDefault="007C5B42" w:rsidP="005076D8">
            <w:pPr>
              <w:pStyle w:val="TAL"/>
            </w:pPr>
            <w:r w:rsidRPr="000749E2">
              <w:t>15.4.0</w:t>
            </w:r>
          </w:p>
        </w:tc>
      </w:tr>
      <w:tr w:rsidR="007C5B42" w:rsidRPr="000749E2" w14:paraId="47DD4654"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7C2C265E" w14:textId="77777777" w:rsidR="007C5B42" w:rsidRPr="000749E2" w:rsidRDefault="007C5B42" w:rsidP="005076D8">
            <w:pPr>
              <w:pStyle w:val="TAL"/>
              <w:rPr>
                <w:lang w:eastAsia="en-US"/>
              </w:rPr>
            </w:pPr>
            <w:r w:rsidRPr="000749E2">
              <w:rPr>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C8E301" w14:textId="77777777" w:rsidR="007C5B42" w:rsidRPr="000749E2" w:rsidRDefault="007C5B42" w:rsidP="005076D8">
            <w:pPr>
              <w:pStyle w:val="TAL"/>
              <w:rPr>
                <w:lang w:eastAsia="en-US"/>
              </w:rPr>
            </w:pPr>
            <w:r w:rsidRPr="000749E2">
              <w:rPr>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B964C5" w14:textId="77777777" w:rsidR="007C5B42" w:rsidRPr="000749E2" w:rsidRDefault="007C5B42" w:rsidP="005076D8">
            <w:pPr>
              <w:pStyle w:val="TAL"/>
            </w:pPr>
            <w:r w:rsidRPr="000749E2">
              <w:t>R5-187730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5BB761" w14:textId="77777777" w:rsidR="007C5B42" w:rsidRPr="000749E2" w:rsidRDefault="007C5B42" w:rsidP="005076D8">
            <w:pPr>
              <w:pStyle w:val="TAL"/>
            </w:pPr>
            <w:r w:rsidRPr="000749E2">
              <w:t>1227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96C799" w14:textId="77777777" w:rsidR="007C5B42" w:rsidRPr="000749E2" w:rsidRDefault="007C5B42"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741DBC" w14:textId="77777777" w:rsidR="007C5B42" w:rsidRPr="000749E2" w:rsidRDefault="007C5B4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A59762" w14:textId="77777777" w:rsidR="007C5B42" w:rsidRPr="000749E2" w:rsidRDefault="007C5B42" w:rsidP="000749E2">
            <w:pPr>
              <w:pStyle w:val="TAL"/>
              <w:rPr>
                <w:lang w:eastAsia="en-US"/>
              </w:rPr>
            </w:pPr>
            <w:r w:rsidRPr="000749E2">
              <w:rPr>
                <w:lang w:eastAsia="en-US"/>
              </w:rPr>
              <w:t>Updating UE registration procedure to handle UE capability in 2 steps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AD352A" w14:textId="77777777" w:rsidR="007C5B42" w:rsidRPr="000749E2" w:rsidRDefault="007C5B42" w:rsidP="005076D8">
            <w:pPr>
              <w:pStyle w:val="TAL"/>
            </w:pPr>
            <w:r w:rsidRPr="000749E2">
              <w:t>15.4.0</w:t>
            </w:r>
          </w:p>
        </w:tc>
      </w:tr>
      <w:tr w:rsidR="007C5B42" w:rsidRPr="000749E2" w14:paraId="5CA05D4F"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0EDFD597" w14:textId="77777777" w:rsidR="007C5B42" w:rsidRPr="000749E2" w:rsidRDefault="007C5B42" w:rsidP="005076D8">
            <w:pPr>
              <w:pStyle w:val="TAL"/>
              <w:rPr>
                <w:lang w:eastAsia="en-US"/>
              </w:rPr>
            </w:pPr>
            <w:r w:rsidRPr="000749E2">
              <w:rPr>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11C9DD" w14:textId="77777777" w:rsidR="007C5B42" w:rsidRPr="000749E2" w:rsidRDefault="007C5B42" w:rsidP="005076D8">
            <w:pPr>
              <w:pStyle w:val="TAL"/>
              <w:rPr>
                <w:lang w:eastAsia="en-US"/>
              </w:rPr>
            </w:pPr>
            <w:r w:rsidRPr="000749E2">
              <w:rPr>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79EC1E" w14:textId="77777777" w:rsidR="007C5B42" w:rsidRPr="000749E2" w:rsidRDefault="007C5B42" w:rsidP="005076D8">
            <w:pPr>
              <w:pStyle w:val="TAL"/>
            </w:pPr>
            <w:r w:rsidRPr="000749E2">
              <w:t>R5-187739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6403A8" w14:textId="77777777" w:rsidR="007C5B42" w:rsidRPr="000749E2" w:rsidRDefault="007C5B42" w:rsidP="005076D8">
            <w:pPr>
              <w:pStyle w:val="TAL"/>
            </w:pPr>
            <w:r w:rsidRPr="000749E2">
              <w:t>1210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ED05D1" w14:textId="77777777" w:rsidR="007C5B42" w:rsidRPr="000749E2" w:rsidRDefault="007C5B42"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050F33" w14:textId="77777777" w:rsidR="007C5B42" w:rsidRPr="000749E2" w:rsidRDefault="007C5B4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24DD0F" w14:textId="77777777" w:rsidR="007C5B42" w:rsidRPr="000749E2" w:rsidRDefault="007C5B42" w:rsidP="000749E2">
            <w:pPr>
              <w:pStyle w:val="TAL"/>
              <w:rPr>
                <w:lang w:eastAsia="en-US"/>
              </w:rPr>
            </w:pPr>
            <w:r w:rsidRPr="000749E2">
              <w:rPr>
                <w:lang w:eastAsia="en-US"/>
              </w:rPr>
              <w:t>Addition of SRB4 configuration to RRC connection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4177DF" w14:textId="77777777" w:rsidR="007C5B42" w:rsidRPr="000749E2" w:rsidRDefault="007C5B42" w:rsidP="005076D8">
            <w:pPr>
              <w:pStyle w:val="TAL"/>
            </w:pPr>
            <w:r w:rsidRPr="000749E2">
              <w:t>15.4.0</w:t>
            </w:r>
          </w:p>
        </w:tc>
      </w:tr>
      <w:tr w:rsidR="007C5B42" w:rsidRPr="000749E2" w14:paraId="0D74FAF6"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0F287B7D" w14:textId="77777777" w:rsidR="007C5B42" w:rsidRPr="000749E2" w:rsidRDefault="007C5B42" w:rsidP="005076D8">
            <w:pPr>
              <w:pStyle w:val="TAL"/>
              <w:rPr>
                <w:lang w:eastAsia="en-US"/>
              </w:rPr>
            </w:pPr>
            <w:r w:rsidRPr="000749E2">
              <w:rPr>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163172" w14:textId="77777777" w:rsidR="007C5B42" w:rsidRPr="000749E2" w:rsidRDefault="007C5B42" w:rsidP="005076D8">
            <w:pPr>
              <w:pStyle w:val="TAL"/>
              <w:rPr>
                <w:lang w:eastAsia="en-US"/>
              </w:rPr>
            </w:pPr>
            <w:r w:rsidRPr="000749E2">
              <w:rPr>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739D62" w14:textId="77777777" w:rsidR="007C5B42" w:rsidRPr="000749E2" w:rsidRDefault="007C5B42" w:rsidP="005076D8">
            <w:pPr>
              <w:pStyle w:val="TAL"/>
            </w:pPr>
            <w:r w:rsidRPr="000749E2">
              <w:t>R5-187740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699091" w14:textId="77777777" w:rsidR="007C5B42" w:rsidRPr="000749E2" w:rsidRDefault="007C5B42" w:rsidP="005076D8">
            <w:pPr>
              <w:pStyle w:val="TAL"/>
            </w:pPr>
            <w:r w:rsidRPr="000749E2">
              <w:t>1211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DBEDF4" w14:textId="77777777" w:rsidR="007C5B42" w:rsidRPr="000749E2" w:rsidRDefault="007C5B42"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449D55" w14:textId="77777777" w:rsidR="007C5B42" w:rsidRPr="000749E2" w:rsidRDefault="007C5B4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548ABD" w14:textId="77777777" w:rsidR="007C5B42" w:rsidRPr="000749E2" w:rsidRDefault="007C5B42" w:rsidP="000749E2">
            <w:pPr>
              <w:pStyle w:val="TAL"/>
              <w:rPr>
                <w:lang w:eastAsia="en-US"/>
              </w:rPr>
            </w:pPr>
            <w:r w:rsidRPr="000749E2">
              <w:rPr>
                <w:lang w:eastAsia="en-US"/>
              </w:rPr>
              <w:t>Addition of Condition QMC for LTE QMC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5B4BBB" w14:textId="77777777" w:rsidR="007C5B42" w:rsidRPr="000749E2" w:rsidRDefault="007C5B42" w:rsidP="005076D8">
            <w:pPr>
              <w:pStyle w:val="TAL"/>
            </w:pPr>
            <w:r w:rsidRPr="000749E2">
              <w:t>15.4.0</w:t>
            </w:r>
          </w:p>
        </w:tc>
      </w:tr>
      <w:tr w:rsidR="007C5B42" w:rsidRPr="000749E2" w14:paraId="532E201C"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5BCC616B" w14:textId="77777777" w:rsidR="007C5B42" w:rsidRPr="000749E2" w:rsidRDefault="007C5B42" w:rsidP="005076D8">
            <w:pPr>
              <w:pStyle w:val="TAL"/>
              <w:rPr>
                <w:lang w:eastAsia="en-US"/>
              </w:rPr>
            </w:pPr>
            <w:r w:rsidRPr="000749E2">
              <w:rPr>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C22C99" w14:textId="77777777" w:rsidR="007C5B42" w:rsidRPr="000749E2" w:rsidRDefault="007C5B42" w:rsidP="005076D8">
            <w:pPr>
              <w:pStyle w:val="TAL"/>
              <w:rPr>
                <w:lang w:eastAsia="en-US"/>
              </w:rPr>
            </w:pPr>
            <w:r w:rsidRPr="000749E2">
              <w:rPr>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35C48C" w14:textId="77777777" w:rsidR="007C5B42" w:rsidRPr="000749E2" w:rsidRDefault="007C5B42" w:rsidP="005076D8">
            <w:pPr>
              <w:pStyle w:val="TAL"/>
            </w:pPr>
            <w:r w:rsidRPr="000749E2">
              <w:t>R5-187923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C1F5F8" w14:textId="77777777" w:rsidR="007C5B42" w:rsidRPr="000749E2" w:rsidRDefault="007C5B42" w:rsidP="005076D8">
            <w:pPr>
              <w:pStyle w:val="TAL"/>
            </w:pPr>
            <w:r w:rsidRPr="000749E2">
              <w:t>1205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05ED08" w14:textId="77777777" w:rsidR="007C5B42" w:rsidRPr="000749E2" w:rsidRDefault="007C5B42"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631FC1" w14:textId="77777777" w:rsidR="007C5B42" w:rsidRPr="000749E2" w:rsidRDefault="007C5B4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C5EC68" w14:textId="77777777" w:rsidR="007C5B42" w:rsidRPr="000749E2" w:rsidRDefault="007C5B42" w:rsidP="000749E2">
            <w:pPr>
              <w:pStyle w:val="TAL"/>
              <w:rPr>
                <w:lang w:eastAsia="en-US"/>
              </w:rPr>
            </w:pPr>
            <w:r w:rsidRPr="000749E2">
              <w:rPr>
                <w:lang w:eastAsia="en-US"/>
              </w:rPr>
              <w:t xml:space="preserve">Definition of additional cells for </w:t>
            </w:r>
            <w:proofErr w:type="spellStart"/>
            <w:r w:rsidRPr="000749E2">
              <w:rPr>
                <w:lang w:eastAsia="en-US"/>
              </w:rPr>
              <w:t>IncMon</w:t>
            </w:r>
            <w:proofErr w:type="spellEnd"/>
            <w:r w:rsidRPr="000749E2">
              <w:rPr>
                <w:lang w:eastAsia="en-US"/>
              </w:rPr>
              <w:t xml:space="preserve"> RRM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0B1B95" w14:textId="77777777" w:rsidR="007C5B42" w:rsidRPr="000749E2" w:rsidRDefault="007C5B42" w:rsidP="005076D8">
            <w:pPr>
              <w:pStyle w:val="TAL"/>
            </w:pPr>
            <w:r w:rsidRPr="000749E2">
              <w:t>15.4.0</w:t>
            </w:r>
          </w:p>
        </w:tc>
      </w:tr>
      <w:tr w:rsidR="007C5B42" w:rsidRPr="000749E2" w14:paraId="1C1BB4BD"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2B92AB1D" w14:textId="77777777" w:rsidR="007C5B42" w:rsidRPr="000749E2" w:rsidRDefault="007C5B42" w:rsidP="005076D8">
            <w:pPr>
              <w:pStyle w:val="TAL"/>
              <w:rPr>
                <w:lang w:eastAsia="en-US"/>
              </w:rPr>
            </w:pPr>
            <w:r w:rsidRPr="000749E2">
              <w:rPr>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BB4251" w14:textId="77777777" w:rsidR="007C5B42" w:rsidRPr="000749E2" w:rsidRDefault="007C5B42" w:rsidP="005076D8">
            <w:pPr>
              <w:pStyle w:val="TAL"/>
              <w:rPr>
                <w:lang w:eastAsia="en-US"/>
              </w:rPr>
            </w:pPr>
            <w:r w:rsidRPr="000749E2">
              <w:rPr>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EBDB8B" w14:textId="77777777" w:rsidR="007C5B42" w:rsidRPr="000749E2" w:rsidRDefault="007C5B42" w:rsidP="005076D8">
            <w:pPr>
              <w:pStyle w:val="TAL"/>
            </w:pPr>
            <w:r w:rsidRPr="000749E2">
              <w:t>R5-187924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522D3B" w14:textId="77777777" w:rsidR="007C5B42" w:rsidRPr="000749E2" w:rsidRDefault="007C5B42" w:rsidP="005076D8">
            <w:pPr>
              <w:pStyle w:val="TAL"/>
            </w:pPr>
            <w:r w:rsidRPr="000749E2">
              <w:t>1206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9DD9B8" w14:textId="77777777" w:rsidR="007C5B42" w:rsidRPr="000749E2" w:rsidRDefault="007C5B42"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B644E8" w14:textId="77777777" w:rsidR="007C5B42" w:rsidRPr="000749E2" w:rsidRDefault="007C5B4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7E42B0" w14:textId="77777777" w:rsidR="007C5B42" w:rsidRPr="000749E2" w:rsidRDefault="007C5B42" w:rsidP="000749E2">
            <w:pPr>
              <w:pStyle w:val="TAL"/>
              <w:rPr>
                <w:lang w:eastAsia="en-US"/>
              </w:rPr>
            </w:pPr>
            <w:r w:rsidRPr="000749E2">
              <w:rPr>
                <w:lang w:eastAsia="en-US"/>
              </w:rPr>
              <w:t xml:space="preserve">Message content for </w:t>
            </w:r>
            <w:proofErr w:type="spellStart"/>
            <w:r w:rsidRPr="000749E2">
              <w:rPr>
                <w:lang w:eastAsia="en-US"/>
              </w:rPr>
              <w:t>IncMon</w:t>
            </w:r>
            <w:proofErr w:type="spellEnd"/>
            <w:r w:rsidRPr="000749E2">
              <w:rPr>
                <w:lang w:eastAsia="en-US"/>
              </w:rPr>
              <w:t xml:space="preserve"> RRM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D11B94" w14:textId="77777777" w:rsidR="007C5B42" w:rsidRPr="000749E2" w:rsidRDefault="007C5B42" w:rsidP="005076D8">
            <w:pPr>
              <w:pStyle w:val="TAL"/>
            </w:pPr>
            <w:r w:rsidRPr="000749E2">
              <w:t>15.4.0</w:t>
            </w:r>
          </w:p>
        </w:tc>
      </w:tr>
      <w:tr w:rsidR="007C5B42" w:rsidRPr="000749E2" w14:paraId="4A0ADFA1"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6DF1846F" w14:textId="77777777" w:rsidR="007C5B42" w:rsidRPr="000749E2" w:rsidRDefault="007C5B42" w:rsidP="005076D8">
            <w:pPr>
              <w:pStyle w:val="TAL"/>
              <w:rPr>
                <w:lang w:eastAsia="en-US"/>
              </w:rPr>
            </w:pPr>
            <w:r w:rsidRPr="000749E2">
              <w:rPr>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7284FE" w14:textId="77777777" w:rsidR="007C5B42" w:rsidRPr="000749E2" w:rsidRDefault="007C5B42" w:rsidP="005076D8">
            <w:pPr>
              <w:pStyle w:val="TAL"/>
              <w:rPr>
                <w:lang w:eastAsia="en-US"/>
              </w:rPr>
            </w:pPr>
            <w:r w:rsidRPr="000749E2">
              <w:rPr>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64E90D" w14:textId="77777777" w:rsidR="007C5B42" w:rsidRPr="000749E2" w:rsidRDefault="007C5B42" w:rsidP="005076D8">
            <w:pPr>
              <w:pStyle w:val="TAL"/>
            </w:pPr>
            <w:r w:rsidRPr="000749E2">
              <w:t>R5-187976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4D7D53" w14:textId="77777777" w:rsidR="007C5B42" w:rsidRPr="000749E2" w:rsidRDefault="007C5B42" w:rsidP="005076D8">
            <w:pPr>
              <w:pStyle w:val="TAL"/>
            </w:pPr>
            <w:r w:rsidRPr="000749E2">
              <w:t>1208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CDBEAF" w14:textId="77777777" w:rsidR="007C5B42" w:rsidRPr="000749E2" w:rsidRDefault="007C5B42"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18F7C5" w14:textId="77777777" w:rsidR="007C5B42" w:rsidRPr="000749E2" w:rsidRDefault="007C5B4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E6233F" w14:textId="77777777" w:rsidR="007C5B42" w:rsidRPr="000749E2" w:rsidRDefault="007C5B42" w:rsidP="000749E2">
            <w:pPr>
              <w:pStyle w:val="TAL"/>
              <w:rPr>
                <w:lang w:eastAsia="en-US"/>
              </w:rPr>
            </w:pPr>
            <w:r w:rsidRPr="000749E2">
              <w:rPr>
                <w:lang w:eastAsia="en-US"/>
              </w:rPr>
              <w:t xml:space="preserve">Introduction of the support of </w:t>
            </w:r>
            <w:proofErr w:type="spellStart"/>
            <w:r w:rsidRPr="000749E2">
              <w:rPr>
                <w:lang w:eastAsia="en-US"/>
              </w:rPr>
              <w:t>ProSe</w:t>
            </w:r>
            <w:proofErr w:type="spellEnd"/>
            <w:r w:rsidRPr="000749E2">
              <w:rPr>
                <w:lang w:eastAsia="en-US"/>
              </w:rPr>
              <w:t xml:space="preserve"> for B72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E30A31" w14:textId="77777777" w:rsidR="007C5B42" w:rsidRPr="000749E2" w:rsidRDefault="007C5B42" w:rsidP="005076D8">
            <w:pPr>
              <w:pStyle w:val="TAL"/>
            </w:pPr>
            <w:r w:rsidRPr="000749E2">
              <w:t>15.4.0</w:t>
            </w:r>
          </w:p>
        </w:tc>
      </w:tr>
      <w:tr w:rsidR="007C5B42" w:rsidRPr="000749E2" w14:paraId="0A1DAF31"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1E31F78F" w14:textId="77777777" w:rsidR="007C5B42" w:rsidRPr="000749E2" w:rsidRDefault="007C5B42" w:rsidP="005076D8">
            <w:pPr>
              <w:pStyle w:val="TAL"/>
              <w:rPr>
                <w:lang w:eastAsia="en-US"/>
              </w:rPr>
            </w:pPr>
            <w:r w:rsidRPr="000749E2">
              <w:rPr>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F2FB24" w14:textId="77777777" w:rsidR="007C5B42" w:rsidRPr="000749E2" w:rsidRDefault="007C5B42" w:rsidP="005076D8">
            <w:pPr>
              <w:pStyle w:val="TAL"/>
              <w:rPr>
                <w:lang w:eastAsia="en-US"/>
              </w:rPr>
            </w:pPr>
            <w:r w:rsidRPr="000749E2">
              <w:rPr>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999E3E" w14:textId="77777777" w:rsidR="007C5B42" w:rsidRPr="000749E2" w:rsidRDefault="007C5B42" w:rsidP="005076D8">
            <w:pPr>
              <w:pStyle w:val="TAL"/>
            </w:pPr>
            <w:r w:rsidRPr="000749E2">
              <w:t>R5-187978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58AEA1" w14:textId="77777777" w:rsidR="007C5B42" w:rsidRPr="000749E2" w:rsidRDefault="007C5B42" w:rsidP="005076D8">
            <w:pPr>
              <w:pStyle w:val="TAL"/>
            </w:pPr>
            <w:r w:rsidRPr="000749E2">
              <w:t>1209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3024F1" w14:textId="77777777" w:rsidR="007C5B42" w:rsidRPr="000749E2" w:rsidRDefault="007C5B42"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05EBD8" w14:textId="77777777" w:rsidR="007C5B42" w:rsidRPr="000749E2" w:rsidRDefault="007C5B4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35A373" w14:textId="77777777" w:rsidR="007C5B42" w:rsidRPr="000749E2" w:rsidRDefault="007C5B42" w:rsidP="000749E2">
            <w:pPr>
              <w:pStyle w:val="TAL"/>
              <w:rPr>
                <w:lang w:eastAsia="en-US"/>
              </w:rPr>
            </w:pPr>
            <w:r w:rsidRPr="000749E2">
              <w:rPr>
                <w:lang w:eastAsia="en-US"/>
              </w:rPr>
              <w:t xml:space="preserve">Introduction of B68 in </w:t>
            </w:r>
            <w:proofErr w:type="spellStart"/>
            <w:r w:rsidRPr="000749E2">
              <w:rPr>
                <w:lang w:eastAsia="en-US"/>
              </w:rPr>
              <w:t>ProSe</w:t>
            </w:r>
            <w:proofErr w:type="spellEnd"/>
            <w:r w:rsidRPr="000749E2">
              <w:rPr>
                <w:lang w:eastAsia="en-US"/>
              </w:rPr>
              <w:t xml:space="preserve"> test frequencies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CC2E6B" w14:textId="77777777" w:rsidR="007C5B42" w:rsidRPr="000749E2" w:rsidRDefault="007C5B42" w:rsidP="005076D8">
            <w:pPr>
              <w:pStyle w:val="TAL"/>
            </w:pPr>
            <w:r w:rsidRPr="000749E2">
              <w:t>15.4.0</w:t>
            </w:r>
          </w:p>
        </w:tc>
      </w:tr>
      <w:tr w:rsidR="00AD3F48" w:rsidRPr="000749E2" w14:paraId="5BC46B89"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2FD6A8FE" w14:textId="77777777" w:rsidR="00AD3F48" w:rsidRPr="000749E2" w:rsidRDefault="00AD3F48" w:rsidP="005076D8">
            <w:pPr>
              <w:pStyle w:val="TAL"/>
              <w:rPr>
                <w:lang w:eastAsia="en-US"/>
              </w:rPr>
            </w:pPr>
            <w:r w:rsidRPr="000749E2">
              <w:rPr>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1DE8F8" w14:textId="77777777" w:rsidR="00AD3F48" w:rsidRPr="000749E2" w:rsidRDefault="00AD3F48" w:rsidP="005076D8">
            <w:pPr>
              <w:pStyle w:val="TAL"/>
              <w:rPr>
                <w:lang w:eastAsia="en-US"/>
              </w:rPr>
            </w:pPr>
            <w:r w:rsidRPr="000749E2">
              <w:rPr>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7F63FC" w14:textId="77777777" w:rsidR="00AD3F48" w:rsidRPr="000749E2" w:rsidRDefault="00AD3F48" w:rsidP="005076D8">
            <w:pPr>
              <w:pStyle w:val="TAL"/>
              <w:rPr>
                <w:lang w:eastAsia="en-US"/>
              </w:rPr>
            </w:pPr>
            <w:r w:rsidRPr="000749E2">
              <w:rPr>
                <w:lang w:eastAsia="en-US"/>
              </w:rPr>
              <w:t>R5-191522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2B97FC" w14:textId="77777777" w:rsidR="00AD3F48" w:rsidRPr="000749E2" w:rsidRDefault="00AD3F48" w:rsidP="005076D8">
            <w:pPr>
              <w:pStyle w:val="TAL"/>
              <w:rPr>
                <w:lang w:eastAsia="en-US"/>
              </w:rPr>
            </w:pPr>
            <w:r w:rsidRPr="000749E2">
              <w:rPr>
                <w:lang w:eastAsia="en-US"/>
              </w:rPr>
              <w:t>1232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726581" w14:textId="77777777" w:rsidR="00AD3F48" w:rsidRPr="000749E2" w:rsidRDefault="00AD3F48"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ACE03A" w14:textId="77777777" w:rsidR="00AD3F48" w:rsidRPr="000749E2" w:rsidRDefault="00AD3F48"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22ED28" w14:textId="77777777" w:rsidR="00AD3F48" w:rsidRPr="000749E2" w:rsidRDefault="00AD3F48" w:rsidP="000749E2">
            <w:pPr>
              <w:pStyle w:val="TAL"/>
              <w:rPr>
                <w:lang w:eastAsia="en-US"/>
              </w:rPr>
            </w:pPr>
            <w:r w:rsidRPr="000749E2">
              <w:rPr>
                <w:lang w:eastAsia="en-US"/>
              </w:rPr>
              <w:t xml:space="preserve">Update </w:t>
            </w:r>
            <w:proofErr w:type="spellStart"/>
            <w:r w:rsidRPr="000749E2">
              <w:rPr>
                <w:lang w:eastAsia="en-US"/>
              </w:rPr>
              <w:t>RRCConnectionReconfiguration</w:t>
            </w:r>
            <w:proofErr w:type="spellEnd"/>
            <w:r w:rsidRPr="000749E2">
              <w:rPr>
                <w:lang w:eastAsia="en-US"/>
              </w:rPr>
              <w:t xml:space="preserve"> message with table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F0FA6F" w14:textId="77777777" w:rsidR="00AD3F48" w:rsidRPr="000749E2" w:rsidRDefault="00AD3F48" w:rsidP="005076D8">
            <w:pPr>
              <w:pStyle w:val="TAL"/>
              <w:rPr>
                <w:lang w:eastAsia="en-US"/>
              </w:rPr>
            </w:pPr>
            <w:r w:rsidRPr="000749E2">
              <w:rPr>
                <w:lang w:eastAsia="en-US"/>
              </w:rPr>
              <w:t>15.5.0</w:t>
            </w:r>
          </w:p>
        </w:tc>
      </w:tr>
      <w:tr w:rsidR="00AD3F48" w:rsidRPr="000749E2" w14:paraId="64EF7F49"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195E4050" w14:textId="77777777" w:rsidR="00AD3F48" w:rsidRPr="000749E2" w:rsidRDefault="00AD3F48" w:rsidP="005076D8">
            <w:pPr>
              <w:pStyle w:val="TAL"/>
              <w:rPr>
                <w:lang w:eastAsia="en-US"/>
              </w:rPr>
            </w:pPr>
            <w:r w:rsidRPr="000749E2">
              <w:rPr>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D5F2DC" w14:textId="77777777" w:rsidR="00AD3F48" w:rsidRPr="000749E2" w:rsidRDefault="00AD3F48" w:rsidP="005076D8">
            <w:pPr>
              <w:pStyle w:val="TAL"/>
              <w:rPr>
                <w:lang w:eastAsia="en-US"/>
              </w:rPr>
            </w:pPr>
            <w:r w:rsidRPr="000749E2">
              <w:rPr>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D2CBCB" w14:textId="77777777" w:rsidR="00AD3F48" w:rsidRPr="000749E2" w:rsidRDefault="00AD3F48" w:rsidP="005076D8">
            <w:pPr>
              <w:pStyle w:val="TAL"/>
              <w:rPr>
                <w:lang w:eastAsia="en-US"/>
              </w:rPr>
            </w:pPr>
            <w:r w:rsidRPr="000749E2">
              <w:rPr>
                <w:lang w:eastAsia="en-US"/>
              </w:rPr>
              <w:t>R5-191553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E11DD5" w14:textId="77777777" w:rsidR="00AD3F48" w:rsidRPr="000749E2" w:rsidRDefault="00AD3F48" w:rsidP="005076D8">
            <w:pPr>
              <w:pStyle w:val="TAL"/>
              <w:rPr>
                <w:lang w:eastAsia="en-US"/>
              </w:rPr>
            </w:pPr>
            <w:r w:rsidRPr="000749E2">
              <w:rPr>
                <w:lang w:eastAsia="en-US"/>
              </w:rPr>
              <w:t>1234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427495" w14:textId="77777777" w:rsidR="00AD3F48" w:rsidRPr="000749E2" w:rsidRDefault="00AD3F48"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7F49DF" w14:textId="77777777" w:rsidR="00AD3F48" w:rsidRPr="000749E2" w:rsidRDefault="00AD3F48"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41F6BC" w14:textId="77777777" w:rsidR="00AD3F48" w:rsidRPr="000749E2" w:rsidRDefault="00AD3F48" w:rsidP="000749E2">
            <w:pPr>
              <w:pStyle w:val="TAL"/>
              <w:rPr>
                <w:lang w:eastAsia="en-US"/>
              </w:rPr>
            </w:pPr>
            <w:r w:rsidRPr="000749E2">
              <w:rPr>
                <w:lang w:eastAsia="en-US"/>
              </w:rPr>
              <w:t>Correction to 36.508 Table 8.3.2.3.1-1a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A3548E" w14:textId="77777777" w:rsidR="00AD3F48" w:rsidRPr="000749E2" w:rsidRDefault="00AD3F48" w:rsidP="005076D8">
            <w:pPr>
              <w:pStyle w:val="TAL"/>
              <w:rPr>
                <w:lang w:eastAsia="en-US"/>
              </w:rPr>
            </w:pPr>
            <w:r w:rsidRPr="000749E2">
              <w:rPr>
                <w:lang w:eastAsia="en-US"/>
              </w:rPr>
              <w:t>15.5.0</w:t>
            </w:r>
          </w:p>
        </w:tc>
      </w:tr>
      <w:tr w:rsidR="00AD3F48" w:rsidRPr="000749E2" w14:paraId="5192C76F"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52F2FA18" w14:textId="77777777" w:rsidR="00AD3F48" w:rsidRPr="000749E2" w:rsidRDefault="00AD3F48" w:rsidP="005076D8">
            <w:pPr>
              <w:pStyle w:val="TAL"/>
              <w:rPr>
                <w:lang w:eastAsia="en-US"/>
              </w:rPr>
            </w:pPr>
            <w:r w:rsidRPr="000749E2">
              <w:rPr>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715E1C" w14:textId="77777777" w:rsidR="00AD3F48" w:rsidRPr="000749E2" w:rsidRDefault="00AD3F48" w:rsidP="005076D8">
            <w:pPr>
              <w:pStyle w:val="TAL"/>
              <w:rPr>
                <w:lang w:eastAsia="en-US"/>
              </w:rPr>
            </w:pPr>
            <w:r w:rsidRPr="000749E2">
              <w:rPr>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342785" w14:textId="77777777" w:rsidR="00AD3F48" w:rsidRPr="000749E2" w:rsidRDefault="00AD3F48" w:rsidP="005076D8">
            <w:pPr>
              <w:pStyle w:val="TAL"/>
              <w:rPr>
                <w:lang w:eastAsia="en-US"/>
              </w:rPr>
            </w:pPr>
            <w:r w:rsidRPr="000749E2">
              <w:rPr>
                <w:lang w:eastAsia="en-US"/>
              </w:rPr>
              <w:t>R5-191645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DD00DE" w14:textId="77777777" w:rsidR="00AD3F48" w:rsidRPr="000749E2" w:rsidRDefault="00AD3F48" w:rsidP="005076D8">
            <w:pPr>
              <w:pStyle w:val="TAL"/>
              <w:rPr>
                <w:lang w:eastAsia="en-US"/>
              </w:rPr>
            </w:pPr>
            <w:r w:rsidRPr="000749E2">
              <w:rPr>
                <w:lang w:eastAsia="en-US"/>
              </w:rPr>
              <w:t>1235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771FAF" w14:textId="77777777" w:rsidR="00AD3F48" w:rsidRPr="000749E2" w:rsidRDefault="00AD3F48"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77103" w14:textId="77777777" w:rsidR="00AD3F48" w:rsidRPr="000749E2" w:rsidRDefault="00AD3F48"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87646B" w14:textId="77777777" w:rsidR="00AD3F48" w:rsidRPr="000749E2" w:rsidRDefault="00AD3F48" w:rsidP="000749E2">
            <w:pPr>
              <w:pStyle w:val="TAL"/>
              <w:rPr>
                <w:lang w:eastAsia="en-US"/>
              </w:rPr>
            </w:pPr>
            <w:r w:rsidRPr="000749E2">
              <w:rPr>
                <w:lang w:eastAsia="en-US"/>
              </w:rPr>
              <w:t xml:space="preserve">Updating p-MaxEUTRA-r15 IE part of </w:t>
            </w:r>
            <w:proofErr w:type="spellStart"/>
            <w:r w:rsidRPr="000749E2">
              <w:rPr>
                <w:lang w:eastAsia="en-US"/>
              </w:rPr>
              <w:t>RRCConnectionReconfiguration</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243F06" w14:textId="77777777" w:rsidR="00AD3F48" w:rsidRPr="000749E2" w:rsidRDefault="00AD3F48" w:rsidP="005076D8">
            <w:pPr>
              <w:pStyle w:val="TAL"/>
              <w:rPr>
                <w:lang w:eastAsia="en-US"/>
              </w:rPr>
            </w:pPr>
            <w:r w:rsidRPr="000749E2">
              <w:rPr>
                <w:lang w:eastAsia="en-US"/>
              </w:rPr>
              <w:t>15.5.0</w:t>
            </w:r>
          </w:p>
        </w:tc>
      </w:tr>
      <w:tr w:rsidR="00AD3F48" w:rsidRPr="000749E2" w14:paraId="08C0152C"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06F9C9A4" w14:textId="77777777" w:rsidR="00AD3F48" w:rsidRPr="000749E2" w:rsidRDefault="00AD3F48" w:rsidP="005076D8">
            <w:pPr>
              <w:pStyle w:val="TAL"/>
              <w:rPr>
                <w:lang w:eastAsia="en-US"/>
              </w:rPr>
            </w:pPr>
            <w:r w:rsidRPr="000749E2">
              <w:rPr>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B943AA" w14:textId="77777777" w:rsidR="00AD3F48" w:rsidRPr="000749E2" w:rsidRDefault="00AD3F48" w:rsidP="005076D8">
            <w:pPr>
              <w:pStyle w:val="TAL"/>
              <w:rPr>
                <w:lang w:eastAsia="en-US"/>
              </w:rPr>
            </w:pPr>
            <w:r w:rsidRPr="000749E2">
              <w:rPr>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65953E" w14:textId="77777777" w:rsidR="00AD3F48" w:rsidRPr="000749E2" w:rsidRDefault="00AD3F48" w:rsidP="005076D8">
            <w:pPr>
              <w:pStyle w:val="TAL"/>
              <w:rPr>
                <w:lang w:eastAsia="en-US"/>
              </w:rPr>
            </w:pPr>
            <w:r w:rsidRPr="000749E2">
              <w:rPr>
                <w:lang w:eastAsia="en-US"/>
              </w:rPr>
              <w:t>R5-191735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1B461D" w14:textId="77777777" w:rsidR="00AD3F48" w:rsidRPr="000749E2" w:rsidRDefault="00AD3F48" w:rsidP="005076D8">
            <w:pPr>
              <w:pStyle w:val="TAL"/>
              <w:rPr>
                <w:lang w:eastAsia="en-US"/>
              </w:rPr>
            </w:pPr>
            <w:r w:rsidRPr="000749E2">
              <w:rPr>
                <w:lang w:eastAsia="en-US"/>
              </w:rPr>
              <w:t>1236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5D912B" w14:textId="77777777" w:rsidR="00AD3F48" w:rsidRPr="000749E2" w:rsidRDefault="00AD3F48"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6CECD" w14:textId="77777777" w:rsidR="00AD3F48" w:rsidRPr="000749E2" w:rsidRDefault="00AD3F48"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886072" w14:textId="77777777" w:rsidR="00AD3F48" w:rsidRPr="000749E2" w:rsidRDefault="00AD3F48" w:rsidP="000749E2">
            <w:pPr>
              <w:pStyle w:val="TAL"/>
              <w:rPr>
                <w:lang w:eastAsia="en-US"/>
              </w:rPr>
            </w:pPr>
            <w:r w:rsidRPr="000749E2">
              <w:rPr>
                <w:lang w:eastAsia="en-US"/>
              </w:rPr>
              <w:t>Addition of CA_21A_42A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E8C44F" w14:textId="77777777" w:rsidR="00AD3F48" w:rsidRPr="000749E2" w:rsidRDefault="00AD3F48" w:rsidP="005076D8">
            <w:pPr>
              <w:pStyle w:val="TAL"/>
              <w:rPr>
                <w:lang w:eastAsia="en-US"/>
              </w:rPr>
            </w:pPr>
            <w:r w:rsidRPr="000749E2">
              <w:rPr>
                <w:lang w:eastAsia="en-US"/>
              </w:rPr>
              <w:t>15.5.0</w:t>
            </w:r>
          </w:p>
        </w:tc>
      </w:tr>
      <w:tr w:rsidR="00AD3F48" w:rsidRPr="000749E2" w14:paraId="3F2A3C9A"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4BF8DFDF" w14:textId="77777777" w:rsidR="00AD3F48" w:rsidRPr="000749E2" w:rsidRDefault="00AD3F48" w:rsidP="005076D8">
            <w:pPr>
              <w:pStyle w:val="TAL"/>
              <w:rPr>
                <w:lang w:eastAsia="en-US"/>
              </w:rPr>
            </w:pPr>
            <w:r w:rsidRPr="000749E2">
              <w:rPr>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B15245" w14:textId="77777777" w:rsidR="00AD3F48" w:rsidRPr="000749E2" w:rsidRDefault="00AD3F48" w:rsidP="005076D8">
            <w:pPr>
              <w:pStyle w:val="TAL"/>
              <w:rPr>
                <w:lang w:eastAsia="en-US"/>
              </w:rPr>
            </w:pPr>
            <w:r w:rsidRPr="000749E2">
              <w:rPr>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ADD5E5" w14:textId="77777777" w:rsidR="00AD3F48" w:rsidRPr="000749E2" w:rsidRDefault="00AD3F48" w:rsidP="005076D8">
            <w:pPr>
              <w:pStyle w:val="TAL"/>
              <w:rPr>
                <w:lang w:eastAsia="en-US"/>
              </w:rPr>
            </w:pPr>
            <w:r w:rsidRPr="000749E2">
              <w:rPr>
                <w:lang w:eastAsia="en-US"/>
              </w:rPr>
              <w:t>R5-191768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F367D8" w14:textId="77777777" w:rsidR="00AD3F48" w:rsidRPr="000749E2" w:rsidRDefault="00AD3F48" w:rsidP="005076D8">
            <w:pPr>
              <w:pStyle w:val="TAL"/>
              <w:rPr>
                <w:lang w:eastAsia="en-US"/>
              </w:rPr>
            </w:pPr>
            <w:r w:rsidRPr="000749E2">
              <w:rPr>
                <w:lang w:eastAsia="en-US"/>
              </w:rPr>
              <w:t>1241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E37F0B" w14:textId="77777777" w:rsidR="00AD3F48" w:rsidRPr="000749E2" w:rsidRDefault="00AD3F48"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8D9DF7" w14:textId="77777777" w:rsidR="00AD3F48" w:rsidRPr="000749E2" w:rsidRDefault="00AD3F48"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F1E5D1" w14:textId="77777777" w:rsidR="00AD3F48" w:rsidRPr="000749E2" w:rsidRDefault="00AD3F48" w:rsidP="000749E2">
            <w:pPr>
              <w:pStyle w:val="TAL"/>
              <w:rPr>
                <w:lang w:eastAsia="en-US"/>
              </w:rPr>
            </w:pPr>
            <w:r w:rsidRPr="000749E2">
              <w:rPr>
                <w:lang w:eastAsia="en-US"/>
              </w:rPr>
              <w:t>Correction to CA_42E channel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0A8201" w14:textId="77777777" w:rsidR="00AD3F48" w:rsidRPr="000749E2" w:rsidRDefault="00AD3F48" w:rsidP="005076D8">
            <w:pPr>
              <w:pStyle w:val="TAL"/>
              <w:rPr>
                <w:lang w:eastAsia="en-US"/>
              </w:rPr>
            </w:pPr>
            <w:r w:rsidRPr="000749E2">
              <w:rPr>
                <w:lang w:eastAsia="en-US"/>
              </w:rPr>
              <w:t>15.5.0</w:t>
            </w:r>
          </w:p>
        </w:tc>
      </w:tr>
      <w:tr w:rsidR="00AD3F48" w:rsidRPr="000749E2" w14:paraId="4F012F47"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5263AA6C" w14:textId="77777777" w:rsidR="00AD3F48" w:rsidRPr="000749E2" w:rsidRDefault="00AD3F48" w:rsidP="005076D8">
            <w:pPr>
              <w:pStyle w:val="TAL"/>
              <w:rPr>
                <w:lang w:eastAsia="en-US"/>
              </w:rPr>
            </w:pPr>
            <w:r w:rsidRPr="000749E2">
              <w:rPr>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8DE034" w14:textId="77777777" w:rsidR="00AD3F48" w:rsidRPr="000749E2" w:rsidRDefault="00AD3F48" w:rsidP="005076D8">
            <w:pPr>
              <w:pStyle w:val="TAL"/>
              <w:rPr>
                <w:lang w:eastAsia="en-US"/>
              </w:rPr>
            </w:pPr>
            <w:r w:rsidRPr="000749E2">
              <w:rPr>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DF051A" w14:textId="77777777" w:rsidR="00AD3F48" w:rsidRPr="000749E2" w:rsidRDefault="00AD3F48" w:rsidP="005076D8">
            <w:pPr>
              <w:pStyle w:val="TAL"/>
              <w:rPr>
                <w:lang w:eastAsia="en-US"/>
              </w:rPr>
            </w:pPr>
            <w:r w:rsidRPr="000749E2">
              <w:rPr>
                <w:lang w:eastAsia="en-US"/>
              </w:rPr>
              <w:t>R5-191769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D3AAF5" w14:textId="77777777" w:rsidR="00AD3F48" w:rsidRPr="000749E2" w:rsidRDefault="00AD3F48" w:rsidP="005076D8">
            <w:pPr>
              <w:pStyle w:val="TAL"/>
              <w:rPr>
                <w:lang w:eastAsia="en-US"/>
              </w:rPr>
            </w:pPr>
            <w:r w:rsidRPr="000749E2">
              <w:rPr>
                <w:lang w:eastAsia="en-US"/>
              </w:rPr>
              <w:t>1242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526427" w14:textId="77777777" w:rsidR="00AD3F48" w:rsidRPr="000749E2" w:rsidRDefault="00AD3F48"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D8FC44" w14:textId="77777777" w:rsidR="00AD3F48" w:rsidRPr="000749E2" w:rsidRDefault="00AD3F48"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529D36" w14:textId="77777777" w:rsidR="00AD3F48" w:rsidRPr="000749E2" w:rsidRDefault="00AD3F48" w:rsidP="000749E2">
            <w:pPr>
              <w:pStyle w:val="TAL"/>
              <w:rPr>
                <w:lang w:eastAsia="en-US"/>
              </w:rPr>
            </w:pPr>
            <w:r w:rsidRPr="000749E2">
              <w:rPr>
                <w:lang w:eastAsia="en-US"/>
              </w:rPr>
              <w:t>Addition of test frequency for CA_40C-40C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65F8A8" w14:textId="77777777" w:rsidR="00AD3F48" w:rsidRPr="000749E2" w:rsidRDefault="00AD3F48" w:rsidP="005076D8">
            <w:pPr>
              <w:pStyle w:val="TAL"/>
              <w:rPr>
                <w:lang w:eastAsia="en-US"/>
              </w:rPr>
            </w:pPr>
            <w:r w:rsidRPr="000749E2">
              <w:rPr>
                <w:lang w:eastAsia="en-US"/>
              </w:rPr>
              <w:t>15.5.0</w:t>
            </w:r>
          </w:p>
        </w:tc>
      </w:tr>
      <w:tr w:rsidR="00AD3F48" w:rsidRPr="000749E2" w14:paraId="0D2F263C"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7B7FA65C" w14:textId="77777777" w:rsidR="00AD3F48" w:rsidRPr="000749E2" w:rsidRDefault="00AD3F48" w:rsidP="005076D8">
            <w:pPr>
              <w:pStyle w:val="TAL"/>
              <w:rPr>
                <w:lang w:eastAsia="en-US"/>
              </w:rPr>
            </w:pPr>
            <w:r w:rsidRPr="000749E2">
              <w:rPr>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1E0304" w14:textId="77777777" w:rsidR="00AD3F48" w:rsidRPr="000749E2" w:rsidRDefault="00AD3F48" w:rsidP="005076D8">
            <w:pPr>
              <w:pStyle w:val="TAL"/>
              <w:rPr>
                <w:lang w:eastAsia="en-US"/>
              </w:rPr>
            </w:pPr>
            <w:r w:rsidRPr="000749E2">
              <w:rPr>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66AA5C" w14:textId="77777777" w:rsidR="00AD3F48" w:rsidRPr="000749E2" w:rsidRDefault="00AD3F48" w:rsidP="005076D8">
            <w:pPr>
              <w:pStyle w:val="TAL"/>
              <w:rPr>
                <w:lang w:eastAsia="en-US"/>
              </w:rPr>
            </w:pPr>
            <w:r w:rsidRPr="000749E2">
              <w:rPr>
                <w:lang w:eastAsia="en-US"/>
              </w:rPr>
              <w:t>R5-191770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A279A3" w14:textId="77777777" w:rsidR="00AD3F48" w:rsidRPr="000749E2" w:rsidRDefault="00AD3F48" w:rsidP="005076D8">
            <w:pPr>
              <w:pStyle w:val="TAL"/>
              <w:rPr>
                <w:lang w:eastAsia="en-US"/>
              </w:rPr>
            </w:pPr>
            <w:r w:rsidRPr="000749E2">
              <w:rPr>
                <w:lang w:eastAsia="en-US"/>
              </w:rPr>
              <w:t>1243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2169E9" w14:textId="77777777" w:rsidR="00AD3F48" w:rsidRPr="000749E2" w:rsidRDefault="00AD3F48"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E8E7AF" w14:textId="77777777" w:rsidR="00AD3F48" w:rsidRPr="000749E2" w:rsidRDefault="00AD3F48"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0D0ED2" w14:textId="77777777" w:rsidR="00AD3F48" w:rsidRPr="000749E2" w:rsidRDefault="00AD3F48" w:rsidP="000749E2">
            <w:pPr>
              <w:pStyle w:val="TAL"/>
              <w:rPr>
                <w:lang w:eastAsia="en-US"/>
              </w:rPr>
            </w:pPr>
            <w:r w:rsidRPr="000749E2">
              <w:rPr>
                <w:lang w:eastAsia="en-US"/>
              </w:rPr>
              <w:t>Addition of test frequency for CA_48D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FE7DDC" w14:textId="77777777" w:rsidR="00AD3F48" w:rsidRPr="000749E2" w:rsidRDefault="00AD3F48" w:rsidP="005076D8">
            <w:pPr>
              <w:pStyle w:val="TAL"/>
              <w:rPr>
                <w:lang w:eastAsia="en-US"/>
              </w:rPr>
            </w:pPr>
            <w:r w:rsidRPr="000749E2">
              <w:rPr>
                <w:lang w:eastAsia="en-US"/>
              </w:rPr>
              <w:t>15.5.0</w:t>
            </w:r>
          </w:p>
        </w:tc>
      </w:tr>
      <w:tr w:rsidR="00AD3F48" w:rsidRPr="000749E2" w14:paraId="4B71F3A1"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64DA7FF2" w14:textId="77777777" w:rsidR="00AD3F48" w:rsidRPr="000749E2" w:rsidRDefault="00AD3F48" w:rsidP="005076D8">
            <w:pPr>
              <w:pStyle w:val="TAL"/>
              <w:rPr>
                <w:lang w:eastAsia="en-US"/>
              </w:rPr>
            </w:pPr>
            <w:r w:rsidRPr="000749E2">
              <w:rPr>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6B50F0" w14:textId="77777777" w:rsidR="00AD3F48" w:rsidRPr="000749E2" w:rsidRDefault="00AD3F48" w:rsidP="005076D8">
            <w:pPr>
              <w:pStyle w:val="TAL"/>
              <w:rPr>
                <w:lang w:eastAsia="en-US"/>
              </w:rPr>
            </w:pPr>
            <w:r w:rsidRPr="000749E2">
              <w:rPr>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0CE1DB" w14:textId="77777777" w:rsidR="00AD3F48" w:rsidRPr="000749E2" w:rsidRDefault="00AD3F48" w:rsidP="005076D8">
            <w:pPr>
              <w:pStyle w:val="TAL"/>
              <w:rPr>
                <w:lang w:eastAsia="en-US"/>
              </w:rPr>
            </w:pPr>
            <w:r w:rsidRPr="000749E2">
              <w:rPr>
                <w:lang w:eastAsia="en-US"/>
              </w:rPr>
              <w:t>R5-192268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4139CB" w14:textId="77777777" w:rsidR="00AD3F48" w:rsidRPr="000749E2" w:rsidRDefault="00AD3F48" w:rsidP="005076D8">
            <w:pPr>
              <w:pStyle w:val="TAL"/>
              <w:rPr>
                <w:lang w:eastAsia="en-US"/>
              </w:rPr>
            </w:pPr>
            <w:r w:rsidRPr="000749E2">
              <w:rPr>
                <w:lang w:eastAsia="en-US"/>
              </w:rPr>
              <w:t>1247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52F32B" w14:textId="77777777" w:rsidR="00AD3F48" w:rsidRPr="000749E2" w:rsidRDefault="00AD3F48"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478AF9" w14:textId="77777777" w:rsidR="00AD3F48" w:rsidRPr="000749E2" w:rsidRDefault="00AD3F48"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AB1779" w14:textId="77777777" w:rsidR="00AD3F48" w:rsidRPr="000749E2" w:rsidRDefault="00AD3F48" w:rsidP="000749E2">
            <w:pPr>
              <w:pStyle w:val="TAL"/>
              <w:rPr>
                <w:lang w:eastAsia="en-US"/>
              </w:rPr>
            </w:pPr>
            <w:r w:rsidRPr="000749E2">
              <w:rPr>
                <w:lang w:eastAsia="en-US"/>
              </w:rPr>
              <w:t>Addition of NB-IoT DCI Physical layer parameters for SC-PTM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B04C76" w14:textId="77777777" w:rsidR="00AD3F48" w:rsidRPr="000749E2" w:rsidRDefault="00AD3F48" w:rsidP="005076D8">
            <w:pPr>
              <w:pStyle w:val="TAL"/>
              <w:rPr>
                <w:lang w:eastAsia="en-US"/>
              </w:rPr>
            </w:pPr>
            <w:r w:rsidRPr="000749E2">
              <w:rPr>
                <w:lang w:eastAsia="en-US"/>
              </w:rPr>
              <w:t>15.5.0</w:t>
            </w:r>
          </w:p>
        </w:tc>
      </w:tr>
      <w:tr w:rsidR="00AD3F48" w:rsidRPr="000749E2" w14:paraId="69F60DF8"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6D9C3A22" w14:textId="77777777" w:rsidR="00AD3F48" w:rsidRPr="000749E2" w:rsidRDefault="00AD3F48" w:rsidP="005076D8">
            <w:pPr>
              <w:pStyle w:val="TAL"/>
              <w:rPr>
                <w:lang w:eastAsia="en-US"/>
              </w:rPr>
            </w:pPr>
            <w:r w:rsidRPr="000749E2">
              <w:rPr>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6F119B" w14:textId="77777777" w:rsidR="00AD3F48" w:rsidRPr="000749E2" w:rsidRDefault="00AD3F48" w:rsidP="005076D8">
            <w:pPr>
              <w:pStyle w:val="TAL"/>
              <w:rPr>
                <w:lang w:eastAsia="en-US"/>
              </w:rPr>
            </w:pPr>
            <w:r w:rsidRPr="000749E2">
              <w:rPr>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032679" w14:textId="77777777" w:rsidR="00AD3F48" w:rsidRPr="000749E2" w:rsidRDefault="00AD3F48" w:rsidP="005076D8">
            <w:pPr>
              <w:pStyle w:val="TAL"/>
              <w:rPr>
                <w:lang w:eastAsia="en-US"/>
              </w:rPr>
            </w:pPr>
            <w:r w:rsidRPr="000749E2">
              <w:rPr>
                <w:lang w:eastAsia="en-US"/>
              </w:rPr>
              <w:t>R5-192344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E7CE85" w14:textId="77777777" w:rsidR="00AD3F48" w:rsidRPr="000749E2" w:rsidRDefault="00AD3F48" w:rsidP="005076D8">
            <w:pPr>
              <w:pStyle w:val="TAL"/>
              <w:rPr>
                <w:lang w:eastAsia="en-US"/>
              </w:rPr>
            </w:pPr>
            <w:r w:rsidRPr="000749E2">
              <w:rPr>
                <w:lang w:eastAsia="en-US"/>
              </w:rPr>
              <w:t>1231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EA80A3" w14:textId="77777777" w:rsidR="00AD3F48" w:rsidRPr="000749E2" w:rsidRDefault="00AD3F48"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55A929" w14:textId="77777777" w:rsidR="00AD3F48" w:rsidRPr="000749E2" w:rsidRDefault="00AD3F48"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47495D" w14:textId="77777777" w:rsidR="00AD3F48" w:rsidRPr="000749E2" w:rsidRDefault="00AD3F48" w:rsidP="000749E2">
            <w:pPr>
              <w:pStyle w:val="TAL"/>
              <w:rPr>
                <w:lang w:eastAsia="en-US"/>
              </w:rPr>
            </w:pPr>
            <w:r w:rsidRPr="000749E2">
              <w:rPr>
                <w:lang w:eastAsia="en-US"/>
              </w:rPr>
              <w:t>Addition of support for LWA/LWIP Test Cases in generic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D6227E" w14:textId="77777777" w:rsidR="00AD3F48" w:rsidRPr="000749E2" w:rsidRDefault="00AD3F48" w:rsidP="005076D8">
            <w:pPr>
              <w:pStyle w:val="TAL"/>
              <w:rPr>
                <w:lang w:eastAsia="en-US"/>
              </w:rPr>
            </w:pPr>
            <w:r w:rsidRPr="000749E2">
              <w:rPr>
                <w:lang w:eastAsia="en-US"/>
              </w:rPr>
              <w:t>15.5.0</w:t>
            </w:r>
          </w:p>
        </w:tc>
      </w:tr>
      <w:tr w:rsidR="00AD3F48" w:rsidRPr="000749E2" w14:paraId="67D427A8"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1F82C6E7" w14:textId="77777777" w:rsidR="00AD3F48" w:rsidRPr="000749E2" w:rsidRDefault="00AD3F48" w:rsidP="005076D8">
            <w:pPr>
              <w:pStyle w:val="TAL"/>
              <w:rPr>
                <w:lang w:eastAsia="en-US"/>
              </w:rPr>
            </w:pPr>
            <w:r w:rsidRPr="000749E2">
              <w:rPr>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153D4B" w14:textId="77777777" w:rsidR="00AD3F48" w:rsidRPr="000749E2" w:rsidRDefault="00AD3F48" w:rsidP="005076D8">
            <w:pPr>
              <w:pStyle w:val="TAL"/>
              <w:rPr>
                <w:lang w:eastAsia="en-US"/>
              </w:rPr>
            </w:pPr>
            <w:r w:rsidRPr="000749E2">
              <w:rPr>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DD5AFD" w14:textId="77777777" w:rsidR="00AD3F48" w:rsidRPr="000749E2" w:rsidRDefault="00AD3F48" w:rsidP="005076D8">
            <w:pPr>
              <w:pStyle w:val="TAL"/>
              <w:rPr>
                <w:lang w:eastAsia="en-US"/>
              </w:rPr>
            </w:pPr>
            <w:r w:rsidRPr="000749E2">
              <w:rPr>
                <w:lang w:eastAsia="en-US"/>
              </w:rPr>
              <w:t>R5-192713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F84F63" w14:textId="77777777" w:rsidR="00AD3F48" w:rsidRPr="000749E2" w:rsidRDefault="00AD3F48" w:rsidP="005076D8">
            <w:pPr>
              <w:pStyle w:val="TAL"/>
              <w:rPr>
                <w:lang w:eastAsia="en-US"/>
              </w:rPr>
            </w:pPr>
            <w:r w:rsidRPr="000749E2">
              <w:rPr>
                <w:lang w:eastAsia="en-US"/>
              </w:rPr>
              <w:t>1244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0A5AA3" w14:textId="77777777" w:rsidR="00AD3F48" w:rsidRPr="000749E2" w:rsidRDefault="00AD3F48"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43F89B" w14:textId="77777777" w:rsidR="00AD3F48" w:rsidRPr="000749E2" w:rsidRDefault="00AD3F48"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A5208A" w14:textId="77777777" w:rsidR="00AD3F48" w:rsidRPr="000749E2" w:rsidRDefault="00AD3F48" w:rsidP="000749E2">
            <w:pPr>
              <w:pStyle w:val="TAL"/>
              <w:rPr>
                <w:lang w:eastAsia="en-US"/>
              </w:rPr>
            </w:pPr>
            <w:r w:rsidRPr="000749E2">
              <w:rPr>
                <w:lang w:eastAsia="en-US"/>
              </w:rPr>
              <w:t>Correction to SIB2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DDF386" w14:textId="77777777" w:rsidR="00AD3F48" w:rsidRPr="000749E2" w:rsidRDefault="00AD3F48" w:rsidP="005076D8">
            <w:pPr>
              <w:pStyle w:val="TAL"/>
              <w:rPr>
                <w:lang w:eastAsia="en-US"/>
              </w:rPr>
            </w:pPr>
            <w:r w:rsidRPr="000749E2">
              <w:rPr>
                <w:lang w:eastAsia="en-US"/>
              </w:rPr>
              <w:t>15.5.0</w:t>
            </w:r>
          </w:p>
        </w:tc>
      </w:tr>
      <w:tr w:rsidR="00AD3F48" w:rsidRPr="000749E2" w14:paraId="0423AAAC"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510238EA" w14:textId="77777777" w:rsidR="00AD3F48" w:rsidRPr="000749E2" w:rsidRDefault="00AD3F48" w:rsidP="005076D8">
            <w:pPr>
              <w:pStyle w:val="TAL"/>
              <w:rPr>
                <w:lang w:eastAsia="en-US"/>
              </w:rPr>
            </w:pPr>
            <w:r w:rsidRPr="000749E2">
              <w:rPr>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4E3D87" w14:textId="77777777" w:rsidR="00AD3F48" w:rsidRPr="000749E2" w:rsidRDefault="00AD3F48" w:rsidP="005076D8">
            <w:pPr>
              <w:pStyle w:val="TAL"/>
              <w:rPr>
                <w:lang w:eastAsia="en-US"/>
              </w:rPr>
            </w:pPr>
            <w:r w:rsidRPr="000749E2">
              <w:rPr>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9B39B0" w14:textId="77777777" w:rsidR="00AD3F48" w:rsidRPr="000749E2" w:rsidRDefault="00AD3F48" w:rsidP="005076D8">
            <w:pPr>
              <w:pStyle w:val="TAL"/>
              <w:rPr>
                <w:lang w:eastAsia="en-US"/>
              </w:rPr>
            </w:pPr>
            <w:r w:rsidRPr="000749E2">
              <w:rPr>
                <w:lang w:eastAsia="en-US"/>
              </w:rPr>
              <w:t>R5-192859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00E003" w14:textId="77777777" w:rsidR="00AD3F48" w:rsidRPr="000749E2" w:rsidRDefault="00AD3F48" w:rsidP="005076D8">
            <w:pPr>
              <w:pStyle w:val="TAL"/>
              <w:rPr>
                <w:lang w:eastAsia="en-US"/>
              </w:rPr>
            </w:pPr>
            <w:r w:rsidRPr="000749E2">
              <w:rPr>
                <w:lang w:eastAsia="en-US"/>
              </w:rPr>
              <w:t>1248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9ED372" w14:textId="77777777" w:rsidR="00AD3F48" w:rsidRPr="000749E2" w:rsidRDefault="00AD3F48"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2275AA" w14:textId="77777777" w:rsidR="00AD3F48" w:rsidRPr="000749E2" w:rsidRDefault="00AD3F48"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08A58B" w14:textId="77777777" w:rsidR="00AD3F48" w:rsidRPr="000749E2" w:rsidRDefault="00751325" w:rsidP="000749E2">
            <w:pPr>
              <w:pStyle w:val="TAL"/>
              <w:rPr>
                <w:lang w:eastAsia="en-US"/>
              </w:rPr>
            </w:pPr>
            <w:r w:rsidRPr="000749E2">
              <w:rPr>
                <w:lang w:eastAsia="en-US"/>
              </w:rPr>
              <w:t>Addition</w:t>
            </w:r>
            <w:r w:rsidR="00AD3F48" w:rsidRPr="000749E2">
              <w:rPr>
                <w:lang w:eastAsia="en-US"/>
              </w:rPr>
              <w:t xml:space="preserve"> of SystemInformationBlockType24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C39478" w14:textId="77777777" w:rsidR="00AD3F48" w:rsidRPr="000749E2" w:rsidRDefault="00AD3F48" w:rsidP="005076D8">
            <w:pPr>
              <w:pStyle w:val="TAL"/>
              <w:rPr>
                <w:lang w:eastAsia="en-US"/>
              </w:rPr>
            </w:pPr>
            <w:r w:rsidRPr="000749E2">
              <w:rPr>
                <w:lang w:eastAsia="en-US"/>
              </w:rPr>
              <w:t>15.5.0</w:t>
            </w:r>
          </w:p>
        </w:tc>
      </w:tr>
      <w:tr w:rsidR="00AD3F48" w:rsidRPr="000749E2" w14:paraId="7018DD38"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67572B40" w14:textId="77777777" w:rsidR="00AD3F48" w:rsidRPr="000749E2" w:rsidRDefault="00AD3F48" w:rsidP="005076D8">
            <w:pPr>
              <w:pStyle w:val="TAL"/>
              <w:rPr>
                <w:lang w:eastAsia="en-US"/>
              </w:rPr>
            </w:pPr>
            <w:r w:rsidRPr="000749E2">
              <w:rPr>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231AE2" w14:textId="77777777" w:rsidR="00AD3F48" w:rsidRPr="000749E2" w:rsidRDefault="00AD3F48" w:rsidP="005076D8">
            <w:pPr>
              <w:pStyle w:val="TAL"/>
              <w:rPr>
                <w:lang w:eastAsia="en-US"/>
              </w:rPr>
            </w:pPr>
            <w:r w:rsidRPr="000749E2">
              <w:rPr>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CB0167" w14:textId="77777777" w:rsidR="00AD3F48" w:rsidRPr="000749E2" w:rsidRDefault="00AD3F48" w:rsidP="005076D8">
            <w:pPr>
              <w:pStyle w:val="TAL"/>
              <w:rPr>
                <w:lang w:eastAsia="en-US"/>
              </w:rPr>
            </w:pPr>
            <w:r w:rsidRPr="000749E2">
              <w:rPr>
                <w:lang w:eastAsia="en-US"/>
              </w:rPr>
              <w:t>R5-192860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01BA31" w14:textId="77777777" w:rsidR="00AD3F48" w:rsidRPr="000749E2" w:rsidRDefault="00AD3F48" w:rsidP="005076D8">
            <w:pPr>
              <w:pStyle w:val="TAL"/>
              <w:rPr>
                <w:lang w:eastAsia="en-US"/>
              </w:rPr>
            </w:pPr>
            <w:r w:rsidRPr="000749E2">
              <w:rPr>
                <w:lang w:eastAsia="en-US"/>
              </w:rPr>
              <w:t>1249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50A13F" w14:textId="77777777" w:rsidR="00AD3F48" w:rsidRPr="000749E2" w:rsidRDefault="00AD3F48" w:rsidP="005076D8">
            <w:pPr>
              <w:pStyle w:val="TAL"/>
              <w:rPr>
                <w:lang w:eastAsia="en-US"/>
              </w:rPr>
            </w:pPr>
            <w:r w:rsidRPr="000749E2">
              <w:rPr>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46D79C" w14:textId="77777777" w:rsidR="00AD3F48" w:rsidRPr="000749E2" w:rsidRDefault="00AD3F48"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CA60D4" w14:textId="77777777" w:rsidR="00AD3F48" w:rsidRPr="000749E2" w:rsidRDefault="00AD3F48" w:rsidP="000749E2">
            <w:pPr>
              <w:pStyle w:val="TAL"/>
              <w:rPr>
                <w:lang w:eastAsia="en-US"/>
              </w:rPr>
            </w:pPr>
            <w:r w:rsidRPr="000749E2">
              <w:rPr>
                <w:lang w:eastAsia="en-US"/>
              </w:rPr>
              <w:t>Addition of Combination 31 of system information blocks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F160BC" w14:textId="77777777" w:rsidR="00AD3F48" w:rsidRPr="000749E2" w:rsidRDefault="00AD3F48" w:rsidP="005076D8">
            <w:pPr>
              <w:pStyle w:val="TAL"/>
              <w:rPr>
                <w:lang w:eastAsia="en-US"/>
              </w:rPr>
            </w:pPr>
            <w:r w:rsidRPr="000749E2">
              <w:rPr>
                <w:lang w:eastAsia="en-US"/>
              </w:rPr>
              <w:t>15.5.0</w:t>
            </w:r>
          </w:p>
        </w:tc>
      </w:tr>
      <w:tr w:rsidR="00C7738D" w:rsidRPr="000749E2" w14:paraId="1B901C1E"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04EB8DC8" w14:textId="77777777" w:rsidR="00C7738D" w:rsidRPr="000749E2" w:rsidRDefault="00C7738D" w:rsidP="005076D8">
            <w:pPr>
              <w:pStyle w:val="TAL"/>
              <w:rPr>
                <w:lang w:eastAsia="en-US"/>
              </w:rPr>
            </w:pPr>
            <w:r w:rsidRPr="000749E2">
              <w:rPr>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AADC70" w14:textId="77777777" w:rsidR="00C7738D" w:rsidRPr="000749E2" w:rsidRDefault="00C7738D" w:rsidP="005076D8">
            <w:pPr>
              <w:pStyle w:val="TAL"/>
              <w:rPr>
                <w:lang w:eastAsia="en-US"/>
              </w:rPr>
            </w:pPr>
            <w:r w:rsidRPr="000749E2">
              <w:rPr>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D7AA06" w14:textId="77777777" w:rsidR="00C7738D" w:rsidRPr="000749E2" w:rsidRDefault="00C7738D" w:rsidP="005076D8">
            <w:pPr>
              <w:pStyle w:val="TAL"/>
              <w:rPr>
                <w:lang w:eastAsia="en-US"/>
              </w:rPr>
            </w:pPr>
            <w:r w:rsidRPr="000749E2">
              <w:rPr>
                <w:lang w:eastAsia="en-US"/>
              </w:rPr>
              <w:t>R5-192336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A29341" w14:textId="77777777" w:rsidR="00C7738D" w:rsidRPr="000749E2" w:rsidRDefault="00C7738D" w:rsidP="005076D8">
            <w:pPr>
              <w:pStyle w:val="TAL"/>
              <w:rPr>
                <w:lang w:eastAsia="en-US"/>
              </w:rPr>
            </w:pPr>
            <w:r w:rsidRPr="000749E2">
              <w:rPr>
                <w:lang w:eastAsia="en-US"/>
              </w:rPr>
              <w:t>1233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F7EDBF" w14:textId="77777777" w:rsidR="00C7738D" w:rsidRPr="000749E2" w:rsidRDefault="00C7738D"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6876A8" w14:textId="77777777" w:rsidR="00C7738D" w:rsidRPr="000749E2" w:rsidRDefault="00C7738D"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9CBC55" w14:textId="77777777" w:rsidR="00C7738D" w:rsidRPr="000749E2" w:rsidRDefault="00C7738D" w:rsidP="000749E2">
            <w:pPr>
              <w:pStyle w:val="TAL"/>
              <w:rPr>
                <w:lang w:eastAsia="en-US"/>
              </w:rPr>
            </w:pPr>
            <w:r w:rsidRPr="000749E2">
              <w:rPr>
                <w:lang w:eastAsia="en-US"/>
              </w:rPr>
              <w:t>Band 53 introduction in TS 36.508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F1F6A6" w14:textId="77777777" w:rsidR="00C7738D" w:rsidRPr="000749E2" w:rsidRDefault="00C7738D" w:rsidP="005076D8">
            <w:pPr>
              <w:pStyle w:val="TAL"/>
              <w:rPr>
                <w:lang w:eastAsia="en-US"/>
              </w:rPr>
            </w:pPr>
            <w:r w:rsidRPr="000749E2">
              <w:rPr>
                <w:lang w:eastAsia="en-US"/>
              </w:rPr>
              <w:t>16.0.0</w:t>
            </w:r>
          </w:p>
        </w:tc>
      </w:tr>
      <w:tr w:rsidR="00763DB6" w:rsidRPr="000749E2" w14:paraId="56BD2083"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02936E43" w14:textId="77777777" w:rsidR="00763DB6" w:rsidRPr="000749E2" w:rsidRDefault="00763DB6" w:rsidP="005076D8">
            <w:pPr>
              <w:pStyle w:val="TAL"/>
              <w:rPr>
                <w:lang w:eastAsia="en-US"/>
              </w:rPr>
            </w:pPr>
            <w:r w:rsidRPr="000749E2">
              <w:rPr>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F9BF21" w14:textId="77777777" w:rsidR="00763DB6" w:rsidRPr="000749E2" w:rsidRDefault="00763DB6" w:rsidP="005076D8">
            <w:pPr>
              <w:pStyle w:val="TAL"/>
              <w:rPr>
                <w:lang w:eastAsia="en-US"/>
              </w:rPr>
            </w:pPr>
            <w:r w:rsidRPr="000749E2">
              <w:rPr>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263712" w14:textId="77777777" w:rsidR="00763DB6" w:rsidRPr="000749E2" w:rsidRDefault="00763DB6" w:rsidP="005076D8">
            <w:pPr>
              <w:pStyle w:val="TAL"/>
              <w:rPr>
                <w:lang w:eastAsia="en-US"/>
              </w:rPr>
            </w:pPr>
            <w:r w:rsidRPr="000749E2">
              <w:rPr>
                <w:lang w:eastAsia="en-US"/>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1B9578" w14:textId="77777777" w:rsidR="00763DB6" w:rsidRPr="000749E2" w:rsidRDefault="00763DB6" w:rsidP="005076D8">
            <w:pPr>
              <w:pStyle w:val="TAL"/>
              <w:rPr>
                <w:lang w:eastAsia="en-US"/>
              </w:rPr>
            </w:pPr>
            <w:r w:rsidRPr="000749E2">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41CD9A" w14:textId="77777777" w:rsidR="00763DB6" w:rsidRPr="000749E2" w:rsidRDefault="00763DB6"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79387B" w14:textId="77777777" w:rsidR="00763DB6" w:rsidRPr="000749E2" w:rsidRDefault="00763DB6" w:rsidP="005076D8">
            <w:pPr>
              <w:pStyle w:val="TAL"/>
              <w:rPr>
                <w:lang w:eastAsia="en-US"/>
              </w:rPr>
            </w:pPr>
            <w:r w:rsidRPr="000749E2">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788E9F" w14:textId="77777777" w:rsidR="00763DB6" w:rsidRPr="000749E2" w:rsidRDefault="00763DB6" w:rsidP="000749E2">
            <w:pPr>
              <w:pStyle w:val="TAL"/>
              <w:rPr>
                <w:lang w:eastAsia="en-US"/>
              </w:rPr>
            </w:pPr>
            <w:r w:rsidRPr="000749E2">
              <w:rPr>
                <w:lang w:eastAsia="en-US"/>
              </w:rPr>
              <w:t>Editorial updates of table numbering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041C44" w14:textId="77777777" w:rsidR="00763DB6" w:rsidRPr="000749E2" w:rsidRDefault="00763DB6" w:rsidP="005076D8">
            <w:pPr>
              <w:pStyle w:val="TAL"/>
              <w:rPr>
                <w:lang w:eastAsia="en-US"/>
              </w:rPr>
            </w:pPr>
            <w:r w:rsidRPr="000749E2">
              <w:rPr>
                <w:lang w:eastAsia="en-US"/>
              </w:rPr>
              <w:t>16.0.0</w:t>
            </w:r>
          </w:p>
        </w:tc>
      </w:tr>
      <w:tr w:rsidR="00AA193A" w:rsidRPr="000749E2" w14:paraId="65B0AAC6"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30952A31" w14:textId="77777777" w:rsidR="00AA193A" w:rsidRPr="000749E2" w:rsidRDefault="00AA193A" w:rsidP="005076D8">
            <w:pPr>
              <w:pStyle w:val="TAL"/>
              <w:rPr>
                <w:lang w:eastAsia="en-US"/>
              </w:rPr>
            </w:pPr>
            <w:r w:rsidRPr="000749E2">
              <w:rPr>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806327" w14:textId="77777777" w:rsidR="00AA193A" w:rsidRPr="000749E2" w:rsidRDefault="00AA193A" w:rsidP="005076D8">
            <w:pPr>
              <w:pStyle w:val="TAL"/>
              <w:rPr>
                <w:lang w:eastAsia="en-US"/>
              </w:rPr>
            </w:pPr>
            <w:r w:rsidRPr="000749E2">
              <w:rPr>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68C8B5" w14:textId="77777777" w:rsidR="00AA193A" w:rsidRPr="000749E2" w:rsidRDefault="00AA193A" w:rsidP="005076D8">
            <w:pPr>
              <w:pStyle w:val="TAL"/>
              <w:rPr>
                <w:lang w:eastAsia="en-US"/>
              </w:rPr>
            </w:pPr>
            <w:r w:rsidRPr="000749E2">
              <w:rPr>
                <w:lang w:eastAsia="en-US"/>
              </w:rPr>
              <w:t>R5-193579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E86CB2" w14:textId="77777777" w:rsidR="00AA193A" w:rsidRPr="000749E2" w:rsidRDefault="00AA193A" w:rsidP="005076D8">
            <w:pPr>
              <w:pStyle w:val="TAL"/>
              <w:rPr>
                <w:lang w:eastAsia="en-US"/>
              </w:rPr>
            </w:pPr>
            <w:r w:rsidRPr="000749E2">
              <w:rPr>
                <w:lang w:eastAsia="en-US"/>
              </w:rPr>
              <w:t>1250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9EB132" w14:textId="77777777" w:rsidR="00AA193A" w:rsidRPr="000749E2" w:rsidRDefault="00AA193A"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009E69" w14:textId="77777777" w:rsidR="00AA193A" w:rsidRPr="000749E2" w:rsidRDefault="00AA193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C9F46B" w14:textId="77777777" w:rsidR="00AA193A" w:rsidRPr="000749E2" w:rsidRDefault="00AA193A" w:rsidP="000749E2">
            <w:pPr>
              <w:pStyle w:val="TAL"/>
              <w:rPr>
                <w:lang w:eastAsia="en-US"/>
              </w:rPr>
            </w:pPr>
            <w:r w:rsidRPr="000749E2">
              <w:rPr>
                <w:lang w:eastAsia="en-US"/>
              </w:rPr>
              <w:t>Introduction of default message content for ReportConfigEUTRA-H1 and ReportConfigEUTRA-H2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B27147" w14:textId="77777777" w:rsidR="00AA193A" w:rsidRPr="000749E2" w:rsidRDefault="00AA193A" w:rsidP="005076D8">
            <w:pPr>
              <w:pStyle w:val="TAL"/>
              <w:rPr>
                <w:lang w:eastAsia="en-US"/>
              </w:rPr>
            </w:pPr>
            <w:r w:rsidRPr="000749E2">
              <w:rPr>
                <w:lang w:eastAsia="en-US"/>
              </w:rPr>
              <w:t>16.1.0</w:t>
            </w:r>
          </w:p>
        </w:tc>
      </w:tr>
      <w:tr w:rsidR="00AA193A" w:rsidRPr="000749E2" w14:paraId="3F6DDDBB"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4594630B" w14:textId="77777777" w:rsidR="00AA193A" w:rsidRPr="000749E2" w:rsidRDefault="00AA193A" w:rsidP="005076D8">
            <w:pPr>
              <w:pStyle w:val="TAL"/>
              <w:rPr>
                <w:lang w:eastAsia="en-US"/>
              </w:rPr>
            </w:pPr>
            <w:r w:rsidRPr="000749E2">
              <w:rPr>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A87329" w14:textId="77777777" w:rsidR="00AA193A" w:rsidRPr="000749E2" w:rsidRDefault="00AA193A" w:rsidP="005076D8">
            <w:pPr>
              <w:pStyle w:val="TAL"/>
              <w:rPr>
                <w:lang w:eastAsia="en-US"/>
              </w:rPr>
            </w:pPr>
            <w:r w:rsidRPr="000749E2">
              <w:rPr>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56E7C1" w14:textId="77777777" w:rsidR="00AA193A" w:rsidRPr="000749E2" w:rsidRDefault="00AA193A" w:rsidP="005076D8">
            <w:pPr>
              <w:pStyle w:val="TAL"/>
              <w:rPr>
                <w:lang w:eastAsia="en-US"/>
              </w:rPr>
            </w:pPr>
            <w:r w:rsidRPr="000749E2">
              <w:rPr>
                <w:lang w:eastAsia="en-US"/>
              </w:rPr>
              <w:t>R5-193851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059442" w14:textId="77777777" w:rsidR="00AA193A" w:rsidRPr="000749E2" w:rsidRDefault="00AA193A" w:rsidP="005076D8">
            <w:pPr>
              <w:pStyle w:val="TAL"/>
              <w:rPr>
                <w:lang w:eastAsia="en-US"/>
              </w:rPr>
            </w:pPr>
            <w:r w:rsidRPr="000749E2">
              <w:rPr>
                <w:lang w:eastAsia="en-US"/>
              </w:rPr>
              <w:t>1255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1563D8" w14:textId="77777777" w:rsidR="00AA193A" w:rsidRPr="000749E2" w:rsidRDefault="00AA193A"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A43453" w14:textId="77777777" w:rsidR="00AA193A" w:rsidRPr="000749E2" w:rsidRDefault="00AA193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7852B5" w14:textId="77777777" w:rsidR="00AA193A" w:rsidRPr="000749E2" w:rsidRDefault="00AA193A" w:rsidP="000749E2">
            <w:pPr>
              <w:pStyle w:val="TAL"/>
              <w:rPr>
                <w:lang w:eastAsia="en-US"/>
              </w:rPr>
            </w:pPr>
            <w:r w:rsidRPr="000749E2">
              <w:rPr>
                <w:lang w:eastAsia="en-US"/>
              </w:rPr>
              <w:t xml:space="preserve">Update of Aerial vehicle specific IE in the </w:t>
            </w:r>
            <w:proofErr w:type="spellStart"/>
            <w:r w:rsidRPr="000749E2">
              <w:rPr>
                <w:lang w:eastAsia="en-US"/>
              </w:rPr>
              <w:t>ReportConfigEUTRA</w:t>
            </w:r>
            <w:proofErr w:type="spellEnd"/>
            <w:r w:rsidRPr="000749E2">
              <w:rPr>
                <w:lang w:eastAsia="en-US"/>
              </w:rPr>
              <w:t xml:space="preserve"> default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09BB93" w14:textId="77777777" w:rsidR="00AA193A" w:rsidRPr="000749E2" w:rsidRDefault="00AA193A" w:rsidP="005076D8">
            <w:pPr>
              <w:pStyle w:val="TAL"/>
              <w:rPr>
                <w:lang w:eastAsia="en-US"/>
              </w:rPr>
            </w:pPr>
            <w:r w:rsidRPr="000749E2">
              <w:rPr>
                <w:lang w:eastAsia="en-US"/>
              </w:rPr>
              <w:t>16.1.0</w:t>
            </w:r>
          </w:p>
        </w:tc>
      </w:tr>
      <w:tr w:rsidR="00AA193A" w:rsidRPr="000749E2" w14:paraId="0E9DFEA2"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74E014FD" w14:textId="77777777" w:rsidR="00AA193A" w:rsidRPr="000749E2" w:rsidRDefault="00AA193A" w:rsidP="005076D8">
            <w:pPr>
              <w:pStyle w:val="TAL"/>
              <w:rPr>
                <w:lang w:eastAsia="en-US"/>
              </w:rPr>
            </w:pPr>
            <w:r w:rsidRPr="000749E2">
              <w:rPr>
                <w:lang w:eastAsia="en-US"/>
              </w:rPr>
              <w:lastRenderedPageBreak/>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9227BE" w14:textId="77777777" w:rsidR="00AA193A" w:rsidRPr="000749E2" w:rsidRDefault="00AA193A" w:rsidP="005076D8">
            <w:pPr>
              <w:pStyle w:val="TAL"/>
              <w:rPr>
                <w:lang w:eastAsia="en-US"/>
              </w:rPr>
            </w:pPr>
            <w:r w:rsidRPr="000749E2">
              <w:rPr>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0B8B5A" w14:textId="77777777" w:rsidR="00AA193A" w:rsidRPr="000749E2" w:rsidRDefault="00AA193A" w:rsidP="005076D8">
            <w:pPr>
              <w:pStyle w:val="TAL"/>
              <w:rPr>
                <w:lang w:eastAsia="en-US"/>
              </w:rPr>
            </w:pPr>
            <w:r w:rsidRPr="000749E2">
              <w:rPr>
                <w:lang w:eastAsia="en-US"/>
              </w:rPr>
              <w:t>R5-193961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EDC1AE" w14:textId="77777777" w:rsidR="00AA193A" w:rsidRPr="000749E2" w:rsidRDefault="00AA193A" w:rsidP="005076D8">
            <w:pPr>
              <w:pStyle w:val="TAL"/>
              <w:rPr>
                <w:lang w:eastAsia="en-US"/>
              </w:rPr>
            </w:pPr>
            <w:r w:rsidRPr="000749E2">
              <w:rPr>
                <w:lang w:eastAsia="en-US"/>
              </w:rPr>
              <w:t>1258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2BFCB6" w14:textId="77777777" w:rsidR="00AA193A" w:rsidRPr="000749E2" w:rsidRDefault="00AA193A"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8ABD6B" w14:textId="77777777" w:rsidR="00AA193A" w:rsidRPr="000749E2" w:rsidRDefault="00AA193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91698B" w14:textId="77777777" w:rsidR="00AA193A" w:rsidRPr="000749E2" w:rsidRDefault="00AA193A" w:rsidP="000749E2">
            <w:pPr>
              <w:pStyle w:val="TAL"/>
              <w:rPr>
                <w:lang w:eastAsia="en-US"/>
              </w:rPr>
            </w:pPr>
            <w:r w:rsidRPr="000749E2">
              <w:rPr>
                <w:lang w:eastAsia="en-US"/>
              </w:rPr>
              <w:t>Addition of test frequencies for signalling testing of CA_3A-38A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8AD1C3" w14:textId="77777777" w:rsidR="00AA193A" w:rsidRPr="000749E2" w:rsidRDefault="00AA193A" w:rsidP="005076D8">
            <w:pPr>
              <w:pStyle w:val="TAL"/>
              <w:rPr>
                <w:lang w:eastAsia="en-US"/>
              </w:rPr>
            </w:pPr>
            <w:r w:rsidRPr="000749E2">
              <w:rPr>
                <w:lang w:eastAsia="en-US"/>
              </w:rPr>
              <w:t>16.1.0</w:t>
            </w:r>
          </w:p>
        </w:tc>
      </w:tr>
      <w:tr w:rsidR="00AA193A" w:rsidRPr="000749E2" w14:paraId="164EB7E0"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5E3E49B1" w14:textId="77777777" w:rsidR="00AA193A" w:rsidRPr="000749E2" w:rsidRDefault="00AA193A" w:rsidP="005076D8">
            <w:pPr>
              <w:pStyle w:val="TAL"/>
              <w:rPr>
                <w:lang w:eastAsia="en-US"/>
              </w:rPr>
            </w:pPr>
            <w:r w:rsidRPr="000749E2">
              <w:rPr>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9DF806" w14:textId="77777777" w:rsidR="00AA193A" w:rsidRPr="000749E2" w:rsidRDefault="00AA193A" w:rsidP="005076D8">
            <w:pPr>
              <w:pStyle w:val="TAL"/>
              <w:rPr>
                <w:lang w:eastAsia="en-US"/>
              </w:rPr>
            </w:pPr>
            <w:r w:rsidRPr="000749E2">
              <w:rPr>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40C729" w14:textId="77777777" w:rsidR="00AA193A" w:rsidRPr="000749E2" w:rsidRDefault="00AA193A" w:rsidP="005076D8">
            <w:pPr>
              <w:pStyle w:val="TAL"/>
              <w:rPr>
                <w:lang w:eastAsia="en-US"/>
              </w:rPr>
            </w:pPr>
            <w:r w:rsidRPr="000749E2">
              <w:rPr>
                <w:lang w:eastAsia="en-US"/>
              </w:rPr>
              <w:t>R5-193982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254696" w14:textId="77777777" w:rsidR="00AA193A" w:rsidRPr="000749E2" w:rsidRDefault="00AA193A" w:rsidP="005076D8">
            <w:pPr>
              <w:pStyle w:val="TAL"/>
              <w:rPr>
                <w:lang w:eastAsia="en-US"/>
              </w:rPr>
            </w:pPr>
            <w:r w:rsidRPr="000749E2">
              <w:rPr>
                <w:lang w:eastAsia="en-US"/>
              </w:rPr>
              <w:t>1259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11C866" w14:textId="77777777" w:rsidR="00AA193A" w:rsidRPr="000749E2" w:rsidRDefault="00AA193A"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41DE13" w14:textId="77777777" w:rsidR="00AA193A" w:rsidRPr="000749E2" w:rsidRDefault="00AA193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F163D4" w14:textId="77777777" w:rsidR="00AA193A" w:rsidRPr="000749E2" w:rsidRDefault="00AA193A" w:rsidP="000749E2">
            <w:pPr>
              <w:pStyle w:val="TAL"/>
              <w:rPr>
                <w:lang w:eastAsia="en-US"/>
              </w:rPr>
            </w:pPr>
            <w:r w:rsidRPr="000749E2">
              <w:rPr>
                <w:lang w:eastAsia="en-US"/>
              </w:rPr>
              <w:t>Corrections to dedicated EPS bearer context #6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8FAF8F" w14:textId="77777777" w:rsidR="00AA193A" w:rsidRPr="000749E2" w:rsidRDefault="00AA193A" w:rsidP="005076D8">
            <w:pPr>
              <w:pStyle w:val="TAL"/>
              <w:rPr>
                <w:lang w:eastAsia="en-US"/>
              </w:rPr>
            </w:pPr>
            <w:r w:rsidRPr="000749E2">
              <w:rPr>
                <w:lang w:eastAsia="en-US"/>
              </w:rPr>
              <w:t>16.1.0</w:t>
            </w:r>
          </w:p>
        </w:tc>
      </w:tr>
      <w:tr w:rsidR="00AA193A" w:rsidRPr="000749E2" w14:paraId="169AFAC6"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64F0C552" w14:textId="77777777" w:rsidR="00AA193A" w:rsidRPr="000749E2" w:rsidRDefault="00AA193A" w:rsidP="005076D8">
            <w:pPr>
              <w:pStyle w:val="TAL"/>
              <w:rPr>
                <w:lang w:eastAsia="en-US"/>
              </w:rPr>
            </w:pPr>
            <w:r w:rsidRPr="000749E2">
              <w:rPr>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CEB66E" w14:textId="77777777" w:rsidR="00AA193A" w:rsidRPr="000749E2" w:rsidRDefault="00AA193A" w:rsidP="005076D8">
            <w:pPr>
              <w:pStyle w:val="TAL"/>
              <w:rPr>
                <w:lang w:eastAsia="en-US"/>
              </w:rPr>
            </w:pPr>
            <w:r w:rsidRPr="000749E2">
              <w:rPr>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39530F" w14:textId="77777777" w:rsidR="00AA193A" w:rsidRPr="000749E2" w:rsidRDefault="00AA193A" w:rsidP="005076D8">
            <w:pPr>
              <w:pStyle w:val="TAL"/>
              <w:rPr>
                <w:lang w:eastAsia="en-US"/>
              </w:rPr>
            </w:pPr>
            <w:r w:rsidRPr="000749E2">
              <w:rPr>
                <w:lang w:eastAsia="en-US"/>
              </w:rPr>
              <w:t>R5-194641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3429A9" w14:textId="77777777" w:rsidR="00AA193A" w:rsidRPr="000749E2" w:rsidRDefault="00AA193A" w:rsidP="005076D8">
            <w:pPr>
              <w:pStyle w:val="TAL"/>
              <w:rPr>
                <w:lang w:eastAsia="en-US"/>
              </w:rPr>
            </w:pPr>
            <w:r w:rsidRPr="000749E2">
              <w:rPr>
                <w:lang w:eastAsia="en-US"/>
              </w:rPr>
              <w:t>1268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2F0F9D" w14:textId="77777777" w:rsidR="00AA193A" w:rsidRPr="000749E2" w:rsidRDefault="00AA193A"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76BE00" w14:textId="77777777" w:rsidR="00AA193A" w:rsidRPr="000749E2" w:rsidRDefault="00AA193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63AFD0" w14:textId="77777777" w:rsidR="00AA193A" w:rsidRPr="000749E2" w:rsidRDefault="00AA193A" w:rsidP="000749E2">
            <w:pPr>
              <w:pStyle w:val="TAL"/>
              <w:rPr>
                <w:lang w:eastAsia="en-US"/>
              </w:rPr>
            </w:pPr>
            <w:r w:rsidRPr="000749E2">
              <w:rPr>
                <w:lang w:eastAsia="en-US"/>
              </w:rPr>
              <w:t>Addition of test frequencies for signalling testing of CA_5A-40A and CA_5A-40C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5C7FAE" w14:textId="77777777" w:rsidR="00AA193A" w:rsidRPr="000749E2" w:rsidRDefault="00AA193A" w:rsidP="005076D8">
            <w:pPr>
              <w:pStyle w:val="TAL"/>
              <w:rPr>
                <w:lang w:eastAsia="en-US"/>
              </w:rPr>
            </w:pPr>
            <w:r w:rsidRPr="000749E2">
              <w:rPr>
                <w:lang w:eastAsia="en-US"/>
              </w:rPr>
              <w:t>16.1.0</w:t>
            </w:r>
          </w:p>
        </w:tc>
      </w:tr>
      <w:tr w:rsidR="00AA193A" w:rsidRPr="000749E2" w14:paraId="20D50C02"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5293391F" w14:textId="77777777" w:rsidR="00AA193A" w:rsidRPr="000749E2" w:rsidRDefault="00AA193A" w:rsidP="005076D8">
            <w:pPr>
              <w:pStyle w:val="TAL"/>
              <w:rPr>
                <w:lang w:eastAsia="en-US"/>
              </w:rPr>
            </w:pPr>
            <w:r w:rsidRPr="000749E2">
              <w:rPr>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034721" w14:textId="77777777" w:rsidR="00AA193A" w:rsidRPr="000749E2" w:rsidRDefault="00AA193A" w:rsidP="005076D8">
            <w:pPr>
              <w:pStyle w:val="TAL"/>
              <w:rPr>
                <w:lang w:eastAsia="en-US"/>
              </w:rPr>
            </w:pPr>
            <w:r w:rsidRPr="000749E2">
              <w:rPr>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CCBA45" w14:textId="77777777" w:rsidR="00AA193A" w:rsidRPr="000749E2" w:rsidRDefault="00AA193A" w:rsidP="005076D8">
            <w:pPr>
              <w:pStyle w:val="TAL"/>
              <w:rPr>
                <w:lang w:eastAsia="en-US"/>
              </w:rPr>
            </w:pPr>
            <w:r w:rsidRPr="000749E2">
              <w:rPr>
                <w:lang w:eastAsia="en-US"/>
              </w:rPr>
              <w:t>R5-194736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12B784" w14:textId="77777777" w:rsidR="00AA193A" w:rsidRPr="000749E2" w:rsidRDefault="00AA193A" w:rsidP="005076D8">
            <w:pPr>
              <w:pStyle w:val="TAL"/>
              <w:rPr>
                <w:lang w:eastAsia="en-US"/>
              </w:rPr>
            </w:pPr>
            <w:r w:rsidRPr="000749E2">
              <w:rPr>
                <w:lang w:eastAsia="en-US"/>
              </w:rPr>
              <w:t>1269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17239D" w14:textId="77777777" w:rsidR="00AA193A" w:rsidRPr="000749E2" w:rsidRDefault="00AA193A"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BDFDA7" w14:textId="77777777" w:rsidR="00AA193A" w:rsidRPr="000749E2" w:rsidRDefault="00AA193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B8AB4F" w14:textId="77777777" w:rsidR="00AA193A" w:rsidRPr="000749E2" w:rsidRDefault="00AA193A" w:rsidP="000749E2">
            <w:pPr>
              <w:pStyle w:val="TAL"/>
              <w:rPr>
                <w:lang w:eastAsia="en-US"/>
              </w:rPr>
            </w:pPr>
            <w:r w:rsidRPr="000749E2">
              <w:rPr>
                <w:lang w:eastAsia="en-US"/>
              </w:rPr>
              <w:t xml:space="preserve">Resubmission of Addition of default IE contents for </w:t>
            </w:r>
            <w:proofErr w:type="spellStart"/>
            <w:r w:rsidRPr="000749E2">
              <w:rPr>
                <w:lang w:eastAsia="en-US"/>
              </w:rPr>
              <w:t>MeasGapConfig</w:t>
            </w:r>
            <w:proofErr w:type="spellEnd"/>
            <w:r w:rsidRPr="000749E2">
              <w:rPr>
                <w:lang w:eastAsia="en-US"/>
              </w:rPr>
              <w:t>-CE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90E605" w14:textId="77777777" w:rsidR="00AA193A" w:rsidRPr="000749E2" w:rsidRDefault="00AA193A" w:rsidP="005076D8">
            <w:pPr>
              <w:pStyle w:val="TAL"/>
              <w:rPr>
                <w:lang w:eastAsia="en-US"/>
              </w:rPr>
            </w:pPr>
            <w:r w:rsidRPr="000749E2">
              <w:rPr>
                <w:lang w:eastAsia="en-US"/>
              </w:rPr>
              <w:t>16.1.0</w:t>
            </w:r>
          </w:p>
        </w:tc>
      </w:tr>
      <w:tr w:rsidR="00AA193A" w:rsidRPr="000749E2" w14:paraId="7024B647"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283A796D" w14:textId="77777777" w:rsidR="00AA193A" w:rsidRPr="000749E2" w:rsidRDefault="00AA193A" w:rsidP="005076D8">
            <w:pPr>
              <w:pStyle w:val="TAL"/>
              <w:rPr>
                <w:lang w:eastAsia="en-US"/>
              </w:rPr>
            </w:pPr>
            <w:r w:rsidRPr="000749E2">
              <w:rPr>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511620" w14:textId="77777777" w:rsidR="00AA193A" w:rsidRPr="000749E2" w:rsidRDefault="00AA193A" w:rsidP="005076D8">
            <w:pPr>
              <w:pStyle w:val="TAL"/>
              <w:rPr>
                <w:lang w:eastAsia="en-US"/>
              </w:rPr>
            </w:pPr>
            <w:r w:rsidRPr="000749E2">
              <w:rPr>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CAA70F" w14:textId="77777777" w:rsidR="00AA193A" w:rsidRPr="000749E2" w:rsidRDefault="00AA193A" w:rsidP="005076D8">
            <w:pPr>
              <w:pStyle w:val="TAL"/>
              <w:rPr>
                <w:lang w:eastAsia="en-US"/>
              </w:rPr>
            </w:pPr>
            <w:r w:rsidRPr="000749E2">
              <w:rPr>
                <w:lang w:eastAsia="en-US"/>
              </w:rPr>
              <w:t>R5-194770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77D7B2" w14:textId="77777777" w:rsidR="00AA193A" w:rsidRPr="000749E2" w:rsidRDefault="00AA193A" w:rsidP="005076D8">
            <w:pPr>
              <w:pStyle w:val="TAL"/>
              <w:rPr>
                <w:lang w:eastAsia="en-US"/>
              </w:rPr>
            </w:pPr>
            <w:r w:rsidRPr="000749E2">
              <w:rPr>
                <w:lang w:eastAsia="en-US"/>
              </w:rPr>
              <w:t>1260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9A9B10" w14:textId="77777777" w:rsidR="00AA193A" w:rsidRPr="000749E2" w:rsidRDefault="00AA193A"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3B6EA9" w14:textId="77777777" w:rsidR="00AA193A" w:rsidRPr="000749E2" w:rsidRDefault="00AA193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11058F" w14:textId="77777777" w:rsidR="00AA193A" w:rsidRPr="000749E2" w:rsidRDefault="00AA193A" w:rsidP="000749E2">
            <w:pPr>
              <w:pStyle w:val="TAL"/>
              <w:rPr>
                <w:lang w:eastAsia="en-US"/>
              </w:rPr>
            </w:pPr>
            <w:r w:rsidRPr="000749E2">
              <w:rPr>
                <w:lang w:eastAsia="en-US"/>
              </w:rPr>
              <w:t>Introduction of GNSS requirements for aerial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0F39AE" w14:textId="77777777" w:rsidR="00AA193A" w:rsidRPr="000749E2" w:rsidRDefault="00AA193A" w:rsidP="005076D8">
            <w:pPr>
              <w:pStyle w:val="TAL"/>
              <w:rPr>
                <w:lang w:eastAsia="en-US"/>
              </w:rPr>
            </w:pPr>
            <w:r w:rsidRPr="000749E2">
              <w:rPr>
                <w:lang w:eastAsia="en-US"/>
              </w:rPr>
              <w:t>16.1.0</w:t>
            </w:r>
          </w:p>
        </w:tc>
      </w:tr>
      <w:tr w:rsidR="00AA193A" w:rsidRPr="000749E2" w14:paraId="390CD1FF"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4B71BB8D" w14:textId="77777777" w:rsidR="00AA193A" w:rsidRPr="000749E2" w:rsidRDefault="00AA193A" w:rsidP="005076D8">
            <w:pPr>
              <w:pStyle w:val="TAL"/>
              <w:rPr>
                <w:lang w:eastAsia="en-US"/>
              </w:rPr>
            </w:pPr>
            <w:r w:rsidRPr="000749E2">
              <w:rPr>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34F081" w14:textId="77777777" w:rsidR="00AA193A" w:rsidRPr="000749E2" w:rsidRDefault="00AA193A" w:rsidP="005076D8">
            <w:pPr>
              <w:pStyle w:val="TAL"/>
              <w:rPr>
                <w:lang w:eastAsia="en-US"/>
              </w:rPr>
            </w:pPr>
            <w:r w:rsidRPr="000749E2">
              <w:rPr>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FB6E5D" w14:textId="77777777" w:rsidR="00AA193A" w:rsidRPr="000749E2" w:rsidRDefault="00AA193A" w:rsidP="005076D8">
            <w:pPr>
              <w:pStyle w:val="TAL"/>
              <w:rPr>
                <w:lang w:eastAsia="en-US"/>
              </w:rPr>
            </w:pPr>
            <w:r w:rsidRPr="000749E2">
              <w:rPr>
                <w:lang w:eastAsia="en-US"/>
              </w:rPr>
              <w:t>R5-194820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C5B608" w14:textId="77777777" w:rsidR="00AA193A" w:rsidRPr="000749E2" w:rsidRDefault="00AA193A" w:rsidP="005076D8">
            <w:pPr>
              <w:pStyle w:val="TAL"/>
              <w:rPr>
                <w:lang w:eastAsia="en-US"/>
              </w:rPr>
            </w:pPr>
            <w:r w:rsidRPr="000749E2">
              <w:rPr>
                <w:lang w:eastAsia="en-US"/>
              </w:rPr>
              <w:t>1272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E53F59" w14:textId="77777777" w:rsidR="00AA193A" w:rsidRPr="000749E2" w:rsidRDefault="00AA193A"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BC2F7F" w14:textId="77777777" w:rsidR="00AA193A" w:rsidRPr="000749E2" w:rsidRDefault="00AA193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76DFD8" w14:textId="77777777" w:rsidR="00AA193A" w:rsidRPr="000749E2" w:rsidRDefault="00AA193A" w:rsidP="000749E2">
            <w:pPr>
              <w:pStyle w:val="TAL"/>
              <w:rPr>
                <w:lang w:eastAsia="en-US"/>
              </w:rPr>
            </w:pPr>
            <w:r w:rsidRPr="000749E2">
              <w:rPr>
                <w:lang w:eastAsia="en-US"/>
              </w:rPr>
              <w:t xml:space="preserve">Introducing conditions for EN-DC </w:t>
            </w:r>
            <w:proofErr w:type="spellStart"/>
            <w:r w:rsidRPr="000749E2">
              <w:rPr>
                <w:lang w:eastAsia="en-US"/>
              </w:rPr>
              <w:t>PSCell</w:t>
            </w:r>
            <w:proofErr w:type="spellEnd"/>
            <w:r w:rsidRPr="000749E2">
              <w:rPr>
                <w:lang w:eastAsia="en-US"/>
              </w:rPr>
              <w:t xml:space="preserve"> handover in </w:t>
            </w:r>
            <w:proofErr w:type="spellStart"/>
            <w:r w:rsidRPr="000749E2">
              <w:rPr>
                <w:lang w:eastAsia="en-US"/>
              </w:rPr>
              <w:t>RRCConnectionReconfiguration</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7650F6" w14:textId="77777777" w:rsidR="00AA193A" w:rsidRPr="000749E2" w:rsidRDefault="00AA193A" w:rsidP="005076D8">
            <w:pPr>
              <w:pStyle w:val="TAL"/>
              <w:rPr>
                <w:lang w:eastAsia="en-US"/>
              </w:rPr>
            </w:pPr>
            <w:r w:rsidRPr="000749E2">
              <w:rPr>
                <w:lang w:eastAsia="en-US"/>
              </w:rPr>
              <w:t>16.1.0</w:t>
            </w:r>
          </w:p>
        </w:tc>
      </w:tr>
      <w:tr w:rsidR="00AA193A" w:rsidRPr="000749E2" w14:paraId="15EDED63"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3BE0FB4E" w14:textId="77777777" w:rsidR="00AA193A" w:rsidRPr="000749E2" w:rsidRDefault="00AA193A" w:rsidP="005076D8">
            <w:pPr>
              <w:pStyle w:val="TAL"/>
              <w:rPr>
                <w:lang w:eastAsia="en-US"/>
              </w:rPr>
            </w:pPr>
            <w:r w:rsidRPr="000749E2">
              <w:rPr>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15A6BE" w14:textId="77777777" w:rsidR="00AA193A" w:rsidRPr="000749E2" w:rsidRDefault="00AA193A" w:rsidP="005076D8">
            <w:pPr>
              <w:pStyle w:val="TAL"/>
              <w:rPr>
                <w:lang w:eastAsia="en-US"/>
              </w:rPr>
            </w:pPr>
            <w:r w:rsidRPr="000749E2">
              <w:rPr>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AAA4D5" w14:textId="77777777" w:rsidR="00AA193A" w:rsidRPr="000749E2" w:rsidRDefault="00AA193A" w:rsidP="005076D8">
            <w:pPr>
              <w:pStyle w:val="TAL"/>
              <w:rPr>
                <w:lang w:eastAsia="en-US"/>
              </w:rPr>
            </w:pPr>
            <w:r w:rsidRPr="000749E2">
              <w:rPr>
                <w:lang w:eastAsia="en-US"/>
              </w:rPr>
              <w:t>R5-194875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82691B" w14:textId="77777777" w:rsidR="00AA193A" w:rsidRPr="000749E2" w:rsidRDefault="00AA193A" w:rsidP="005076D8">
            <w:pPr>
              <w:pStyle w:val="TAL"/>
              <w:rPr>
                <w:lang w:eastAsia="en-US"/>
              </w:rPr>
            </w:pPr>
            <w:r w:rsidRPr="000749E2">
              <w:rPr>
                <w:lang w:eastAsia="en-US"/>
              </w:rPr>
              <w:t>1252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06EFAD" w14:textId="77777777" w:rsidR="00AA193A" w:rsidRPr="000749E2" w:rsidRDefault="00AA193A"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258289" w14:textId="77777777" w:rsidR="00AA193A" w:rsidRPr="000749E2" w:rsidRDefault="00AA193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0D8E92" w14:textId="77777777" w:rsidR="00AA193A" w:rsidRPr="000749E2" w:rsidRDefault="00AA193A" w:rsidP="000749E2">
            <w:pPr>
              <w:pStyle w:val="TAL"/>
              <w:rPr>
                <w:lang w:eastAsia="en-US"/>
              </w:rPr>
            </w:pPr>
            <w:r w:rsidRPr="000749E2">
              <w:rPr>
                <w:lang w:eastAsia="en-US"/>
              </w:rPr>
              <w:t xml:space="preserve">Update LTE </w:t>
            </w:r>
            <w:proofErr w:type="spellStart"/>
            <w:r w:rsidRPr="000749E2">
              <w:rPr>
                <w:lang w:eastAsia="en-US"/>
              </w:rPr>
              <w:t>MeasObjectNR</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2357D8" w14:textId="77777777" w:rsidR="00AA193A" w:rsidRPr="000749E2" w:rsidRDefault="00AA193A" w:rsidP="005076D8">
            <w:pPr>
              <w:pStyle w:val="TAL"/>
              <w:rPr>
                <w:lang w:eastAsia="en-US"/>
              </w:rPr>
            </w:pPr>
            <w:r w:rsidRPr="000749E2">
              <w:rPr>
                <w:lang w:eastAsia="en-US"/>
              </w:rPr>
              <w:t>16.1.0</w:t>
            </w:r>
          </w:p>
        </w:tc>
      </w:tr>
      <w:tr w:rsidR="00AA193A" w:rsidRPr="000749E2" w14:paraId="730E1945"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63B8A270" w14:textId="77777777" w:rsidR="00AA193A" w:rsidRPr="000749E2" w:rsidRDefault="00AA193A" w:rsidP="005076D8">
            <w:pPr>
              <w:pStyle w:val="TAL"/>
              <w:rPr>
                <w:lang w:eastAsia="en-US"/>
              </w:rPr>
            </w:pPr>
            <w:r w:rsidRPr="000749E2">
              <w:rPr>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3C9AB9" w14:textId="77777777" w:rsidR="00AA193A" w:rsidRPr="000749E2" w:rsidRDefault="00AA193A" w:rsidP="005076D8">
            <w:pPr>
              <w:pStyle w:val="TAL"/>
              <w:rPr>
                <w:lang w:eastAsia="en-US"/>
              </w:rPr>
            </w:pPr>
            <w:r w:rsidRPr="000749E2">
              <w:rPr>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088498" w14:textId="77777777" w:rsidR="00AA193A" w:rsidRPr="000749E2" w:rsidRDefault="00AA193A" w:rsidP="005076D8">
            <w:pPr>
              <w:pStyle w:val="TAL"/>
              <w:rPr>
                <w:lang w:eastAsia="en-US"/>
              </w:rPr>
            </w:pPr>
            <w:r w:rsidRPr="000749E2">
              <w:rPr>
                <w:lang w:eastAsia="en-US"/>
              </w:rPr>
              <w:t>R5-194876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D3AFCF" w14:textId="77777777" w:rsidR="00AA193A" w:rsidRPr="000749E2" w:rsidRDefault="00AA193A" w:rsidP="005076D8">
            <w:pPr>
              <w:pStyle w:val="TAL"/>
              <w:rPr>
                <w:lang w:eastAsia="en-US"/>
              </w:rPr>
            </w:pPr>
            <w:r w:rsidRPr="000749E2">
              <w:rPr>
                <w:lang w:eastAsia="en-US"/>
              </w:rPr>
              <w:t>1266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0C63F3" w14:textId="77777777" w:rsidR="00AA193A" w:rsidRPr="000749E2" w:rsidRDefault="00AA193A"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63539E" w14:textId="77777777" w:rsidR="00AA193A" w:rsidRPr="000749E2" w:rsidRDefault="00AA193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8BB56E" w14:textId="77777777" w:rsidR="00AA193A" w:rsidRPr="000749E2" w:rsidRDefault="00AA193A" w:rsidP="000749E2">
            <w:pPr>
              <w:pStyle w:val="TAL"/>
              <w:rPr>
                <w:lang w:eastAsia="en-US"/>
              </w:rPr>
            </w:pPr>
            <w:r w:rsidRPr="000749E2">
              <w:rPr>
                <w:lang w:eastAsia="en-US"/>
              </w:rPr>
              <w:t>Correction to SMTC periodicity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BC1F6A" w14:textId="77777777" w:rsidR="00AA193A" w:rsidRPr="000749E2" w:rsidRDefault="00AA193A" w:rsidP="005076D8">
            <w:pPr>
              <w:pStyle w:val="TAL"/>
              <w:rPr>
                <w:lang w:eastAsia="en-US"/>
              </w:rPr>
            </w:pPr>
            <w:r w:rsidRPr="000749E2">
              <w:rPr>
                <w:lang w:eastAsia="en-US"/>
              </w:rPr>
              <w:t>16.1.0</w:t>
            </w:r>
          </w:p>
        </w:tc>
      </w:tr>
      <w:tr w:rsidR="00AA193A" w:rsidRPr="000749E2" w14:paraId="6A4AF7C8"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7EEC5E41" w14:textId="77777777" w:rsidR="00AA193A" w:rsidRPr="000749E2" w:rsidRDefault="00AA193A" w:rsidP="005076D8">
            <w:pPr>
              <w:pStyle w:val="TAL"/>
              <w:rPr>
                <w:lang w:eastAsia="en-US"/>
              </w:rPr>
            </w:pPr>
            <w:r w:rsidRPr="000749E2">
              <w:rPr>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E8DCEC" w14:textId="77777777" w:rsidR="00AA193A" w:rsidRPr="000749E2" w:rsidRDefault="00AA193A" w:rsidP="005076D8">
            <w:pPr>
              <w:pStyle w:val="TAL"/>
              <w:rPr>
                <w:lang w:eastAsia="en-US"/>
              </w:rPr>
            </w:pPr>
            <w:r w:rsidRPr="000749E2">
              <w:rPr>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702693" w14:textId="77777777" w:rsidR="00AA193A" w:rsidRPr="000749E2" w:rsidRDefault="00AA193A" w:rsidP="005076D8">
            <w:pPr>
              <w:pStyle w:val="TAL"/>
              <w:rPr>
                <w:lang w:eastAsia="en-US"/>
              </w:rPr>
            </w:pPr>
            <w:r w:rsidRPr="000749E2">
              <w:rPr>
                <w:lang w:eastAsia="en-US"/>
              </w:rPr>
              <w:t>R5-194877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848AE7" w14:textId="77777777" w:rsidR="00AA193A" w:rsidRPr="000749E2" w:rsidRDefault="00AA193A" w:rsidP="005076D8">
            <w:pPr>
              <w:pStyle w:val="TAL"/>
              <w:rPr>
                <w:lang w:eastAsia="en-US"/>
              </w:rPr>
            </w:pPr>
            <w:r w:rsidRPr="000749E2">
              <w:rPr>
                <w:lang w:eastAsia="en-US"/>
              </w:rPr>
              <w:t>1267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D18DEC" w14:textId="77777777" w:rsidR="00AA193A" w:rsidRPr="000749E2" w:rsidRDefault="00AA193A"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3E4D95" w14:textId="77777777" w:rsidR="00AA193A" w:rsidRPr="000749E2" w:rsidRDefault="00AA193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332579" w14:textId="77777777" w:rsidR="00AA193A" w:rsidRPr="000749E2" w:rsidRDefault="00AA193A" w:rsidP="000749E2">
            <w:pPr>
              <w:pStyle w:val="TAL"/>
              <w:rPr>
                <w:lang w:eastAsia="en-US"/>
              </w:rPr>
            </w:pPr>
            <w:r w:rsidRPr="000749E2">
              <w:rPr>
                <w:lang w:eastAsia="en-US"/>
              </w:rPr>
              <w:t>Update of EMM messages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314C5A" w14:textId="77777777" w:rsidR="00AA193A" w:rsidRPr="000749E2" w:rsidRDefault="00AA193A" w:rsidP="005076D8">
            <w:pPr>
              <w:pStyle w:val="TAL"/>
              <w:rPr>
                <w:lang w:eastAsia="en-US"/>
              </w:rPr>
            </w:pPr>
            <w:r w:rsidRPr="000749E2">
              <w:rPr>
                <w:lang w:eastAsia="en-US"/>
              </w:rPr>
              <w:t>16.1.0</w:t>
            </w:r>
          </w:p>
        </w:tc>
      </w:tr>
      <w:tr w:rsidR="00AA193A" w:rsidRPr="000749E2" w14:paraId="3CE3B135"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59109164" w14:textId="77777777" w:rsidR="00AA193A" w:rsidRPr="000749E2" w:rsidRDefault="00AA193A" w:rsidP="005076D8">
            <w:pPr>
              <w:pStyle w:val="TAL"/>
              <w:rPr>
                <w:lang w:eastAsia="en-US"/>
              </w:rPr>
            </w:pPr>
            <w:r w:rsidRPr="000749E2">
              <w:rPr>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A68C15" w14:textId="77777777" w:rsidR="00AA193A" w:rsidRPr="000749E2" w:rsidRDefault="00AA193A" w:rsidP="005076D8">
            <w:pPr>
              <w:pStyle w:val="TAL"/>
              <w:rPr>
                <w:lang w:eastAsia="en-US"/>
              </w:rPr>
            </w:pPr>
            <w:r w:rsidRPr="000749E2">
              <w:rPr>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58EAE7" w14:textId="77777777" w:rsidR="00AA193A" w:rsidRPr="000749E2" w:rsidRDefault="00AA193A" w:rsidP="005076D8">
            <w:pPr>
              <w:pStyle w:val="TAL"/>
              <w:rPr>
                <w:lang w:eastAsia="en-US"/>
              </w:rPr>
            </w:pPr>
            <w:r w:rsidRPr="000749E2">
              <w:rPr>
                <w:lang w:eastAsia="en-US"/>
              </w:rPr>
              <w:t>R5-194880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3881B3" w14:textId="77777777" w:rsidR="00AA193A" w:rsidRPr="000749E2" w:rsidRDefault="00AA193A" w:rsidP="005076D8">
            <w:pPr>
              <w:pStyle w:val="TAL"/>
              <w:rPr>
                <w:lang w:eastAsia="en-US"/>
              </w:rPr>
            </w:pPr>
            <w:r w:rsidRPr="000749E2">
              <w:rPr>
                <w:lang w:eastAsia="en-US"/>
              </w:rPr>
              <w:t>1251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D48B84" w14:textId="77777777" w:rsidR="00AA193A" w:rsidRPr="000749E2" w:rsidRDefault="00AA193A"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F9187B" w14:textId="77777777" w:rsidR="00AA193A" w:rsidRPr="000749E2" w:rsidRDefault="00AA193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2CCBC5" w14:textId="77777777" w:rsidR="00AA193A" w:rsidRPr="000749E2" w:rsidRDefault="00AA193A" w:rsidP="000749E2">
            <w:pPr>
              <w:pStyle w:val="TAL"/>
              <w:rPr>
                <w:lang w:eastAsia="en-US"/>
              </w:rPr>
            </w:pPr>
            <w:r w:rsidRPr="000749E2">
              <w:rPr>
                <w:lang w:eastAsia="en-US"/>
              </w:rPr>
              <w:t>Introduction of test frequencies for LTE Band 85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924166" w14:textId="77777777" w:rsidR="00AA193A" w:rsidRPr="000749E2" w:rsidRDefault="00AA193A" w:rsidP="005076D8">
            <w:pPr>
              <w:pStyle w:val="TAL"/>
              <w:rPr>
                <w:lang w:eastAsia="en-US"/>
              </w:rPr>
            </w:pPr>
            <w:r w:rsidRPr="000749E2">
              <w:rPr>
                <w:lang w:eastAsia="en-US"/>
              </w:rPr>
              <w:t>16.1.0</w:t>
            </w:r>
          </w:p>
        </w:tc>
      </w:tr>
      <w:tr w:rsidR="00AA193A" w:rsidRPr="000749E2" w14:paraId="4F32F93C"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06121F37" w14:textId="77777777" w:rsidR="00AA193A" w:rsidRPr="000749E2" w:rsidRDefault="00AA193A" w:rsidP="005076D8">
            <w:pPr>
              <w:pStyle w:val="TAL"/>
              <w:rPr>
                <w:lang w:eastAsia="en-US"/>
              </w:rPr>
            </w:pPr>
            <w:r w:rsidRPr="000749E2">
              <w:rPr>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44361C" w14:textId="77777777" w:rsidR="00AA193A" w:rsidRPr="000749E2" w:rsidRDefault="00AA193A" w:rsidP="005076D8">
            <w:pPr>
              <w:pStyle w:val="TAL"/>
              <w:rPr>
                <w:lang w:eastAsia="en-US"/>
              </w:rPr>
            </w:pPr>
            <w:r w:rsidRPr="000749E2">
              <w:rPr>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DC7B54" w14:textId="77777777" w:rsidR="00AA193A" w:rsidRPr="000749E2" w:rsidRDefault="00AA193A" w:rsidP="005076D8">
            <w:pPr>
              <w:pStyle w:val="TAL"/>
              <w:rPr>
                <w:lang w:eastAsia="en-US"/>
              </w:rPr>
            </w:pPr>
            <w:r w:rsidRPr="000749E2">
              <w:rPr>
                <w:lang w:eastAsia="en-US"/>
              </w:rPr>
              <w:t>R5-194960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743755" w14:textId="77777777" w:rsidR="00AA193A" w:rsidRPr="000749E2" w:rsidRDefault="00AA193A" w:rsidP="005076D8">
            <w:pPr>
              <w:pStyle w:val="TAL"/>
              <w:rPr>
                <w:lang w:eastAsia="en-US"/>
              </w:rPr>
            </w:pPr>
            <w:r w:rsidRPr="000749E2">
              <w:rPr>
                <w:lang w:eastAsia="en-US"/>
              </w:rPr>
              <w:t>1271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7B9CBC" w14:textId="77777777" w:rsidR="00AA193A" w:rsidRPr="000749E2" w:rsidRDefault="00AA193A"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389E82" w14:textId="77777777" w:rsidR="00AA193A" w:rsidRPr="000749E2" w:rsidRDefault="00AA193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259C44" w14:textId="77777777" w:rsidR="00AA193A" w:rsidRPr="000749E2" w:rsidRDefault="00AA193A" w:rsidP="000749E2">
            <w:pPr>
              <w:pStyle w:val="TAL"/>
              <w:rPr>
                <w:lang w:eastAsia="en-US"/>
              </w:rPr>
            </w:pPr>
            <w:r w:rsidRPr="000749E2">
              <w:rPr>
                <w:lang w:eastAsia="en-US"/>
              </w:rPr>
              <w:t>Common test frequencies for Band 73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E8E201" w14:textId="77777777" w:rsidR="00AA193A" w:rsidRPr="000749E2" w:rsidRDefault="00AA193A" w:rsidP="005076D8">
            <w:pPr>
              <w:pStyle w:val="TAL"/>
              <w:rPr>
                <w:lang w:eastAsia="en-US"/>
              </w:rPr>
            </w:pPr>
            <w:r w:rsidRPr="000749E2">
              <w:rPr>
                <w:lang w:eastAsia="en-US"/>
              </w:rPr>
              <w:t>16.1.0</w:t>
            </w:r>
          </w:p>
        </w:tc>
      </w:tr>
      <w:tr w:rsidR="00AA193A" w:rsidRPr="000749E2" w14:paraId="662D2EE9"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71904777" w14:textId="77777777" w:rsidR="00AA193A" w:rsidRPr="000749E2" w:rsidRDefault="00AA193A" w:rsidP="005076D8">
            <w:pPr>
              <w:pStyle w:val="TAL"/>
              <w:rPr>
                <w:lang w:eastAsia="en-US"/>
              </w:rPr>
            </w:pPr>
            <w:r w:rsidRPr="000749E2">
              <w:rPr>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1283CF" w14:textId="77777777" w:rsidR="00AA193A" w:rsidRPr="000749E2" w:rsidRDefault="00AA193A" w:rsidP="005076D8">
            <w:pPr>
              <w:pStyle w:val="TAL"/>
              <w:rPr>
                <w:lang w:eastAsia="en-US"/>
              </w:rPr>
            </w:pPr>
            <w:r w:rsidRPr="000749E2">
              <w:rPr>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57857A" w14:textId="77777777" w:rsidR="00AA193A" w:rsidRPr="000749E2" w:rsidRDefault="00AA193A" w:rsidP="005076D8">
            <w:pPr>
              <w:pStyle w:val="TAL"/>
              <w:rPr>
                <w:lang w:eastAsia="en-US"/>
              </w:rPr>
            </w:pPr>
            <w:r w:rsidRPr="000749E2">
              <w:rPr>
                <w:lang w:eastAsia="en-US"/>
              </w:rPr>
              <w:t>R5-195069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A854AA" w14:textId="77777777" w:rsidR="00AA193A" w:rsidRPr="000749E2" w:rsidRDefault="00AA193A" w:rsidP="005076D8">
            <w:pPr>
              <w:pStyle w:val="TAL"/>
              <w:rPr>
                <w:lang w:eastAsia="en-US"/>
              </w:rPr>
            </w:pPr>
            <w:r w:rsidRPr="000749E2">
              <w:rPr>
                <w:lang w:eastAsia="en-US"/>
              </w:rPr>
              <w:t>1270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C4D234" w14:textId="77777777" w:rsidR="00AA193A" w:rsidRPr="000749E2" w:rsidRDefault="00AA193A"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0E390" w14:textId="77777777" w:rsidR="00AA193A" w:rsidRPr="000749E2" w:rsidRDefault="00AA193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E700E1" w14:textId="77777777" w:rsidR="00AA193A" w:rsidRPr="000749E2" w:rsidRDefault="00AA193A" w:rsidP="000749E2">
            <w:pPr>
              <w:pStyle w:val="TAL"/>
              <w:rPr>
                <w:lang w:eastAsia="en-US"/>
              </w:rPr>
            </w:pPr>
            <w:r w:rsidRPr="000749E2">
              <w:rPr>
                <w:lang w:eastAsia="en-US"/>
              </w:rPr>
              <w:t>Addition of connection diagrams for FD-MIMO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196B11" w14:textId="77777777" w:rsidR="00AA193A" w:rsidRPr="000749E2" w:rsidRDefault="00AA193A" w:rsidP="005076D8">
            <w:pPr>
              <w:pStyle w:val="TAL"/>
              <w:rPr>
                <w:lang w:eastAsia="en-US"/>
              </w:rPr>
            </w:pPr>
            <w:r w:rsidRPr="000749E2">
              <w:rPr>
                <w:lang w:eastAsia="en-US"/>
              </w:rPr>
              <w:t>16.1.0</w:t>
            </w:r>
          </w:p>
        </w:tc>
      </w:tr>
      <w:tr w:rsidR="00AA193A" w:rsidRPr="000749E2" w14:paraId="044761F9"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6E6D8246" w14:textId="77777777" w:rsidR="00AA193A" w:rsidRPr="000749E2" w:rsidRDefault="00AA193A" w:rsidP="005076D8">
            <w:pPr>
              <w:pStyle w:val="TAL"/>
              <w:rPr>
                <w:lang w:eastAsia="en-US"/>
              </w:rPr>
            </w:pPr>
            <w:r w:rsidRPr="000749E2">
              <w:rPr>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2BAB44" w14:textId="77777777" w:rsidR="00AA193A" w:rsidRPr="000749E2" w:rsidRDefault="00AA193A" w:rsidP="005076D8">
            <w:pPr>
              <w:pStyle w:val="TAL"/>
              <w:rPr>
                <w:lang w:eastAsia="en-US"/>
              </w:rPr>
            </w:pPr>
            <w:r w:rsidRPr="000749E2">
              <w:rPr>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564902" w14:textId="77777777" w:rsidR="00AA193A" w:rsidRPr="000749E2" w:rsidRDefault="00AA193A" w:rsidP="005076D8">
            <w:pPr>
              <w:pStyle w:val="TAL"/>
              <w:rPr>
                <w:lang w:eastAsia="en-US"/>
              </w:rPr>
            </w:pPr>
            <w:r w:rsidRPr="000749E2">
              <w:rPr>
                <w:lang w:eastAsia="en-US"/>
              </w:rPr>
              <w:t>R5-195308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3BD4EE" w14:textId="77777777" w:rsidR="00AA193A" w:rsidRPr="000749E2" w:rsidRDefault="00AA193A" w:rsidP="005076D8">
            <w:pPr>
              <w:pStyle w:val="TAL"/>
              <w:rPr>
                <w:lang w:eastAsia="en-US"/>
              </w:rPr>
            </w:pPr>
            <w:r w:rsidRPr="000749E2">
              <w:rPr>
                <w:lang w:eastAsia="en-US"/>
              </w:rPr>
              <w:t>1257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64640A" w14:textId="77777777" w:rsidR="00AA193A" w:rsidRPr="000749E2" w:rsidRDefault="00AA193A"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5E823E" w14:textId="77777777" w:rsidR="00AA193A" w:rsidRPr="000749E2" w:rsidRDefault="00AA193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B73740" w14:textId="77777777" w:rsidR="00AA193A" w:rsidRPr="000749E2" w:rsidRDefault="00AA193A" w:rsidP="000749E2">
            <w:pPr>
              <w:pStyle w:val="TAL"/>
              <w:rPr>
                <w:lang w:eastAsia="en-US"/>
              </w:rPr>
            </w:pPr>
            <w:r w:rsidRPr="000749E2">
              <w:rPr>
                <w:lang w:eastAsia="en-US"/>
              </w:rPr>
              <w:t>Correction to 4.5A.16.3 procedure for UEs supporting Multi-PDN and Internet configured as secondary PDN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CF6AF7" w14:textId="77777777" w:rsidR="00AA193A" w:rsidRPr="000749E2" w:rsidRDefault="00AA193A" w:rsidP="005076D8">
            <w:pPr>
              <w:pStyle w:val="TAL"/>
              <w:rPr>
                <w:lang w:eastAsia="en-US"/>
              </w:rPr>
            </w:pPr>
            <w:r w:rsidRPr="000749E2">
              <w:rPr>
                <w:lang w:eastAsia="en-US"/>
              </w:rPr>
              <w:t>16.1.0</w:t>
            </w:r>
          </w:p>
        </w:tc>
      </w:tr>
      <w:tr w:rsidR="00AA193A" w:rsidRPr="000749E2" w14:paraId="6BF63E2D"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41863193" w14:textId="77777777" w:rsidR="00AA193A" w:rsidRPr="000749E2" w:rsidRDefault="00AA193A" w:rsidP="005076D8">
            <w:pPr>
              <w:pStyle w:val="TAL"/>
              <w:rPr>
                <w:lang w:eastAsia="en-US"/>
              </w:rPr>
            </w:pPr>
            <w:r w:rsidRPr="000749E2">
              <w:rPr>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289D02" w14:textId="77777777" w:rsidR="00AA193A" w:rsidRPr="000749E2" w:rsidRDefault="00AA193A" w:rsidP="005076D8">
            <w:pPr>
              <w:pStyle w:val="TAL"/>
              <w:rPr>
                <w:lang w:eastAsia="en-US"/>
              </w:rPr>
            </w:pPr>
            <w:r w:rsidRPr="000749E2">
              <w:rPr>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1C2FF1" w14:textId="77777777" w:rsidR="00AA193A" w:rsidRPr="000749E2" w:rsidRDefault="00AA193A" w:rsidP="005076D8">
            <w:pPr>
              <w:pStyle w:val="TAL"/>
              <w:rPr>
                <w:lang w:eastAsia="en-US"/>
              </w:rPr>
            </w:pPr>
            <w:r w:rsidRPr="000749E2">
              <w:rPr>
                <w:lang w:eastAsia="en-US"/>
              </w:rPr>
              <w:t>R5-195321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67FEB4" w14:textId="77777777" w:rsidR="00AA193A" w:rsidRPr="000749E2" w:rsidRDefault="00AA193A" w:rsidP="005076D8">
            <w:pPr>
              <w:pStyle w:val="TAL"/>
              <w:rPr>
                <w:lang w:eastAsia="en-US"/>
              </w:rPr>
            </w:pPr>
            <w:r w:rsidRPr="000749E2">
              <w:rPr>
                <w:lang w:eastAsia="en-US"/>
              </w:rPr>
              <w:t>1263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A3042D" w14:textId="77777777" w:rsidR="00AA193A" w:rsidRPr="000749E2" w:rsidRDefault="00AA193A" w:rsidP="005076D8">
            <w:pPr>
              <w:pStyle w:val="TAL"/>
              <w:rPr>
                <w:lang w:eastAsia="en-US"/>
              </w:rPr>
            </w:pPr>
            <w:r w:rsidRPr="000749E2">
              <w:rPr>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E40271" w14:textId="77777777" w:rsidR="00AA193A" w:rsidRPr="000749E2" w:rsidRDefault="00AA193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3EAFEC" w14:textId="77777777" w:rsidR="00AA193A" w:rsidRPr="000749E2" w:rsidRDefault="00AA193A" w:rsidP="000749E2">
            <w:pPr>
              <w:pStyle w:val="TAL"/>
              <w:rPr>
                <w:lang w:eastAsia="en-US"/>
              </w:rPr>
            </w:pPr>
            <w:r w:rsidRPr="000749E2">
              <w:rPr>
                <w:lang w:eastAsia="en-US"/>
              </w:rPr>
              <w:t>Update of Aerial vehicle specific default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EFC8C6" w14:textId="77777777" w:rsidR="00AA193A" w:rsidRPr="000749E2" w:rsidRDefault="00AA193A" w:rsidP="005076D8">
            <w:pPr>
              <w:pStyle w:val="TAL"/>
              <w:rPr>
                <w:lang w:eastAsia="en-US"/>
              </w:rPr>
            </w:pPr>
            <w:r w:rsidRPr="000749E2">
              <w:rPr>
                <w:lang w:eastAsia="en-US"/>
              </w:rPr>
              <w:t>16.1.0</w:t>
            </w:r>
          </w:p>
        </w:tc>
      </w:tr>
      <w:tr w:rsidR="001F0F9A" w:rsidRPr="000749E2" w14:paraId="3766DF50"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60BC33EA" w14:textId="77777777" w:rsidR="001F0F9A" w:rsidRPr="000749E2" w:rsidRDefault="001F0F9A" w:rsidP="005076D8">
            <w:pPr>
              <w:pStyle w:val="TAL"/>
              <w:rPr>
                <w:lang w:eastAsia="en-US"/>
              </w:rPr>
            </w:pPr>
            <w:r w:rsidRPr="000749E2">
              <w:rPr>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2083AE" w14:textId="77777777" w:rsidR="001F0F9A" w:rsidRPr="000749E2" w:rsidRDefault="001F0F9A" w:rsidP="005076D8">
            <w:pPr>
              <w:pStyle w:val="TAL"/>
              <w:rPr>
                <w:lang w:eastAsia="en-US"/>
              </w:rPr>
            </w:pPr>
            <w:r w:rsidRPr="000749E2">
              <w:rPr>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6884BA" w14:textId="77777777" w:rsidR="001F0F9A" w:rsidRPr="000749E2" w:rsidRDefault="001F0F9A" w:rsidP="005076D8">
            <w:pPr>
              <w:pStyle w:val="TAL"/>
              <w:rPr>
                <w:lang w:eastAsia="en-US"/>
              </w:rPr>
            </w:pPr>
            <w:r w:rsidRPr="000749E2">
              <w:rPr>
                <w:lang w:eastAsia="en-US"/>
              </w:rPr>
              <w:t>R5-195800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B8973A" w14:textId="77777777" w:rsidR="001F0F9A" w:rsidRPr="000749E2" w:rsidRDefault="001F0F9A" w:rsidP="005076D8">
            <w:pPr>
              <w:pStyle w:val="TAL"/>
              <w:rPr>
                <w:lang w:eastAsia="en-US"/>
              </w:rPr>
            </w:pPr>
            <w:r w:rsidRPr="000749E2">
              <w:rPr>
                <w:lang w:eastAsia="en-US"/>
              </w:rPr>
              <w:t>1273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8E8D19" w14:textId="77777777" w:rsidR="001F0F9A" w:rsidRPr="000749E2" w:rsidRDefault="001F0F9A"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C7C9D4" w14:textId="77777777" w:rsidR="001F0F9A" w:rsidRPr="000749E2" w:rsidRDefault="001F0F9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96AA60" w14:textId="77777777" w:rsidR="001F0F9A" w:rsidRPr="000749E2" w:rsidRDefault="001F0F9A" w:rsidP="000749E2">
            <w:pPr>
              <w:pStyle w:val="TAL"/>
              <w:rPr>
                <w:lang w:eastAsia="en-US"/>
              </w:rPr>
            </w:pPr>
            <w:r w:rsidRPr="000749E2">
              <w:rPr>
                <w:lang w:eastAsia="en-US"/>
              </w:rPr>
              <w:t>Addition of test frequencies for signalling testing of CA_11A_41A, CA_11A_41C, CA_11A_42A and CA_11A_42C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12EEFA" w14:textId="77777777" w:rsidR="001F0F9A" w:rsidRPr="000749E2" w:rsidRDefault="001F0F9A" w:rsidP="005076D8">
            <w:pPr>
              <w:pStyle w:val="TAL"/>
              <w:rPr>
                <w:lang w:eastAsia="en-US"/>
              </w:rPr>
            </w:pPr>
            <w:r w:rsidRPr="000749E2">
              <w:rPr>
                <w:lang w:eastAsia="en-US"/>
              </w:rPr>
              <w:t>16.2.0</w:t>
            </w:r>
          </w:p>
        </w:tc>
      </w:tr>
      <w:tr w:rsidR="001F0F9A" w:rsidRPr="000749E2" w14:paraId="55A8F82D"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0091C886" w14:textId="77777777" w:rsidR="001F0F9A" w:rsidRPr="000749E2" w:rsidRDefault="001F0F9A" w:rsidP="005076D8">
            <w:pPr>
              <w:pStyle w:val="TAL"/>
              <w:rPr>
                <w:lang w:eastAsia="en-US"/>
              </w:rPr>
            </w:pPr>
            <w:r w:rsidRPr="000749E2">
              <w:rPr>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C66297" w14:textId="77777777" w:rsidR="001F0F9A" w:rsidRPr="000749E2" w:rsidRDefault="001F0F9A" w:rsidP="005076D8">
            <w:pPr>
              <w:pStyle w:val="TAL"/>
              <w:rPr>
                <w:lang w:eastAsia="en-US"/>
              </w:rPr>
            </w:pPr>
            <w:r w:rsidRPr="000749E2">
              <w:rPr>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C1379D" w14:textId="77777777" w:rsidR="001F0F9A" w:rsidRPr="000749E2" w:rsidRDefault="001F0F9A" w:rsidP="005076D8">
            <w:pPr>
              <w:pStyle w:val="TAL"/>
              <w:rPr>
                <w:lang w:eastAsia="en-US"/>
              </w:rPr>
            </w:pPr>
            <w:r w:rsidRPr="000749E2">
              <w:rPr>
                <w:lang w:eastAsia="en-US"/>
              </w:rPr>
              <w:t>R5-196004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7F51AF" w14:textId="77777777" w:rsidR="001F0F9A" w:rsidRPr="000749E2" w:rsidRDefault="001F0F9A" w:rsidP="005076D8">
            <w:pPr>
              <w:pStyle w:val="TAL"/>
              <w:rPr>
                <w:lang w:eastAsia="en-US"/>
              </w:rPr>
            </w:pPr>
            <w:r w:rsidRPr="000749E2">
              <w:rPr>
                <w:lang w:eastAsia="en-US"/>
              </w:rPr>
              <w:t>1276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6D83A3" w14:textId="77777777" w:rsidR="001F0F9A" w:rsidRPr="000749E2" w:rsidRDefault="001F0F9A"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5FCE9E" w14:textId="77777777" w:rsidR="001F0F9A" w:rsidRPr="000749E2" w:rsidRDefault="001F0F9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866B65" w14:textId="77777777" w:rsidR="001F0F9A" w:rsidRPr="000749E2" w:rsidRDefault="001F0F9A" w:rsidP="000749E2">
            <w:pPr>
              <w:pStyle w:val="TAL"/>
              <w:rPr>
                <w:lang w:eastAsia="en-US"/>
              </w:rPr>
            </w:pPr>
            <w:r w:rsidRPr="000749E2">
              <w:rPr>
                <w:lang w:eastAsia="en-US"/>
              </w:rPr>
              <w:t xml:space="preserve">Update to 4.5A.16 generic procedure for UEs supporting Multi-PDN and Internet configured as secondary PDN with </w:t>
            </w:r>
            <w:proofErr w:type="spellStart"/>
            <w:r w:rsidRPr="000749E2">
              <w:rPr>
                <w:lang w:eastAsia="en-US"/>
              </w:rPr>
              <w:t>MobileData</w:t>
            </w:r>
            <w:proofErr w:type="spellEnd"/>
            <w:r w:rsidRPr="000749E2">
              <w:rPr>
                <w:lang w:eastAsia="en-US"/>
              </w:rPr>
              <w:t xml:space="preserve"> off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D30663" w14:textId="77777777" w:rsidR="001F0F9A" w:rsidRPr="000749E2" w:rsidRDefault="001F0F9A" w:rsidP="005076D8">
            <w:pPr>
              <w:pStyle w:val="TAL"/>
              <w:rPr>
                <w:lang w:eastAsia="en-US"/>
              </w:rPr>
            </w:pPr>
            <w:r w:rsidRPr="000749E2">
              <w:rPr>
                <w:lang w:eastAsia="en-US"/>
              </w:rPr>
              <w:t>16.2.0</w:t>
            </w:r>
          </w:p>
        </w:tc>
      </w:tr>
      <w:tr w:rsidR="001F0F9A" w:rsidRPr="000749E2" w14:paraId="5A78F0F9"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4E45CBFC" w14:textId="77777777" w:rsidR="001F0F9A" w:rsidRPr="000749E2" w:rsidRDefault="001F0F9A" w:rsidP="005076D8">
            <w:pPr>
              <w:pStyle w:val="TAL"/>
              <w:rPr>
                <w:lang w:eastAsia="en-US"/>
              </w:rPr>
            </w:pPr>
            <w:r w:rsidRPr="000749E2">
              <w:rPr>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AF6321" w14:textId="77777777" w:rsidR="001F0F9A" w:rsidRPr="000749E2" w:rsidRDefault="001F0F9A" w:rsidP="005076D8">
            <w:pPr>
              <w:pStyle w:val="TAL"/>
              <w:rPr>
                <w:lang w:eastAsia="en-US"/>
              </w:rPr>
            </w:pPr>
            <w:r w:rsidRPr="000749E2">
              <w:rPr>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7AC7FF" w14:textId="77777777" w:rsidR="001F0F9A" w:rsidRPr="000749E2" w:rsidRDefault="001F0F9A" w:rsidP="005076D8">
            <w:pPr>
              <w:pStyle w:val="TAL"/>
              <w:rPr>
                <w:lang w:eastAsia="en-US"/>
              </w:rPr>
            </w:pPr>
            <w:r w:rsidRPr="000749E2">
              <w:rPr>
                <w:lang w:eastAsia="en-US"/>
              </w:rPr>
              <w:t>R5-196599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5767C4" w14:textId="77777777" w:rsidR="001F0F9A" w:rsidRPr="000749E2" w:rsidRDefault="001F0F9A" w:rsidP="005076D8">
            <w:pPr>
              <w:pStyle w:val="TAL"/>
              <w:rPr>
                <w:lang w:eastAsia="en-US"/>
              </w:rPr>
            </w:pPr>
            <w:r w:rsidRPr="000749E2">
              <w:rPr>
                <w:lang w:eastAsia="en-US"/>
              </w:rPr>
              <w:t>1284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3493DB" w14:textId="77777777" w:rsidR="001F0F9A" w:rsidRPr="000749E2" w:rsidRDefault="001F0F9A"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19279A" w14:textId="77777777" w:rsidR="001F0F9A" w:rsidRPr="000749E2" w:rsidRDefault="001F0F9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112022" w14:textId="77777777" w:rsidR="001F0F9A" w:rsidRPr="000749E2" w:rsidRDefault="001F0F9A" w:rsidP="000749E2">
            <w:pPr>
              <w:pStyle w:val="TAL"/>
              <w:rPr>
                <w:lang w:eastAsia="en-US"/>
              </w:rPr>
            </w:pPr>
            <w:r w:rsidRPr="000749E2">
              <w:rPr>
                <w:lang w:eastAsia="en-US"/>
              </w:rPr>
              <w:t>Correction SIB5-NB for RRM inter-frequency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0A5C04" w14:textId="77777777" w:rsidR="001F0F9A" w:rsidRPr="000749E2" w:rsidRDefault="001F0F9A" w:rsidP="005076D8">
            <w:pPr>
              <w:pStyle w:val="TAL"/>
              <w:rPr>
                <w:lang w:eastAsia="en-US"/>
              </w:rPr>
            </w:pPr>
            <w:r w:rsidRPr="000749E2">
              <w:rPr>
                <w:lang w:eastAsia="en-US"/>
              </w:rPr>
              <w:t>16.2.0</w:t>
            </w:r>
          </w:p>
        </w:tc>
      </w:tr>
      <w:tr w:rsidR="001F0F9A" w:rsidRPr="000749E2" w14:paraId="6CE90497"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6CC17365" w14:textId="77777777" w:rsidR="001F0F9A" w:rsidRPr="000749E2" w:rsidRDefault="001F0F9A" w:rsidP="005076D8">
            <w:pPr>
              <w:pStyle w:val="TAL"/>
              <w:rPr>
                <w:lang w:eastAsia="en-US"/>
              </w:rPr>
            </w:pPr>
            <w:r w:rsidRPr="000749E2">
              <w:rPr>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74DBF5" w14:textId="77777777" w:rsidR="001F0F9A" w:rsidRPr="000749E2" w:rsidRDefault="001F0F9A" w:rsidP="005076D8">
            <w:pPr>
              <w:pStyle w:val="TAL"/>
              <w:rPr>
                <w:lang w:eastAsia="en-US"/>
              </w:rPr>
            </w:pPr>
            <w:r w:rsidRPr="000749E2">
              <w:rPr>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271FFF" w14:textId="77777777" w:rsidR="001F0F9A" w:rsidRPr="000749E2" w:rsidRDefault="001F0F9A" w:rsidP="005076D8">
            <w:pPr>
              <w:pStyle w:val="TAL"/>
              <w:rPr>
                <w:lang w:eastAsia="en-US"/>
              </w:rPr>
            </w:pPr>
            <w:r w:rsidRPr="000749E2">
              <w:rPr>
                <w:lang w:eastAsia="en-US"/>
              </w:rPr>
              <w:t>R5-196647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0332E2" w14:textId="77777777" w:rsidR="001F0F9A" w:rsidRPr="000749E2" w:rsidRDefault="001F0F9A" w:rsidP="005076D8">
            <w:pPr>
              <w:pStyle w:val="TAL"/>
              <w:rPr>
                <w:lang w:eastAsia="en-US"/>
              </w:rPr>
            </w:pPr>
            <w:r w:rsidRPr="000749E2">
              <w:rPr>
                <w:lang w:eastAsia="en-US"/>
              </w:rPr>
              <w:t>1285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C3D93F" w14:textId="77777777" w:rsidR="001F0F9A" w:rsidRPr="000749E2" w:rsidRDefault="001F0F9A"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723B39" w14:textId="77777777" w:rsidR="001F0F9A" w:rsidRPr="000749E2" w:rsidRDefault="001F0F9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56E4C7" w14:textId="77777777" w:rsidR="001F0F9A" w:rsidRPr="000749E2" w:rsidRDefault="001F0F9A" w:rsidP="000749E2">
            <w:pPr>
              <w:pStyle w:val="TAL"/>
              <w:rPr>
                <w:lang w:eastAsia="en-US"/>
              </w:rPr>
            </w:pPr>
            <w:r w:rsidRPr="000749E2">
              <w:rPr>
                <w:lang w:eastAsia="en-US"/>
              </w:rPr>
              <w:t>Update of default messages in regard to NR relevant content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9395DC" w14:textId="77777777" w:rsidR="001F0F9A" w:rsidRPr="000749E2" w:rsidRDefault="001F0F9A" w:rsidP="005076D8">
            <w:pPr>
              <w:pStyle w:val="TAL"/>
              <w:rPr>
                <w:lang w:eastAsia="en-US"/>
              </w:rPr>
            </w:pPr>
            <w:r w:rsidRPr="000749E2">
              <w:rPr>
                <w:lang w:eastAsia="en-US"/>
              </w:rPr>
              <w:t>16.2.0</w:t>
            </w:r>
          </w:p>
        </w:tc>
      </w:tr>
      <w:tr w:rsidR="001F0F9A" w:rsidRPr="000749E2" w14:paraId="6DF9BF09"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426215BB" w14:textId="77777777" w:rsidR="001F0F9A" w:rsidRPr="000749E2" w:rsidRDefault="001F0F9A" w:rsidP="005076D8">
            <w:pPr>
              <w:pStyle w:val="TAL"/>
              <w:rPr>
                <w:lang w:eastAsia="en-US"/>
              </w:rPr>
            </w:pPr>
            <w:r w:rsidRPr="000749E2">
              <w:rPr>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E890F5" w14:textId="77777777" w:rsidR="001F0F9A" w:rsidRPr="000749E2" w:rsidRDefault="001F0F9A" w:rsidP="005076D8">
            <w:pPr>
              <w:pStyle w:val="TAL"/>
              <w:rPr>
                <w:lang w:eastAsia="en-US"/>
              </w:rPr>
            </w:pPr>
            <w:r w:rsidRPr="000749E2">
              <w:rPr>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0DE1AB" w14:textId="77777777" w:rsidR="001F0F9A" w:rsidRPr="000749E2" w:rsidRDefault="001F0F9A" w:rsidP="005076D8">
            <w:pPr>
              <w:pStyle w:val="TAL"/>
              <w:rPr>
                <w:lang w:eastAsia="en-US"/>
              </w:rPr>
            </w:pPr>
            <w:r w:rsidRPr="000749E2">
              <w:rPr>
                <w:lang w:eastAsia="en-US"/>
              </w:rPr>
              <w:t>R5-196697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972EB7" w14:textId="77777777" w:rsidR="001F0F9A" w:rsidRPr="000749E2" w:rsidRDefault="001F0F9A" w:rsidP="005076D8">
            <w:pPr>
              <w:pStyle w:val="TAL"/>
              <w:rPr>
                <w:lang w:eastAsia="en-US"/>
              </w:rPr>
            </w:pPr>
            <w:r w:rsidRPr="000749E2">
              <w:rPr>
                <w:lang w:eastAsia="en-US"/>
              </w:rPr>
              <w:t>1287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E81B45" w14:textId="77777777" w:rsidR="001F0F9A" w:rsidRPr="000749E2" w:rsidRDefault="001F0F9A"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6AD20E" w14:textId="77777777" w:rsidR="001F0F9A" w:rsidRPr="000749E2" w:rsidRDefault="001F0F9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09081B" w14:textId="77777777" w:rsidR="001F0F9A" w:rsidRPr="000749E2" w:rsidRDefault="001F0F9A" w:rsidP="000749E2">
            <w:pPr>
              <w:pStyle w:val="TAL"/>
              <w:rPr>
                <w:lang w:eastAsia="en-US"/>
              </w:rPr>
            </w:pPr>
            <w:r w:rsidRPr="000749E2">
              <w:rPr>
                <w:lang w:eastAsia="en-US"/>
              </w:rPr>
              <w:t xml:space="preserve">Update of RRC message </w:t>
            </w:r>
            <w:proofErr w:type="spellStart"/>
            <w:r w:rsidRPr="000749E2">
              <w:rPr>
                <w:lang w:eastAsia="en-US"/>
              </w:rPr>
              <w:t>SCGFailureInformationNR</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889CF2" w14:textId="77777777" w:rsidR="001F0F9A" w:rsidRPr="000749E2" w:rsidRDefault="001F0F9A" w:rsidP="005076D8">
            <w:pPr>
              <w:pStyle w:val="TAL"/>
              <w:rPr>
                <w:lang w:eastAsia="en-US"/>
              </w:rPr>
            </w:pPr>
            <w:r w:rsidRPr="000749E2">
              <w:rPr>
                <w:lang w:eastAsia="en-US"/>
              </w:rPr>
              <w:t>16.2.0</w:t>
            </w:r>
          </w:p>
        </w:tc>
      </w:tr>
      <w:tr w:rsidR="001F0F9A" w:rsidRPr="000749E2" w14:paraId="6933E4DA"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2122B548" w14:textId="77777777" w:rsidR="001F0F9A" w:rsidRPr="000749E2" w:rsidRDefault="001F0F9A" w:rsidP="005076D8">
            <w:pPr>
              <w:pStyle w:val="TAL"/>
              <w:rPr>
                <w:lang w:eastAsia="en-US"/>
              </w:rPr>
            </w:pPr>
            <w:r w:rsidRPr="000749E2">
              <w:rPr>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914C1E" w14:textId="77777777" w:rsidR="001F0F9A" w:rsidRPr="000749E2" w:rsidRDefault="001F0F9A" w:rsidP="005076D8">
            <w:pPr>
              <w:pStyle w:val="TAL"/>
              <w:rPr>
                <w:lang w:eastAsia="en-US"/>
              </w:rPr>
            </w:pPr>
            <w:r w:rsidRPr="000749E2">
              <w:rPr>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22073F" w14:textId="77777777" w:rsidR="001F0F9A" w:rsidRPr="000749E2" w:rsidRDefault="001F0F9A" w:rsidP="005076D8">
            <w:pPr>
              <w:pStyle w:val="TAL"/>
              <w:rPr>
                <w:lang w:eastAsia="en-US"/>
              </w:rPr>
            </w:pPr>
            <w:r w:rsidRPr="000749E2">
              <w:rPr>
                <w:lang w:eastAsia="en-US"/>
              </w:rPr>
              <w:t>R5-196725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7CC863" w14:textId="77777777" w:rsidR="001F0F9A" w:rsidRPr="000749E2" w:rsidRDefault="001F0F9A" w:rsidP="005076D8">
            <w:pPr>
              <w:pStyle w:val="TAL"/>
              <w:rPr>
                <w:lang w:eastAsia="en-US"/>
              </w:rPr>
            </w:pPr>
            <w:r w:rsidRPr="000749E2">
              <w:rPr>
                <w:lang w:eastAsia="en-US"/>
              </w:rPr>
              <w:t>1288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206943" w14:textId="77777777" w:rsidR="001F0F9A" w:rsidRPr="000749E2" w:rsidRDefault="001F0F9A"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730D60" w14:textId="77777777" w:rsidR="001F0F9A" w:rsidRPr="000749E2" w:rsidRDefault="001F0F9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D4F425" w14:textId="77777777" w:rsidR="001F0F9A" w:rsidRPr="000749E2" w:rsidRDefault="001F0F9A" w:rsidP="000749E2">
            <w:pPr>
              <w:pStyle w:val="TAL"/>
              <w:rPr>
                <w:lang w:eastAsia="en-US"/>
              </w:rPr>
            </w:pPr>
            <w:r w:rsidRPr="000749E2">
              <w:rPr>
                <w:lang w:eastAsia="en-US"/>
              </w:rPr>
              <w:t>Signalling Test environment for Band 73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A6E1DE" w14:textId="77777777" w:rsidR="001F0F9A" w:rsidRPr="000749E2" w:rsidRDefault="001F0F9A" w:rsidP="005076D8">
            <w:pPr>
              <w:pStyle w:val="TAL"/>
              <w:rPr>
                <w:lang w:eastAsia="en-US"/>
              </w:rPr>
            </w:pPr>
            <w:r w:rsidRPr="000749E2">
              <w:rPr>
                <w:lang w:eastAsia="en-US"/>
              </w:rPr>
              <w:t>16.2.0</w:t>
            </w:r>
          </w:p>
        </w:tc>
      </w:tr>
      <w:tr w:rsidR="001F0F9A" w:rsidRPr="000749E2" w14:paraId="3A349023"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06DF6BEC" w14:textId="77777777" w:rsidR="001F0F9A" w:rsidRPr="000749E2" w:rsidRDefault="001F0F9A" w:rsidP="005076D8">
            <w:pPr>
              <w:pStyle w:val="TAL"/>
              <w:rPr>
                <w:lang w:eastAsia="en-US"/>
              </w:rPr>
            </w:pPr>
            <w:r w:rsidRPr="000749E2">
              <w:rPr>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3BDF5A" w14:textId="77777777" w:rsidR="001F0F9A" w:rsidRPr="000749E2" w:rsidRDefault="001F0F9A" w:rsidP="005076D8">
            <w:pPr>
              <w:pStyle w:val="TAL"/>
              <w:rPr>
                <w:lang w:eastAsia="en-US"/>
              </w:rPr>
            </w:pPr>
            <w:r w:rsidRPr="000749E2">
              <w:rPr>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F45663" w14:textId="77777777" w:rsidR="001F0F9A" w:rsidRPr="000749E2" w:rsidRDefault="001F0F9A" w:rsidP="005076D8">
            <w:pPr>
              <w:pStyle w:val="TAL"/>
              <w:rPr>
                <w:lang w:eastAsia="en-US"/>
              </w:rPr>
            </w:pPr>
            <w:r w:rsidRPr="000749E2">
              <w:rPr>
                <w:lang w:eastAsia="en-US"/>
              </w:rPr>
              <w:t>R5-196760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A2F3E1" w14:textId="77777777" w:rsidR="001F0F9A" w:rsidRPr="000749E2" w:rsidRDefault="001F0F9A" w:rsidP="005076D8">
            <w:pPr>
              <w:pStyle w:val="TAL"/>
              <w:rPr>
                <w:lang w:eastAsia="en-US"/>
              </w:rPr>
            </w:pPr>
            <w:r w:rsidRPr="000749E2">
              <w:rPr>
                <w:lang w:eastAsia="en-US"/>
              </w:rPr>
              <w:t>1289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729F09" w14:textId="77777777" w:rsidR="001F0F9A" w:rsidRPr="000749E2" w:rsidRDefault="001F0F9A"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4BDAC2" w14:textId="77777777" w:rsidR="001F0F9A" w:rsidRPr="000749E2" w:rsidRDefault="001F0F9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14310C" w14:textId="77777777" w:rsidR="001F0F9A" w:rsidRPr="000749E2" w:rsidRDefault="001F0F9A" w:rsidP="000749E2">
            <w:pPr>
              <w:pStyle w:val="TAL"/>
              <w:rPr>
                <w:lang w:eastAsia="en-US"/>
              </w:rPr>
            </w:pPr>
            <w:r w:rsidRPr="000749E2">
              <w:rPr>
                <w:lang w:eastAsia="en-US"/>
              </w:rPr>
              <w:t>Addition of TDD reference test frequencies for CA in operating band 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AA7AC4" w14:textId="77777777" w:rsidR="001F0F9A" w:rsidRPr="000749E2" w:rsidRDefault="001F0F9A" w:rsidP="005076D8">
            <w:pPr>
              <w:pStyle w:val="TAL"/>
              <w:rPr>
                <w:lang w:eastAsia="en-US"/>
              </w:rPr>
            </w:pPr>
            <w:r w:rsidRPr="000749E2">
              <w:rPr>
                <w:lang w:eastAsia="en-US"/>
              </w:rPr>
              <w:t>16.2.0</w:t>
            </w:r>
          </w:p>
        </w:tc>
      </w:tr>
      <w:tr w:rsidR="001F0F9A" w:rsidRPr="000749E2" w14:paraId="0E08B1C9"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0D8A6DE1" w14:textId="77777777" w:rsidR="001F0F9A" w:rsidRPr="000749E2" w:rsidRDefault="001F0F9A" w:rsidP="005076D8">
            <w:pPr>
              <w:pStyle w:val="TAL"/>
              <w:rPr>
                <w:lang w:eastAsia="en-US"/>
              </w:rPr>
            </w:pPr>
            <w:r w:rsidRPr="000749E2">
              <w:rPr>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A5F814" w14:textId="77777777" w:rsidR="001F0F9A" w:rsidRPr="000749E2" w:rsidRDefault="001F0F9A" w:rsidP="005076D8">
            <w:pPr>
              <w:pStyle w:val="TAL"/>
              <w:rPr>
                <w:lang w:eastAsia="en-US"/>
              </w:rPr>
            </w:pPr>
            <w:r w:rsidRPr="000749E2">
              <w:rPr>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2AD89B" w14:textId="77777777" w:rsidR="001F0F9A" w:rsidRPr="000749E2" w:rsidRDefault="001F0F9A" w:rsidP="005076D8">
            <w:pPr>
              <w:pStyle w:val="TAL"/>
              <w:rPr>
                <w:lang w:eastAsia="en-US"/>
              </w:rPr>
            </w:pPr>
            <w:r w:rsidRPr="000749E2">
              <w:rPr>
                <w:lang w:eastAsia="en-US"/>
              </w:rPr>
              <w:t>R5-196777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C474C4" w14:textId="77777777" w:rsidR="001F0F9A" w:rsidRPr="000749E2" w:rsidRDefault="001F0F9A" w:rsidP="005076D8">
            <w:pPr>
              <w:pStyle w:val="TAL"/>
              <w:rPr>
                <w:lang w:eastAsia="en-US"/>
              </w:rPr>
            </w:pPr>
            <w:r w:rsidRPr="000749E2">
              <w:rPr>
                <w:lang w:eastAsia="en-US"/>
              </w:rPr>
              <w:t>1290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C087D3" w14:textId="77777777" w:rsidR="001F0F9A" w:rsidRPr="000749E2" w:rsidRDefault="001F0F9A"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2796F9" w14:textId="77777777" w:rsidR="001F0F9A" w:rsidRPr="000749E2" w:rsidRDefault="001F0F9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D7A8D3" w14:textId="77777777" w:rsidR="001F0F9A" w:rsidRPr="000749E2" w:rsidRDefault="001F0F9A" w:rsidP="000749E2">
            <w:pPr>
              <w:pStyle w:val="TAL"/>
              <w:rPr>
                <w:lang w:eastAsia="en-US"/>
              </w:rPr>
            </w:pPr>
            <w:r w:rsidRPr="000749E2">
              <w:rPr>
                <w:lang w:eastAsia="en-US"/>
              </w:rPr>
              <w:t>Correction to NOTE on MCC/MNC setting for operation in EUTRA band 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745C60" w14:textId="77777777" w:rsidR="001F0F9A" w:rsidRPr="000749E2" w:rsidRDefault="001F0F9A" w:rsidP="005076D8">
            <w:pPr>
              <w:pStyle w:val="TAL"/>
              <w:rPr>
                <w:lang w:eastAsia="en-US"/>
              </w:rPr>
            </w:pPr>
            <w:r w:rsidRPr="000749E2">
              <w:rPr>
                <w:lang w:eastAsia="en-US"/>
              </w:rPr>
              <w:t>16.2.0</w:t>
            </w:r>
          </w:p>
        </w:tc>
      </w:tr>
      <w:tr w:rsidR="001F0F9A" w:rsidRPr="000749E2" w14:paraId="1DAF83DE"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7E991680" w14:textId="77777777" w:rsidR="001F0F9A" w:rsidRPr="000749E2" w:rsidRDefault="001F0F9A" w:rsidP="005076D8">
            <w:pPr>
              <w:pStyle w:val="TAL"/>
              <w:rPr>
                <w:lang w:eastAsia="en-US"/>
              </w:rPr>
            </w:pPr>
            <w:r w:rsidRPr="000749E2">
              <w:rPr>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012C54" w14:textId="77777777" w:rsidR="001F0F9A" w:rsidRPr="000749E2" w:rsidRDefault="001F0F9A" w:rsidP="005076D8">
            <w:pPr>
              <w:pStyle w:val="TAL"/>
              <w:rPr>
                <w:lang w:eastAsia="en-US"/>
              </w:rPr>
            </w:pPr>
            <w:r w:rsidRPr="000749E2">
              <w:rPr>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0E67DD" w14:textId="77777777" w:rsidR="001F0F9A" w:rsidRPr="000749E2" w:rsidRDefault="001F0F9A" w:rsidP="005076D8">
            <w:pPr>
              <w:pStyle w:val="TAL"/>
              <w:rPr>
                <w:lang w:eastAsia="en-US"/>
              </w:rPr>
            </w:pPr>
            <w:r w:rsidRPr="000749E2">
              <w:rPr>
                <w:lang w:eastAsia="en-US"/>
              </w:rPr>
              <w:t>R5-196838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B3387D" w14:textId="77777777" w:rsidR="001F0F9A" w:rsidRPr="000749E2" w:rsidRDefault="001F0F9A" w:rsidP="005076D8">
            <w:pPr>
              <w:pStyle w:val="TAL"/>
              <w:rPr>
                <w:lang w:eastAsia="en-US"/>
              </w:rPr>
            </w:pPr>
            <w:r w:rsidRPr="000749E2">
              <w:rPr>
                <w:lang w:eastAsia="en-US"/>
              </w:rPr>
              <w:t>1291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8AFDE1" w14:textId="77777777" w:rsidR="001F0F9A" w:rsidRPr="000749E2" w:rsidRDefault="001F0F9A"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3AA536" w14:textId="77777777" w:rsidR="001F0F9A" w:rsidRPr="000749E2" w:rsidRDefault="001F0F9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E0E7D9" w14:textId="77777777" w:rsidR="001F0F9A" w:rsidRPr="000749E2" w:rsidRDefault="001F0F9A" w:rsidP="000749E2">
            <w:pPr>
              <w:pStyle w:val="TAL"/>
              <w:rPr>
                <w:lang w:eastAsia="en-US"/>
              </w:rPr>
            </w:pPr>
            <w:r w:rsidRPr="000749E2">
              <w:rPr>
                <w:lang w:eastAsia="en-US"/>
              </w:rPr>
              <w:t>Typo corrections on NB-IoT test frequencies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2B6ADD" w14:textId="77777777" w:rsidR="001F0F9A" w:rsidRPr="000749E2" w:rsidRDefault="001F0F9A" w:rsidP="005076D8">
            <w:pPr>
              <w:pStyle w:val="TAL"/>
              <w:rPr>
                <w:lang w:eastAsia="en-US"/>
              </w:rPr>
            </w:pPr>
            <w:r w:rsidRPr="000749E2">
              <w:rPr>
                <w:lang w:eastAsia="en-US"/>
              </w:rPr>
              <w:t>16.2.0</w:t>
            </w:r>
          </w:p>
        </w:tc>
      </w:tr>
      <w:tr w:rsidR="001F0F9A" w:rsidRPr="000749E2" w14:paraId="6B10F4CE"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71629E8F" w14:textId="77777777" w:rsidR="001F0F9A" w:rsidRPr="000749E2" w:rsidRDefault="001F0F9A" w:rsidP="005076D8">
            <w:pPr>
              <w:pStyle w:val="TAL"/>
              <w:rPr>
                <w:lang w:eastAsia="en-US"/>
              </w:rPr>
            </w:pPr>
            <w:r w:rsidRPr="000749E2">
              <w:rPr>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69B5A7" w14:textId="77777777" w:rsidR="001F0F9A" w:rsidRPr="000749E2" w:rsidRDefault="001F0F9A" w:rsidP="005076D8">
            <w:pPr>
              <w:pStyle w:val="TAL"/>
              <w:rPr>
                <w:lang w:eastAsia="en-US"/>
              </w:rPr>
            </w:pPr>
            <w:r w:rsidRPr="000749E2">
              <w:rPr>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6AC27A" w14:textId="77777777" w:rsidR="001F0F9A" w:rsidRPr="000749E2" w:rsidRDefault="001F0F9A" w:rsidP="005076D8">
            <w:pPr>
              <w:pStyle w:val="TAL"/>
              <w:rPr>
                <w:lang w:eastAsia="en-US"/>
              </w:rPr>
            </w:pPr>
            <w:r w:rsidRPr="000749E2">
              <w:rPr>
                <w:lang w:eastAsia="en-US"/>
              </w:rPr>
              <w:t>R5-196971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B39112" w14:textId="77777777" w:rsidR="001F0F9A" w:rsidRPr="000749E2" w:rsidRDefault="001F0F9A" w:rsidP="005076D8">
            <w:pPr>
              <w:pStyle w:val="TAL"/>
              <w:rPr>
                <w:lang w:eastAsia="en-US"/>
              </w:rPr>
            </w:pPr>
            <w:r w:rsidRPr="000749E2">
              <w:rPr>
                <w:lang w:eastAsia="en-US"/>
              </w:rPr>
              <w:t>1274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D135B5" w14:textId="77777777" w:rsidR="001F0F9A" w:rsidRPr="000749E2" w:rsidRDefault="001F0F9A"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06363F" w14:textId="77777777" w:rsidR="001F0F9A" w:rsidRPr="000749E2" w:rsidRDefault="001F0F9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5BF264" w14:textId="77777777" w:rsidR="001F0F9A" w:rsidRPr="000749E2" w:rsidRDefault="001F0F9A" w:rsidP="000749E2">
            <w:pPr>
              <w:pStyle w:val="TAL"/>
              <w:rPr>
                <w:lang w:eastAsia="en-US"/>
              </w:rPr>
            </w:pPr>
            <w:r w:rsidRPr="000749E2">
              <w:rPr>
                <w:lang w:eastAsia="en-US"/>
              </w:rPr>
              <w:t xml:space="preserve">Update to </w:t>
            </w:r>
            <w:proofErr w:type="spellStart"/>
            <w:r w:rsidRPr="000749E2">
              <w:rPr>
                <w:lang w:eastAsia="en-US"/>
              </w:rPr>
              <w:t>dataCodingScheme</w:t>
            </w:r>
            <w:proofErr w:type="spellEnd"/>
            <w:r w:rsidRPr="000749E2">
              <w:rPr>
                <w:lang w:eastAsia="en-US"/>
              </w:rPr>
              <w:t xml:space="preserve"> in SystemInformationBlockType11, required for ETWS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6EC88F" w14:textId="77777777" w:rsidR="001F0F9A" w:rsidRPr="000749E2" w:rsidRDefault="001F0F9A" w:rsidP="005076D8">
            <w:pPr>
              <w:pStyle w:val="TAL"/>
              <w:rPr>
                <w:lang w:eastAsia="en-US"/>
              </w:rPr>
            </w:pPr>
            <w:r w:rsidRPr="000749E2">
              <w:rPr>
                <w:lang w:eastAsia="en-US"/>
              </w:rPr>
              <w:t>16.2.0</w:t>
            </w:r>
          </w:p>
        </w:tc>
      </w:tr>
      <w:tr w:rsidR="001F0F9A" w:rsidRPr="000749E2" w14:paraId="50878B15"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048C8165" w14:textId="77777777" w:rsidR="001F0F9A" w:rsidRPr="000749E2" w:rsidRDefault="001F0F9A" w:rsidP="005076D8">
            <w:pPr>
              <w:pStyle w:val="TAL"/>
              <w:rPr>
                <w:lang w:eastAsia="en-US"/>
              </w:rPr>
            </w:pPr>
            <w:r w:rsidRPr="000749E2">
              <w:rPr>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4CAB3A" w14:textId="77777777" w:rsidR="001F0F9A" w:rsidRPr="000749E2" w:rsidRDefault="001F0F9A" w:rsidP="005076D8">
            <w:pPr>
              <w:pStyle w:val="TAL"/>
              <w:rPr>
                <w:lang w:eastAsia="en-US"/>
              </w:rPr>
            </w:pPr>
            <w:r w:rsidRPr="000749E2">
              <w:rPr>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519801" w14:textId="77777777" w:rsidR="001F0F9A" w:rsidRPr="000749E2" w:rsidRDefault="001F0F9A" w:rsidP="005076D8">
            <w:pPr>
              <w:pStyle w:val="TAL"/>
              <w:rPr>
                <w:lang w:eastAsia="en-US"/>
              </w:rPr>
            </w:pPr>
            <w:r w:rsidRPr="000749E2">
              <w:rPr>
                <w:lang w:eastAsia="en-US"/>
              </w:rPr>
              <w:t>R5-196977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412039" w14:textId="77777777" w:rsidR="001F0F9A" w:rsidRPr="000749E2" w:rsidRDefault="001F0F9A" w:rsidP="005076D8">
            <w:pPr>
              <w:pStyle w:val="TAL"/>
              <w:rPr>
                <w:lang w:eastAsia="en-US"/>
              </w:rPr>
            </w:pPr>
            <w:r w:rsidRPr="000749E2">
              <w:rPr>
                <w:lang w:eastAsia="en-US"/>
              </w:rPr>
              <w:t>1280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7E1DF3" w14:textId="77777777" w:rsidR="001F0F9A" w:rsidRPr="000749E2" w:rsidRDefault="001F0F9A"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4FB4B1" w14:textId="77777777" w:rsidR="001F0F9A" w:rsidRPr="000749E2" w:rsidRDefault="001F0F9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D3B3BC" w14:textId="77777777" w:rsidR="001F0F9A" w:rsidRPr="000749E2" w:rsidRDefault="001F0F9A" w:rsidP="000749E2">
            <w:pPr>
              <w:pStyle w:val="TAL"/>
              <w:rPr>
                <w:lang w:eastAsia="en-US"/>
              </w:rPr>
            </w:pPr>
            <w:r w:rsidRPr="000749E2">
              <w:rPr>
                <w:lang w:eastAsia="en-US"/>
              </w:rPr>
              <w:t>Correction of USIM file format for V2X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A2E713" w14:textId="77777777" w:rsidR="001F0F9A" w:rsidRPr="000749E2" w:rsidRDefault="001F0F9A" w:rsidP="005076D8">
            <w:pPr>
              <w:pStyle w:val="TAL"/>
              <w:rPr>
                <w:lang w:eastAsia="en-US"/>
              </w:rPr>
            </w:pPr>
            <w:r w:rsidRPr="000749E2">
              <w:rPr>
                <w:lang w:eastAsia="en-US"/>
              </w:rPr>
              <w:t>16.2.0</w:t>
            </w:r>
          </w:p>
        </w:tc>
      </w:tr>
      <w:tr w:rsidR="001F0F9A" w:rsidRPr="000749E2" w14:paraId="08DF4813"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7AEF93E5" w14:textId="77777777" w:rsidR="001F0F9A" w:rsidRPr="000749E2" w:rsidRDefault="001F0F9A" w:rsidP="005076D8">
            <w:pPr>
              <w:pStyle w:val="TAL"/>
              <w:rPr>
                <w:lang w:eastAsia="en-US"/>
              </w:rPr>
            </w:pPr>
            <w:r w:rsidRPr="000749E2">
              <w:rPr>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09AE47" w14:textId="77777777" w:rsidR="001F0F9A" w:rsidRPr="000749E2" w:rsidRDefault="001F0F9A" w:rsidP="005076D8">
            <w:pPr>
              <w:pStyle w:val="TAL"/>
              <w:rPr>
                <w:lang w:eastAsia="en-US"/>
              </w:rPr>
            </w:pPr>
            <w:r w:rsidRPr="000749E2">
              <w:rPr>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6FBDD3" w14:textId="77777777" w:rsidR="001F0F9A" w:rsidRPr="000749E2" w:rsidRDefault="001F0F9A" w:rsidP="005076D8">
            <w:pPr>
              <w:pStyle w:val="TAL"/>
              <w:rPr>
                <w:lang w:eastAsia="en-US"/>
              </w:rPr>
            </w:pPr>
            <w:r w:rsidRPr="000749E2">
              <w:rPr>
                <w:lang w:eastAsia="en-US"/>
              </w:rPr>
              <w:t>R5-197178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D20DEF" w14:textId="77777777" w:rsidR="001F0F9A" w:rsidRPr="000749E2" w:rsidRDefault="001F0F9A" w:rsidP="005076D8">
            <w:pPr>
              <w:pStyle w:val="TAL"/>
              <w:rPr>
                <w:lang w:eastAsia="en-US"/>
              </w:rPr>
            </w:pPr>
            <w:r w:rsidRPr="000749E2">
              <w:rPr>
                <w:lang w:eastAsia="en-US"/>
              </w:rPr>
              <w:t>1277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6D7234" w14:textId="77777777" w:rsidR="001F0F9A" w:rsidRPr="000749E2" w:rsidRDefault="001F0F9A"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C2E957" w14:textId="77777777" w:rsidR="001F0F9A" w:rsidRPr="000749E2" w:rsidRDefault="001F0F9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7E8E24" w14:textId="77777777" w:rsidR="001F0F9A" w:rsidRPr="000749E2" w:rsidRDefault="001F0F9A" w:rsidP="000749E2">
            <w:pPr>
              <w:pStyle w:val="TAL"/>
              <w:rPr>
                <w:lang w:eastAsia="en-US"/>
              </w:rPr>
            </w:pPr>
            <w:r w:rsidRPr="000749E2">
              <w:rPr>
                <w:lang w:eastAsia="en-US"/>
              </w:rPr>
              <w:t xml:space="preserve">Update of </w:t>
            </w:r>
            <w:proofErr w:type="spellStart"/>
            <w:r w:rsidRPr="000749E2">
              <w:rPr>
                <w:lang w:eastAsia="en-US"/>
              </w:rPr>
              <w:t>ReportConfigEUTRA</w:t>
            </w:r>
            <w:proofErr w:type="spellEnd"/>
            <w:r w:rsidRPr="000749E2">
              <w:rPr>
                <w:lang w:eastAsia="en-US"/>
              </w:rPr>
              <w:t xml:space="preserve"> default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1FC542" w14:textId="77777777" w:rsidR="001F0F9A" w:rsidRPr="000749E2" w:rsidRDefault="001F0F9A" w:rsidP="005076D8">
            <w:pPr>
              <w:pStyle w:val="TAL"/>
              <w:rPr>
                <w:lang w:eastAsia="en-US"/>
              </w:rPr>
            </w:pPr>
            <w:r w:rsidRPr="000749E2">
              <w:rPr>
                <w:lang w:eastAsia="en-US"/>
              </w:rPr>
              <w:t>16.2.0</w:t>
            </w:r>
          </w:p>
        </w:tc>
      </w:tr>
      <w:tr w:rsidR="001F0F9A" w:rsidRPr="000749E2" w14:paraId="027DC61A"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78DCC53C" w14:textId="77777777" w:rsidR="001F0F9A" w:rsidRPr="000749E2" w:rsidRDefault="001F0F9A" w:rsidP="005076D8">
            <w:pPr>
              <w:pStyle w:val="TAL"/>
              <w:rPr>
                <w:lang w:eastAsia="en-US"/>
              </w:rPr>
            </w:pPr>
            <w:r w:rsidRPr="000749E2">
              <w:rPr>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8781D0" w14:textId="77777777" w:rsidR="001F0F9A" w:rsidRPr="000749E2" w:rsidRDefault="001F0F9A" w:rsidP="005076D8">
            <w:pPr>
              <w:pStyle w:val="TAL"/>
              <w:rPr>
                <w:lang w:eastAsia="en-US"/>
              </w:rPr>
            </w:pPr>
            <w:r w:rsidRPr="000749E2">
              <w:rPr>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8BDB83" w14:textId="77777777" w:rsidR="001F0F9A" w:rsidRPr="000749E2" w:rsidRDefault="001F0F9A" w:rsidP="005076D8">
            <w:pPr>
              <w:pStyle w:val="TAL"/>
              <w:rPr>
                <w:lang w:eastAsia="en-US"/>
              </w:rPr>
            </w:pPr>
            <w:r w:rsidRPr="000749E2">
              <w:rPr>
                <w:lang w:eastAsia="en-US"/>
              </w:rPr>
              <w:t>R5-197251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70E6FD" w14:textId="77777777" w:rsidR="001F0F9A" w:rsidRPr="000749E2" w:rsidRDefault="001F0F9A" w:rsidP="005076D8">
            <w:pPr>
              <w:pStyle w:val="TAL"/>
              <w:rPr>
                <w:lang w:eastAsia="en-US"/>
              </w:rPr>
            </w:pPr>
            <w:r w:rsidRPr="000749E2">
              <w:rPr>
                <w:lang w:eastAsia="en-US"/>
              </w:rPr>
              <w:t>1278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5A4CCE" w14:textId="77777777" w:rsidR="001F0F9A" w:rsidRPr="000749E2" w:rsidRDefault="001F0F9A"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414CF5" w14:textId="77777777" w:rsidR="001F0F9A" w:rsidRPr="000749E2" w:rsidRDefault="001F0F9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322FD8" w14:textId="77777777" w:rsidR="001F0F9A" w:rsidRPr="000749E2" w:rsidRDefault="001F0F9A" w:rsidP="000749E2">
            <w:pPr>
              <w:pStyle w:val="TAL"/>
              <w:rPr>
                <w:lang w:eastAsia="en-US"/>
              </w:rPr>
            </w:pPr>
            <w:r w:rsidRPr="000749E2">
              <w:rPr>
                <w:lang w:eastAsia="en-US"/>
              </w:rPr>
              <w:t xml:space="preserve">Update to Bluetooth and WLAN cells configuration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6226F7" w14:textId="77777777" w:rsidR="001F0F9A" w:rsidRPr="000749E2" w:rsidRDefault="001F0F9A" w:rsidP="005076D8">
            <w:pPr>
              <w:pStyle w:val="TAL"/>
              <w:rPr>
                <w:lang w:eastAsia="en-US"/>
              </w:rPr>
            </w:pPr>
            <w:r w:rsidRPr="000749E2">
              <w:rPr>
                <w:lang w:eastAsia="en-US"/>
              </w:rPr>
              <w:t>16.2.0</w:t>
            </w:r>
          </w:p>
        </w:tc>
      </w:tr>
      <w:tr w:rsidR="001F0F9A" w:rsidRPr="000749E2" w14:paraId="67A3D85F"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2E257AEF" w14:textId="77777777" w:rsidR="001F0F9A" w:rsidRPr="000749E2" w:rsidRDefault="001F0F9A" w:rsidP="005076D8">
            <w:pPr>
              <w:pStyle w:val="TAL"/>
              <w:rPr>
                <w:lang w:eastAsia="en-US"/>
              </w:rPr>
            </w:pPr>
            <w:r w:rsidRPr="000749E2">
              <w:rPr>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E9F219" w14:textId="77777777" w:rsidR="001F0F9A" w:rsidRPr="000749E2" w:rsidRDefault="001F0F9A" w:rsidP="005076D8">
            <w:pPr>
              <w:pStyle w:val="TAL"/>
              <w:rPr>
                <w:lang w:eastAsia="en-US"/>
              </w:rPr>
            </w:pPr>
            <w:r w:rsidRPr="000749E2">
              <w:rPr>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F9A0AB" w14:textId="77777777" w:rsidR="001F0F9A" w:rsidRPr="000749E2" w:rsidRDefault="001F0F9A" w:rsidP="005076D8">
            <w:pPr>
              <w:pStyle w:val="TAL"/>
              <w:rPr>
                <w:lang w:eastAsia="en-US"/>
              </w:rPr>
            </w:pPr>
            <w:r w:rsidRPr="000749E2">
              <w:rPr>
                <w:lang w:eastAsia="en-US"/>
              </w:rPr>
              <w:t>R5-197257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959610" w14:textId="77777777" w:rsidR="001F0F9A" w:rsidRPr="000749E2" w:rsidRDefault="001F0F9A" w:rsidP="005076D8">
            <w:pPr>
              <w:pStyle w:val="TAL"/>
              <w:rPr>
                <w:lang w:eastAsia="en-US"/>
              </w:rPr>
            </w:pPr>
            <w:r w:rsidRPr="000749E2">
              <w:rPr>
                <w:lang w:eastAsia="en-US"/>
              </w:rPr>
              <w:t>1293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AACAC3" w14:textId="77777777" w:rsidR="001F0F9A" w:rsidRPr="000749E2" w:rsidRDefault="001F0F9A"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318AB4" w14:textId="77777777" w:rsidR="001F0F9A" w:rsidRPr="000749E2" w:rsidRDefault="001F0F9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A322EF" w14:textId="77777777" w:rsidR="001F0F9A" w:rsidRPr="000749E2" w:rsidRDefault="001F0F9A" w:rsidP="000749E2">
            <w:pPr>
              <w:pStyle w:val="TAL"/>
              <w:rPr>
                <w:lang w:eastAsia="en-US"/>
              </w:rPr>
            </w:pPr>
            <w:r w:rsidRPr="000749E2">
              <w:rPr>
                <w:lang w:eastAsia="en-US"/>
              </w:rPr>
              <w:t xml:space="preserve">Title: Update EN-DC </w:t>
            </w:r>
            <w:proofErr w:type="spellStart"/>
            <w:r w:rsidRPr="000749E2">
              <w:rPr>
                <w:lang w:eastAsia="en-US"/>
              </w:rPr>
              <w:t>PSCell</w:t>
            </w:r>
            <w:proofErr w:type="spellEnd"/>
            <w:r w:rsidRPr="000749E2">
              <w:rPr>
                <w:lang w:eastAsia="en-US"/>
              </w:rPr>
              <w:t xml:space="preserve"> handover condition in </w:t>
            </w:r>
            <w:proofErr w:type="spellStart"/>
            <w:r w:rsidRPr="000749E2">
              <w:rPr>
                <w:lang w:eastAsia="en-US"/>
              </w:rPr>
              <w:t>RRCConnectionReconfiguration</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801B4A" w14:textId="77777777" w:rsidR="001F0F9A" w:rsidRPr="000749E2" w:rsidRDefault="001F0F9A" w:rsidP="005076D8">
            <w:pPr>
              <w:pStyle w:val="TAL"/>
              <w:rPr>
                <w:lang w:eastAsia="en-US"/>
              </w:rPr>
            </w:pPr>
            <w:r w:rsidRPr="000749E2">
              <w:rPr>
                <w:lang w:eastAsia="en-US"/>
              </w:rPr>
              <w:t>16.2.0</w:t>
            </w:r>
          </w:p>
        </w:tc>
      </w:tr>
      <w:tr w:rsidR="001F0F9A" w:rsidRPr="000749E2" w14:paraId="19819511"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13B0A355" w14:textId="77777777" w:rsidR="001F0F9A" w:rsidRPr="000749E2" w:rsidRDefault="001F0F9A" w:rsidP="005076D8">
            <w:pPr>
              <w:pStyle w:val="TAL"/>
              <w:rPr>
                <w:lang w:eastAsia="en-US"/>
              </w:rPr>
            </w:pPr>
            <w:r w:rsidRPr="000749E2">
              <w:rPr>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76C027" w14:textId="77777777" w:rsidR="001F0F9A" w:rsidRPr="000749E2" w:rsidRDefault="001F0F9A" w:rsidP="005076D8">
            <w:pPr>
              <w:pStyle w:val="TAL"/>
              <w:rPr>
                <w:lang w:eastAsia="en-US"/>
              </w:rPr>
            </w:pPr>
            <w:r w:rsidRPr="000749E2">
              <w:rPr>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B694ED" w14:textId="77777777" w:rsidR="001F0F9A" w:rsidRPr="000749E2" w:rsidRDefault="001F0F9A" w:rsidP="005076D8">
            <w:pPr>
              <w:pStyle w:val="TAL"/>
              <w:rPr>
                <w:lang w:eastAsia="en-US"/>
              </w:rPr>
            </w:pPr>
            <w:r w:rsidRPr="000749E2">
              <w:rPr>
                <w:lang w:eastAsia="en-US"/>
              </w:rPr>
              <w:t>R5-197453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7C0C35" w14:textId="77777777" w:rsidR="001F0F9A" w:rsidRPr="000749E2" w:rsidRDefault="001F0F9A" w:rsidP="005076D8">
            <w:pPr>
              <w:pStyle w:val="TAL"/>
              <w:rPr>
                <w:lang w:eastAsia="en-US"/>
              </w:rPr>
            </w:pPr>
            <w:r w:rsidRPr="000749E2">
              <w:rPr>
                <w:lang w:eastAsia="en-US"/>
              </w:rPr>
              <w:t>1283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ED2B5D" w14:textId="77777777" w:rsidR="001F0F9A" w:rsidRPr="000749E2" w:rsidRDefault="001F0F9A"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A56E04" w14:textId="77777777" w:rsidR="001F0F9A" w:rsidRPr="000749E2" w:rsidRDefault="001F0F9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7A8A7C" w14:textId="77777777" w:rsidR="001F0F9A" w:rsidRPr="000749E2" w:rsidRDefault="001F0F9A" w:rsidP="000749E2">
            <w:pPr>
              <w:pStyle w:val="TAL"/>
              <w:rPr>
                <w:lang w:eastAsia="en-US"/>
              </w:rPr>
            </w:pPr>
            <w:r w:rsidRPr="000749E2">
              <w:rPr>
                <w:lang w:eastAsia="en-US"/>
              </w:rPr>
              <w:t xml:space="preserve">Addition of test </w:t>
            </w:r>
            <w:proofErr w:type="spellStart"/>
            <w:r w:rsidRPr="000749E2">
              <w:rPr>
                <w:lang w:eastAsia="en-US"/>
              </w:rPr>
              <w:t>freq</w:t>
            </w:r>
            <w:proofErr w:type="spellEnd"/>
            <w:r w:rsidRPr="000749E2">
              <w:rPr>
                <w:lang w:eastAsia="en-US"/>
              </w:rPr>
              <w:t xml:space="preserve"> for CA_1A-1A to 36.508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1F9AC7" w14:textId="77777777" w:rsidR="001F0F9A" w:rsidRPr="000749E2" w:rsidRDefault="001F0F9A" w:rsidP="005076D8">
            <w:pPr>
              <w:pStyle w:val="TAL"/>
              <w:rPr>
                <w:lang w:eastAsia="en-US"/>
              </w:rPr>
            </w:pPr>
            <w:r w:rsidRPr="000749E2">
              <w:rPr>
                <w:lang w:eastAsia="en-US"/>
              </w:rPr>
              <w:t>16.2.0</w:t>
            </w:r>
          </w:p>
        </w:tc>
      </w:tr>
      <w:tr w:rsidR="001F0F9A" w:rsidRPr="000749E2" w14:paraId="2CED14B2"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1B407FAD" w14:textId="77777777" w:rsidR="001F0F9A" w:rsidRPr="000749E2" w:rsidRDefault="001F0F9A" w:rsidP="005076D8">
            <w:pPr>
              <w:pStyle w:val="TAL"/>
              <w:rPr>
                <w:lang w:eastAsia="en-US"/>
              </w:rPr>
            </w:pPr>
            <w:r w:rsidRPr="000749E2">
              <w:rPr>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6EC2CD" w14:textId="77777777" w:rsidR="001F0F9A" w:rsidRPr="000749E2" w:rsidRDefault="001F0F9A" w:rsidP="005076D8">
            <w:pPr>
              <w:pStyle w:val="TAL"/>
              <w:rPr>
                <w:lang w:eastAsia="en-US"/>
              </w:rPr>
            </w:pPr>
            <w:r w:rsidRPr="000749E2">
              <w:rPr>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33F9BA" w14:textId="77777777" w:rsidR="001F0F9A" w:rsidRPr="000749E2" w:rsidRDefault="001F0F9A" w:rsidP="005076D8">
            <w:pPr>
              <w:pStyle w:val="TAL"/>
              <w:rPr>
                <w:lang w:eastAsia="en-US"/>
              </w:rPr>
            </w:pPr>
            <w:r w:rsidRPr="000749E2">
              <w:rPr>
                <w:lang w:eastAsia="en-US"/>
              </w:rPr>
              <w:t>R5-197474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004ACE" w14:textId="77777777" w:rsidR="001F0F9A" w:rsidRPr="000749E2" w:rsidRDefault="001F0F9A" w:rsidP="005076D8">
            <w:pPr>
              <w:pStyle w:val="TAL"/>
              <w:rPr>
                <w:lang w:eastAsia="en-US"/>
              </w:rPr>
            </w:pPr>
            <w:r w:rsidRPr="000749E2">
              <w:rPr>
                <w:lang w:eastAsia="en-US"/>
              </w:rPr>
              <w:t>1281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42B2F4" w14:textId="77777777" w:rsidR="001F0F9A" w:rsidRPr="000749E2" w:rsidRDefault="001F0F9A"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D806B2" w14:textId="77777777" w:rsidR="001F0F9A" w:rsidRPr="000749E2" w:rsidRDefault="001F0F9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859C26" w14:textId="77777777" w:rsidR="001F0F9A" w:rsidRPr="000749E2" w:rsidRDefault="001F0F9A" w:rsidP="000749E2">
            <w:pPr>
              <w:pStyle w:val="TAL"/>
              <w:rPr>
                <w:lang w:eastAsia="en-US"/>
              </w:rPr>
            </w:pPr>
            <w:r w:rsidRPr="000749E2">
              <w:rPr>
                <w:lang w:eastAsia="en-US"/>
              </w:rPr>
              <w:t>Addition of NB-IOT test frequencies for band FDD85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C45491" w14:textId="77777777" w:rsidR="001F0F9A" w:rsidRPr="000749E2" w:rsidRDefault="001F0F9A" w:rsidP="005076D8">
            <w:pPr>
              <w:pStyle w:val="TAL"/>
              <w:rPr>
                <w:lang w:eastAsia="en-US"/>
              </w:rPr>
            </w:pPr>
            <w:r w:rsidRPr="000749E2">
              <w:rPr>
                <w:lang w:eastAsia="en-US"/>
              </w:rPr>
              <w:t>16.2.0</w:t>
            </w:r>
          </w:p>
        </w:tc>
      </w:tr>
      <w:tr w:rsidR="001F0F9A" w:rsidRPr="000749E2" w14:paraId="1453F0E3"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1E3FB839" w14:textId="77777777" w:rsidR="001F0F9A" w:rsidRPr="000749E2" w:rsidRDefault="001F0F9A" w:rsidP="005076D8">
            <w:pPr>
              <w:pStyle w:val="TAL"/>
              <w:rPr>
                <w:lang w:eastAsia="en-US"/>
              </w:rPr>
            </w:pPr>
            <w:r w:rsidRPr="000749E2">
              <w:rPr>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8B2818" w14:textId="77777777" w:rsidR="001F0F9A" w:rsidRPr="000749E2" w:rsidRDefault="001F0F9A" w:rsidP="005076D8">
            <w:pPr>
              <w:pStyle w:val="TAL"/>
              <w:rPr>
                <w:lang w:eastAsia="en-US"/>
              </w:rPr>
            </w:pPr>
            <w:r w:rsidRPr="000749E2">
              <w:rPr>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8DDBD7" w14:textId="77777777" w:rsidR="001F0F9A" w:rsidRPr="000749E2" w:rsidRDefault="001F0F9A" w:rsidP="005076D8">
            <w:pPr>
              <w:pStyle w:val="TAL"/>
              <w:rPr>
                <w:lang w:eastAsia="en-US"/>
              </w:rPr>
            </w:pPr>
            <w:r w:rsidRPr="000749E2">
              <w:rPr>
                <w:lang w:eastAsia="en-US"/>
              </w:rPr>
              <w:t>R5-197488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3786A6" w14:textId="77777777" w:rsidR="001F0F9A" w:rsidRPr="000749E2" w:rsidRDefault="001F0F9A" w:rsidP="005076D8">
            <w:pPr>
              <w:pStyle w:val="TAL"/>
              <w:rPr>
                <w:lang w:eastAsia="en-US"/>
              </w:rPr>
            </w:pPr>
            <w:r w:rsidRPr="000749E2">
              <w:rPr>
                <w:lang w:eastAsia="en-US"/>
              </w:rPr>
              <w:t>1292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3542FA" w14:textId="77777777" w:rsidR="001F0F9A" w:rsidRPr="000749E2" w:rsidRDefault="001F0F9A"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576543" w14:textId="77777777" w:rsidR="001F0F9A" w:rsidRPr="000749E2" w:rsidRDefault="001F0F9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D47928" w14:textId="77777777" w:rsidR="001F0F9A" w:rsidRPr="000749E2" w:rsidRDefault="001F0F9A" w:rsidP="000749E2">
            <w:pPr>
              <w:pStyle w:val="TAL"/>
              <w:rPr>
                <w:lang w:eastAsia="en-US"/>
              </w:rPr>
            </w:pPr>
            <w:r w:rsidRPr="000749E2">
              <w:rPr>
                <w:lang w:eastAsia="en-US"/>
              </w:rPr>
              <w:t>Removing duplicate Table 4.3.1.2.9A-10: Test frequencies for CA_41F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38C7C0" w14:textId="77777777" w:rsidR="001F0F9A" w:rsidRPr="000749E2" w:rsidRDefault="001F0F9A" w:rsidP="005076D8">
            <w:pPr>
              <w:pStyle w:val="TAL"/>
              <w:rPr>
                <w:lang w:eastAsia="en-US"/>
              </w:rPr>
            </w:pPr>
            <w:r w:rsidRPr="000749E2">
              <w:rPr>
                <w:lang w:eastAsia="en-US"/>
              </w:rPr>
              <w:t>16.2.0</w:t>
            </w:r>
          </w:p>
        </w:tc>
      </w:tr>
      <w:tr w:rsidR="00EA46FB" w:rsidRPr="000749E2" w14:paraId="55A47070"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734CE9A9" w14:textId="77777777" w:rsidR="00EA46FB" w:rsidRPr="000749E2" w:rsidRDefault="00EA46FB" w:rsidP="005076D8">
            <w:pPr>
              <w:pStyle w:val="TAL"/>
              <w:rPr>
                <w:lang w:eastAsia="en-US"/>
              </w:rPr>
            </w:pPr>
            <w:r w:rsidRPr="000749E2">
              <w:rPr>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ACF73F" w14:textId="77777777" w:rsidR="00EA46FB" w:rsidRPr="000749E2" w:rsidRDefault="00EA46FB" w:rsidP="005076D8">
            <w:pPr>
              <w:pStyle w:val="TAL"/>
              <w:rPr>
                <w:lang w:eastAsia="en-US"/>
              </w:rPr>
            </w:pPr>
            <w:r w:rsidRPr="000749E2">
              <w:rPr>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9619A8" w14:textId="77777777" w:rsidR="00EA46FB" w:rsidRPr="000749E2" w:rsidRDefault="00EA46FB" w:rsidP="005076D8">
            <w:pPr>
              <w:pStyle w:val="TAL"/>
              <w:rPr>
                <w:lang w:eastAsia="en-US"/>
              </w:rPr>
            </w:pPr>
            <w:r w:rsidRPr="000749E2">
              <w:rPr>
                <w:lang w:eastAsia="en-US"/>
              </w:rPr>
              <w:t>R5-198034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631FD7" w14:textId="77777777" w:rsidR="00EA46FB" w:rsidRPr="000749E2" w:rsidRDefault="00EA46FB" w:rsidP="005076D8">
            <w:pPr>
              <w:pStyle w:val="TAL"/>
              <w:rPr>
                <w:lang w:eastAsia="en-US"/>
              </w:rPr>
            </w:pPr>
            <w:r w:rsidRPr="000749E2">
              <w:rPr>
                <w:lang w:eastAsia="en-US"/>
              </w:rPr>
              <w:t>1294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C964D4" w14:textId="77777777" w:rsidR="00EA46FB" w:rsidRPr="000749E2" w:rsidRDefault="00EA46FB"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2DFE3E" w14:textId="77777777" w:rsidR="00EA46FB" w:rsidRPr="000749E2" w:rsidRDefault="00EA46FB"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7F7994" w14:textId="77777777" w:rsidR="00EA46FB" w:rsidRPr="000749E2" w:rsidRDefault="00EA46FB" w:rsidP="000749E2">
            <w:pPr>
              <w:pStyle w:val="TAL"/>
              <w:rPr>
                <w:lang w:eastAsia="en-US"/>
              </w:rPr>
            </w:pPr>
            <w:r w:rsidRPr="000749E2">
              <w:rPr>
                <w:lang w:eastAsia="en-US"/>
              </w:rPr>
              <w:t>Modification of GNSS Scenarios for aerial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67C95B" w14:textId="77777777" w:rsidR="00EA46FB" w:rsidRPr="000749E2" w:rsidRDefault="00EA46FB" w:rsidP="005076D8">
            <w:pPr>
              <w:pStyle w:val="TAL"/>
              <w:rPr>
                <w:lang w:eastAsia="en-US"/>
              </w:rPr>
            </w:pPr>
            <w:r w:rsidRPr="000749E2">
              <w:rPr>
                <w:lang w:eastAsia="en-US"/>
              </w:rPr>
              <w:t>16.3.0</w:t>
            </w:r>
          </w:p>
        </w:tc>
      </w:tr>
      <w:tr w:rsidR="00EA46FB" w:rsidRPr="000749E2" w14:paraId="4433876A"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207A645D" w14:textId="77777777" w:rsidR="00EA46FB" w:rsidRPr="000749E2" w:rsidRDefault="00EA46FB" w:rsidP="005076D8">
            <w:pPr>
              <w:pStyle w:val="TAL"/>
              <w:rPr>
                <w:lang w:eastAsia="en-US"/>
              </w:rPr>
            </w:pPr>
            <w:r w:rsidRPr="000749E2">
              <w:rPr>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68F7F0" w14:textId="77777777" w:rsidR="00EA46FB" w:rsidRPr="000749E2" w:rsidRDefault="00EA46FB" w:rsidP="005076D8">
            <w:pPr>
              <w:pStyle w:val="TAL"/>
              <w:rPr>
                <w:lang w:eastAsia="en-US"/>
              </w:rPr>
            </w:pPr>
            <w:r w:rsidRPr="000749E2">
              <w:rPr>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FC75D9" w14:textId="77777777" w:rsidR="00EA46FB" w:rsidRPr="000749E2" w:rsidRDefault="00EA46FB" w:rsidP="005076D8">
            <w:pPr>
              <w:pStyle w:val="TAL"/>
              <w:rPr>
                <w:lang w:eastAsia="en-US"/>
              </w:rPr>
            </w:pPr>
            <w:r w:rsidRPr="000749E2">
              <w:rPr>
                <w:lang w:eastAsia="en-US"/>
              </w:rPr>
              <w:t>R5-198066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41E07E" w14:textId="77777777" w:rsidR="00EA46FB" w:rsidRPr="000749E2" w:rsidRDefault="00EA46FB" w:rsidP="005076D8">
            <w:pPr>
              <w:pStyle w:val="TAL"/>
              <w:rPr>
                <w:lang w:eastAsia="en-US"/>
              </w:rPr>
            </w:pPr>
            <w:r w:rsidRPr="000749E2">
              <w:rPr>
                <w:lang w:eastAsia="en-US"/>
              </w:rPr>
              <w:t>1296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4E39BC" w14:textId="77777777" w:rsidR="00EA46FB" w:rsidRPr="000749E2" w:rsidRDefault="00EA46FB"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09B3CA" w14:textId="77777777" w:rsidR="00EA46FB" w:rsidRPr="000749E2" w:rsidRDefault="00EA46FB"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434C10" w14:textId="77777777" w:rsidR="00EA46FB" w:rsidRPr="000749E2" w:rsidRDefault="00EA46FB" w:rsidP="000749E2">
            <w:pPr>
              <w:pStyle w:val="TAL"/>
              <w:rPr>
                <w:lang w:eastAsia="en-US"/>
              </w:rPr>
            </w:pPr>
            <w:r w:rsidRPr="000749E2">
              <w:rPr>
                <w:lang w:eastAsia="en-US"/>
              </w:rPr>
              <w:t>Correction to GNSS Scenario for aerial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C9C911" w14:textId="77777777" w:rsidR="00EA46FB" w:rsidRPr="000749E2" w:rsidRDefault="00EA46FB" w:rsidP="005076D8">
            <w:pPr>
              <w:pStyle w:val="TAL"/>
              <w:rPr>
                <w:lang w:eastAsia="en-US"/>
              </w:rPr>
            </w:pPr>
            <w:r w:rsidRPr="000749E2">
              <w:rPr>
                <w:lang w:eastAsia="en-US"/>
              </w:rPr>
              <w:t>16.3.0</w:t>
            </w:r>
          </w:p>
        </w:tc>
      </w:tr>
      <w:tr w:rsidR="00EA46FB" w:rsidRPr="000749E2" w14:paraId="5957ADCF"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07DEB91D" w14:textId="77777777" w:rsidR="00EA46FB" w:rsidRPr="000749E2" w:rsidRDefault="00EA46FB" w:rsidP="005076D8">
            <w:pPr>
              <w:pStyle w:val="TAL"/>
              <w:rPr>
                <w:lang w:eastAsia="en-US"/>
              </w:rPr>
            </w:pPr>
            <w:r w:rsidRPr="000749E2">
              <w:rPr>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704B94" w14:textId="77777777" w:rsidR="00EA46FB" w:rsidRPr="000749E2" w:rsidRDefault="00EA46FB" w:rsidP="005076D8">
            <w:pPr>
              <w:pStyle w:val="TAL"/>
              <w:rPr>
                <w:lang w:eastAsia="en-US"/>
              </w:rPr>
            </w:pPr>
            <w:r w:rsidRPr="000749E2">
              <w:rPr>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102F87" w14:textId="77777777" w:rsidR="00EA46FB" w:rsidRPr="000749E2" w:rsidRDefault="00EA46FB" w:rsidP="005076D8">
            <w:pPr>
              <w:pStyle w:val="TAL"/>
              <w:rPr>
                <w:lang w:eastAsia="en-US"/>
              </w:rPr>
            </w:pPr>
            <w:r w:rsidRPr="000749E2">
              <w:rPr>
                <w:lang w:eastAsia="en-US"/>
              </w:rPr>
              <w:t>R5-198514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FC21D1" w14:textId="77777777" w:rsidR="00EA46FB" w:rsidRPr="000749E2" w:rsidRDefault="00EA46FB" w:rsidP="005076D8">
            <w:pPr>
              <w:pStyle w:val="TAL"/>
              <w:rPr>
                <w:lang w:eastAsia="en-US"/>
              </w:rPr>
            </w:pPr>
            <w:r w:rsidRPr="000749E2">
              <w:rPr>
                <w:lang w:eastAsia="en-US"/>
              </w:rPr>
              <w:t>1302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AA0540" w14:textId="77777777" w:rsidR="00EA46FB" w:rsidRPr="000749E2" w:rsidRDefault="00EA46FB"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98362E" w14:textId="77777777" w:rsidR="00EA46FB" w:rsidRPr="000749E2" w:rsidRDefault="00EA46FB"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633298" w14:textId="77777777" w:rsidR="00EA46FB" w:rsidRPr="000749E2" w:rsidRDefault="00EA46FB" w:rsidP="000749E2">
            <w:pPr>
              <w:pStyle w:val="TAL"/>
              <w:rPr>
                <w:lang w:eastAsia="en-US"/>
              </w:rPr>
            </w:pPr>
            <w:r w:rsidRPr="000749E2">
              <w:rPr>
                <w:lang w:eastAsia="en-US"/>
              </w:rPr>
              <w:t>Update uplinkPowerControlDedicatedSCell-v1530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98A750" w14:textId="77777777" w:rsidR="00EA46FB" w:rsidRPr="000749E2" w:rsidRDefault="00EA46FB" w:rsidP="005076D8">
            <w:pPr>
              <w:pStyle w:val="TAL"/>
              <w:rPr>
                <w:lang w:eastAsia="en-US"/>
              </w:rPr>
            </w:pPr>
            <w:r w:rsidRPr="000749E2">
              <w:rPr>
                <w:lang w:eastAsia="en-US"/>
              </w:rPr>
              <w:t>16.3.0</w:t>
            </w:r>
          </w:p>
        </w:tc>
      </w:tr>
      <w:tr w:rsidR="00EA46FB" w:rsidRPr="000749E2" w14:paraId="2A0C21D7"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13B3C0E2" w14:textId="77777777" w:rsidR="00EA46FB" w:rsidRPr="000749E2" w:rsidRDefault="00EA46FB" w:rsidP="005076D8">
            <w:pPr>
              <w:pStyle w:val="TAL"/>
              <w:rPr>
                <w:lang w:eastAsia="en-US"/>
              </w:rPr>
            </w:pPr>
            <w:r w:rsidRPr="000749E2">
              <w:rPr>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FB5A0B" w14:textId="77777777" w:rsidR="00EA46FB" w:rsidRPr="000749E2" w:rsidRDefault="00EA46FB" w:rsidP="005076D8">
            <w:pPr>
              <w:pStyle w:val="TAL"/>
              <w:rPr>
                <w:lang w:eastAsia="en-US"/>
              </w:rPr>
            </w:pPr>
            <w:r w:rsidRPr="000749E2">
              <w:rPr>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2BA3DD3" w14:textId="77777777" w:rsidR="00EA46FB" w:rsidRPr="000749E2" w:rsidRDefault="00EA46FB" w:rsidP="005076D8">
            <w:pPr>
              <w:pStyle w:val="TAL"/>
              <w:rPr>
                <w:lang w:eastAsia="en-US"/>
              </w:rPr>
            </w:pPr>
            <w:r w:rsidRPr="000749E2">
              <w:rPr>
                <w:lang w:eastAsia="en-US"/>
              </w:rPr>
              <w:t>R5-198995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E29BCC" w14:textId="77777777" w:rsidR="00EA46FB" w:rsidRPr="000749E2" w:rsidRDefault="00EA46FB" w:rsidP="005076D8">
            <w:pPr>
              <w:pStyle w:val="TAL"/>
              <w:rPr>
                <w:lang w:eastAsia="en-US"/>
              </w:rPr>
            </w:pPr>
            <w:r w:rsidRPr="000749E2">
              <w:rPr>
                <w:lang w:eastAsia="en-US"/>
              </w:rPr>
              <w:t>1298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7FBA47" w14:textId="77777777" w:rsidR="00EA46FB" w:rsidRPr="000749E2" w:rsidRDefault="00EA46FB"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19EF1E" w14:textId="77777777" w:rsidR="00EA46FB" w:rsidRPr="000749E2" w:rsidRDefault="00EA46FB"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F703A6" w14:textId="77777777" w:rsidR="00EA46FB" w:rsidRPr="000749E2" w:rsidRDefault="00EA46FB" w:rsidP="000749E2">
            <w:pPr>
              <w:pStyle w:val="TAL"/>
              <w:rPr>
                <w:lang w:eastAsia="en-US"/>
              </w:rPr>
            </w:pPr>
            <w:r w:rsidRPr="000749E2">
              <w:rPr>
                <w:lang w:eastAsia="en-US"/>
              </w:rPr>
              <w:t>Update upperLayerIndication-r15 in SystemInformationBlockType2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53E886" w14:textId="77777777" w:rsidR="00EA46FB" w:rsidRPr="000749E2" w:rsidRDefault="00EA46FB" w:rsidP="005076D8">
            <w:pPr>
              <w:pStyle w:val="TAL"/>
              <w:rPr>
                <w:lang w:eastAsia="en-US"/>
              </w:rPr>
            </w:pPr>
            <w:r w:rsidRPr="000749E2">
              <w:rPr>
                <w:lang w:eastAsia="en-US"/>
              </w:rPr>
              <w:t>16.3.0</w:t>
            </w:r>
          </w:p>
        </w:tc>
      </w:tr>
      <w:tr w:rsidR="00EA46FB" w:rsidRPr="000749E2" w14:paraId="25F27868"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2E7B01AF" w14:textId="77777777" w:rsidR="00EA46FB" w:rsidRPr="000749E2" w:rsidRDefault="00EA46FB" w:rsidP="005076D8">
            <w:pPr>
              <w:pStyle w:val="TAL"/>
              <w:rPr>
                <w:lang w:eastAsia="en-US"/>
              </w:rPr>
            </w:pPr>
            <w:r w:rsidRPr="000749E2">
              <w:rPr>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FC627A" w14:textId="77777777" w:rsidR="00EA46FB" w:rsidRPr="000749E2" w:rsidRDefault="00EA46FB" w:rsidP="005076D8">
            <w:pPr>
              <w:pStyle w:val="TAL"/>
              <w:rPr>
                <w:lang w:eastAsia="en-US"/>
              </w:rPr>
            </w:pPr>
            <w:r w:rsidRPr="000749E2">
              <w:rPr>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5ABC3C" w14:textId="77777777" w:rsidR="00EA46FB" w:rsidRPr="000749E2" w:rsidRDefault="00EA46FB" w:rsidP="005076D8">
            <w:pPr>
              <w:pStyle w:val="TAL"/>
              <w:rPr>
                <w:lang w:eastAsia="en-US"/>
              </w:rPr>
            </w:pPr>
            <w:r w:rsidRPr="000749E2">
              <w:rPr>
                <w:lang w:eastAsia="en-US"/>
              </w:rPr>
              <w:t>R5-198996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F42270" w14:textId="77777777" w:rsidR="00EA46FB" w:rsidRPr="000749E2" w:rsidRDefault="00EA46FB" w:rsidP="005076D8">
            <w:pPr>
              <w:pStyle w:val="TAL"/>
              <w:rPr>
                <w:lang w:eastAsia="en-US"/>
              </w:rPr>
            </w:pPr>
            <w:r w:rsidRPr="000749E2">
              <w:rPr>
                <w:lang w:eastAsia="en-US"/>
              </w:rPr>
              <w:t>1301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D9F7F6" w14:textId="77777777" w:rsidR="00EA46FB" w:rsidRPr="000749E2" w:rsidRDefault="00EA46FB"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0A409A" w14:textId="77777777" w:rsidR="00EA46FB" w:rsidRPr="000749E2" w:rsidRDefault="00EA46FB"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5D428A" w14:textId="77777777" w:rsidR="00EA46FB" w:rsidRPr="000749E2" w:rsidRDefault="00EA46FB" w:rsidP="000749E2">
            <w:pPr>
              <w:pStyle w:val="TAL"/>
              <w:rPr>
                <w:lang w:eastAsia="en-US"/>
              </w:rPr>
            </w:pPr>
            <w:r w:rsidRPr="000749E2">
              <w:rPr>
                <w:lang w:eastAsia="en-US"/>
              </w:rPr>
              <w:t>Addition of N1 interworking to ACTIVATE DEFAULT EPS BEARER CONTEXT REQUEST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CE85DD" w14:textId="77777777" w:rsidR="00EA46FB" w:rsidRPr="000749E2" w:rsidRDefault="00EA46FB" w:rsidP="005076D8">
            <w:pPr>
              <w:pStyle w:val="TAL"/>
              <w:rPr>
                <w:lang w:eastAsia="en-US"/>
              </w:rPr>
            </w:pPr>
            <w:r w:rsidRPr="000749E2">
              <w:rPr>
                <w:lang w:eastAsia="en-US"/>
              </w:rPr>
              <w:t>16.3.0</w:t>
            </w:r>
          </w:p>
        </w:tc>
      </w:tr>
      <w:tr w:rsidR="00EA46FB" w:rsidRPr="000749E2" w14:paraId="091C17CA"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6201F0D7" w14:textId="77777777" w:rsidR="00EA46FB" w:rsidRPr="000749E2" w:rsidRDefault="00EA46FB" w:rsidP="005076D8">
            <w:pPr>
              <w:pStyle w:val="TAL"/>
              <w:rPr>
                <w:lang w:eastAsia="en-US"/>
              </w:rPr>
            </w:pPr>
            <w:r w:rsidRPr="000749E2">
              <w:rPr>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8157BF" w14:textId="77777777" w:rsidR="00EA46FB" w:rsidRPr="000749E2" w:rsidRDefault="00EA46FB" w:rsidP="005076D8">
            <w:pPr>
              <w:pStyle w:val="TAL"/>
              <w:rPr>
                <w:lang w:eastAsia="en-US"/>
              </w:rPr>
            </w:pPr>
            <w:r w:rsidRPr="000749E2">
              <w:rPr>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102CF4" w14:textId="77777777" w:rsidR="00EA46FB" w:rsidRPr="000749E2" w:rsidRDefault="00EA46FB" w:rsidP="005076D8">
            <w:pPr>
              <w:pStyle w:val="TAL"/>
              <w:rPr>
                <w:lang w:eastAsia="en-US"/>
              </w:rPr>
            </w:pPr>
            <w:r w:rsidRPr="000749E2">
              <w:rPr>
                <w:lang w:eastAsia="en-US"/>
              </w:rPr>
              <w:t>R5-199411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995C24" w14:textId="77777777" w:rsidR="00EA46FB" w:rsidRPr="000749E2" w:rsidRDefault="00EA46FB" w:rsidP="005076D8">
            <w:pPr>
              <w:pStyle w:val="TAL"/>
              <w:rPr>
                <w:lang w:eastAsia="en-US"/>
              </w:rPr>
            </w:pPr>
            <w:r w:rsidRPr="000749E2">
              <w:rPr>
                <w:lang w:eastAsia="en-US"/>
              </w:rPr>
              <w:t>1300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70A034" w14:textId="77777777" w:rsidR="00EA46FB" w:rsidRPr="000749E2" w:rsidRDefault="00EA46FB"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BEBD8A" w14:textId="77777777" w:rsidR="00EA46FB" w:rsidRPr="000749E2" w:rsidRDefault="00EA46FB"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7A1805" w14:textId="77777777" w:rsidR="00EA46FB" w:rsidRPr="000749E2" w:rsidRDefault="00EA46FB" w:rsidP="000749E2">
            <w:pPr>
              <w:pStyle w:val="TAL"/>
              <w:rPr>
                <w:lang w:eastAsia="en-US"/>
              </w:rPr>
            </w:pPr>
            <w:r w:rsidRPr="000749E2">
              <w:rPr>
                <w:lang w:eastAsia="en-US"/>
              </w:rPr>
              <w:t>Addition of new SIB combination for RRM EN-DC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F85D32" w14:textId="77777777" w:rsidR="00EA46FB" w:rsidRPr="000749E2" w:rsidRDefault="00EA46FB" w:rsidP="005076D8">
            <w:pPr>
              <w:pStyle w:val="TAL"/>
              <w:rPr>
                <w:lang w:eastAsia="en-US"/>
              </w:rPr>
            </w:pPr>
            <w:r w:rsidRPr="000749E2">
              <w:rPr>
                <w:lang w:eastAsia="en-US"/>
              </w:rPr>
              <w:t>16.3.0</w:t>
            </w:r>
          </w:p>
        </w:tc>
      </w:tr>
      <w:tr w:rsidR="00EA46FB" w:rsidRPr="000749E2" w14:paraId="01EF1BE5"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15C964F2" w14:textId="77777777" w:rsidR="00EA46FB" w:rsidRPr="000749E2" w:rsidRDefault="00EA46FB" w:rsidP="005076D8">
            <w:pPr>
              <w:pStyle w:val="TAL"/>
              <w:rPr>
                <w:lang w:eastAsia="en-US"/>
              </w:rPr>
            </w:pPr>
            <w:r w:rsidRPr="000749E2">
              <w:rPr>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32531B" w14:textId="77777777" w:rsidR="00EA46FB" w:rsidRPr="000749E2" w:rsidRDefault="00EA46FB" w:rsidP="005076D8">
            <w:pPr>
              <w:pStyle w:val="TAL"/>
              <w:rPr>
                <w:lang w:eastAsia="en-US"/>
              </w:rPr>
            </w:pPr>
            <w:r w:rsidRPr="000749E2">
              <w:rPr>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AB1FAE" w14:textId="77777777" w:rsidR="00EA46FB" w:rsidRPr="000749E2" w:rsidRDefault="00EA46FB" w:rsidP="005076D8">
            <w:pPr>
              <w:pStyle w:val="TAL"/>
              <w:rPr>
                <w:lang w:eastAsia="en-US"/>
              </w:rPr>
            </w:pPr>
            <w:r w:rsidRPr="000749E2">
              <w:rPr>
                <w:lang w:eastAsia="en-US"/>
              </w:rPr>
              <w:t>R5-199469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EB2D20" w14:textId="77777777" w:rsidR="00EA46FB" w:rsidRPr="000749E2" w:rsidRDefault="00EA46FB" w:rsidP="005076D8">
            <w:pPr>
              <w:pStyle w:val="TAL"/>
              <w:rPr>
                <w:lang w:eastAsia="en-US"/>
              </w:rPr>
            </w:pPr>
            <w:r w:rsidRPr="000749E2">
              <w:rPr>
                <w:lang w:eastAsia="en-US"/>
              </w:rPr>
              <w:t>1297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2F1970" w14:textId="77777777" w:rsidR="00EA46FB" w:rsidRPr="000749E2" w:rsidRDefault="00EA46FB"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EFBE6C" w14:textId="77777777" w:rsidR="00EA46FB" w:rsidRPr="000749E2" w:rsidRDefault="00EA46FB"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68FBD1" w14:textId="77777777" w:rsidR="00EA46FB" w:rsidRPr="000749E2" w:rsidRDefault="00EA46FB" w:rsidP="000749E2">
            <w:pPr>
              <w:pStyle w:val="TAL"/>
              <w:rPr>
                <w:lang w:eastAsia="en-US"/>
              </w:rPr>
            </w:pPr>
            <w:r w:rsidRPr="000749E2">
              <w:rPr>
                <w:lang w:eastAsia="en-US"/>
              </w:rPr>
              <w:t>Addition of TDD reference test frequencies for CA_48C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915ED0" w14:textId="77777777" w:rsidR="00EA46FB" w:rsidRPr="000749E2" w:rsidRDefault="00EA46FB" w:rsidP="005076D8">
            <w:pPr>
              <w:pStyle w:val="TAL"/>
              <w:rPr>
                <w:lang w:eastAsia="en-US"/>
              </w:rPr>
            </w:pPr>
            <w:r w:rsidRPr="000749E2">
              <w:rPr>
                <w:lang w:eastAsia="en-US"/>
              </w:rPr>
              <w:t>16.3.0</w:t>
            </w:r>
          </w:p>
        </w:tc>
      </w:tr>
      <w:tr w:rsidR="00210F83" w:rsidRPr="000749E2" w14:paraId="1680C6FB"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4D0DDADC" w14:textId="77777777" w:rsidR="00210F83" w:rsidRPr="000749E2" w:rsidRDefault="00210F83" w:rsidP="005076D8">
            <w:pPr>
              <w:pStyle w:val="TAL"/>
              <w:rPr>
                <w:lang w:eastAsia="en-US"/>
              </w:rPr>
            </w:pPr>
            <w:r w:rsidRPr="000749E2">
              <w:rPr>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920C62" w14:textId="77777777" w:rsidR="00210F83" w:rsidRPr="000749E2" w:rsidRDefault="00210F83" w:rsidP="005076D8">
            <w:pPr>
              <w:pStyle w:val="TAL"/>
              <w:rPr>
                <w:lang w:eastAsia="en-US"/>
              </w:rPr>
            </w:pPr>
            <w:r w:rsidRPr="000749E2">
              <w:rPr>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F1C9A5" w14:textId="77777777" w:rsidR="00210F83" w:rsidRPr="000749E2" w:rsidRDefault="00210F83" w:rsidP="005076D8">
            <w:pPr>
              <w:pStyle w:val="TAL"/>
              <w:rPr>
                <w:lang w:eastAsia="en-US"/>
              </w:rPr>
            </w:pPr>
            <w:r w:rsidRPr="000749E2">
              <w:rPr>
                <w:lang w:eastAsia="en-US"/>
              </w:rPr>
              <w:t>R5-200648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D181B3" w14:textId="77777777" w:rsidR="00210F83" w:rsidRPr="000749E2" w:rsidRDefault="00210F83" w:rsidP="005076D8">
            <w:pPr>
              <w:pStyle w:val="TAL"/>
              <w:rPr>
                <w:lang w:eastAsia="en-US"/>
              </w:rPr>
            </w:pPr>
            <w:r w:rsidRPr="000749E2">
              <w:rPr>
                <w:lang w:eastAsia="en-US"/>
              </w:rPr>
              <w:t>1308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69AA2A" w14:textId="77777777" w:rsidR="00210F83" w:rsidRPr="000749E2" w:rsidRDefault="00210F83" w:rsidP="005076D8">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B1C395" w14:textId="77777777" w:rsidR="00210F83" w:rsidRPr="000749E2" w:rsidRDefault="00210F83"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A8F90E" w14:textId="77777777" w:rsidR="00210F83" w:rsidRPr="000749E2" w:rsidRDefault="00210F83" w:rsidP="000749E2">
            <w:pPr>
              <w:pStyle w:val="TAL"/>
              <w:rPr>
                <w:lang w:eastAsia="en-US"/>
              </w:rPr>
            </w:pPr>
            <w:r w:rsidRPr="000749E2">
              <w:rPr>
                <w:lang w:eastAsia="en-US"/>
              </w:rPr>
              <w:t>Updates to PDN Connectivity Request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676455" w14:textId="77777777" w:rsidR="00210F83" w:rsidRPr="000749E2" w:rsidRDefault="00210F83" w:rsidP="005076D8">
            <w:pPr>
              <w:pStyle w:val="TAL"/>
              <w:rPr>
                <w:lang w:eastAsia="en-US"/>
              </w:rPr>
            </w:pPr>
            <w:r w:rsidRPr="000749E2">
              <w:rPr>
                <w:lang w:eastAsia="en-US"/>
              </w:rPr>
              <w:t>16.4.0</w:t>
            </w:r>
          </w:p>
        </w:tc>
      </w:tr>
      <w:tr w:rsidR="00210F83" w:rsidRPr="000749E2" w14:paraId="501D9C3A"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655E4434" w14:textId="77777777" w:rsidR="00210F83" w:rsidRPr="000749E2" w:rsidRDefault="00210F83" w:rsidP="005076D8">
            <w:pPr>
              <w:pStyle w:val="TAL"/>
              <w:rPr>
                <w:lang w:eastAsia="en-US"/>
              </w:rPr>
            </w:pPr>
            <w:r w:rsidRPr="000749E2">
              <w:rPr>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6B617E" w14:textId="77777777" w:rsidR="00210F83" w:rsidRPr="000749E2" w:rsidRDefault="00210F83" w:rsidP="005076D8">
            <w:pPr>
              <w:pStyle w:val="TAL"/>
              <w:rPr>
                <w:lang w:eastAsia="en-US"/>
              </w:rPr>
            </w:pPr>
            <w:r w:rsidRPr="000749E2">
              <w:rPr>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882079" w14:textId="77777777" w:rsidR="00210F83" w:rsidRPr="000749E2" w:rsidRDefault="00210F83" w:rsidP="005076D8">
            <w:pPr>
              <w:pStyle w:val="TAL"/>
              <w:rPr>
                <w:lang w:eastAsia="en-US"/>
              </w:rPr>
            </w:pPr>
            <w:r w:rsidRPr="000749E2">
              <w:rPr>
                <w:lang w:eastAsia="en-US"/>
              </w:rPr>
              <w:t>R5-200649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52ABFA" w14:textId="77777777" w:rsidR="00210F83" w:rsidRPr="000749E2" w:rsidRDefault="00210F83" w:rsidP="005076D8">
            <w:pPr>
              <w:pStyle w:val="TAL"/>
              <w:rPr>
                <w:lang w:eastAsia="en-US"/>
              </w:rPr>
            </w:pPr>
            <w:r w:rsidRPr="000749E2">
              <w:rPr>
                <w:lang w:eastAsia="en-US"/>
              </w:rPr>
              <w:t>1309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9C96EC" w14:textId="77777777" w:rsidR="00210F83" w:rsidRPr="000749E2" w:rsidRDefault="00210F83" w:rsidP="005076D8">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56B460" w14:textId="77777777" w:rsidR="00210F83" w:rsidRPr="000749E2" w:rsidRDefault="00210F83"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529C24" w14:textId="77777777" w:rsidR="00210F83" w:rsidRPr="000749E2" w:rsidRDefault="00210F83" w:rsidP="000749E2">
            <w:pPr>
              <w:pStyle w:val="TAL"/>
              <w:rPr>
                <w:lang w:eastAsia="en-US"/>
              </w:rPr>
            </w:pPr>
            <w:r w:rsidRPr="000749E2">
              <w:rPr>
                <w:lang w:eastAsia="en-US"/>
              </w:rPr>
              <w:t>Updates to ESM Information Response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3D060A" w14:textId="77777777" w:rsidR="00210F83" w:rsidRPr="000749E2" w:rsidRDefault="00210F83" w:rsidP="005076D8">
            <w:pPr>
              <w:pStyle w:val="TAL"/>
              <w:rPr>
                <w:lang w:eastAsia="en-US"/>
              </w:rPr>
            </w:pPr>
            <w:r w:rsidRPr="000749E2">
              <w:rPr>
                <w:lang w:eastAsia="en-US"/>
              </w:rPr>
              <w:t>16.4.0</w:t>
            </w:r>
          </w:p>
        </w:tc>
      </w:tr>
      <w:tr w:rsidR="00210F83" w:rsidRPr="000749E2" w14:paraId="7FC37250"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1AFF3ACF" w14:textId="77777777" w:rsidR="00210F83" w:rsidRPr="000749E2" w:rsidRDefault="00210F83" w:rsidP="005076D8">
            <w:pPr>
              <w:pStyle w:val="TAL"/>
              <w:rPr>
                <w:lang w:eastAsia="en-US"/>
              </w:rPr>
            </w:pPr>
            <w:r w:rsidRPr="000749E2">
              <w:rPr>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7FD397" w14:textId="77777777" w:rsidR="00210F83" w:rsidRPr="000749E2" w:rsidRDefault="00210F83" w:rsidP="005076D8">
            <w:pPr>
              <w:pStyle w:val="TAL"/>
              <w:rPr>
                <w:lang w:eastAsia="en-US"/>
              </w:rPr>
            </w:pPr>
            <w:r w:rsidRPr="000749E2">
              <w:rPr>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E53121" w14:textId="77777777" w:rsidR="00210F83" w:rsidRPr="000749E2" w:rsidRDefault="00210F83" w:rsidP="005076D8">
            <w:pPr>
              <w:pStyle w:val="TAL"/>
              <w:rPr>
                <w:lang w:eastAsia="en-US"/>
              </w:rPr>
            </w:pPr>
            <w:r w:rsidRPr="000749E2">
              <w:rPr>
                <w:lang w:eastAsia="en-US"/>
              </w:rPr>
              <w:t>R5-200704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9AA0B3" w14:textId="77777777" w:rsidR="00210F83" w:rsidRPr="000749E2" w:rsidRDefault="00210F83" w:rsidP="005076D8">
            <w:pPr>
              <w:pStyle w:val="TAL"/>
              <w:rPr>
                <w:lang w:eastAsia="en-US"/>
              </w:rPr>
            </w:pPr>
            <w:r w:rsidRPr="000749E2">
              <w:rPr>
                <w:lang w:eastAsia="en-US"/>
              </w:rPr>
              <w:t>1310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13A11B" w14:textId="77777777" w:rsidR="00210F83" w:rsidRPr="000749E2" w:rsidRDefault="00210F83" w:rsidP="005076D8">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87DD8" w14:textId="77777777" w:rsidR="00210F83" w:rsidRPr="000749E2" w:rsidRDefault="00210F83"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A0BD08" w14:textId="77777777" w:rsidR="00210F83" w:rsidRPr="000749E2" w:rsidRDefault="00210F83" w:rsidP="000749E2">
            <w:pPr>
              <w:pStyle w:val="TAL"/>
              <w:rPr>
                <w:lang w:eastAsia="en-US"/>
              </w:rPr>
            </w:pPr>
            <w:r w:rsidRPr="000749E2">
              <w:rPr>
                <w:lang w:eastAsia="en-US"/>
              </w:rPr>
              <w:t xml:space="preserve">Correction to </w:t>
            </w:r>
            <w:proofErr w:type="spellStart"/>
            <w:r w:rsidRPr="000749E2">
              <w:rPr>
                <w:lang w:eastAsia="en-US"/>
              </w:rPr>
              <w:t>QuantityConfig</w:t>
            </w:r>
            <w:proofErr w:type="spellEnd"/>
            <w:r w:rsidRPr="000749E2">
              <w:rPr>
                <w:lang w:eastAsia="en-US"/>
              </w:rPr>
              <w:t>-DEFAULT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80B598" w14:textId="77777777" w:rsidR="00210F83" w:rsidRPr="000749E2" w:rsidRDefault="00210F83" w:rsidP="005076D8">
            <w:pPr>
              <w:pStyle w:val="TAL"/>
              <w:rPr>
                <w:lang w:eastAsia="en-US"/>
              </w:rPr>
            </w:pPr>
            <w:r w:rsidRPr="000749E2">
              <w:rPr>
                <w:lang w:eastAsia="en-US"/>
              </w:rPr>
              <w:t>16.4.0</w:t>
            </w:r>
          </w:p>
        </w:tc>
      </w:tr>
      <w:tr w:rsidR="00210F83" w:rsidRPr="000749E2" w14:paraId="4A498821"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08056F10" w14:textId="77777777" w:rsidR="00210F83" w:rsidRPr="000749E2" w:rsidRDefault="00210F83" w:rsidP="005076D8">
            <w:pPr>
              <w:pStyle w:val="TAL"/>
              <w:rPr>
                <w:lang w:eastAsia="en-US"/>
              </w:rPr>
            </w:pPr>
            <w:r w:rsidRPr="000749E2">
              <w:rPr>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826000" w14:textId="77777777" w:rsidR="00210F83" w:rsidRPr="000749E2" w:rsidRDefault="00210F83" w:rsidP="005076D8">
            <w:pPr>
              <w:pStyle w:val="TAL"/>
              <w:rPr>
                <w:lang w:eastAsia="en-US"/>
              </w:rPr>
            </w:pPr>
            <w:r w:rsidRPr="000749E2">
              <w:rPr>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A9B9C4" w14:textId="77777777" w:rsidR="00210F83" w:rsidRPr="000749E2" w:rsidRDefault="00210F83" w:rsidP="005076D8">
            <w:pPr>
              <w:pStyle w:val="TAL"/>
              <w:rPr>
                <w:lang w:eastAsia="en-US"/>
              </w:rPr>
            </w:pPr>
            <w:r w:rsidRPr="000749E2">
              <w:rPr>
                <w:lang w:eastAsia="en-US"/>
              </w:rPr>
              <w:t>R5-200917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485EE8" w14:textId="77777777" w:rsidR="00210F83" w:rsidRPr="000749E2" w:rsidRDefault="00210F83" w:rsidP="005076D8">
            <w:pPr>
              <w:pStyle w:val="TAL"/>
              <w:rPr>
                <w:lang w:eastAsia="en-US"/>
              </w:rPr>
            </w:pPr>
            <w:r w:rsidRPr="000749E2">
              <w:rPr>
                <w:lang w:eastAsia="en-US"/>
              </w:rPr>
              <w:t>1306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6DC7CA" w14:textId="77777777" w:rsidR="00210F83" w:rsidRPr="000749E2" w:rsidRDefault="00210F83"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968499" w14:textId="77777777" w:rsidR="00210F83" w:rsidRPr="000749E2" w:rsidRDefault="00210F83"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69B0EE" w14:textId="77777777" w:rsidR="00210F83" w:rsidRPr="000749E2" w:rsidRDefault="00210F83" w:rsidP="000749E2">
            <w:pPr>
              <w:pStyle w:val="TAL"/>
              <w:rPr>
                <w:lang w:eastAsia="en-US"/>
              </w:rPr>
            </w:pPr>
            <w:r w:rsidRPr="000749E2">
              <w:rPr>
                <w:lang w:eastAsia="en-US"/>
              </w:rPr>
              <w:t xml:space="preserve">Adding missing R15 IEs into </w:t>
            </w:r>
            <w:proofErr w:type="spellStart"/>
            <w:r w:rsidRPr="000749E2">
              <w:rPr>
                <w:lang w:eastAsia="en-US"/>
              </w:rPr>
              <w:t>RRCConnectionReconfiguration</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B58203" w14:textId="77777777" w:rsidR="00210F83" w:rsidRPr="000749E2" w:rsidRDefault="00210F83" w:rsidP="005076D8">
            <w:pPr>
              <w:pStyle w:val="TAL"/>
              <w:rPr>
                <w:lang w:eastAsia="en-US"/>
              </w:rPr>
            </w:pPr>
            <w:r w:rsidRPr="000749E2">
              <w:rPr>
                <w:lang w:eastAsia="en-US"/>
              </w:rPr>
              <w:t>16.4.0</w:t>
            </w:r>
          </w:p>
        </w:tc>
      </w:tr>
      <w:tr w:rsidR="00210F83" w:rsidRPr="000749E2" w14:paraId="293B8AC6"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01F82811" w14:textId="77777777" w:rsidR="00210F83" w:rsidRPr="000749E2" w:rsidRDefault="00210F83" w:rsidP="005076D8">
            <w:pPr>
              <w:pStyle w:val="TAL"/>
              <w:rPr>
                <w:lang w:eastAsia="en-US"/>
              </w:rPr>
            </w:pPr>
            <w:r w:rsidRPr="000749E2">
              <w:rPr>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25D1FE" w14:textId="77777777" w:rsidR="00210F83" w:rsidRPr="000749E2" w:rsidRDefault="00210F83" w:rsidP="005076D8">
            <w:pPr>
              <w:pStyle w:val="TAL"/>
              <w:rPr>
                <w:lang w:eastAsia="en-US"/>
              </w:rPr>
            </w:pPr>
            <w:r w:rsidRPr="000749E2">
              <w:rPr>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DF5D17F" w14:textId="77777777" w:rsidR="00210F83" w:rsidRPr="000749E2" w:rsidRDefault="00210F83" w:rsidP="005076D8">
            <w:pPr>
              <w:pStyle w:val="TAL"/>
              <w:rPr>
                <w:lang w:eastAsia="en-US"/>
              </w:rPr>
            </w:pPr>
            <w:r w:rsidRPr="000749E2">
              <w:rPr>
                <w:lang w:eastAsia="en-US"/>
              </w:rPr>
              <w:t>R5-200989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72C5E8" w14:textId="77777777" w:rsidR="00210F83" w:rsidRPr="000749E2" w:rsidRDefault="00210F83" w:rsidP="005076D8">
            <w:pPr>
              <w:pStyle w:val="TAL"/>
              <w:rPr>
                <w:lang w:eastAsia="en-US"/>
              </w:rPr>
            </w:pPr>
            <w:r w:rsidRPr="000749E2">
              <w:rPr>
                <w:lang w:eastAsia="en-US"/>
              </w:rPr>
              <w:t>1305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1F4E24" w14:textId="77777777" w:rsidR="00210F83" w:rsidRPr="000749E2" w:rsidRDefault="00210F83"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059464" w14:textId="77777777" w:rsidR="00210F83" w:rsidRPr="000749E2" w:rsidRDefault="00210F83"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1AADF2" w14:textId="77777777" w:rsidR="00210F83" w:rsidRPr="000749E2" w:rsidRDefault="00210F83" w:rsidP="000749E2">
            <w:pPr>
              <w:pStyle w:val="TAL"/>
              <w:rPr>
                <w:lang w:eastAsia="en-US"/>
              </w:rPr>
            </w:pPr>
            <w:r w:rsidRPr="000749E2">
              <w:rPr>
                <w:lang w:eastAsia="en-US"/>
              </w:rPr>
              <w:t xml:space="preserve">Configuring </w:t>
            </w:r>
            <w:proofErr w:type="spellStart"/>
            <w:r w:rsidRPr="000749E2">
              <w:rPr>
                <w:lang w:eastAsia="en-US"/>
              </w:rPr>
              <w:t>dualConnectivityPHR</w:t>
            </w:r>
            <w:proofErr w:type="spellEnd"/>
            <w:r w:rsidRPr="000749E2">
              <w:rPr>
                <w:lang w:eastAsia="en-US"/>
              </w:rPr>
              <w:t xml:space="preserve"> IE for EN-DC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901326" w14:textId="77777777" w:rsidR="00210F83" w:rsidRPr="000749E2" w:rsidRDefault="00210F83" w:rsidP="005076D8">
            <w:pPr>
              <w:pStyle w:val="TAL"/>
              <w:rPr>
                <w:lang w:eastAsia="en-US"/>
              </w:rPr>
            </w:pPr>
            <w:r w:rsidRPr="000749E2">
              <w:rPr>
                <w:lang w:eastAsia="en-US"/>
              </w:rPr>
              <w:t>16.4.0</w:t>
            </w:r>
          </w:p>
        </w:tc>
      </w:tr>
      <w:tr w:rsidR="00210F83" w:rsidRPr="000749E2" w14:paraId="6693B36E"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6C478BF8" w14:textId="77777777" w:rsidR="00210F83" w:rsidRPr="000749E2" w:rsidRDefault="00210F83" w:rsidP="005076D8">
            <w:pPr>
              <w:pStyle w:val="TAL"/>
              <w:rPr>
                <w:lang w:eastAsia="en-US"/>
              </w:rPr>
            </w:pPr>
            <w:r w:rsidRPr="000749E2">
              <w:rPr>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D19239" w14:textId="77777777" w:rsidR="00210F83" w:rsidRPr="000749E2" w:rsidRDefault="00210F83" w:rsidP="005076D8">
            <w:pPr>
              <w:pStyle w:val="TAL"/>
              <w:rPr>
                <w:lang w:eastAsia="en-US"/>
              </w:rPr>
            </w:pPr>
            <w:r w:rsidRPr="000749E2">
              <w:rPr>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E3422F" w14:textId="77777777" w:rsidR="00210F83" w:rsidRPr="000749E2" w:rsidRDefault="00210F83" w:rsidP="005076D8">
            <w:pPr>
              <w:pStyle w:val="TAL"/>
              <w:rPr>
                <w:lang w:eastAsia="en-US"/>
              </w:rPr>
            </w:pPr>
            <w:r w:rsidRPr="000749E2">
              <w:rPr>
                <w:lang w:eastAsia="en-US"/>
              </w:rPr>
              <w:t>R5-201008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6F0F18" w14:textId="77777777" w:rsidR="00210F83" w:rsidRPr="000749E2" w:rsidRDefault="00210F83" w:rsidP="005076D8">
            <w:pPr>
              <w:pStyle w:val="TAL"/>
              <w:rPr>
                <w:lang w:eastAsia="en-US"/>
              </w:rPr>
            </w:pPr>
            <w:r w:rsidRPr="000749E2">
              <w:rPr>
                <w:lang w:eastAsia="en-US"/>
              </w:rPr>
              <w:t>1304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A2D5AD" w14:textId="77777777" w:rsidR="00210F83" w:rsidRPr="000749E2" w:rsidRDefault="00210F83"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EC0C09" w14:textId="77777777" w:rsidR="00210F83" w:rsidRPr="000749E2" w:rsidRDefault="00210F83"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96AC56" w14:textId="77777777" w:rsidR="00210F83" w:rsidRPr="000749E2" w:rsidRDefault="00210F83" w:rsidP="000749E2">
            <w:pPr>
              <w:pStyle w:val="TAL"/>
              <w:rPr>
                <w:lang w:eastAsia="en-US"/>
              </w:rPr>
            </w:pPr>
            <w:r w:rsidRPr="000749E2">
              <w:rPr>
                <w:lang w:eastAsia="en-US"/>
              </w:rPr>
              <w:t>Updates to condition for UEs indicating support of 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5E0FDF" w14:textId="77777777" w:rsidR="00210F83" w:rsidRPr="000749E2" w:rsidRDefault="00210F83" w:rsidP="005076D8">
            <w:pPr>
              <w:pStyle w:val="TAL"/>
              <w:rPr>
                <w:lang w:eastAsia="en-US"/>
              </w:rPr>
            </w:pPr>
            <w:r w:rsidRPr="000749E2">
              <w:rPr>
                <w:lang w:eastAsia="en-US"/>
              </w:rPr>
              <w:t>16.4.0</w:t>
            </w:r>
          </w:p>
        </w:tc>
      </w:tr>
      <w:tr w:rsidR="00210F83" w:rsidRPr="000749E2" w14:paraId="404B2DDF"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4B575F7F" w14:textId="77777777" w:rsidR="00210F83" w:rsidRPr="000749E2" w:rsidRDefault="00210F83" w:rsidP="005076D8">
            <w:pPr>
              <w:pStyle w:val="TAL"/>
              <w:rPr>
                <w:lang w:eastAsia="en-US"/>
              </w:rPr>
            </w:pPr>
            <w:r w:rsidRPr="000749E2">
              <w:rPr>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F7717C" w14:textId="77777777" w:rsidR="00210F83" w:rsidRPr="000749E2" w:rsidRDefault="00210F83" w:rsidP="005076D8">
            <w:pPr>
              <w:pStyle w:val="TAL"/>
              <w:rPr>
                <w:lang w:eastAsia="en-US"/>
              </w:rPr>
            </w:pPr>
            <w:r w:rsidRPr="000749E2">
              <w:rPr>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C9A6E5" w14:textId="77777777" w:rsidR="00210F83" w:rsidRPr="000749E2" w:rsidRDefault="00210F83" w:rsidP="005076D8">
            <w:pPr>
              <w:pStyle w:val="TAL"/>
              <w:rPr>
                <w:lang w:eastAsia="en-US"/>
              </w:rPr>
            </w:pPr>
            <w:r w:rsidRPr="000749E2">
              <w:rPr>
                <w:lang w:eastAsia="en-US"/>
              </w:rPr>
              <w:t>R5-201110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147AFB" w14:textId="77777777" w:rsidR="00210F83" w:rsidRPr="000749E2" w:rsidRDefault="00210F83" w:rsidP="005076D8">
            <w:pPr>
              <w:pStyle w:val="TAL"/>
              <w:rPr>
                <w:lang w:eastAsia="en-US"/>
              </w:rPr>
            </w:pPr>
            <w:r w:rsidRPr="000749E2">
              <w:rPr>
                <w:lang w:eastAsia="en-US"/>
              </w:rPr>
              <w:t>1307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BEB637" w14:textId="77777777" w:rsidR="00210F83" w:rsidRPr="000749E2" w:rsidRDefault="00210F83"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613D51" w14:textId="77777777" w:rsidR="00210F83" w:rsidRPr="000749E2" w:rsidRDefault="00210F83"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79FE1A" w14:textId="77777777" w:rsidR="00210F83" w:rsidRPr="000749E2" w:rsidRDefault="00210F83" w:rsidP="000749E2">
            <w:pPr>
              <w:pStyle w:val="TAL"/>
              <w:rPr>
                <w:lang w:eastAsia="en-US"/>
              </w:rPr>
            </w:pPr>
            <w:r w:rsidRPr="000749E2">
              <w:rPr>
                <w:lang w:eastAsia="en-US"/>
              </w:rPr>
              <w:t>Addition of new Generic Test Procedure for IMS Re-registration in E-UTRAN and updates to clause 4.5A.3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1615B2" w14:textId="77777777" w:rsidR="00210F83" w:rsidRPr="000749E2" w:rsidRDefault="00210F83" w:rsidP="005076D8">
            <w:pPr>
              <w:pStyle w:val="TAL"/>
              <w:rPr>
                <w:lang w:eastAsia="en-US"/>
              </w:rPr>
            </w:pPr>
            <w:r w:rsidRPr="000749E2">
              <w:rPr>
                <w:lang w:eastAsia="en-US"/>
              </w:rPr>
              <w:t>16.4.0</w:t>
            </w:r>
          </w:p>
        </w:tc>
      </w:tr>
      <w:tr w:rsidR="00344473" w:rsidRPr="000749E2" w14:paraId="1B0F4953"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1F2BA68B" w14:textId="77777777" w:rsidR="00344473" w:rsidRPr="000749E2" w:rsidRDefault="00344473" w:rsidP="005076D8">
            <w:pPr>
              <w:pStyle w:val="TAL"/>
              <w:rPr>
                <w:lang w:eastAsia="en-US"/>
              </w:rPr>
            </w:pPr>
            <w:r w:rsidRPr="000749E2">
              <w:rPr>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A0F6DD" w14:textId="77777777" w:rsidR="00344473" w:rsidRPr="000749E2" w:rsidRDefault="00344473" w:rsidP="005076D8">
            <w:pPr>
              <w:pStyle w:val="TAL"/>
              <w:rPr>
                <w:lang w:eastAsia="en-US"/>
              </w:rPr>
            </w:pPr>
            <w:r w:rsidRPr="000749E2">
              <w:rPr>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2B6A5C" w14:textId="77777777" w:rsidR="00344473" w:rsidRPr="000749E2" w:rsidRDefault="00344473" w:rsidP="005076D8">
            <w:pPr>
              <w:pStyle w:val="TAL"/>
              <w:rPr>
                <w:lang w:eastAsia="en-US"/>
              </w:rPr>
            </w:pPr>
            <w:r w:rsidRPr="000749E2">
              <w:rPr>
                <w:lang w:eastAsia="en-US"/>
              </w:rPr>
              <w:t>R5-201426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9BF861" w14:textId="77777777" w:rsidR="00344473" w:rsidRPr="000749E2" w:rsidRDefault="00344473" w:rsidP="005076D8">
            <w:pPr>
              <w:pStyle w:val="TAL"/>
              <w:rPr>
                <w:lang w:eastAsia="en-US"/>
              </w:rPr>
            </w:pPr>
            <w:r w:rsidRPr="000749E2">
              <w:rPr>
                <w:lang w:eastAsia="en-US"/>
              </w:rPr>
              <w:t>1311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947A7B" w14:textId="77777777" w:rsidR="00344473" w:rsidRPr="000749E2" w:rsidRDefault="00344473"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B97FA" w14:textId="77777777" w:rsidR="00344473" w:rsidRPr="000749E2" w:rsidRDefault="00344473"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721CC0" w14:textId="77777777" w:rsidR="00344473" w:rsidRPr="000749E2" w:rsidRDefault="00344473" w:rsidP="000749E2">
            <w:pPr>
              <w:pStyle w:val="TAL"/>
              <w:rPr>
                <w:lang w:eastAsia="en-US"/>
              </w:rPr>
            </w:pPr>
            <w:r w:rsidRPr="000749E2">
              <w:rPr>
                <w:lang w:eastAsia="en-US"/>
              </w:rPr>
              <w:t>Correction to Table 4.4.3.3-20-SIB24 of LTE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C5BDCD" w14:textId="77777777" w:rsidR="00344473" w:rsidRPr="000749E2" w:rsidRDefault="00344473" w:rsidP="005076D8">
            <w:pPr>
              <w:pStyle w:val="TAL"/>
              <w:rPr>
                <w:lang w:eastAsia="en-US"/>
              </w:rPr>
            </w:pPr>
            <w:r w:rsidRPr="000749E2">
              <w:rPr>
                <w:lang w:eastAsia="en-US"/>
              </w:rPr>
              <w:t>16.5.0</w:t>
            </w:r>
          </w:p>
        </w:tc>
      </w:tr>
      <w:tr w:rsidR="00344473" w:rsidRPr="000749E2" w14:paraId="2A7DF33D"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347CC5B4" w14:textId="77777777" w:rsidR="00344473" w:rsidRPr="000749E2" w:rsidRDefault="00344473" w:rsidP="005076D8">
            <w:pPr>
              <w:pStyle w:val="TAL"/>
              <w:rPr>
                <w:lang w:eastAsia="en-US"/>
              </w:rPr>
            </w:pPr>
            <w:r w:rsidRPr="000749E2">
              <w:rPr>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B947FC" w14:textId="77777777" w:rsidR="00344473" w:rsidRPr="000749E2" w:rsidRDefault="00344473" w:rsidP="005076D8">
            <w:pPr>
              <w:pStyle w:val="TAL"/>
              <w:rPr>
                <w:lang w:eastAsia="en-US"/>
              </w:rPr>
            </w:pPr>
            <w:r w:rsidRPr="000749E2">
              <w:rPr>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0B4DDD" w14:textId="77777777" w:rsidR="00344473" w:rsidRPr="000749E2" w:rsidRDefault="00344473" w:rsidP="005076D8">
            <w:pPr>
              <w:pStyle w:val="TAL"/>
              <w:rPr>
                <w:lang w:eastAsia="en-US"/>
              </w:rPr>
            </w:pPr>
            <w:r w:rsidRPr="000749E2">
              <w:rPr>
                <w:lang w:eastAsia="en-US"/>
              </w:rPr>
              <w:t>R5-201485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B6DD6B" w14:textId="77777777" w:rsidR="00344473" w:rsidRPr="000749E2" w:rsidRDefault="00344473" w:rsidP="005076D8">
            <w:pPr>
              <w:pStyle w:val="TAL"/>
              <w:rPr>
                <w:lang w:eastAsia="en-US"/>
              </w:rPr>
            </w:pPr>
            <w:r w:rsidRPr="000749E2">
              <w:rPr>
                <w:lang w:eastAsia="en-US"/>
              </w:rPr>
              <w:t>1312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592C50" w14:textId="77777777" w:rsidR="00344473" w:rsidRPr="000749E2" w:rsidRDefault="00344473"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05B5C1" w14:textId="77777777" w:rsidR="00344473" w:rsidRPr="000749E2" w:rsidRDefault="00344473"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1A8BE7" w14:textId="77777777" w:rsidR="00344473" w:rsidRPr="000749E2" w:rsidRDefault="00344473" w:rsidP="000749E2">
            <w:pPr>
              <w:pStyle w:val="TAL"/>
              <w:rPr>
                <w:lang w:eastAsia="en-US"/>
              </w:rPr>
            </w:pPr>
            <w:r w:rsidRPr="000749E2">
              <w:rPr>
                <w:lang w:eastAsia="en-US"/>
              </w:rPr>
              <w:t>Update table 4.6.6-8A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75C7C6" w14:textId="77777777" w:rsidR="00344473" w:rsidRPr="000749E2" w:rsidRDefault="00344473" w:rsidP="005076D8">
            <w:pPr>
              <w:pStyle w:val="TAL"/>
              <w:rPr>
                <w:lang w:eastAsia="en-US"/>
              </w:rPr>
            </w:pPr>
            <w:r w:rsidRPr="000749E2">
              <w:rPr>
                <w:lang w:eastAsia="en-US"/>
              </w:rPr>
              <w:t>16.5.0</w:t>
            </w:r>
          </w:p>
        </w:tc>
      </w:tr>
      <w:tr w:rsidR="00344473" w:rsidRPr="000749E2" w14:paraId="120C6D4D"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3CE92BD3" w14:textId="77777777" w:rsidR="00344473" w:rsidRPr="000749E2" w:rsidRDefault="00344473" w:rsidP="005076D8">
            <w:pPr>
              <w:pStyle w:val="TAL"/>
              <w:rPr>
                <w:lang w:eastAsia="en-US"/>
              </w:rPr>
            </w:pPr>
            <w:r w:rsidRPr="000749E2">
              <w:rPr>
                <w:lang w:eastAsia="en-US"/>
              </w:rPr>
              <w:lastRenderedPageBreak/>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430E20" w14:textId="77777777" w:rsidR="00344473" w:rsidRPr="000749E2" w:rsidRDefault="00344473" w:rsidP="005076D8">
            <w:pPr>
              <w:pStyle w:val="TAL"/>
              <w:rPr>
                <w:lang w:eastAsia="en-US"/>
              </w:rPr>
            </w:pPr>
            <w:r w:rsidRPr="000749E2">
              <w:rPr>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81BE9D" w14:textId="77777777" w:rsidR="00344473" w:rsidRPr="000749E2" w:rsidRDefault="00344473" w:rsidP="005076D8">
            <w:pPr>
              <w:pStyle w:val="TAL"/>
              <w:rPr>
                <w:lang w:eastAsia="en-US"/>
              </w:rPr>
            </w:pPr>
            <w:r w:rsidRPr="000749E2">
              <w:rPr>
                <w:lang w:eastAsia="en-US"/>
              </w:rPr>
              <w:t>R5-201497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7A5078" w14:textId="77777777" w:rsidR="00344473" w:rsidRPr="000749E2" w:rsidRDefault="00344473" w:rsidP="005076D8">
            <w:pPr>
              <w:pStyle w:val="TAL"/>
              <w:rPr>
                <w:lang w:eastAsia="en-US"/>
              </w:rPr>
            </w:pPr>
            <w:r w:rsidRPr="000749E2">
              <w:rPr>
                <w:lang w:eastAsia="en-US"/>
              </w:rPr>
              <w:t>1313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6DF7B8" w14:textId="77777777" w:rsidR="00344473" w:rsidRPr="000749E2" w:rsidRDefault="00344473"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C50570" w14:textId="77777777" w:rsidR="00344473" w:rsidRPr="000749E2" w:rsidRDefault="00344473"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6E9158" w14:textId="77777777" w:rsidR="00344473" w:rsidRPr="000749E2" w:rsidRDefault="00344473" w:rsidP="000749E2">
            <w:pPr>
              <w:pStyle w:val="TAL"/>
              <w:rPr>
                <w:lang w:eastAsia="en-US"/>
              </w:rPr>
            </w:pPr>
            <w:r w:rsidRPr="000749E2">
              <w:rPr>
                <w:lang w:eastAsia="en-US"/>
              </w:rPr>
              <w:t xml:space="preserve">Updates to </w:t>
            </w:r>
            <w:proofErr w:type="spellStart"/>
            <w:r w:rsidRPr="000749E2">
              <w:rPr>
                <w:lang w:eastAsia="en-US"/>
              </w:rPr>
              <w:t>RRCConnectionReconfiguration</w:t>
            </w:r>
            <w:proofErr w:type="spellEnd"/>
            <w:r w:rsidRPr="000749E2">
              <w:rPr>
                <w:lang w:eastAsia="en-US"/>
              </w:rPr>
              <w:t xml:space="preserve"> for NR </w:t>
            </w:r>
            <w:proofErr w:type="spellStart"/>
            <w:r w:rsidRPr="000749E2">
              <w:rPr>
                <w:lang w:eastAsia="en-US"/>
              </w:rPr>
              <w:t>SCell</w:t>
            </w:r>
            <w:proofErr w:type="spellEnd"/>
            <w:r w:rsidRPr="000749E2">
              <w:rPr>
                <w:lang w:eastAsia="en-US"/>
              </w:rPr>
              <w:t xml:space="preserve"> addition, modification and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CAE051" w14:textId="77777777" w:rsidR="00344473" w:rsidRPr="000749E2" w:rsidRDefault="00344473" w:rsidP="005076D8">
            <w:pPr>
              <w:pStyle w:val="TAL"/>
              <w:rPr>
                <w:lang w:eastAsia="en-US"/>
              </w:rPr>
            </w:pPr>
            <w:r w:rsidRPr="000749E2">
              <w:rPr>
                <w:lang w:eastAsia="en-US"/>
              </w:rPr>
              <w:t>16.5.0</w:t>
            </w:r>
          </w:p>
        </w:tc>
      </w:tr>
      <w:tr w:rsidR="00344473" w:rsidRPr="000749E2" w14:paraId="3AD368E5"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01C9EFB4" w14:textId="77777777" w:rsidR="00344473" w:rsidRPr="000749E2" w:rsidRDefault="00344473" w:rsidP="005076D8">
            <w:pPr>
              <w:pStyle w:val="TAL"/>
              <w:rPr>
                <w:lang w:eastAsia="en-US"/>
              </w:rPr>
            </w:pPr>
            <w:r w:rsidRPr="000749E2">
              <w:rPr>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FD7FDE" w14:textId="77777777" w:rsidR="00344473" w:rsidRPr="000749E2" w:rsidRDefault="00344473" w:rsidP="005076D8">
            <w:pPr>
              <w:pStyle w:val="TAL"/>
              <w:rPr>
                <w:lang w:eastAsia="en-US"/>
              </w:rPr>
            </w:pPr>
            <w:r w:rsidRPr="000749E2">
              <w:rPr>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A1F3953" w14:textId="77777777" w:rsidR="00344473" w:rsidRPr="000749E2" w:rsidRDefault="00344473" w:rsidP="005076D8">
            <w:pPr>
              <w:pStyle w:val="TAL"/>
              <w:rPr>
                <w:lang w:eastAsia="en-US"/>
              </w:rPr>
            </w:pPr>
            <w:r w:rsidRPr="000749E2">
              <w:rPr>
                <w:lang w:eastAsia="en-US"/>
              </w:rPr>
              <w:t>R5-202441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E6EF2F" w14:textId="77777777" w:rsidR="00344473" w:rsidRPr="000749E2" w:rsidRDefault="00344473" w:rsidP="005076D8">
            <w:pPr>
              <w:pStyle w:val="TAL"/>
              <w:rPr>
                <w:lang w:eastAsia="en-US"/>
              </w:rPr>
            </w:pPr>
            <w:r w:rsidRPr="000749E2">
              <w:rPr>
                <w:lang w:eastAsia="en-US"/>
              </w:rPr>
              <w:t>1321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72A33B" w14:textId="77777777" w:rsidR="00344473" w:rsidRPr="000749E2" w:rsidRDefault="00344473"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ED0160" w14:textId="77777777" w:rsidR="00344473" w:rsidRPr="000749E2" w:rsidRDefault="00344473"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5A8BC7" w14:textId="77777777" w:rsidR="00344473" w:rsidRPr="000749E2" w:rsidRDefault="00344473" w:rsidP="000749E2">
            <w:pPr>
              <w:pStyle w:val="TAL"/>
              <w:rPr>
                <w:lang w:eastAsia="en-US"/>
              </w:rPr>
            </w:pPr>
            <w:r w:rsidRPr="000749E2">
              <w:rPr>
                <w:lang w:eastAsia="en-US"/>
              </w:rPr>
              <w:t>Correction of Test Frequencies for Band 73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B12B35" w14:textId="77777777" w:rsidR="00344473" w:rsidRPr="000749E2" w:rsidRDefault="00344473" w:rsidP="005076D8">
            <w:pPr>
              <w:pStyle w:val="TAL"/>
              <w:rPr>
                <w:lang w:eastAsia="en-US"/>
              </w:rPr>
            </w:pPr>
            <w:r w:rsidRPr="000749E2">
              <w:rPr>
                <w:lang w:eastAsia="en-US"/>
              </w:rPr>
              <w:t>16.5.0</w:t>
            </w:r>
          </w:p>
        </w:tc>
      </w:tr>
      <w:tr w:rsidR="00344473" w:rsidRPr="000749E2" w14:paraId="29A29ACA"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5B6BEE75" w14:textId="77777777" w:rsidR="00344473" w:rsidRPr="000749E2" w:rsidRDefault="00344473" w:rsidP="005076D8">
            <w:pPr>
              <w:pStyle w:val="TAL"/>
              <w:rPr>
                <w:lang w:eastAsia="en-US"/>
              </w:rPr>
            </w:pPr>
            <w:r w:rsidRPr="000749E2">
              <w:rPr>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A7F377" w14:textId="77777777" w:rsidR="00344473" w:rsidRPr="000749E2" w:rsidRDefault="00344473" w:rsidP="005076D8">
            <w:pPr>
              <w:pStyle w:val="TAL"/>
              <w:rPr>
                <w:lang w:eastAsia="en-US"/>
              </w:rPr>
            </w:pPr>
            <w:r w:rsidRPr="000749E2">
              <w:rPr>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340AD4" w14:textId="77777777" w:rsidR="00344473" w:rsidRPr="000749E2" w:rsidRDefault="00344473" w:rsidP="005076D8">
            <w:pPr>
              <w:pStyle w:val="TAL"/>
              <w:rPr>
                <w:lang w:eastAsia="en-US"/>
              </w:rPr>
            </w:pPr>
            <w:r w:rsidRPr="000749E2">
              <w:rPr>
                <w:lang w:eastAsia="en-US"/>
              </w:rPr>
              <w:t>R5-202694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901E63" w14:textId="77777777" w:rsidR="00344473" w:rsidRPr="000749E2" w:rsidRDefault="00344473" w:rsidP="005076D8">
            <w:pPr>
              <w:pStyle w:val="TAL"/>
              <w:rPr>
                <w:lang w:eastAsia="en-US"/>
              </w:rPr>
            </w:pPr>
            <w:r w:rsidRPr="000749E2">
              <w:rPr>
                <w:lang w:eastAsia="en-US"/>
              </w:rPr>
              <w:t>1317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EA9EB8" w14:textId="77777777" w:rsidR="00344473" w:rsidRPr="000749E2" w:rsidRDefault="00344473"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D7E21E" w14:textId="77777777" w:rsidR="00344473" w:rsidRPr="000749E2" w:rsidRDefault="00344473"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0A7A9B" w14:textId="77777777" w:rsidR="00344473" w:rsidRPr="000749E2" w:rsidRDefault="00344473" w:rsidP="000749E2">
            <w:pPr>
              <w:pStyle w:val="TAL"/>
              <w:rPr>
                <w:lang w:eastAsia="en-US"/>
              </w:rPr>
            </w:pPr>
            <w:r w:rsidRPr="000749E2">
              <w:rPr>
                <w:lang w:eastAsia="en-US"/>
              </w:rPr>
              <w:t>Correction to mobility control information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0E60C1" w14:textId="77777777" w:rsidR="00344473" w:rsidRPr="000749E2" w:rsidRDefault="00344473" w:rsidP="005076D8">
            <w:pPr>
              <w:pStyle w:val="TAL"/>
              <w:rPr>
                <w:lang w:eastAsia="en-US"/>
              </w:rPr>
            </w:pPr>
            <w:r w:rsidRPr="000749E2">
              <w:rPr>
                <w:lang w:eastAsia="en-US"/>
              </w:rPr>
              <w:t>16.5.0</w:t>
            </w:r>
          </w:p>
        </w:tc>
      </w:tr>
      <w:tr w:rsidR="00344473" w:rsidRPr="000749E2" w14:paraId="513BFCA8"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5E190695" w14:textId="77777777" w:rsidR="00344473" w:rsidRPr="000749E2" w:rsidRDefault="00344473" w:rsidP="005076D8">
            <w:pPr>
              <w:pStyle w:val="TAL"/>
              <w:rPr>
                <w:lang w:eastAsia="en-US"/>
              </w:rPr>
            </w:pPr>
            <w:r w:rsidRPr="000749E2">
              <w:rPr>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1E5BBF" w14:textId="77777777" w:rsidR="00344473" w:rsidRPr="000749E2" w:rsidRDefault="00344473" w:rsidP="005076D8">
            <w:pPr>
              <w:pStyle w:val="TAL"/>
              <w:rPr>
                <w:lang w:eastAsia="en-US"/>
              </w:rPr>
            </w:pPr>
            <w:r w:rsidRPr="000749E2">
              <w:rPr>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B26B28" w14:textId="77777777" w:rsidR="00344473" w:rsidRPr="000749E2" w:rsidRDefault="00344473" w:rsidP="005076D8">
            <w:pPr>
              <w:pStyle w:val="TAL"/>
              <w:rPr>
                <w:lang w:eastAsia="en-US"/>
              </w:rPr>
            </w:pPr>
            <w:r w:rsidRPr="000749E2">
              <w:rPr>
                <w:lang w:eastAsia="en-US"/>
              </w:rPr>
              <w:t>R5-202695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C59CEC" w14:textId="77777777" w:rsidR="00344473" w:rsidRPr="000749E2" w:rsidRDefault="00344473" w:rsidP="005076D8">
            <w:pPr>
              <w:pStyle w:val="TAL"/>
              <w:rPr>
                <w:lang w:eastAsia="en-US"/>
              </w:rPr>
            </w:pPr>
            <w:r w:rsidRPr="000749E2">
              <w:rPr>
                <w:lang w:eastAsia="en-US"/>
              </w:rPr>
              <w:t>1320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21E254" w14:textId="77777777" w:rsidR="00344473" w:rsidRPr="000749E2" w:rsidRDefault="00344473"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F4B43D" w14:textId="77777777" w:rsidR="00344473" w:rsidRPr="000749E2" w:rsidRDefault="00344473"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B36E96" w14:textId="77777777" w:rsidR="00344473" w:rsidRPr="000749E2" w:rsidRDefault="00344473" w:rsidP="000749E2">
            <w:pPr>
              <w:pStyle w:val="TAL"/>
              <w:rPr>
                <w:lang w:eastAsia="en-US"/>
              </w:rPr>
            </w:pPr>
            <w:r w:rsidRPr="000749E2">
              <w:rPr>
                <w:lang w:eastAsia="en-US"/>
              </w:rPr>
              <w:t xml:space="preserve">Addition of Default configuration of IE </w:t>
            </w:r>
            <w:proofErr w:type="spellStart"/>
            <w:r w:rsidRPr="000749E2">
              <w:rPr>
                <w:lang w:eastAsia="en-US"/>
              </w:rPr>
              <w:t>ReportConfigInterRAT</w:t>
            </w:r>
            <w:proofErr w:type="spellEnd"/>
            <w:r w:rsidRPr="000749E2">
              <w:rPr>
                <w:lang w:eastAsia="en-US"/>
              </w:rPr>
              <w:t xml:space="preserve"> for SFTD measurement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A655F2" w14:textId="77777777" w:rsidR="00344473" w:rsidRPr="000749E2" w:rsidRDefault="00344473" w:rsidP="005076D8">
            <w:pPr>
              <w:pStyle w:val="TAL"/>
              <w:rPr>
                <w:lang w:eastAsia="en-US"/>
              </w:rPr>
            </w:pPr>
            <w:r w:rsidRPr="000749E2">
              <w:rPr>
                <w:lang w:eastAsia="en-US"/>
              </w:rPr>
              <w:t>16.5.0</w:t>
            </w:r>
          </w:p>
        </w:tc>
      </w:tr>
      <w:tr w:rsidR="00344473" w:rsidRPr="000749E2" w14:paraId="0E4DCAFA"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05588769" w14:textId="77777777" w:rsidR="00344473" w:rsidRPr="000749E2" w:rsidRDefault="00344473" w:rsidP="005076D8">
            <w:pPr>
              <w:pStyle w:val="TAL"/>
              <w:rPr>
                <w:lang w:eastAsia="en-US"/>
              </w:rPr>
            </w:pPr>
            <w:r w:rsidRPr="000749E2">
              <w:rPr>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4F7A79" w14:textId="77777777" w:rsidR="00344473" w:rsidRPr="000749E2" w:rsidRDefault="00344473" w:rsidP="005076D8">
            <w:pPr>
              <w:pStyle w:val="TAL"/>
              <w:rPr>
                <w:lang w:eastAsia="en-US"/>
              </w:rPr>
            </w:pPr>
            <w:r w:rsidRPr="000749E2">
              <w:rPr>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1A37B0" w14:textId="77777777" w:rsidR="00344473" w:rsidRPr="000749E2" w:rsidRDefault="00344473" w:rsidP="005076D8">
            <w:pPr>
              <w:pStyle w:val="TAL"/>
              <w:rPr>
                <w:lang w:eastAsia="en-US"/>
              </w:rPr>
            </w:pPr>
            <w:r w:rsidRPr="000749E2">
              <w:rPr>
                <w:lang w:eastAsia="en-US"/>
              </w:rPr>
              <w:t>R5-202784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D762EF" w14:textId="77777777" w:rsidR="00344473" w:rsidRPr="000749E2" w:rsidRDefault="00344473" w:rsidP="005076D8">
            <w:pPr>
              <w:pStyle w:val="TAL"/>
              <w:rPr>
                <w:lang w:eastAsia="en-US"/>
              </w:rPr>
            </w:pPr>
            <w:r w:rsidRPr="000749E2">
              <w:rPr>
                <w:lang w:eastAsia="en-US"/>
              </w:rPr>
              <w:t>1319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FB3860" w14:textId="77777777" w:rsidR="00344473" w:rsidRPr="000749E2" w:rsidRDefault="00344473"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AE94A5" w14:textId="77777777" w:rsidR="00344473" w:rsidRPr="000749E2" w:rsidRDefault="00344473"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892249" w14:textId="77777777" w:rsidR="00344473" w:rsidRPr="000749E2" w:rsidRDefault="00344473" w:rsidP="000749E2">
            <w:pPr>
              <w:pStyle w:val="TAL"/>
              <w:rPr>
                <w:lang w:eastAsia="en-US"/>
              </w:rPr>
            </w:pPr>
            <w:r w:rsidRPr="000749E2">
              <w:rPr>
                <w:lang w:eastAsia="en-US"/>
              </w:rPr>
              <w:t>Addition of NB-IoT test frequencies of TDD band 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F501AA" w14:textId="77777777" w:rsidR="00344473" w:rsidRPr="000749E2" w:rsidRDefault="00344473" w:rsidP="005076D8">
            <w:pPr>
              <w:pStyle w:val="TAL"/>
              <w:rPr>
                <w:lang w:eastAsia="en-US"/>
              </w:rPr>
            </w:pPr>
            <w:r w:rsidRPr="000749E2">
              <w:rPr>
                <w:lang w:eastAsia="en-US"/>
              </w:rPr>
              <w:t>16.5.0</w:t>
            </w:r>
          </w:p>
        </w:tc>
      </w:tr>
      <w:tr w:rsidR="00344473" w:rsidRPr="000749E2" w14:paraId="446D63A0"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597081CE" w14:textId="77777777" w:rsidR="00344473" w:rsidRPr="000749E2" w:rsidRDefault="00344473" w:rsidP="005076D8">
            <w:pPr>
              <w:pStyle w:val="TAL"/>
              <w:rPr>
                <w:lang w:eastAsia="en-US"/>
              </w:rPr>
            </w:pPr>
            <w:r w:rsidRPr="000749E2">
              <w:rPr>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30A363" w14:textId="77777777" w:rsidR="00344473" w:rsidRPr="000749E2" w:rsidRDefault="00344473" w:rsidP="005076D8">
            <w:pPr>
              <w:pStyle w:val="TAL"/>
              <w:rPr>
                <w:lang w:eastAsia="en-US"/>
              </w:rPr>
            </w:pPr>
            <w:r w:rsidRPr="000749E2">
              <w:rPr>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0F8E7DB" w14:textId="77777777" w:rsidR="00344473" w:rsidRPr="000749E2" w:rsidRDefault="00344473" w:rsidP="005076D8">
            <w:pPr>
              <w:pStyle w:val="TAL"/>
              <w:rPr>
                <w:lang w:eastAsia="en-US"/>
              </w:rPr>
            </w:pPr>
            <w:r w:rsidRPr="000749E2">
              <w:rPr>
                <w:lang w:eastAsia="en-US"/>
              </w:rPr>
              <w:t>R5-202792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E37CB2" w14:textId="77777777" w:rsidR="00344473" w:rsidRPr="000749E2" w:rsidRDefault="00344473" w:rsidP="005076D8">
            <w:pPr>
              <w:pStyle w:val="TAL"/>
              <w:rPr>
                <w:lang w:eastAsia="en-US"/>
              </w:rPr>
            </w:pPr>
            <w:r w:rsidRPr="000749E2">
              <w:rPr>
                <w:lang w:eastAsia="en-US"/>
              </w:rPr>
              <w:t>1314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33A517" w14:textId="77777777" w:rsidR="00344473" w:rsidRPr="000749E2" w:rsidRDefault="00344473"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511BED" w14:textId="77777777" w:rsidR="00344473" w:rsidRPr="000749E2" w:rsidRDefault="00344473"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A93241" w14:textId="77777777" w:rsidR="00344473" w:rsidRPr="000749E2" w:rsidRDefault="00344473" w:rsidP="000749E2">
            <w:pPr>
              <w:pStyle w:val="TAL"/>
              <w:rPr>
                <w:lang w:eastAsia="en-US"/>
              </w:rPr>
            </w:pPr>
            <w:r w:rsidRPr="000749E2">
              <w:rPr>
                <w:lang w:eastAsia="en-US"/>
              </w:rPr>
              <w:t>Addition of NB-IOT test frequencies for band 73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F9DBAE" w14:textId="77777777" w:rsidR="00344473" w:rsidRPr="000749E2" w:rsidRDefault="00344473" w:rsidP="005076D8">
            <w:pPr>
              <w:pStyle w:val="TAL"/>
              <w:rPr>
                <w:lang w:eastAsia="en-US"/>
              </w:rPr>
            </w:pPr>
            <w:r w:rsidRPr="000749E2">
              <w:rPr>
                <w:lang w:eastAsia="en-US"/>
              </w:rPr>
              <w:t>16.5.0</w:t>
            </w:r>
          </w:p>
        </w:tc>
      </w:tr>
      <w:tr w:rsidR="00344473" w:rsidRPr="000749E2" w14:paraId="32A43C0A"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3393BA8E" w14:textId="77777777" w:rsidR="00344473" w:rsidRPr="000749E2" w:rsidRDefault="00344473" w:rsidP="005076D8">
            <w:pPr>
              <w:pStyle w:val="TAL"/>
              <w:rPr>
                <w:lang w:eastAsia="en-US"/>
              </w:rPr>
            </w:pPr>
            <w:r w:rsidRPr="000749E2">
              <w:rPr>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68B3BA" w14:textId="77777777" w:rsidR="00344473" w:rsidRPr="000749E2" w:rsidRDefault="00344473" w:rsidP="005076D8">
            <w:pPr>
              <w:pStyle w:val="TAL"/>
              <w:rPr>
                <w:lang w:eastAsia="en-US"/>
              </w:rPr>
            </w:pPr>
            <w:r w:rsidRPr="000749E2">
              <w:rPr>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C3ADC0" w14:textId="77777777" w:rsidR="00344473" w:rsidRPr="000749E2" w:rsidRDefault="00344473" w:rsidP="005076D8">
            <w:pPr>
              <w:pStyle w:val="TAL"/>
              <w:rPr>
                <w:lang w:eastAsia="en-US"/>
              </w:rPr>
            </w:pPr>
            <w:r w:rsidRPr="000749E2">
              <w:rPr>
                <w:lang w:eastAsia="en-US"/>
              </w:rPr>
              <w:t>R5-203049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ED8E04" w14:textId="77777777" w:rsidR="00344473" w:rsidRPr="000749E2" w:rsidRDefault="00344473" w:rsidP="005076D8">
            <w:pPr>
              <w:pStyle w:val="TAL"/>
              <w:rPr>
                <w:lang w:eastAsia="en-US"/>
              </w:rPr>
            </w:pPr>
            <w:r w:rsidRPr="000749E2">
              <w:rPr>
                <w:lang w:eastAsia="en-US"/>
              </w:rPr>
              <w:t>1318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6E258B" w14:textId="77777777" w:rsidR="00344473" w:rsidRPr="000749E2" w:rsidRDefault="00344473"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A30329" w14:textId="77777777" w:rsidR="00344473" w:rsidRPr="000749E2" w:rsidRDefault="00344473"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BD288A" w14:textId="77777777" w:rsidR="00344473" w:rsidRPr="000749E2" w:rsidRDefault="00344473" w:rsidP="000749E2">
            <w:pPr>
              <w:pStyle w:val="TAL"/>
              <w:rPr>
                <w:lang w:eastAsia="en-US"/>
              </w:rPr>
            </w:pPr>
            <w:r w:rsidRPr="000749E2">
              <w:rPr>
                <w:lang w:eastAsia="en-US"/>
              </w:rPr>
              <w:t>Addition of Common Test Environment for short TTI and short processing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C91E83" w14:textId="77777777" w:rsidR="00344473" w:rsidRPr="000749E2" w:rsidRDefault="00344473" w:rsidP="005076D8">
            <w:pPr>
              <w:pStyle w:val="TAL"/>
              <w:rPr>
                <w:lang w:eastAsia="en-US"/>
              </w:rPr>
            </w:pPr>
            <w:r w:rsidRPr="000749E2">
              <w:rPr>
                <w:lang w:eastAsia="en-US"/>
              </w:rPr>
              <w:t>16.5.0</w:t>
            </w:r>
          </w:p>
        </w:tc>
      </w:tr>
      <w:tr w:rsidR="0096434A" w:rsidRPr="000749E2" w14:paraId="399279F0"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61A02B2A" w14:textId="77777777" w:rsidR="0096434A" w:rsidRPr="000749E2" w:rsidRDefault="0096434A" w:rsidP="005076D8">
            <w:pPr>
              <w:pStyle w:val="TAL"/>
              <w:rPr>
                <w:lang w:eastAsia="en-US"/>
              </w:rPr>
            </w:pPr>
            <w:r w:rsidRPr="000749E2">
              <w:rPr>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A4DACD" w14:textId="77777777" w:rsidR="0096434A" w:rsidRPr="000749E2" w:rsidRDefault="0096434A" w:rsidP="005076D8">
            <w:pPr>
              <w:pStyle w:val="TAL"/>
              <w:rPr>
                <w:lang w:eastAsia="en-US"/>
              </w:rPr>
            </w:pPr>
            <w:r w:rsidRPr="000749E2">
              <w:rPr>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6ABD91" w14:textId="77777777" w:rsidR="0096434A" w:rsidRPr="000749E2" w:rsidRDefault="0096434A" w:rsidP="005076D8">
            <w:pPr>
              <w:pStyle w:val="TAL"/>
              <w:rPr>
                <w:lang w:eastAsia="en-US"/>
              </w:rPr>
            </w:pPr>
            <w:r w:rsidRPr="000749E2">
              <w:rPr>
                <w:lang w:eastAsia="en-US"/>
              </w:rPr>
              <w:t>R5-203494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F74E5F" w14:textId="77777777" w:rsidR="0096434A" w:rsidRPr="000749E2" w:rsidRDefault="0096434A" w:rsidP="005076D8">
            <w:pPr>
              <w:pStyle w:val="TAL"/>
              <w:rPr>
                <w:lang w:eastAsia="en-US"/>
              </w:rPr>
            </w:pPr>
            <w:r w:rsidRPr="000749E2">
              <w:rPr>
                <w:lang w:eastAsia="en-US"/>
              </w:rPr>
              <w:t>1322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868586" w14:textId="77777777" w:rsidR="0096434A" w:rsidRPr="000749E2" w:rsidRDefault="0096434A"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BD5EEB" w14:textId="77777777" w:rsidR="0096434A" w:rsidRPr="000749E2" w:rsidRDefault="0096434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EF0CF3" w14:textId="77777777" w:rsidR="0096434A" w:rsidRPr="000749E2" w:rsidRDefault="0096434A" w:rsidP="000749E2">
            <w:pPr>
              <w:pStyle w:val="TAL"/>
              <w:rPr>
                <w:lang w:eastAsia="en-US"/>
              </w:rPr>
            </w:pPr>
            <w:r w:rsidRPr="000749E2">
              <w:rPr>
                <w:lang w:eastAsia="en-US"/>
              </w:rPr>
              <w:t>Update to ACTIVATE DEFAULT EPS BEARER CONTEXT REQUEST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D0AD3B" w14:textId="77777777" w:rsidR="0096434A" w:rsidRPr="000749E2" w:rsidRDefault="0096434A" w:rsidP="005076D8">
            <w:pPr>
              <w:pStyle w:val="TAL"/>
              <w:rPr>
                <w:lang w:eastAsia="en-US"/>
              </w:rPr>
            </w:pPr>
            <w:r w:rsidRPr="000749E2">
              <w:rPr>
                <w:lang w:eastAsia="en-US"/>
              </w:rPr>
              <w:t>16.6.0</w:t>
            </w:r>
          </w:p>
        </w:tc>
      </w:tr>
      <w:tr w:rsidR="0096434A" w:rsidRPr="000749E2" w14:paraId="7F1B4936"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435CCD4B" w14:textId="77777777" w:rsidR="0096434A" w:rsidRPr="000749E2" w:rsidRDefault="0096434A" w:rsidP="005076D8">
            <w:pPr>
              <w:pStyle w:val="TAL"/>
              <w:rPr>
                <w:lang w:eastAsia="en-US"/>
              </w:rPr>
            </w:pPr>
            <w:r w:rsidRPr="000749E2">
              <w:rPr>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3C9FAB" w14:textId="77777777" w:rsidR="0096434A" w:rsidRPr="000749E2" w:rsidRDefault="0096434A" w:rsidP="005076D8">
            <w:pPr>
              <w:pStyle w:val="TAL"/>
              <w:rPr>
                <w:lang w:eastAsia="en-US"/>
              </w:rPr>
            </w:pPr>
            <w:r w:rsidRPr="000749E2">
              <w:rPr>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C652C3" w14:textId="77777777" w:rsidR="0096434A" w:rsidRPr="000749E2" w:rsidRDefault="0096434A" w:rsidP="005076D8">
            <w:pPr>
              <w:pStyle w:val="TAL"/>
              <w:rPr>
                <w:lang w:eastAsia="en-US"/>
              </w:rPr>
            </w:pPr>
            <w:r w:rsidRPr="000749E2">
              <w:rPr>
                <w:lang w:eastAsia="en-US"/>
              </w:rPr>
              <w:t>R5-203495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61F567" w14:textId="77777777" w:rsidR="0096434A" w:rsidRPr="000749E2" w:rsidRDefault="0096434A" w:rsidP="005076D8">
            <w:pPr>
              <w:pStyle w:val="TAL"/>
              <w:rPr>
                <w:lang w:eastAsia="en-US"/>
              </w:rPr>
            </w:pPr>
            <w:r w:rsidRPr="000749E2">
              <w:rPr>
                <w:lang w:eastAsia="en-US"/>
              </w:rPr>
              <w:t>1323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106634" w14:textId="77777777" w:rsidR="0096434A" w:rsidRPr="000749E2" w:rsidRDefault="0096434A"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2DC769" w14:textId="77777777" w:rsidR="0096434A" w:rsidRPr="000749E2" w:rsidRDefault="0096434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47DDEA" w14:textId="77777777" w:rsidR="0096434A" w:rsidRPr="000749E2" w:rsidRDefault="0096434A" w:rsidP="000749E2">
            <w:pPr>
              <w:pStyle w:val="TAL"/>
              <w:rPr>
                <w:lang w:eastAsia="en-US"/>
              </w:rPr>
            </w:pPr>
            <w:r w:rsidRPr="000749E2">
              <w:rPr>
                <w:lang w:eastAsia="en-US"/>
              </w:rPr>
              <w:t xml:space="preserve">Correction to USIM content for </w:t>
            </w:r>
            <w:proofErr w:type="spellStart"/>
            <w:r w:rsidRPr="000749E2">
              <w:rPr>
                <w:lang w:eastAsia="en-US"/>
              </w:rPr>
              <w:t>eCall</w:t>
            </w:r>
            <w:proofErr w:type="spellEnd"/>
            <w:r w:rsidRPr="000749E2">
              <w:rPr>
                <w:lang w:eastAsia="en-US"/>
              </w:rPr>
              <w:t xml:space="preserve"> over IMS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191A86" w14:textId="77777777" w:rsidR="0096434A" w:rsidRPr="000749E2" w:rsidRDefault="0096434A" w:rsidP="005076D8">
            <w:pPr>
              <w:pStyle w:val="TAL"/>
              <w:rPr>
                <w:lang w:eastAsia="en-US"/>
              </w:rPr>
            </w:pPr>
            <w:r w:rsidRPr="000749E2">
              <w:rPr>
                <w:lang w:eastAsia="en-US"/>
              </w:rPr>
              <w:t>16.6.0</w:t>
            </w:r>
          </w:p>
        </w:tc>
      </w:tr>
      <w:tr w:rsidR="0096434A" w:rsidRPr="000749E2" w14:paraId="78BA0FDE"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54D4A835" w14:textId="77777777" w:rsidR="0096434A" w:rsidRPr="000749E2" w:rsidRDefault="0096434A" w:rsidP="005076D8">
            <w:pPr>
              <w:pStyle w:val="TAL"/>
              <w:rPr>
                <w:lang w:eastAsia="en-US"/>
              </w:rPr>
            </w:pPr>
            <w:r w:rsidRPr="000749E2">
              <w:rPr>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45E260" w14:textId="77777777" w:rsidR="0096434A" w:rsidRPr="000749E2" w:rsidRDefault="0096434A" w:rsidP="005076D8">
            <w:pPr>
              <w:pStyle w:val="TAL"/>
              <w:rPr>
                <w:lang w:eastAsia="en-US"/>
              </w:rPr>
            </w:pPr>
            <w:r w:rsidRPr="000749E2">
              <w:rPr>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0A7701" w14:textId="77777777" w:rsidR="0096434A" w:rsidRPr="000749E2" w:rsidRDefault="0096434A" w:rsidP="005076D8">
            <w:pPr>
              <w:pStyle w:val="TAL"/>
              <w:rPr>
                <w:lang w:eastAsia="en-US"/>
              </w:rPr>
            </w:pPr>
            <w:r w:rsidRPr="000749E2">
              <w:rPr>
                <w:lang w:eastAsia="en-US"/>
              </w:rPr>
              <w:t>R5-203922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846491" w14:textId="77777777" w:rsidR="0096434A" w:rsidRPr="000749E2" w:rsidRDefault="0096434A" w:rsidP="005076D8">
            <w:pPr>
              <w:pStyle w:val="TAL"/>
              <w:rPr>
                <w:lang w:eastAsia="en-US"/>
              </w:rPr>
            </w:pPr>
            <w:r w:rsidRPr="000749E2">
              <w:rPr>
                <w:lang w:eastAsia="en-US"/>
              </w:rPr>
              <w:t>1326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12C441" w14:textId="77777777" w:rsidR="0096434A" w:rsidRPr="000749E2" w:rsidRDefault="0096434A"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FFA038" w14:textId="77777777" w:rsidR="0096434A" w:rsidRPr="000749E2" w:rsidRDefault="0096434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B25D6F" w14:textId="77777777" w:rsidR="0096434A" w:rsidRPr="000749E2" w:rsidRDefault="0096434A" w:rsidP="000749E2">
            <w:pPr>
              <w:pStyle w:val="TAL"/>
              <w:rPr>
                <w:lang w:eastAsia="en-US"/>
              </w:rPr>
            </w:pPr>
            <w:r w:rsidRPr="000749E2">
              <w:rPr>
                <w:lang w:eastAsia="en-US"/>
              </w:rPr>
              <w:t>Update of common test environment for short TTI and short processing time TCs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B7440B" w14:textId="77777777" w:rsidR="0096434A" w:rsidRPr="000749E2" w:rsidRDefault="0096434A" w:rsidP="005076D8">
            <w:pPr>
              <w:pStyle w:val="TAL"/>
              <w:rPr>
                <w:lang w:eastAsia="en-US"/>
              </w:rPr>
            </w:pPr>
            <w:r w:rsidRPr="000749E2">
              <w:rPr>
                <w:lang w:eastAsia="en-US"/>
              </w:rPr>
              <w:t>16.6.0</w:t>
            </w:r>
          </w:p>
        </w:tc>
      </w:tr>
      <w:tr w:rsidR="0096434A" w:rsidRPr="000749E2" w14:paraId="4A88698F"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14FFA87E" w14:textId="77777777" w:rsidR="0096434A" w:rsidRPr="000749E2" w:rsidRDefault="0096434A" w:rsidP="005076D8">
            <w:pPr>
              <w:pStyle w:val="TAL"/>
              <w:rPr>
                <w:lang w:eastAsia="en-US"/>
              </w:rPr>
            </w:pPr>
            <w:r w:rsidRPr="000749E2">
              <w:rPr>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EFB288" w14:textId="77777777" w:rsidR="0096434A" w:rsidRPr="000749E2" w:rsidRDefault="0096434A" w:rsidP="005076D8">
            <w:pPr>
              <w:pStyle w:val="TAL"/>
              <w:rPr>
                <w:lang w:eastAsia="en-US"/>
              </w:rPr>
            </w:pPr>
            <w:r w:rsidRPr="000749E2">
              <w:rPr>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A0CD32" w14:textId="77777777" w:rsidR="0096434A" w:rsidRPr="000749E2" w:rsidRDefault="0096434A" w:rsidP="005076D8">
            <w:pPr>
              <w:pStyle w:val="TAL"/>
              <w:rPr>
                <w:lang w:eastAsia="en-US"/>
              </w:rPr>
            </w:pPr>
            <w:r w:rsidRPr="000749E2">
              <w:rPr>
                <w:lang w:eastAsia="en-US"/>
              </w:rPr>
              <w:t>R5-204348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ECBD12" w14:textId="77777777" w:rsidR="0096434A" w:rsidRPr="000749E2" w:rsidRDefault="0096434A" w:rsidP="005076D8">
            <w:pPr>
              <w:pStyle w:val="TAL"/>
              <w:rPr>
                <w:lang w:eastAsia="en-US"/>
              </w:rPr>
            </w:pPr>
            <w:r w:rsidRPr="000749E2">
              <w:rPr>
                <w:lang w:eastAsia="en-US"/>
              </w:rPr>
              <w:t>1332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1E4770" w14:textId="77777777" w:rsidR="0096434A" w:rsidRPr="000749E2" w:rsidRDefault="0096434A"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A75CBD" w14:textId="77777777" w:rsidR="0096434A" w:rsidRPr="000749E2" w:rsidRDefault="0096434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9DC2AF" w14:textId="77777777" w:rsidR="0096434A" w:rsidRPr="000749E2" w:rsidRDefault="0096434A" w:rsidP="000749E2">
            <w:pPr>
              <w:pStyle w:val="TAL"/>
              <w:rPr>
                <w:lang w:eastAsia="en-US"/>
              </w:rPr>
            </w:pPr>
            <w:r w:rsidRPr="000749E2">
              <w:rPr>
                <w:lang w:eastAsia="en-US"/>
              </w:rPr>
              <w:t>Adding signalling test frequency for 1A-38A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428F83" w14:textId="77777777" w:rsidR="0096434A" w:rsidRPr="000749E2" w:rsidRDefault="0096434A" w:rsidP="005076D8">
            <w:pPr>
              <w:pStyle w:val="TAL"/>
              <w:rPr>
                <w:lang w:eastAsia="en-US"/>
              </w:rPr>
            </w:pPr>
            <w:r w:rsidRPr="000749E2">
              <w:rPr>
                <w:lang w:eastAsia="en-US"/>
              </w:rPr>
              <w:t>16.6.0</w:t>
            </w:r>
          </w:p>
        </w:tc>
      </w:tr>
      <w:tr w:rsidR="0096434A" w:rsidRPr="000749E2" w14:paraId="08B8A57D"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6E466C09" w14:textId="77777777" w:rsidR="0096434A" w:rsidRPr="000749E2" w:rsidRDefault="0096434A" w:rsidP="005076D8">
            <w:pPr>
              <w:pStyle w:val="TAL"/>
              <w:rPr>
                <w:lang w:eastAsia="en-US"/>
              </w:rPr>
            </w:pPr>
            <w:r w:rsidRPr="000749E2">
              <w:rPr>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AB945A" w14:textId="77777777" w:rsidR="0096434A" w:rsidRPr="000749E2" w:rsidRDefault="0096434A" w:rsidP="005076D8">
            <w:pPr>
              <w:pStyle w:val="TAL"/>
              <w:rPr>
                <w:lang w:eastAsia="en-US"/>
              </w:rPr>
            </w:pPr>
            <w:r w:rsidRPr="000749E2">
              <w:rPr>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66F692" w14:textId="77777777" w:rsidR="0096434A" w:rsidRPr="000749E2" w:rsidRDefault="0096434A" w:rsidP="005076D8">
            <w:pPr>
              <w:pStyle w:val="TAL"/>
              <w:rPr>
                <w:lang w:eastAsia="en-US"/>
              </w:rPr>
            </w:pPr>
            <w:r w:rsidRPr="000749E2">
              <w:rPr>
                <w:lang w:eastAsia="en-US"/>
              </w:rPr>
              <w:t>R5-204488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0E0986" w14:textId="77777777" w:rsidR="0096434A" w:rsidRPr="000749E2" w:rsidRDefault="0096434A" w:rsidP="005076D8">
            <w:pPr>
              <w:pStyle w:val="TAL"/>
              <w:rPr>
                <w:lang w:eastAsia="en-US"/>
              </w:rPr>
            </w:pPr>
            <w:r w:rsidRPr="000749E2">
              <w:rPr>
                <w:lang w:eastAsia="en-US"/>
              </w:rPr>
              <w:t>1325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8FFBEC" w14:textId="77777777" w:rsidR="0096434A" w:rsidRPr="000749E2" w:rsidRDefault="0096434A"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C066F3" w14:textId="77777777" w:rsidR="0096434A" w:rsidRPr="000749E2" w:rsidRDefault="0096434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3A466D" w14:textId="77777777" w:rsidR="0096434A" w:rsidRPr="000749E2" w:rsidRDefault="0096434A" w:rsidP="000749E2">
            <w:pPr>
              <w:pStyle w:val="TAL"/>
              <w:rPr>
                <w:lang w:eastAsia="en-US"/>
              </w:rPr>
            </w:pPr>
            <w:r w:rsidRPr="000749E2">
              <w:rPr>
                <w:lang w:eastAsia="en-US"/>
              </w:rPr>
              <w:t>Corrections to Default contents of ACTIVATE DEFAULT EPS BEARER CONTEXT REQUEST MESSAGE for S1 to N1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ACAEBE" w14:textId="77777777" w:rsidR="0096434A" w:rsidRPr="000749E2" w:rsidRDefault="0096434A" w:rsidP="005076D8">
            <w:pPr>
              <w:pStyle w:val="TAL"/>
              <w:rPr>
                <w:lang w:eastAsia="en-US"/>
              </w:rPr>
            </w:pPr>
            <w:r w:rsidRPr="000749E2">
              <w:rPr>
                <w:lang w:eastAsia="en-US"/>
              </w:rPr>
              <w:t>16.6.0</w:t>
            </w:r>
          </w:p>
        </w:tc>
      </w:tr>
      <w:tr w:rsidR="0096434A" w:rsidRPr="000749E2" w14:paraId="581363FD"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2EB166A1" w14:textId="77777777" w:rsidR="0096434A" w:rsidRPr="000749E2" w:rsidRDefault="0096434A" w:rsidP="005076D8">
            <w:pPr>
              <w:pStyle w:val="TAL"/>
              <w:rPr>
                <w:lang w:eastAsia="en-US"/>
              </w:rPr>
            </w:pPr>
            <w:r w:rsidRPr="000749E2">
              <w:rPr>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BB0D7F" w14:textId="77777777" w:rsidR="0096434A" w:rsidRPr="000749E2" w:rsidRDefault="0096434A" w:rsidP="005076D8">
            <w:pPr>
              <w:pStyle w:val="TAL"/>
              <w:rPr>
                <w:lang w:eastAsia="en-US"/>
              </w:rPr>
            </w:pPr>
            <w:r w:rsidRPr="000749E2">
              <w:rPr>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01A744" w14:textId="77777777" w:rsidR="0096434A" w:rsidRPr="000749E2" w:rsidRDefault="0096434A" w:rsidP="005076D8">
            <w:pPr>
              <w:pStyle w:val="TAL"/>
              <w:rPr>
                <w:lang w:eastAsia="en-US"/>
              </w:rPr>
            </w:pPr>
            <w:r w:rsidRPr="000749E2">
              <w:rPr>
                <w:lang w:eastAsia="en-US"/>
              </w:rPr>
              <w:t>R5-204496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7AA549" w14:textId="77777777" w:rsidR="0096434A" w:rsidRPr="000749E2" w:rsidRDefault="0096434A" w:rsidP="005076D8">
            <w:pPr>
              <w:pStyle w:val="TAL"/>
              <w:rPr>
                <w:lang w:eastAsia="en-US"/>
              </w:rPr>
            </w:pPr>
            <w:r w:rsidRPr="000749E2">
              <w:rPr>
                <w:lang w:eastAsia="en-US"/>
              </w:rPr>
              <w:t>1328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23A33C" w14:textId="77777777" w:rsidR="0096434A" w:rsidRPr="000749E2" w:rsidRDefault="0096434A"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39F3BD" w14:textId="77777777" w:rsidR="0096434A" w:rsidRPr="000749E2" w:rsidRDefault="0096434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486350" w14:textId="77777777" w:rsidR="0096434A" w:rsidRPr="000749E2" w:rsidRDefault="0096434A" w:rsidP="000749E2">
            <w:pPr>
              <w:pStyle w:val="TAL"/>
              <w:rPr>
                <w:lang w:eastAsia="en-US"/>
              </w:rPr>
            </w:pPr>
            <w:r w:rsidRPr="000749E2">
              <w:rPr>
                <w:lang w:eastAsia="en-US"/>
              </w:rPr>
              <w:t>Update to Common contents of system information messages for NB_IOTenh2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16E31C" w14:textId="77777777" w:rsidR="0096434A" w:rsidRPr="000749E2" w:rsidRDefault="0096434A" w:rsidP="005076D8">
            <w:pPr>
              <w:pStyle w:val="TAL"/>
              <w:rPr>
                <w:lang w:eastAsia="en-US"/>
              </w:rPr>
            </w:pPr>
            <w:r w:rsidRPr="000749E2">
              <w:rPr>
                <w:lang w:eastAsia="en-US"/>
              </w:rPr>
              <w:t>16.6.0</w:t>
            </w:r>
          </w:p>
        </w:tc>
      </w:tr>
      <w:tr w:rsidR="0096434A" w:rsidRPr="000749E2" w14:paraId="51702879"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7AEFD14D" w14:textId="77777777" w:rsidR="0096434A" w:rsidRPr="000749E2" w:rsidRDefault="0096434A" w:rsidP="005076D8">
            <w:pPr>
              <w:pStyle w:val="TAL"/>
              <w:rPr>
                <w:lang w:eastAsia="en-US"/>
              </w:rPr>
            </w:pPr>
            <w:r w:rsidRPr="000749E2">
              <w:rPr>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3D627E" w14:textId="77777777" w:rsidR="0096434A" w:rsidRPr="000749E2" w:rsidRDefault="0096434A" w:rsidP="005076D8">
            <w:pPr>
              <w:pStyle w:val="TAL"/>
              <w:rPr>
                <w:lang w:eastAsia="en-US"/>
              </w:rPr>
            </w:pPr>
            <w:r w:rsidRPr="000749E2">
              <w:rPr>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F86ECB" w14:textId="77777777" w:rsidR="0096434A" w:rsidRPr="000749E2" w:rsidRDefault="0096434A" w:rsidP="005076D8">
            <w:pPr>
              <w:pStyle w:val="TAL"/>
              <w:rPr>
                <w:lang w:eastAsia="en-US"/>
              </w:rPr>
            </w:pPr>
            <w:r w:rsidRPr="000749E2">
              <w:rPr>
                <w:lang w:eastAsia="en-US"/>
              </w:rPr>
              <w:t>R5-204499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BF0E41" w14:textId="77777777" w:rsidR="0096434A" w:rsidRPr="000749E2" w:rsidRDefault="0096434A" w:rsidP="005076D8">
            <w:pPr>
              <w:pStyle w:val="TAL"/>
              <w:rPr>
                <w:lang w:eastAsia="en-US"/>
              </w:rPr>
            </w:pPr>
            <w:r w:rsidRPr="000749E2">
              <w:rPr>
                <w:lang w:eastAsia="en-US"/>
              </w:rPr>
              <w:t>1329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92A968" w14:textId="77777777" w:rsidR="0096434A" w:rsidRPr="000749E2" w:rsidRDefault="0096434A"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79D3CD" w14:textId="77777777" w:rsidR="0096434A" w:rsidRPr="000749E2" w:rsidRDefault="0096434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BF0ADB" w14:textId="77777777" w:rsidR="0096434A" w:rsidRPr="000749E2" w:rsidRDefault="0096434A" w:rsidP="000749E2">
            <w:pPr>
              <w:pStyle w:val="TAL"/>
              <w:rPr>
                <w:lang w:eastAsia="en-US"/>
              </w:rPr>
            </w:pPr>
            <w:r w:rsidRPr="000749E2">
              <w:rPr>
                <w:lang w:eastAsia="en-US"/>
              </w:rPr>
              <w:t>Updates to IEs for Early Data Transmission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1053EB" w14:textId="77777777" w:rsidR="0096434A" w:rsidRPr="000749E2" w:rsidRDefault="0096434A" w:rsidP="005076D8">
            <w:pPr>
              <w:pStyle w:val="TAL"/>
              <w:rPr>
                <w:lang w:eastAsia="en-US"/>
              </w:rPr>
            </w:pPr>
            <w:r w:rsidRPr="000749E2">
              <w:rPr>
                <w:lang w:eastAsia="en-US"/>
              </w:rPr>
              <w:t>16.6.0</w:t>
            </w:r>
          </w:p>
        </w:tc>
      </w:tr>
      <w:tr w:rsidR="0096434A" w:rsidRPr="000749E2" w14:paraId="41CE1B35"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56CD9C72" w14:textId="77777777" w:rsidR="0096434A" w:rsidRPr="000749E2" w:rsidRDefault="0096434A" w:rsidP="005076D8">
            <w:pPr>
              <w:pStyle w:val="TAL"/>
              <w:rPr>
                <w:lang w:eastAsia="en-US"/>
              </w:rPr>
            </w:pPr>
            <w:r w:rsidRPr="000749E2">
              <w:rPr>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F7B03C" w14:textId="77777777" w:rsidR="0096434A" w:rsidRPr="000749E2" w:rsidRDefault="0096434A" w:rsidP="005076D8">
            <w:pPr>
              <w:pStyle w:val="TAL"/>
              <w:rPr>
                <w:lang w:eastAsia="en-US"/>
              </w:rPr>
            </w:pPr>
            <w:r w:rsidRPr="000749E2">
              <w:rPr>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30BA13" w14:textId="77777777" w:rsidR="0096434A" w:rsidRPr="000749E2" w:rsidRDefault="0096434A" w:rsidP="005076D8">
            <w:pPr>
              <w:pStyle w:val="TAL"/>
              <w:rPr>
                <w:lang w:eastAsia="en-US"/>
              </w:rPr>
            </w:pPr>
            <w:r w:rsidRPr="000749E2">
              <w:rPr>
                <w:lang w:eastAsia="en-US"/>
              </w:rPr>
              <w:t>R5-204521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5F414C" w14:textId="77777777" w:rsidR="0096434A" w:rsidRPr="000749E2" w:rsidRDefault="0096434A" w:rsidP="005076D8">
            <w:pPr>
              <w:pStyle w:val="TAL"/>
              <w:rPr>
                <w:lang w:eastAsia="en-US"/>
              </w:rPr>
            </w:pPr>
            <w:r w:rsidRPr="000749E2">
              <w:rPr>
                <w:lang w:eastAsia="en-US"/>
              </w:rPr>
              <w:t>1324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58C4A5" w14:textId="77777777" w:rsidR="0096434A" w:rsidRPr="000749E2" w:rsidRDefault="0096434A"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7CC516" w14:textId="77777777" w:rsidR="0096434A" w:rsidRPr="000749E2" w:rsidRDefault="0096434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A199FC" w14:textId="77777777" w:rsidR="0096434A" w:rsidRPr="000749E2" w:rsidRDefault="0096434A" w:rsidP="000749E2">
            <w:pPr>
              <w:pStyle w:val="TAL"/>
              <w:rPr>
                <w:lang w:eastAsia="en-US"/>
              </w:rPr>
            </w:pPr>
            <w:r w:rsidRPr="000749E2">
              <w:rPr>
                <w:lang w:eastAsia="en-US"/>
              </w:rPr>
              <w:t>Update the related RRC messages to support Inter-RAT handover from NR to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9D2CD7" w14:textId="77777777" w:rsidR="0096434A" w:rsidRPr="000749E2" w:rsidRDefault="0096434A" w:rsidP="005076D8">
            <w:pPr>
              <w:pStyle w:val="TAL"/>
              <w:rPr>
                <w:lang w:eastAsia="en-US"/>
              </w:rPr>
            </w:pPr>
            <w:r w:rsidRPr="000749E2">
              <w:rPr>
                <w:lang w:eastAsia="en-US"/>
              </w:rPr>
              <w:t>16.6.0</w:t>
            </w:r>
          </w:p>
        </w:tc>
      </w:tr>
      <w:tr w:rsidR="0096434A" w:rsidRPr="000749E2" w14:paraId="5A01EB71"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1AF697B3" w14:textId="77777777" w:rsidR="0096434A" w:rsidRPr="000749E2" w:rsidRDefault="0096434A" w:rsidP="005076D8">
            <w:pPr>
              <w:pStyle w:val="TAL"/>
              <w:rPr>
                <w:lang w:eastAsia="en-US"/>
              </w:rPr>
            </w:pPr>
            <w:r w:rsidRPr="000749E2">
              <w:rPr>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266088" w14:textId="77777777" w:rsidR="0096434A" w:rsidRPr="000749E2" w:rsidRDefault="0096434A" w:rsidP="005076D8">
            <w:pPr>
              <w:pStyle w:val="TAL"/>
              <w:rPr>
                <w:lang w:eastAsia="en-US"/>
              </w:rPr>
            </w:pPr>
            <w:r w:rsidRPr="000749E2">
              <w:rPr>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520538" w14:textId="77777777" w:rsidR="0096434A" w:rsidRPr="000749E2" w:rsidRDefault="0096434A" w:rsidP="005076D8">
            <w:pPr>
              <w:pStyle w:val="TAL"/>
              <w:rPr>
                <w:lang w:eastAsia="en-US"/>
              </w:rPr>
            </w:pPr>
            <w:r w:rsidRPr="000749E2">
              <w:rPr>
                <w:lang w:eastAsia="en-US"/>
              </w:rPr>
              <w:t>R5-204966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9EF795" w14:textId="77777777" w:rsidR="0096434A" w:rsidRPr="000749E2" w:rsidRDefault="0096434A" w:rsidP="005076D8">
            <w:pPr>
              <w:pStyle w:val="TAL"/>
              <w:rPr>
                <w:lang w:eastAsia="en-US"/>
              </w:rPr>
            </w:pPr>
            <w:r w:rsidRPr="000749E2">
              <w:rPr>
                <w:lang w:eastAsia="en-US"/>
              </w:rPr>
              <w:t>1330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8CE3F3" w14:textId="77777777" w:rsidR="0096434A" w:rsidRPr="000749E2" w:rsidRDefault="0096434A"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11AC6E" w14:textId="77777777" w:rsidR="0096434A" w:rsidRPr="000749E2" w:rsidRDefault="0096434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10D8EB" w14:textId="77777777" w:rsidR="0096434A" w:rsidRPr="000749E2" w:rsidRDefault="0096434A" w:rsidP="000749E2">
            <w:pPr>
              <w:pStyle w:val="TAL"/>
              <w:rPr>
                <w:lang w:eastAsia="en-US"/>
              </w:rPr>
            </w:pPr>
            <w:r w:rsidRPr="000749E2">
              <w:rPr>
                <w:lang w:eastAsia="en-US"/>
              </w:rPr>
              <w:t xml:space="preserve">Updates to IEs for RF </w:t>
            </w:r>
            <w:proofErr w:type="spellStart"/>
            <w:r w:rsidRPr="000749E2">
              <w:rPr>
                <w:lang w:eastAsia="en-US"/>
              </w:rPr>
              <w:t>eMTC</w:t>
            </w:r>
            <w:proofErr w:type="spellEnd"/>
            <w:r w:rsidRPr="000749E2">
              <w:rPr>
                <w:lang w:eastAsia="en-US"/>
              </w:rPr>
              <w:t xml:space="preserve"> TCs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5E8ADC" w14:textId="77777777" w:rsidR="0096434A" w:rsidRPr="000749E2" w:rsidRDefault="0096434A" w:rsidP="005076D8">
            <w:pPr>
              <w:pStyle w:val="TAL"/>
              <w:rPr>
                <w:lang w:eastAsia="en-US"/>
              </w:rPr>
            </w:pPr>
            <w:r w:rsidRPr="000749E2">
              <w:rPr>
                <w:lang w:eastAsia="en-US"/>
              </w:rPr>
              <w:t>16.6.0</w:t>
            </w:r>
          </w:p>
        </w:tc>
      </w:tr>
      <w:tr w:rsidR="00DC506F" w:rsidRPr="000749E2" w14:paraId="50AE4DE7"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16B23FDF" w14:textId="77777777" w:rsidR="00DC506F" w:rsidRPr="000749E2" w:rsidRDefault="00DC506F" w:rsidP="005076D8">
            <w:pPr>
              <w:pStyle w:val="TAL"/>
              <w:rPr>
                <w:lang w:eastAsia="en-US"/>
              </w:rPr>
            </w:pPr>
            <w:r w:rsidRPr="000749E2">
              <w:rPr>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48FE1D" w14:textId="77777777" w:rsidR="00DC506F" w:rsidRPr="000749E2" w:rsidRDefault="00DC506F" w:rsidP="005076D8">
            <w:pPr>
              <w:pStyle w:val="TAL"/>
              <w:rPr>
                <w:lang w:eastAsia="en-US"/>
              </w:rPr>
            </w:pPr>
            <w:r w:rsidRPr="000749E2">
              <w:rPr>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498FE7" w14:textId="77777777" w:rsidR="00DC506F" w:rsidRPr="000749E2" w:rsidRDefault="00DC506F" w:rsidP="005076D8">
            <w:pPr>
              <w:pStyle w:val="TAL"/>
              <w:rPr>
                <w:lang w:eastAsia="en-US"/>
              </w:rPr>
            </w:pPr>
            <w:r w:rsidRPr="000749E2">
              <w:rPr>
                <w:lang w:eastAsia="en-US"/>
              </w:rPr>
              <w:t>R5-205078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2263F1" w14:textId="77777777" w:rsidR="00DC506F" w:rsidRPr="000749E2" w:rsidRDefault="00DC506F" w:rsidP="005076D8">
            <w:pPr>
              <w:pStyle w:val="TAL"/>
              <w:rPr>
                <w:lang w:eastAsia="en-US"/>
              </w:rPr>
            </w:pPr>
            <w:r w:rsidRPr="000749E2">
              <w:rPr>
                <w:lang w:eastAsia="en-US"/>
              </w:rPr>
              <w:t>1333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60D1EA" w14:textId="77777777" w:rsidR="00DC506F" w:rsidRPr="000749E2" w:rsidRDefault="00DC506F" w:rsidP="005076D8">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1F525" w14:textId="77777777" w:rsidR="00DC506F" w:rsidRPr="000749E2" w:rsidRDefault="00DC506F"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065F16" w14:textId="77777777" w:rsidR="00DC506F" w:rsidRPr="000749E2" w:rsidRDefault="00DC506F" w:rsidP="000749E2">
            <w:pPr>
              <w:pStyle w:val="TAL"/>
              <w:rPr>
                <w:lang w:eastAsia="en-US"/>
              </w:rPr>
            </w:pPr>
            <w:r w:rsidRPr="000749E2">
              <w:rPr>
                <w:lang w:eastAsia="en-US"/>
              </w:rPr>
              <w:t>Introduction of test frequencies for LTE Bands 87 and 88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7AB63D" w14:textId="77777777" w:rsidR="00DC506F" w:rsidRPr="000749E2" w:rsidRDefault="00DC506F" w:rsidP="005076D8">
            <w:pPr>
              <w:pStyle w:val="TAL"/>
              <w:rPr>
                <w:lang w:eastAsia="en-US"/>
              </w:rPr>
            </w:pPr>
            <w:r w:rsidRPr="000749E2">
              <w:rPr>
                <w:lang w:eastAsia="en-US"/>
              </w:rPr>
              <w:t>16.7.0</w:t>
            </w:r>
          </w:p>
        </w:tc>
      </w:tr>
      <w:tr w:rsidR="00DC506F" w:rsidRPr="000749E2" w14:paraId="4AC59CA7"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49EF679E" w14:textId="77777777" w:rsidR="00DC506F" w:rsidRPr="000749E2" w:rsidRDefault="00DC506F" w:rsidP="005076D8">
            <w:pPr>
              <w:pStyle w:val="TAL"/>
              <w:rPr>
                <w:lang w:eastAsia="en-US"/>
              </w:rPr>
            </w:pPr>
            <w:r w:rsidRPr="000749E2">
              <w:rPr>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66E3EE" w14:textId="77777777" w:rsidR="00DC506F" w:rsidRPr="000749E2" w:rsidRDefault="00DC506F" w:rsidP="005076D8">
            <w:pPr>
              <w:pStyle w:val="TAL"/>
              <w:rPr>
                <w:lang w:eastAsia="en-US"/>
              </w:rPr>
            </w:pPr>
            <w:r w:rsidRPr="000749E2">
              <w:rPr>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642D889" w14:textId="77777777" w:rsidR="00DC506F" w:rsidRPr="000749E2" w:rsidRDefault="00DC506F" w:rsidP="005076D8">
            <w:pPr>
              <w:pStyle w:val="TAL"/>
              <w:rPr>
                <w:lang w:eastAsia="en-US"/>
              </w:rPr>
            </w:pPr>
            <w:r w:rsidRPr="000749E2">
              <w:rPr>
                <w:lang w:eastAsia="en-US"/>
              </w:rPr>
              <w:t>R5-205109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79C6A7" w14:textId="77777777" w:rsidR="00DC506F" w:rsidRPr="000749E2" w:rsidRDefault="00DC506F" w:rsidP="005076D8">
            <w:pPr>
              <w:pStyle w:val="TAL"/>
              <w:rPr>
                <w:lang w:eastAsia="en-US"/>
              </w:rPr>
            </w:pPr>
            <w:r w:rsidRPr="000749E2">
              <w:rPr>
                <w:lang w:eastAsia="en-US"/>
              </w:rPr>
              <w:t>1334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C6D66F" w14:textId="77777777" w:rsidR="00DC506F" w:rsidRPr="000749E2" w:rsidRDefault="00DC506F" w:rsidP="005076D8">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1D4B40" w14:textId="77777777" w:rsidR="00DC506F" w:rsidRPr="000749E2" w:rsidRDefault="00DC506F"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DC9172" w14:textId="77777777" w:rsidR="00DC506F" w:rsidRPr="000749E2" w:rsidRDefault="00DC506F" w:rsidP="000749E2">
            <w:pPr>
              <w:pStyle w:val="TAL"/>
              <w:rPr>
                <w:lang w:eastAsia="en-US"/>
              </w:rPr>
            </w:pPr>
            <w:r w:rsidRPr="000749E2">
              <w:rPr>
                <w:lang w:eastAsia="en-US"/>
              </w:rPr>
              <w:t>Addition of 41A-48A to 36.508 Table 6.2.3.2-2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C488EB" w14:textId="77777777" w:rsidR="00DC506F" w:rsidRPr="000749E2" w:rsidRDefault="00DC506F" w:rsidP="005076D8">
            <w:pPr>
              <w:pStyle w:val="TAL"/>
              <w:rPr>
                <w:lang w:eastAsia="en-US"/>
              </w:rPr>
            </w:pPr>
            <w:r w:rsidRPr="000749E2">
              <w:rPr>
                <w:lang w:eastAsia="en-US"/>
              </w:rPr>
              <w:t>16.7.0</w:t>
            </w:r>
          </w:p>
        </w:tc>
      </w:tr>
      <w:tr w:rsidR="00DC506F" w:rsidRPr="000749E2" w14:paraId="31FE34B2"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1A17811F" w14:textId="77777777" w:rsidR="00DC506F" w:rsidRPr="000749E2" w:rsidRDefault="00DC506F" w:rsidP="005076D8">
            <w:pPr>
              <w:pStyle w:val="TAL"/>
              <w:rPr>
                <w:lang w:eastAsia="en-US"/>
              </w:rPr>
            </w:pPr>
            <w:r w:rsidRPr="000749E2">
              <w:rPr>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C13C8F" w14:textId="77777777" w:rsidR="00DC506F" w:rsidRPr="000749E2" w:rsidRDefault="00DC506F" w:rsidP="005076D8">
            <w:pPr>
              <w:pStyle w:val="TAL"/>
              <w:rPr>
                <w:lang w:eastAsia="en-US"/>
              </w:rPr>
            </w:pPr>
            <w:r w:rsidRPr="000749E2">
              <w:rPr>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A3CF991" w14:textId="77777777" w:rsidR="00DC506F" w:rsidRPr="000749E2" w:rsidRDefault="00DC506F" w:rsidP="005076D8">
            <w:pPr>
              <w:pStyle w:val="TAL"/>
              <w:rPr>
                <w:lang w:eastAsia="en-US"/>
              </w:rPr>
            </w:pPr>
            <w:r w:rsidRPr="000749E2">
              <w:rPr>
                <w:lang w:eastAsia="en-US"/>
              </w:rPr>
              <w:t>R5-205143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3EEB52" w14:textId="77777777" w:rsidR="00DC506F" w:rsidRPr="000749E2" w:rsidRDefault="00DC506F" w:rsidP="005076D8">
            <w:pPr>
              <w:pStyle w:val="TAL"/>
              <w:rPr>
                <w:lang w:eastAsia="en-US"/>
              </w:rPr>
            </w:pPr>
            <w:r w:rsidRPr="000749E2">
              <w:rPr>
                <w:lang w:eastAsia="en-US"/>
              </w:rPr>
              <w:t>1335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D672BD" w14:textId="77777777" w:rsidR="00DC506F" w:rsidRPr="000749E2" w:rsidRDefault="00DC506F" w:rsidP="005076D8">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FCC794" w14:textId="77777777" w:rsidR="00DC506F" w:rsidRPr="000749E2" w:rsidRDefault="00DC506F"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81499D" w14:textId="77777777" w:rsidR="00DC506F" w:rsidRPr="000749E2" w:rsidRDefault="00DC506F" w:rsidP="000749E2">
            <w:pPr>
              <w:pStyle w:val="TAL"/>
              <w:rPr>
                <w:lang w:eastAsia="en-US"/>
              </w:rPr>
            </w:pPr>
            <w:r w:rsidRPr="000749E2">
              <w:rPr>
                <w:lang w:eastAsia="en-US"/>
              </w:rPr>
              <w:t xml:space="preserve">Update of for </w:t>
            </w:r>
            <w:proofErr w:type="spellStart"/>
            <w:r w:rsidRPr="000749E2">
              <w:rPr>
                <w:lang w:eastAsia="en-US"/>
              </w:rPr>
              <w:t>UECapabilityEnquiry</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F1E580" w14:textId="77777777" w:rsidR="00DC506F" w:rsidRPr="000749E2" w:rsidRDefault="00DC506F" w:rsidP="005076D8">
            <w:pPr>
              <w:pStyle w:val="TAL"/>
              <w:rPr>
                <w:lang w:eastAsia="en-US"/>
              </w:rPr>
            </w:pPr>
            <w:r w:rsidRPr="000749E2">
              <w:rPr>
                <w:lang w:eastAsia="en-US"/>
              </w:rPr>
              <w:t>16.7.0</w:t>
            </w:r>
          </w:p>
        </w:tc>
      </w:tr>
      <w:tr w:rsidR="00DC506F" w:rsidRPr="000749E2" w14:paraId="38D762F6"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0038584D" w14:textId="77777777" w:rsidR="00DC506F" w:rsidRPr="000749E2" w:rsidRDefault="00DC506F" w:rsidP="005076D8">
            <w:pPr>
              <w:pStyle w:val="TAL"/>
              <w:rPr>
                <w:lang w:eastAsia="en-US"/>
              </w:rPr>
            </w:pPr>
            <w:r w:rsidRPr="000749E2">
              <w:rPr>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A027F7" w14:textId="77777777" w:rsidR="00DC506F" w:rsidRPr="000749E2" w:rsidRDefault="00DC506F" w:rsidP="005076D8">
            <w:pPr>
              <w:pStyle w:val="TAL"/>
              <w:rPr>
                <w:lang w:eastAsia="en-US"/>
              </w:rPr>
            </w:pPr>
            <w:r w:rsidRPr="000749E2">
              <w:rPr>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29E5BA" w14:textId="77777777" w:rsidR="00DC506F" w:rsidRPr="000749E2" w:rsidRDefault="00DC506F" w:rsidP="005076D8">
            <w:pPr>
              <w:pStyle w:val="TAL"/>
              <w:rPr>
                <w:lang w:eastAsia="en-US"/>
              </w:rPr>
            </w:pPr>
            <w:r w:rsidRPr="000749E2">
              <w:rPr>
                <w:lang w:eastAsia="en-US"/>
              </w:rPr>
              <w:t>R5-205761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5F053A" w14:textId="77777777" w:rsidR="00DC506F" w:rsidRPr="000749E2" w:rsidRDefault="00DC506F" w:rsidP="005076D8">
            <w:pPr>
              <w:pStyle w:val="TAL"/>
              <w:rPr>
                <w:lang w:eastAsia="en-US"/>
              </w:rPr>
            </w:pPr>
            <w:r w:rsidRPr="000749E2">
              <w:rPr>
                <w:lang w:eastAsia="en-US"/>
              </w:rPr>
              <w:t>1336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584594" w14:textId="77777777" w:rsidR="00DC506F" w:rsidRPr="000749E2" w:rsidRDefault="00DC506F" w:rsidP="005076D8">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7231DC" w14:textId="77777777" w:rsidR="00DC506F" w:rsidRPr="000749E2" w:rsidRDefault="00DC506F"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EF7866" w14:textId="77777777" w:rsidR="00DC506F" w:rsidRPr="000749E2" w:rsidRDefault="00DC506F" w:rsidP="000749E2">
            <w:pPr>
              <w:pStyle w:val="TAL"/>
              <w:rPr>
                <w:lang w:eastAsia="en-US"/>
              </w:rPr>
            </w:pPr>
            <w:r w:rsidRPr="000749E2">
              <w:rPr>
                <w:lang w:eastAsia="en-US"/>
              </w:rPr>
              <w:t xml:space="preserve">Correction to default physical layer parameters for DCI format 7 and default downlink TM for </w:t>
            </w:r>
            <w:proofErr w:type="spellStart"/>
            <w:r w:rsidRPr="000749E2">
              <w:rPr>
                <w:lang w:eastAsia="en-US"/>
              </w:rPr>
              <w:t>sTTI</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EAB2BB" w14:textId="77777777" w:rsidR="00DC506F" w:rsidRPr="000749E2" w:rsidRDefault="00DC506F" w:rsidP="005076D8">
            <w:pPr>
              <w:pStyle w:val="TAL"/>
              <w:rPr>
                <w:lang w:eastAsia="en-US"/>
              </w:rPr>
            </w:pPr>
            <w:r w:rsidRPr="000749E2">
              <w:rPr>
                <w:lang w:eastAsia="en-US"/>
              </w:rPr>
              <w:t>16.7.0</w:t>
            </w:r>
          </w:p>
        </w:tc>
      </w:tr>
      <w:tr w:rsidR="00DC506F" w:rsidRPr="000749E2" w14:paraId="757E3FE4"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39FC4598" w14:textId="77777777" w:rsidR="00DC506F" w:rsidRPr="000749E2" w:rsidRDefault="00DC506F" w:rsidP="005076D8">
            <w:pPr>
              <w:pStyle w:val="TAL"/>
              <w:rPr>
                <w:lang w:eastAsia="en-US"/>
              </w:rPr>
            </w:pPr>
            <w:r w:rsidRPr="000749E2">
              <w:rPr>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06A3F9" w14:textId="77777777" w:rsidR="00DC506F" w:rsidRPr="000749E2" w:rsidRDefault="00DC506F" w:rsidP="005076D8">
            <w:pPr>
              <w:pStyle w:val="TAL"/>
              <w:rPr>
                <w:lang w:eastAsia="en-US"/>
              </w:rPr>
            </w:pPr>
            <w:r w:rsidRPr="000749E2">
              <w:rPr>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CD536E" w14:textId="77777777" w:rsidR="00DC506F" w:rsidRPr="000749E2" w:rsidRDefault="00DC506F" w:rsidP="005076D8">
            <w:pPr>
              <w:pStyle w:val="TAL"/>
              <w:rPr>
                <w:lang w:eastAsia="en-US"/>
              </w:rPr>
            </w:pPr>
            <w:r w:rsidRPr="000749E2">
              <w:rPr>
                <w:lang w:eastAsia="en-US"/>
              </w:rPr>
              <w:t>R5-205890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06AA36" w14:textId="77777777" w:rsidR="00DC506F" w:rsidRPr="000749E2" w:rsidRDefault="00DC506F" w:rsidP="005076D8">
            <w:pPr>
              <w:pStyle w:val="TAL"/>
              <w:rPr>
                <w:lang w:eastAsia="en-US"/>
              </w:rPr>
            </w:pPr>
            <w:r w:rsidRPr="000749E2">
              <w:rPr>
                <w:lang w:eastAsia="en-US"/>
              </w:rPr>
              <w:t>1338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BC87D9" w14:textId="77777777" w:rsidR="00DC506F" w:rsidRPr="000749E2" w:rsidRDefault="00DC506F" w:rsidP="005076D8">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B46C73" w14:textId="77777777" w:rsidR="00DC506F" w:rsidRPr="000749E2" w:rsidRDefault="00DC506F"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B12F60" w14:textId="77777777" w:rsidR="00DC506F" w:rsidRPr="000749E2" w:rsidRDefault="0011144D" w:rsidP="000749E2">
            <w:pPr>
              <w:pStyle w:val="TAL"/>
              <w:rPr>
                <w:lang w:eastAsia="en-US"/>
              </w:rPr>
            </w:pPr>
            <w:r w:rsidRPr="000749E2">
              <w:rPr>
                <w:lang w:eastAsia="en-US"/>
              </w:rPr>
              <w:t>Addition</w:t>
            </w:r>
            <w:r w:rsidR="00DC506F" w:rsidRPr="000749E2">
              <w:rPr>
                <w:lang w:eastAsia="en-US"/>
              </w:rPr>
              <w:t xml:space="preserve"> of IE for WUS into SIB22-NB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73472D" w14:textId="77777777" w:rsidR="00DC506F" w:rsidRPr="000749E2" w:rsidRDefault="00DC506F" w:rsidP="005076D8">
            <w:pPr>
              <w:pStyle w:val="TAL"/>
              <w:rPr>
                <w:lang w:eastAsia="en-US"/>
              </w:rPr>
            </w:pPr>
            <w:r w:rsidRPr="000749E2">
              <w:rPr>
                <w:lang w:eastAsia="en-US"/>
              </w:rPr>
              <w:t>16.7.0</w:t>
            </w:r>
          </w:p>
        </w:tc>
      </w:tr>
      <w:tr w:rsidR="00DC506F" w:rsidRPr="000749E2" w14:paraId="51404201"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07661707" w14:textId="77777777" w:rsidR="00DC506F" w:rsidRPr="000749E2" w:rsidRDefault="00DC506F" w:rsidP="005076D8">
            <w:pPr>
              <w:pStyle w:val="TAL"/>
              <w:rPr>
                <w:lang w:eastAsia="en-US"/>
              </w:rPr>
            </w:pPr>
            <w:r w:rsidRPr="000749E2">
              <w:rPr>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8E0B22" w14:textId="77777777" w:rsidR="00DC506F" w:rsidRPr="000749E2" w:rsidRDefault="00DC506F" w:rsidP="005076D8">
            <w:pPr>
              <w:pStyle w:val="TAL"/>
              <w:rPr>
                <w:lang w:eastAsia="en-US"/>
              </w:rPr>
            </w:pPr>
            <w:r w:rsidRPr="000749E2">
              <w:rPr>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4DFBE8" w14:textId="77777777" w:rsidR="00DC506F" w:rsidRPr="000749E2" w:rsidRDefault="00DC506F" w:rsidP="005076D8">
            <w:pPr>
              <w:pStyle w:val="TAL"/>
              <w:rPr>
                <w:lang w:eastAsia="en-US"/>
              </w:rPr>
            </w:pPr>
            <w:r w:rsidRPr="000749E2">
              <w:rPr>
                <w:lang w:eastAsia="en-US"/>
              </w:rPr>
              <w:t>R5-206392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C5C422" w14:textId="77777777" w:rsidR="00DC506F" w:rsidRPr="000749E2" w:rsidRDefault="00DC506F" w:rsidP="005076D8">
            <w:pPr>
              <w:pStyle w:val="TAL"/>
              <w:rPr>
                <w:lang w:eastAsia="en-US"/>
              </w:rPr>
            </w:pPr>
            <w:r w:rsidRPr="000749E2">
              <w:rPr>
                <w:lang w:eastAsia="en-US"/>
              </w:rPr>
              <w:t>1339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01FF73" w14:textId="77777777" w:rsidR="00DC506F" w:rsidRPr="000749E2" w:rsidRDefault="00DC506F"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1DA56" w14:textId="77777777" w:rsidR="00DC506F" w:rsidRPr="000749E2" w:rsidRDefault="00DC506F"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11DCDF" w14:textId="77777777" w:rsidR="00DC506F" w:rsidRPr="000749E2" w:rsidRDefault="00DC506F" w:rsidP="000749E2">
            <w:pPr>
              <w:pStyle w:val="TAL"/>
              <w:rPr>
                <w:lang w:eastAsia="en-US"/>
              </w:rPr>
            </w:pPr>
            <w:r w:rsidRPr="000749E2">
              <w:rPr>
                <w:lang w:eastAsia="en-US"/>
              </w:rPr>
              <w:t>Correction to RACH-</w:t>
            </w:r>
            <w:proofErr w:type="spellStart"/>
            <w:r w:rsidRPr="000749E2">
              <w:rPr>
                <w:lang w:eastAsia="en-US"/>
              </w:rPr>
              <w:t>ConfigCommon</w:t>
            </w:r>
            <w:proofErr w:type="spellEnd"/>
            <w:r w:rsidRPr="000749E2">
              <w:rPr>
                <w:lang w:eastAsia="en-US"/>
              </w:rPr>
              <w:t xml:space="preserve">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5349B9" w14:textId="77777777" w:rsidR="00DC506F" w:rsidRPr="000749E2" w:rsidRDefault="00DC506F" w:rsidP="005076D8">
            <w:pPr>
              <w:pStyle w:val="TAL"/>
              <w:rPr>
                <w:lang w:eastAsia="en-US"/>
              </w:rPr>
            </w:pPr>
            <w:r w:rsidRPr="000749E2">
              <w:rPr>
                <w:lang w:eastAsia="en-US"/>
              </w:rPr>
              <w:t>16.7.0</w:t>
            </w:r>
          </w:p>
        </w:tc>
      </w:tr>
      <w:tr w:rsidR="00330285" w:rsidRPr="000749E2" w14:paraId="0BEE367F"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29310DAF" w14:textId="77777777" w:rsidR="00330285" w:rsidRPr="000749E2" w:rsidRDefault="00330285" w:rsidP="005076D8">
            <w:pPr>
              <w:pStyle w:val="TAL"/>
              <w:rPr>
                <w:lang w:eastAsia="en-US"/>
              </w:rPr>
            </w:pPr>
            <w:r w:rsidRPr="000749E2">
              <w:rPr>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E6CCF0" w14:textId="77777777" w:rsidR="00330285" w:rsidRPr="000749E2" w:rsidRDefault="00330285" w:rsidP="005076D8">
            <w:pPr>
              <w:pStyle w:val="TAL"/>
              <w:rPr>
                <w:lang w:eastAsia="en-US"/>
              </w:rPr>
            </w:pPr>
            <w:r w:rsidRPr="000749E2">
              <w:rPr>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650EF47" w14:textId="77777777" w:rsidR="00330285" w:rsidRPr="000749E2" w:rsidRDefault="00330285" w:rsidP="005076D8">
            <w:pPr>
              <w:pStyle w:val="TAL"/>
              <w:rPr>
                <w:lang w:eastAsia="en-US"/>
              </w:rPr>
            </w:pPr>
            <w:r w:rsidRPr="000749E2">
              <w:rPr>
                <w:lang w:eastAsia="en-US"/>
              </w:rPr>
              <w:t>R5-210201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F83355" w14:textId="77777777" w:rsidR="00330285" w:rsidRPr="000749E2" w:rsidRDefault="00330285" w:rsidP="005076D8">
            <w:pPr>
              <w:pStyle w:val="TAL"/>
              <w:rPr>
                <w:lang w:eastAsia="en-US"/>
              </w:rPr>
            </w:pPr>
            <w:r w:rsidRPr="000749E2">
              <w:rPr>
                <w:lang w:eastAsia="en-US"/>
              </w:rPr>
              <w:t>1341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D63B16" w14:textId="77777777" w:rsidR="00330285" w:rsidRPr="000749E2" w:rsidRDefault="00330285"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5BAD2" w14:textId="77777777" w:rsidR="00330285" w:rsidRPr="000749E2" w:rsidRDefault="00330285"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FCDFA1" w14:textId="77777777" w:rsidR="00330285" w:rsidRPr="000749E2" w:rsidRDefault="00330285" w:rsidP="000749E2">
            <w:pPr>
              <w:pStyle w:val="TAL"/>
              <w:rPr>
                <w:lang w:eastAsia="en-US"/>
              </w:rPr>
            </w:pPr>
            <w:r w:rsidRPr="000749E2">
              <w:rPr>
                <w:lang w:eastAsia="en-US"/>
              </w:rPr>
              <w:t>MCPTT Packet Filter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1C1F6C" w14:textId="77777777" w:rsidR="00330285" w:rsidRPr="000749E2" w:rsidRDefault="00330285" w:rsidP="005076D8">
            <w:pPr>
              <w:pStyle w:val="TAL"/>
              <w:rPr>
                <w:lang w:eastAsia="en-US"/>
              </w:rPr>
            </w:pPr>
            <w:r w:rsidRPr="000749E2">
              <w:rPr>
                <w:lang w:eastAsia="en-US"/>
              </w:rPr>
              <w:t>16.8.0</w:t>
            </w:r>
          </w:p>
        </w:tc>
      </w:tr>
      <w:tr w:rsidR="00330285" w:rsidRPr="000749E2" w14:paraId="51B25AC1"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4CAD6BD2" w14:textId="77777777" w:rsidR="00330285" w:rsidRPr="000749E2" w:rsidRDefault="00330285" w:rsidP="005076D8">
            <w:pPr>
              <w:pStyle w:val="TAL"/>
              <w:rPr>
                <w:lang w:eastAsia="en-US"/>
              </w:rPr>
            </w:pPr>
            <w:r w:rsidRPr="000749E2">
              <w:rPr>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0E4547" w14:textId="77777777" w:rsidR="00330285" w:rsidRPr="000749E2" w:rsidRDefault="00330285" w:rsidP="005076D8">
            <w:pPr>
              <w:pStyle w:val="TAL"/>
              <w:rPr>
                <w:lang w:eastAsia="en-US"/>
              </w:rPr>
            </w:pPr>
            <w:r w:rsidRPr="000749E2">
              <w:rPr>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8471DD" w14:textId="77777777" w:rsidR="00330285" w:rsidRPr="000749E2" w:rsidRDefault="00330285" w:rsidP="005076D8">
            <w:pPr>
              <w:pStyle w:val="TAL"/>
              <w:rPr>
                <w:lang w:eastAsia="en-US"/>
              </w:rPr>
            </w:pPr>
            <w:r w:rsidRPr="000749E2">
              <w:rPr>
                <w:lang w:eastAsia="en-US"/>
              </w:rPr>
              <w:t>R5-210342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10E02F" w14:textId="77777777" w:rsidR="00330285" w:rsidRPr="000749E2" w:rsidRDefault="00330285" w:rsidP="005076D8">
            <w:pPr>
              <w:pStyle w:val="TAL"/>
              <w:rPr>
                <w:lang w:eastAsia="en-US"/>
              </w:rPr>
            </w:pPr>
            <w:r w:rsidRPr="000749E2">
              <w:rPr>
                <w:lang w:eastAsia="en-US"/>
              </w:rPr>
              <w:t>1342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754E0D" w14:textId="77777777" w:rsidR="00330285" w:rsidRPr="000749E2" w:rsidRDefault="00330285"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4046E7" w14:textId="77777777" w:rsidR="00330285" w:rsidRPr="000749E2" w:rsidRDefault="00330285"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ECE144" w14:textId="77777777" w:rsidR="00330285" w:rsidRPr="000749E2" w:rsidRDefault="00330285" w:rsidP="000749E2">
            <w:pPr>
              <w:pStyle w:val="TAL"/>
              <w:rPr>
                <w:lang w:eastAsia="en-US"/>
              </w:rPr>
            </w:pPr>
            <w:r w:rsidRPr="000749E2">
              <w:rPr>
                <w:lang w:eastAsia="en-US"/>
              </w:rPr>
              <w:t>Correction to NB-IoT Common contents of system information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8A9CE9" w14:textId="77777777" w:rsidR="00330285" w:rsidRPr="000749E2" w:rsidRDefault="00330285" w:rsidP="005076D8">
            <w:pPr>
              <w:pStyle w:val="TAL"/>
              <w:rPr>
                <w:lang w:eastAsia="en-US"/>
              </w:rPr>
            </w:pPr>
            <w:r w:rsidRPr="000749E2">
              <w:rPr>
                <w:lang w:eastAsia="en-US"/>
              </w:rPr>
              <w:t>16.8.0</w:t>
            </w:r>
          </w:p>
        </w:tc>
      </w:tr>
      <w:tr w:rsidR="00330285" w:rsidRPr="000749E2" w14:paraId="22A8891E"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42507C39" w14:textId="77777777" w:rsidR="00330285" w:rsidRPr="000749E2" w:rsidRDefault="00330285" w:rsidP="005076D8">
            <w:pPr>
              <w:pStyle w:val="TAL"/>
              <w:rPr>
                <w:lang w:eastAsia="en-US"/>
              </w:rPr>
            </w:pPr>
            <w:r w:rsidRPr="000749E2">
              <w:rPr>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BA75F1" w14:textId="77777777" w:rsidR="00330285" w:rsidRPr="000749E2" w:rsidRDefault="00330285" w:rsidP="005076D8">
            <w:pPr>
              <w:pStyle w:val="TAL"/>
              <w:rPr>
                <w:lang w:eastAsia="en-US"/>
              </w:rPr>
            </w:pPr>
            <w:r w:rsidRPr="000749E2">
              <w:rPr>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4B7339" w14:textId="77777777" w:rsidR="00330285" w:rsidRPr="000749E2" w:rsidRDefault="00330285" w:rsidP="005076D8">
            <w:pPr>
              <w:pStyle w:val="TAL"/>
              <w:rPr>
                <w:lang w:eastAsia="en-US"/>
              </w:rPr>
            </w:pPr>
            <w:r w:rsidRPr="000749E2">
              <w:rPr>
                <w:lang w:eastAsia="en-US"/>
              </w:rPr>
              <w:t>R5-210399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900EED" w14:textId="77777777" w:rsidR="00330285" w:rsidRPr="000749E2" w:rsidRDefault="00330285" w:rsidP="005076D8">
            <w:pPr>
              <w:pStyle w:val="TAL"/>
              <w:rPr>
                <w:lang w:eastAsia="en-US"/>
              </w:rPr>
            </w:pPr>
            <w:r w:rsidRPr="000749E2">
              <w:rPr>
                <w:lang w:eastAsia="en-US"/>
              </w:rPr>
              <w:t>1343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995CEE" w14:textId="77777777" w:rsidR="00330285" w:rsidRPr="000749E2" w:rsidRDefault="00330285"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8F178F" w14:textId="77777777" w:rsidR="00330285" w:rsidRPr="000749E2" w:rsidRDefault="00330285"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87C7F4" w14:textId="77777777" w:rsidR="00330285" w:rsidRPr="000749E2" w:rsidRDefault="00330285" w:rsidP="000749E2">
            <w:pPr>
              <w:pStyle w:val="TAL"/>
              <w:rPr>
                <w:lang w:eastAsia="en-US"/>
              </w:rPr>
            </w:pPr>
            <w:r w:rsidRPr="000749E2">
              <w:rPr>
                <w:lang w:eastAsia="en-US"/>
              </w:rPr>
              <w:t xml:space="preserve">Inclusion of SK-Counter IE in </w:t>
            </w:r>
            <w:proofErr w:type="spellStart"/>
            <w:r w:rsidRPr="000749E2">
              <w:rPr>
                <w:lang w:eastAsia="en-US"/>
              </w:rPr>
              <w:t>RRCConnectionReconfiguration</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0EB0FB" w14:textId="77777777" w:rsidR="00330285" w:rsidRPr="000749E2" w:rsidRDefault="00330285" w:rsidP="005076D8">
            <w:pPr>
              <w:pStyle w:val="TAL"/>
              <w:rPr>
                <w:lang w:eastAsia="en-US"/>
              </w:rPr>
            </w:pPr>
            <w:r w:rsidRPr="000749E2">
              <w:rPr>
                <w:lang w:eastAsia="en-US"/>
              </w:rPr>
              <w:t>16.8.0</w:t>
            </w:r>
          </w:p>
        </w:tc>
      </w:tr>
      <w:tr w:rsidR="00330285" w:rsidRPr="000749E2" w14:paraId="5AF17EC9"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36A10802" w14:textId="77777777" w:rsidR="00330285" w:rsidRPr="000749E2" w:rsidRDefault="00330285" w:rsidP="005076D8">
            <w:pPr>
              <w:pStyle w:val="TAL"/>
              <w:rPr>
                <w:lang w:eastAsia="en-US"/>
              </w:rPr>
            </w:pPr>
            <w:r w:rsidRPr="000749E2">
              <w:rPr>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BD12D6" w14:textId="77777777" w:rsidR="00330285" w:rsidRPr="000749E2" w:rsidRDefault="00330285" w:rsidP="005076D8">
            <w:pPr>
              <w:pStyle w:val="TAL"/>
              <w:rPr>
                <w:lang w:eastAsia="en-US"/>
              </w:rPr>
            </w:pPr>
            <w:r w:rsidRPr="000749E2">
              <w:rPr>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887AFA" w14:textId="77777777" w:rsidR="00330285" w:rsidRPr="000749E2" w:rsidRDefault="00330285" w:rsidP="005076D8">
            <w:pPr>
              <w:pStyle w:val="TAL"/>
              <w:rPr>
                <w:lang w:eastAsia="en-US"/>
              </w:rPr>
            </w:pPr>
            <w:r w:rsidRPr="000749E2">
              <w:rPr>
                <w:lang w:eastAsia="en-US"/>
              </w:rPr>
              <w:t>R5-211127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E29D7D" w14:textId="77777777" w:rsidR="00330285" w:rsidRPr="000749E2" w:rsidRDefault="00330285" w:rsidP="005076D8">
            <w:pPr>
              <w:pStyle w:val="TAL"/>
              <w:rPr>
                <w:lang w:eastAsia="en-US"/>
              </w:rPr>
            </w:pPr>
            <w:r w:rsidRPr="000749E2">
              <w:rPr>
                <w:lang w:eastAsia="en-US"/>
              </w:rPr>
              <w:t>1347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C0A7FD" w14:textId="77777777" w:rsidR="00330285" w:rsidRPr="000749E2" w:rsidRDefault="00330285"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F97E1B" w14:textId="77777777" w:rsidR="00330285" w:rsidRPr="000749E2" w:rsidRDefault="00330285"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67D2EA" w14:textId="77777777" w:rsidR="00330285" w:rsidRPr="000749E2" w:rsidRDefault="00330285" w:rsidP="000749E2">
            <w:pPr>
              <w:pStyle w:val="TAL"/>
              <w:rPr>
                <w:lang w:eastAsia="en-US"/>
              </w:rPr>
            </w:pPr>
            <w:r w:rsidRPr="000749E2">
              <w:rPr>
                <w:lang w:eastAsia="en-US"/>
              </w:rPr>
              <w:t>Minor corrections of 4.1 for test environment 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130D49" w14:textId="77777777" w:rsidR="00330285" w:rsidRPr="000749E2" w:rsidRDefault="00330285" w:rsidP="005076D8">
            <w:pPr>
              <w:pStyle w:val="TAL"/>
              <w:rPr>
                <w:lang w:eastAsia="en-US"/>
              </w:rPr>
            </w:pPr>
            <w:r w:rsidRPr="000749E2">
              <w:rPr>
                <w:lang w:eastAsia="en-US"/>
              </w:rPr>
              <w:t>16.8.0</w:t>
            </w:r>
          </w:p>
        </w:tc>
      </w:tr>
      <w:tr w:rsidR="00330285" w:rsidRPr="000749E2" w14:paraId="169E769A"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7D99D9FB" w14:textId="77777777" w:rsidR="00330285" w:rsidRPr="000749E2" w:rsidRDefault="00330285" w:rsidP="005076D8">
            <w:pPr>
              <w:pStyle w:val="TAL"/>
              <w:rPr>
                <w:lang w:eastAsia="en-US"/>
              </w:rPr>
            </w:pPr>
            <w:r w:rsidRPr="000749E2">
              <w:rPr>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4C60C8" w14:textId="77777777" w:rsidR="00330285" w:rsidRPr="000749E2" w:rsidRDefault="00330285" w:rsidP="005076D8">
            <w:pPr>
              <w:pStyle w:val="TAL"/>
              <w:rPr>
                <w:lang w:eastAsia="en-US"/>
              </w:rPr>
            </w:pPr>
            <w:r w:rsidRPr="000749E2">
              <w:rPr>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299008" w14:textId="77777777" w:rsidR="00330285" w:rsidRPr="000749E2" w:rsidRDefault="00330285" w:rsidP="005076D8">
            <w:pPr>
              <w:pStyle w:val="TAL"/>
              <w:rPr>
                <w:lang w:eastAsia="en-US"/>
              </w:rPr>
            </w:pPr>
            <w:r w:rsidRPr="000749E2">
              <w:rPr>
                <w:lang w:eastAsia="en-US"/>
              </w:rPr>
              <w:t>R5-211450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873F4D" w14:textId="77777777" w:rsidR="00330285" w:rsidRPr="000749E2" w:rsidRDefault="00330285" w:rsidP="005076D8">
            <w:pPr>
              <w:pStyle w:val="TAL"/>
              <w:rPr>
                <w:lang w:eastAsia="en-US"/>
              </w:rPr>
            </w:pPr>
            <w:r w:rsidRPr="000749E2">
              <w:rPr>
                <w:lang w:eastAsia="en-US"/>
              </w:rPr>
              <w:t>1348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942FE2" w14:textId="77777777" w:rsidR="00330285" w:rsidRPr="000749E2" w:rsidRDefault="00330285"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FDD2D0" w14:textId="77777777" w:rsidR="00330285" w:rsidRPr="000749E2" w:rsidRDefault="00330285"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8D23A4" w14:textId="77777777" w:rsidR="00330285" w:rsidRPr="000749E2" w:rsidRDefault="00330285" w:rsidP="000749E2">
            <w:pPr>
              <w:pStyle w:val="TAL"/>
              <w:rPr>
                <w:lang w:eastAsia="en-US"/>
              </w:rPr>
            </w:pPr>
            <w:r w:rsidRPr="000749E2">
              <w:rPr>
                <w:lang w:eastAsia="en-US"/>
              </w:rPr>
              <w:t>Editorial updates to RACH-</w:t>
            </w:r>
            <w:proofErr w:type="spellStart"/>
            <w:r w:rsidRPr="000749E2">
              <w:rPr>
                <w:lang w:eastAsia="en-US"/>
              </w:rPr>
              <w:t>ConfigCommon</w:t>
            </w:r>
            <w:proofErr w:type="spellEnd"/>
            <w:r w:rsidRPr="000749E2">
              <w:rPr>
                <w:lang w:eastAsia="en-US"/>
              </w:rPr>
              <w:t xml:space="preserve">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9D3F9E" w14:textId="77777777" w:rsidR="00330285" w:rsidRPr="000749E2" w:rsidRDefault="00330285" w:rsidP="005076D8">
            <w:pPr>
              <w:pStyle w:val="TAL"/>
              <w:rPr>
                <w:lang w:eastAsia="en-US"/>
              </w:rPr>
            </w:pPr>
            <w:r w:rsidRPr="000749E2">
              <w:rPr>
                <w:lang w:eastAsia="en-US"/>
              </w:rPr>
              <w:t>16.8.0</w:t>
            </w:r>
          </w:p>
        </w:tc>
      </w:tr>
      <w:tr w:rsidR="00330285" w:rsidRPr="000749E2" w14:paraId="3ABE1E13"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5838C27E" w14:textId="77777777" w:rsidR="00330285" w:rsidRPr="000749E2" w:rsidRDefault="00330285" w:rsidP="005076D8">
            <w:pPr>
              <w:pStyle w:val="TAL"/>
              <w:rPr>
                <w:lang w:eastAsia="en-US"/>
              </w:rPr>
            </w:pPr>
            <w:r w:rsidRPr="000749E2">
              <w:rPr>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8A3FBB" w14:textId="77777777" w:rsidR="00330285" w:rsidRPr="000749E2" w:rsidRDefault="00330285" w:rsidP="005076D8">
            <w:pPr>
              <w:pStyle w:val="TAL"/>
              <w:rPr>
                <w:lang w:eastAsia="en-US"/>
              </w:rPr>
            </w:pPr>
            <w:r w:rsidRPr="000749E2">
              <w:rPr>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BBA840" w14:textId="77777777" w:rsidR="00330285" w:rsidRPr="000749E2" w:rsidRDefault="00330285" w:rsidP="005076D8">
            <w:pPr>
              <w:pStyle w:val="TAL"/>
              <w:rPr>
                <w:lang w:eastAsia="en-US"/>
              </w:rPr>
            </w:pPr>
            <w:r w:rsidRPr="000749E2">
              <w:rPr>
                <w:lang w:eastAsia="en-US"/>
              </w:rPr>
              <w:t>R5-211505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326562" w14:textId="77777777" w:rsidR="00330285" w:rsidRPr="000749E2" w:rsidRDefault="00330285" w:rsidP="005076D8">
            <w:pPr>
              <w:pStyle w:val="TAL"/>
              <w:rPr>
                <w:lang w:eastAsia="en-US"/>
              </w:rPr>
            </w:pPr>
            <w:r w:rsidRPr="000749E2">
              <w:rPr>
                <w:lang w:eastAsia="en-US"/>
              </w:rPr>
              <w:t>1340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683B0B" w14:textId="77777777" w:rsidR="00330285" w:rsidRPr="000749E2" w:rsidRDefault="00330285"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ADD1B0" w14:textId="77777777" w:rsidR="00330285" w:rsidRPr="000749E2" w:rsidRDefault="00330285"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522BB9" w14:textId="77777777" w:rsidR="00330285" w:rsidRPr="000749E2" w:rsidRDefault="00330285" w:rsidP="000749E2">
            <w:pPr>
              <w:pStyle w:val="TAL"/>
              <w:rPr>
                <w:lang w:eastAsia="en-US"/>
              </w:rPr>
            </w:pPr>
            <w:r w:rsidRPr="000749E2">
              <w:rPr>
                <w:lang w:eastAsia="en-US"/>
              </w:rPr>
              <w:t xml:space="preserve">Correction to emergency bearer service over S1 for </w:t>
            </w:r>
            <w:proofErr w:type="spellStart"/>
            <w:r w:rsidRPr="000749E2">
              <w:rPr>
                <w:lang w:eastAsia="en-US"/>
              </w:rPr>
              <w:t>eCall</w:t>
            </w:r>
            <w:proofErr w:type="spellEnd"/>
            <w:r w:rsidRPr="000749E2">
              <w:rPr>
                <w:lang w:eastAsia="en-US"/>
              </w:rPr>
              <w:t xml:space="preserve">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6437D0" w14:textId="77777777" w:rsidR="00330285" w:rsidRPr="000749E2" w:rsidRDefault="00330285" w:rsidP="005076D8">
            <w:pPr>
              <w:pStyle w:val="TAL"/>
              <w:rPr>
                <w:lang w:eastAsia="en-US"/>
              </w:rPr>
            </w:pPr>
            <w:r w:rsidRPr="000749E2">
              <w:rPr>
                <w:lang w:eastAsia="en-US"/>
              </w:rPr>
              <w:t>16.8.0</w:t>
            </w:r>
          </w:p>
        </w:tc>
      </w:tr>
      <w:tr w:rsidR="00330285" w:rsidRPr="000749E2" w14:paraId="65CEFB3B"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2A948DE1" w14:textId="77777777" w:rsidR="00330285" w:rsidRPr="000749E2" w:rsidRDefault="00330285" w:rsidP="005076D8">
            <w:pPr>
              <w:pStyle w:val="TAL"/>
              <w:rPr>
                <w:lang w:eastAsia="en-US"/>
              </w:rPr>
            </w:pPr>
            <w:r w:rsidRPr="000749E2">
              <w:rPr>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13B573" w14:textId="77777777" w:rsidR="00330285" w:rsidRPr="000749E2" w:rsidRDefault="00330285" w:rsidP="005076D8">
            <w:pPr>
              <w:pStyle w:val="TAL"/>
              <w:rPr>
                <w:lang w:eastAsia="en-US"/>
              </w:rPr>
            </w:pPr>
            <w:r w:rsidRPr="000749E2">
              <w:rPr>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24C5E9" w14:textId="77777777" w:rsidR="00330285" w:rsidRPr="000749E2" w:rsidRDefault="00330285" w:rsidP="005076D8">
            <w:pPr>
              <w:pStyle w:val="TAL"/>
              <w:rPr>
                <w:lang w:eastAsia="en-US"/>
              </w:rPr>
            </w:pPr>
            <w:r w:rsidRPr="000749E2">
              <w:rPr>
                <w:lang w:eastAsia="en-US"/>
              </w:rPr>
              <w:t>R5-211506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C939E9" w14:textId="77777777" w:rsidR="00330285" w:rsidRPr="000749E2" w:rsidRDefault="00330285" w:rsidP="005076D8">
            <w:pPr>
              <w:pStyle w:val="TAL"/>
              <w:rPr>
                <w:lang w:eastAsia="en-US"/>
              </w:rPr>
            </w:pPr>
            <w:r w:rsidRPr="000749E2">
              <w:rPr>
                <w:lang w:eastAsia="en-US"/>
              </w:rPr>
              <w:t>1349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BF7750" w14:textId="77777777" w:rsidR="00330285" w:rsidRPr="000749E2" w:rsidRDefault="00330285"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50FF77" w14:textId="77777777" w:rsidR="00330285" w:rsidRPr="000749E2" w:rsidRDefault="00330285"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657C68" w14:textId="77777777" w:rsidR="00330285" w:rsidRPr="000749E2" w:rsidRDefault="00330285" w:rsidP="000749E2">
            <w:pPr>
              <w:pStyle w:val="TAL"/>
              <w:rPr>
                <w:lang w:eastAsia="en-US"/>
              </w:rPr>
            </w:pPr>
            <w:r w:rsidRPr="000749E2">
              <w:rPr>
                <w:lang w:eastAsia="en-US"/>
              </w:rPr>
              <w:t>Editorial for Table 6.6.2-10 Reference packet filter #9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626523" w14:textId="77777777" w:rsidR="00330285" w:rsidRPr="000749E2" w:rsidRDefault="00330285" w:rsidP="005076D8">
            <w:pPr>
              <w:pStyle w:val="TAL"/>
              <w:rPr>
                <w:lang w:eastAsia="en-US"/>
              </w:rPr>
            </w:pPr>
            <w:r w:rsidRPr="000749E2">
              <w:rPr>
                <w:lang w:eastAsia="en-US"/>
              </w:rPr>
              <w:t>16.8.0</w:t>
            </w:r>
          </w:p>
        </w:tc>
      </w:tr>
      <w:tr w:rsidR="00330285" w:rsidRPr="000749E2" w14:paraId="2FA1BA02"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5088E8AA" w14:textId="77777777" w:rsidR="00330285" w:rsidRPr="000749E2" w:rsidRDefault="00330285" w:rsidP="005076D8">
            <w:pPr>
              <w:pStyle w:val="TAL"/>
              <w:rPr>
                <w:lang w:eastAsia="en-US"/>
              </w:rPr>
            </w:pPr>
            <w:r w:rsidRPr="000749E2">
              <w:rPr>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52A09E" w14:textId="77777777" w:rsidR="00330285" w:rsidRPr="000749E2" w:rsidRDefault="00330285" w:rsidP="005076D8">
            <w:pPr>
              <w:pStyle w:val="TAL"/>
              <w:rPr>
                <w:lang w:eastAsia="en-US"/>
              </w:rPr>
            </w:pPr>
            <w:r w:rsidRPr="000749E2">
              <w:rPr>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E8A598" w14:textId="77777777" w:rsidR="00330285" w:rsidRPr="000749E2" w:rsidRDefault="00330285" w:rsidP="005076D8">
            <w:pPr>
              <w:pStyle w:val="TAL"/>
              <w:rPr>
                <w:lang w:eastAsia="en-US"/>
              </w:rPr>
            </w:pPr>
            <w:r w:rsidRPr="000749E2">
              <w:rPr>
                <w:lang w:eastAsia="en-US"/>
              </w:rPr>
              <w:t>R5-211507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2563AD" w14:textId="77777777" w:rsidR="00330285" w:rsidRPr="000749E2" w:rsidRDefault="00330285" w:rsidP="005076D8">
            <w:pPr>
              <w:pStyle w:val="TAL"/>
              <w:rPr>
                <w:lang w:eastAsia="en-US"/>
              </w:rPr>
            </w:pPr>
            <w:r w:rsidRPr="000749E2">
              <w:rPr>
                <w:lang w:eastAsia="en-US"/>
              </w:rPr>
              <w:t>1350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6DCB2D" w14:textId="77777777" w:rsidR="00330285" w:rsidRPr="000749E2" w:rsidRDefault="00330285"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184368" w14:textId="77777777" w:rsidR="00330285" w:rsidRPr="000749E2" w:rsidRDefault="00330285"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DEC040" w14:textId="77777777" w:rsidR="00330285" w:rsidRPr="000749E2" w:rsidRDefault="00330285" w:rsidP="000749E2">
            <w:pPr>
              <w:pStyle w:val="TAL"/>
              <w:rPr>
                <w:lang w:eastAsia="en-US"/>
              </w:rPr>
            </w:pPr>
            <w:r w:rsidRPr="000749E2">
              <w:rPr>
                <w:lang w:eastAsia="en-US"/>
              </w:rPr>
              <w:t>Correction to Test frequencies for NB-IoT FDD MFBI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823E6D" w14:textId="77777777" w:rsidR="00330285" w:rsidRPr="000749E2" w:rsidRDefault="00330285" w:rsidP="005076D8">
            <w:pPr>
              <w:pStyle w:val="TAL"/>
              <w:rPr>
                <w:lang w:eastAsia="en-US"/>
              </w:rPr>
            </w:pPr>
            <w:r w:rsidRPr="000749E2">
              <w:rPr>
                <w:lang w:eastAsia="en-US"/>
              </w:rPr>
              <w:t>16.8.0</w:t>
            </w:r>
          </w:p>
        </w:tc>
      </w:tr>
      <w:tr w:rsidR="00330285" w:rsidRPr="000749E2" w14:paraId="176A2804"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6A69B378" w14:textId="77777777" w:rsidR="00330285" w:rsidRPr="000749E2" w:rsidRDefault="00330285" w:rsidP="005076D8">
            <w:pPr>
              <w:pStyle w:val="TAL"/>
              <w:rPr>
                <w:lang w:eastAsia="en-US"/>
              </w:rPr>
            </w:pPr>
            <w:r w:rsidRPr="000749E2">
              <w:rPr>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16ED24" w14:textId="77777777" w:rsidR="00330285" w:rsidRPr="000749E2" w:rsidRDefault="00330285" w:rsidP="005076D8">
            <w:pPr>
              <w:pStyle w:val="TAL"/>
              <w:rPr>
                <w:lang w:eastAsia="en-US"/>
              </w:rPr>
            </w:pPr>
            <w:r w:rsidRPr="000749E2">
              <w:rPr>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946328" w14:textId="77777777" w:rsidR="00330285" w:rsidRPr="000749E2" w:rsidRDefault="00330285" w:rsidP="005076D8">
            <w:pPr>
              <w:pStyle w:val="TAL"/>
              <w:rPr>
                <w:lang w:eastAsia="en-US"/>
              </w:rPr>
            </w:pPr>
            <w:r w:rsidRPr="000749E2">
              <w:rPr>
                <w:lang w:eastAsia="en-US"/>
              </w:rPr>
              <w:t>R5-211891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ACD0B9" w14:textId="77777777" w:rsidR="00330285" w:rsidRPr="000749E2" w:rsidRDefault="00330285" w:rsidP="005076D8">
            <w:pPr>
              <w:pStyle w:val="TAL"/>
              <w:rPr>
                <w:lang w:eastAsia="en-US"/>
              </w:rPr>
            </w:pPr>
            <w:r w:rsidRPr="000749E2">
              <w:rPr>
                <w:lang w:eastAsia="en-US"/>
              </w:rPr>
              <w:t>1346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CFFEDB" w14:textId="77777777" w:rsidR="00330285" w:rsidRPr="000749E2" w:rsidRDefault="00330285"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70F37E" w14:textId="77777777" w:rsidR="00330285" w:rsidRPr="000749E2" w:rsidRDefault="00330285"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3A241B" w14:textId="77777777" w:rsidR="00330285" w:rsidRPr="000749E2" w:rsidRDefault="00330285" w:rsidP="000749E2">
            <w:pPr>
              <w:pStyle w:val="TAL"/>
              <w:rPr>
                <w:lang w:eastAsia="en-US"/>
              </w:rPr>
            </w:pPr>
            <w:r w:rsidRPr="000749E2">
              <w:rPr>
                <w:lang w:eastAsia="en-US"/>
              </w:rPr>
              <w:t>Updating the value of PLTE for EN-DC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87F90C" w14:textId="77777777" w:rsidR="00330285" w:rsidRPr="000749E2" w:rsidRDefault="00330285" w:rsidP="005076D8">
            <w:pPr>
              <w:pStyle w:val="TAL"/>
              <w:rPr>
                <w:lang w:eastAsia="en-US"/>
              </w:rPr>
            </w:pPr>
            <w:r w:rsidRPr="000749E2">
              <w:rPr>
                <w:lang w:eastAsia="en-US"/>
              </w:rPr>
              <w:t>16.8.0</w:t>
            </w:r>
          </w:p>
        </w:tc>
      </w:tr>
      <w:tr w:rsidR="00430BE0" w:rsidRPr="000749E2" w14:paraId="49917CAC"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7FDFBE3F" w14:textId="77777777" w:rsidR="00430BE0" w:rsidRPr="000749E2" w:rsidRDefault="00430BE0" w:rsidP="005076D8">
            <w:pPr>
              <w:pStyle w:val="TAL"/>
              <w:rPr>
                <w:lang w:eastAsia="en-US"/>
              </w:rPr>
            </w:pPr>
            <w:r w:rsidRPr="000749E2">
              <w:rPr>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92664E" w14:textId="77777777" w:rsidR="00430BE0" w:rsidRPr="000749E2" w:rsidRDefault="00430BE0" w:rsidP="005076D8">
            <w:pPr>
              <w:pStyle w:val="TAL"/>
              <w:rPr>
                <w:lang w:eastAsia="en-US"/>
              </w:rPr>
            </w:pPr>
            <w:r w:rsidRPr="000749E2">
              <w:rPr>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6B9C13" w14:textId="14F661EC" w:rsidR="00430BE0" w:rsidRPr="000749E2" w:rsidRDefault="00430BE0" w:rsidP="005076D8">
            <w:pPr>
              <w:pStyle w:val="TAL"/>
              <w:rPr>
                <w:lang w:eastAsia="en-US"/>
              </w:rPr>
            </w:pPr>
            <w:r w:rsidRPr="000749E2">
              <w:rPr>
                <w:lang w:eastAsia="en-US"/>
              </w:rPr>
              <w:t>R5-212179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4F414B" w14:textId="07AF01C3" w:rsidR="00430BE0" w:rsidRPr="000749E2" w:rsidRDefault="00430BE0" w:rsidP="005076D8">
            <w:pPr>
              <w:pStyle w:val="TAL"/>
              <w:rPr>
                <w:lang w:eastAsia="en-US"/>
              </w:rPr>
            </w:pPr>
            <w:r w:rsidRPr="000749E2">
              <w:rPr>
                <w:lang w:eastAsia="en-US"/>
              </w:rPr>
              <w:t>1352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88C385" w14:textId="5FE355C1" w:rsidR="00430BE0" w:rsidRPr="000749E2" w:rsidRDefault="00430BE0"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C1A706" w14:textId="2F5DB302" w:rsidR="00430BE0" w:rsidRPr="000749E2" w:rsidRDefault="00430BE0"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3165A0" w14:textId="4D8C1AE8" w:rsidR="00430BE0" w:rsidRPr="000749E2" w:rsidRDefault="00430BE0" w:rsidP="000749E2">
            <w:pPr>
              <w:pStyle w:val="TAL"/>
              <w:rPr>
                <w:lang w:eastAsia="en-US"/>
              </w:rPr>
            </w:pPr>
            <w:r w:rsidRPr="000749E2">
              <w:rPr>
                <w:lang w:eastAsia="en-US"/>
              </w:rPr>
              <w:t>Change to the Geographical Area for V2X and MCS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1479CD" w14:textId="2260607C" w:rsidR="00430BE0" w:rsidRPr="000749E2" w:rsidRDefault="00430BE0" w:rsidP="005076D8">
            <w:pPr>
              <w:pStyle w:val="TAL"/>
              <w:rPr>
                <w:lang w:eastAsia="en-US"/>
              </w:rPr>
            </w:pPr>
            <w:r w:rsidRPr="000749E2">
              <w:rPr>
                <w:lang w:eastAsia="en-US"/>
              </w:rPr>
              <w:t>16.9.0</w:t>
            </w:r>
          </w:p>
        </w:tc>
      </w:tr>
      <w:tr w:rsidR="00430BE0" w:rsidRPr="000749E2" w14:paraId="6A4E701B"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5DAC826E" w14:textId="77777777" w:rsidR="00430BE0" w:rsidRPr="000749E2" w:rsidRDefault="00430BE0" w:rsidP="005076D8">
            <w:pPr>
              <w:pStyle w:val="TAL"/>
              <w:rPr>
                <w:lang w:eastAsia="en-US"/>
              </w:rPr>
            </w:pPr>
            <w:r w:rsidRPr="000749E2">
              <w:rPr>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148E01" w14:textId="77777777" w:rsidR="00430BE0" w:rsidRPr="000749E2" w:rsidRDefault="00430BE0" w:rsidP="005076D8">
            <w:pPr>
              <w:pStyle w:val="TAL"/>
              <w:rPr>
                <w:lang w:eastAsia="en-US"/>
              </w:rPr>
            </w:pPr>
            <w:r w:rsidRPr="000749E2">
              <w:rPr>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988040" w14:textId="4B17473E" w:rsidR="00430BE0" w:rsidRPr="000749E2" w:rsidRDefault="00430BE0" w:rsidP="005076D8">
            <w:pPr>
              <w:pStyle w:val="TAL"/>
              <w:rPr>
                <w:lang w:eastAsia="en-US"/>
              </w:rPr>
            </w:pPr>
            <w:r w:rsidRPr="000749E2">
              <w:rPr>
                <w:lang w:eastAsia="en-US"/>
              </w:rPr>
              <w:t>R5-212271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7CE075" w14:textId="38A91F7B" w:rsidR="00430BE0" w:rsidRPr="000749E2" w:rsidRDefault="00430BE0" w:rsidP="005076D8">
            <w:pPr>
              <w:pStyle w:val="TAL"/>
              <w:rPr>
                <w:lang w:eastAsia="en-US"/>
              </w:rPr>
            </w:pPr>
            <w:r w:rsidRPr="000749E2">
              <w:rPr>
                <w:lang w:eastAsia="en-US"/>
              </w:rPr>
              <w:t>1353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BBADBC" w14:textId="4B297DA9" w:rsidR="00430BE0" w:rsidRPr="000749E2" w:rsidRDefault="00430BE0"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04FF35" w14:textId="11C69D48" w:rsidR="00430BE0" w:rsidRPr="000749E2" w:rsidRDefault="00430BE0"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BF5C1C" w14:textId="46E17177" w:rsidR="00430BE0" w:rsidRPr="000749E2" w:rsidRDefault="00430BE0" w:rsidP="000749E2">
            <w:pPr>
              <w:pStyle w:val="TAL"/>
              <w:rPr>
                <w:lang w:eastAsia="en-US"/>
              </w:rPr>
            </w:pPr>
            <w:r w:rsidRPr="000749E2">
              <w:rPr>
                <w:lang w:eastAsia="en-US"/>
              </w:rPr>
              <w:t>Addition of common aspects of MTC wake-up signal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3D7F6D" w14:textId="77777777" w:rsidR="00430BE0" w:rsidRPr="000749E2" w:rsidRDefault="00430BE0" w:rsidP="005076D8">
            <w:pPr>
              <w:pStyle w:val="TAL"/>
              <w:rPr>
                <w:lang w:eastAsia="en-US"/>
              </w:rPr>
            </w:pPr>
            <w:r w:rsidRPr="000749E2">
              <w:rPr>
                <w:lang w:eastAsia="en-US"/>
              </w:rPr>
              <w:t>16.9.0</w:t>
            </w:r>
          </w:p>
        </w:tc>
      </w:tr>
      <w:tr w:rsidR="00430BE0" w:rsidRPr="000749E2" w14:paraId="767F275E"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5E2FB138" w14:textId="77777777" w:rsidR="00430BE0" w:rsidRPr="000749E2" w:rsidRDefault="00430BE0" w:rsidP="005076D8">
            <w:pPr>
              <w:pStyle w:val="TAL"/>
              <w:rPr>
                <w:lang w:eastAsia="en-US"/>
              </w:rPr>
            </w:pPr>
            <w:r w:rsidRPr="000749E2">
              <w:rPr>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AEA362" w14:textId="77777777" w:rsidR="00430BE0" w:rsidRPr="000749E2" w:rsidRDefault="00430BE0" w:rsidP="005076D8">
            <w:pPr>
              <w:pStyle w:val="TAL"/>
              <w:rPr>
                <w:lang w:eastAsia="en-US"/>
              </w:rPr>
            </w:pPr>
            <w:r w:rsidRPr="000749E2">
              <w:rPr>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BED1F9" w14:textId="5714EB51" w:rsidR="00430BE0" w:rsidRPr="000749E2" w:rsidRDefault="00430BE0" w:rsidP="005076D8">
            <w:pPr>
              <w:pStyle w:val="TAL"/>
              <w:rPr>
                <w:lang w:eastAsia="en-US"/>
              </w:rPr>
            </w:pPr>
            <w:r w:rsidRPr="000749E2">
              <w:rPr>
                <w:lang w:eastAsia="en-US"/>
              </w:rPr>
              <w:t>R5-212273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8A2276" w14:textId="0B8C8151" w:rsidR="00430BE0" w:rsidRPr="000749E2" w:rsidRDefault="00430BE0" w:rsidP="005076D8">
            <w:pPr>
              <w:pStyle w:val="TAL"/>
              <w:rPr>
                <w:lang w:eastAsia="en-US"/>
              </w:rPr>
            </w:pPr>
            <w:r w:rsidRPr="000749E2">
              <w:rPr>
                <w:lang w:eastAsia="en-US"/>
              </w:rPr>
              <w:t>1354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58DD03" w14:textId="2849AFB5" w:rsidR="00430BE0" w:rsidRPr="000749E2" w:rsidRDefault="00430BE0"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239540" w14:textId="2DE67DD5" w:rsidR="00430BE0" w:rsidRPr="000749E2" w:rsidRDefault="00430BE0"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21BE4B" w14:textId="6A83C5DD" w:rsidR="00430BE0" w:rsidRPr="000749E2" w:rsidRDefault="00430BE0" w:rsidP="000749E2">
            <w:pPr>
              <w:pStyle w:val="TAL"/>
              <w:rPr>
                <w:lang w:eastAsia="en-US"/>
              </w:rPr>
            </w:pPr>
            <w:r w:rsidRPr="000749E2">
              <w:rPr>
                <w:lang w:eastAsia="en-US"/>
              </w:rPr>
              <w:t xml:space="preserve">Update to </w:t>
            </w:r>
            <w:proofErr w:type="spellStart"/>
            <w:r w:rsidRPr="000749E2">
              <w:rPr>
                <w:lang w:eastAsia="en-US"/>
              </w:rPr>
              <w:t>RRCConnectionReconfiguration</w:t>
            </w:r>
            <w:proofErr w:type="spellEnd"/>
            <w:r w:rsidRPr="000749E2">
              <w:rPr>
                <w:lang w:eastAsia="en-US"/>
              </w:rPr>
              <w:t xml:space="preserve"> in Table 4.6.1-8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8E41CE" w14:textId="77777777" w:rsidR="00430BE0" w:rsidRPr="000749E2" w:rsidRDefault="00430BE0" w:rsidP="005076D8">
            <w:pPr>
              <w:pStyle w:val="TAL"/>
              <w:rPr>
                <w:lang w:eastAsia="en-US"/>
              </w:rPr>
            </w:pPr>
            <w:r w:rsidRPr="000749E2">
              <w:rPr>
                <w:lang w:eastAsia="en-US"/>
              </w:rPr>
              <w:t>16.9.0</w:t>
            </w:r>
          </w:p>
        </w:tc>
      </w:tr>
      <w:tr w:rsidR="00430BE0" w:rsidRPr="000749E2" w14:paraId="08D0340D"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07162F72" w14:textId="77777777" w:rsidR="00430BE0" w:rsidRPr="000749E2" w:rsidRDefault="00430BE0" w:rsidP="005076D8">
            <w:pPr>
              <w:pStyle w:val="TAL"/>
              <w:rPr>
                <w:lang w:eastAsia="en-US"/>
              </w:rPr>
            </w:pPr>
            <w:r w:rsidRPr="000749E2">
              <w:rPr>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26EA46" w14:textId="77777777" w:rsidR="00430BE0" w:rsidRPr="000749E2" w:rsidRDefault="00430BE0" w:rsidP="005076D8">
            <w:pPr>
              <w:pStyle w:val="TAL"/>
              <w:rPr>
                <w:lang w:eastAsia="en-US"/>
              </w:rPr>
            </w:pPr>
            <w:r w:rsidRPr="000749E2">
              <w:rPr>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F672AB" w14:textId="58945B70" w:rsidR="00430BE0" w:rsidRPr="000749E2" w:rsidRDefault="00430BE0" w:rsidP="005076D8">
            <w:pPr>
              <w:pStyle w:val="TAL"/>
              <w:rPr>
                <w:lang w:eastAsia="en-US"/>
              </w:rPr>
            </w:pPr>
            <w:r w:rsidRPr="000749E2">
              <w:rPr>
                <w:lang w:eastAsia="en-US"/>
              </w:rPr>
              <w:t>R5-212280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99F20C" w14:textId="7E762E5D" w:rsidR="00430BE0" w:rsidRPr="000749E2" w:rsidRDefault="00430BE0" w:rsidP="005076D8">
            <w:pPr>
              <w:pStyle w:val="TAL"/>
              <w:rPr>
                <w:lang w:eastAsia="en-US"/>
              </w:rPr>
            </w:pPr>
            <w:r w:rsidRPr="000749E2">
              <w:rPr>
                <w:lang w:eastAsia="en-US"/>
              </w:rPr>
              <w:t>1355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E78DB9" w14:textId="16DDABC3" w:rsidR="00430BE0" w:rsidRPr="000749E2" w:rsidRDefault="00430BE0"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34EA77" w14:textId="511302A0" w:rsidR="00430BE0" w:rsidRPr="000749E2" w:rsidRDefault="00430BE0"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13C59A" w14:textId="34C0082D" w:rsidR="00430BE0" w:rsidRPr="000749E2" w:rsidRDefault="00430BE0" w:rsidP="000749E2">
            <w:pPr>
              <w:pStyle w:val="TAL"/>
              <w:rPr>
                <w:lang w:eastAsia="en-US"/>
              </w:rPr>
            </w:pPr>
            <w:r w:rsidRPr="000749E2">
              <w:rPr>
                <w:lang w:eastAsia="en-US"/>
              </w:rPr>
              <w:t>Addition of common aspects of narrowband wake-up signal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906DC6" w14:textId="77777777" w:rsidR="00430BE0" w:rsidRPr="000749E2" w:rsidRDefault="00430BE0" w:rsidP="005076D8">
            <w:pPr>
              <w:pStyle w:val="TAL"/>
              <w:rPr>
                <w:lang w:eastAsia="en-US"/>
              </w:rPr>
            </w:pPr>
            <w:r w:rsidRPr="000749E2">
              <w:rPr>
                <w:lang w:eastAsia="en-US"/>
              </w:rPr>
              <w:t>16.9.0</w:t>
            </w:r>
          </w:p>
        </w:tc>
      </w:tr>
      <w:tr w:rsidR="00430BE0" w:rsidRPr="000749E2" w14:paraId="191029E3"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36699883" w14:textId="77777777" w:rsidR="00430BE0" w:rsidRPr="000749E2" w:rsidRDefault="00430BE0" w:rsidP="005076D8">
            <w:pPr>
              <w:pStyle w:val="TAL"/>
              <w:rPr>
                <w:lang w:eastAsia="en-US"/>
              </w:rPr>
            </w:pPr>
            <w:r w:rsidRPr="000749E2">
              <w:rPr>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0C9F80" w14:textId="77777777" w:rsidR="00430BE0" w:rsidRPr="000749E2" w:rsidRDefault="00430BE0" w:rsidP="005076D8">
            <w:pPr>
              <w:pStyle w:val="TAL"/>
              <w:rPr>
                <w:lang w:eastAsia="en-US"/>
              </w:rPr>
            </w:pPr>
            <w:r w:rsidRPr="000749E2">
              <w:rPr>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4FB708" w14:textId="4E84CFCC" w:rsidR="00430BE0" w:rsidRPr="000749E2" w:rsidRDefault="00430BE0" w:rsidP="005076D8">
            <w:pPr>
              <w:pStyle w:val="TAL"/>
              <w:rPr>
                <w:lang w:eastAsia="en-US"/>
              </w:rPr>
            </w:pPr>
            <w:r w:rsidRPr="000749E2">
              <w:rPr>
                <w:lang w:eastAsia="en-US"/>
              </w:rPr>
              <w:t>R5-212391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2D9D54" w14:textId="61588319" w:rsidR="00430BE0" w:rsidRPr="000749E2" w:rsidRDefault="00430BE0" w:rsidP="005076D8">
            <w:pPr>
              <w:pStyle w:val="TAL"/>
              <w:rPr>
                <w:lang w:eastAsia="en-US"/>
              </w:rPr>
            </w:pPr>
            <w:r w:rsidRPr="000749E2">
              <w:rPr>
                <w:lang w:eastAsia="en-US"/>
              </w:rPr>
              <w:t>1356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F956D1" w14:textId="1BAA4128" w:rsidR="00430BE0" w:rsidRPr="000749E2" w:rsidRDefault="00430BE0"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84455A" w14:textId="6D9264A9" w:rsidR="00430BE0" w:rsidRPr="000749E2" w:rsidRDefault="00430BE0"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6554BB" w14:textId="7E5A322E" w:rsidR="00430BE0" w:rsidRPr="000749E2" w:rsidRDefault="00430BE0" w:rsidP="000749E2">
            <w:pPr>
              <w:pStyle w:val="TAL"/>
              <w:rPr>
                <w:lang w:eastAsia="en-US"/>
              </w:rPr>
            </w:pPr>
            <w:r w:rsidRPr="000749E2">
              <w:rPr>
                <w:lang w:eastAsia="en-US"/>
              </w:rPr>
              <w:t>MCPTT Packet Filter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7044E7" w14:textId="77777777" w:rsidR="00430BE0" w:rsidRPr="000749E2" w:rsidRDefault="00430BE0" w:rsidP="005076D8">
            <w:pPr>
              <w:pStyle w:val="TAL"/>
              <w:rPr>
                <w:lang w:eastAsia="en-US"/>
              </w:rPr>
            </w:pPr>
            <w:r w:rsidRPr="000749E2">
              <w:rPr>
                <w:lang w:eastAsia="en-US"/>
              </w:rPr>
              <w:t>16.9.0</w:t>
            </w:r>
          </w:p>
        </w:tc>
      </w:tr>
      <w:tr w:rsidR="00430BE0" w:rsidRPr="000749E2" w14:paraId="0865000B"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1C23B1E3" w14:textId="77777777" w:rsidR="00430BE0" w:rsidRPr="000749E2" w:rsidRDefault="00430BE0" w:rsidP="005076D8">
            <w:pPr>
              <w:pStyle w:val="TAL"/>
              <w:rPr>
                <w:lang w:eastAsia="en-US"/>
              </w:rPr>
            </w:pPr>
            <w:r w:rsidRPr="000749E2">
              <w:rPr>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6C0714" w14:textId="77777777" w:rsidR="00430BE0" w:rsidRPr="000749E2" w:rsidRDefault="00430BE0" w:rsidP="005076D8">
            <w:pPr>
              <w:pStyle w:val="TAL"/>
              <w:rPr>
                <w:lang w:eastAsia="en-US"/>
              </w:rPr>
            </w:pPr>
            <w:r w:rsidRPr="000749E2">
              <w:rPr>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584F89" w14:textId="5824A577" w:rsidR="00430BE0" w:rsidRPr="000749E2" w:rsidRDefault="00430BE0" w:rsidP="005076D8">
            <w:pPr>
              <w:pStyle w:val="TAL"/>
              <w:rPr>
                <w:lang w:eastAsia="en-US"/>
              </w:rPr>
            </w:pPr>
            <w:r w:rsidRPr="000749E2">
              <w:rPr>
                <w:lang w:eastAsia="en-US"/>
              </w:rPr>
              <w:t>R5-212614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F024FB" w14:textId="242C8C06" w:rsidR="00430BE0" w:rsidRPr="000749E2" w:rsidRDefault="00430BE0" w:rsidP="005076D8">
            <w:pPr>
              <w:pStyle w:val="TAL"/>
              <w:rPr>
                <w:lang w:eastAsia="en-US"/>
              </w:rPr>
            </w:pPr>
            <w:r w:rsidRPr="000749E2">
              <w:rPr>
                <w:lang w:eastAsia="en-US"/>
              </w:rPr>
              <w:t>1359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C78A1F" w14:textId="5C0499EB" w:rsidR="00430BE0" w:rsidRPr="000749E2" w:rsidRDefault="00430BE0"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0AB866" w14:textId="3791C11C" w:rsidR="00430BE0" w:rsidRPr="000749E2" w:rsidRDefault="00430BE0"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512BE7" w14:textId="7F8132CD" w:rsidR="00430BE0" w:rsidRPr="000749E2" w:rsidRDefault="00430BE0" w:rsidP="000749E2">
            <w:pPr>
              <w:pStyle w:val="TAL"/>
              <w:rPr>
                <w:lang w:eastAsia="en-US"/>
              </w:rPr>
            </w:pPr>
            <w:r w:rsidRPr="000749E2">
              <w:rPr>
                <w:lang w:eastAsia="en-US"/>
              </w:rPr>
              <w:t>Addition of TDD 46 reference test frequencies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0DE05C" w14:textId="77777777" w:rsidR="00430BE0" w:rsidRPr="000749E2" w:rsidRDefault="00430BE0" w:rsidP="005076D8">
            <w:pPr>
              <w:pStyle w:val="TAL"/>
              <w:rPr>
                <w:lang w:eastAsia="en-US"/>
              </w:rPr>
            </w:pPr>
            <w:r w:rsidRPr="000749E2">
              <w:rPr>
                <w:lang w:eastAsia="en-US"/>
              </w:rPr>
              <w:t>16.9.0</w:t>
            </w:r>
          </w:p>
        </w:tc>
      </w:tr>
      <w:tr w:rsidR="00430BE0" w:rsidRPr="000749E2" w14:paraId="3C993BE5"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25BF5893" w14:textId="77777777" w:rsidR="00430BE0" w:rsidRPr="000749E2" w:rsidRDefault="00430BE0" w:rsidP="005076D8">
            <w:pPr>
              <w:pStyle w:val="TAL"/>
              <w:rPr>
                <w:lang w:eastAsia="en-US"/>
              </w:rPr>
            </w:pPr>
            <w:r w:rsidRPr="000749E2">
              <w:rPr>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B5CA2E" w14:textId="77777777" w:rsidR="00430BE0" w:rsidRPr="000749E2" w:rsidRDefault="00430BE0" w:rsidP="005076D8">
            <w:pPr>
              <w:pStyle w:val="TAL"/>
              <w:rPr>
                <w:lang w:eastAsia="en-US"/>
              </w:rPr>
            </w:pPr>
            <w:r w:rsidRPr="000749E2">
              <w:rPr>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1A2B31" w14:textId="10ECB6B3" w:rsidR="00430BE0" w:rsidRPr="000749E2" w:rsidRDefault="00430BE0" w:rsidP="005076D8">
            <w:pPr>
              <w:pStyle w:val="TAL"/>
              <w:rPr>
                <w:lang w:eastAsia="en-US"/>
              </w:rPr>
            </w:pPr>
            <w:r w:rsidRPr="000749E2">
              <w:rPr>
                <w:lang w:eastAsia="en-US"/>
              </w:rPr>
              <w:t>R5-213122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F7C088" w14:textId="6DAA28DC" w:rsidR="00430BE0" w:rsidRPr="000749E2" w:rsidRDefault="00430BE0" w:rsidP="005076D8">
            <w:pPr>
              <w:pStyle w:val="TAL"/>
              <w:rPr>
                <w:lang w:eastAsia="en-US"/>
              </w:rPr>
            </w:pPr>
            <w:r w:rsidRPr="000749E2">
              <w:rPr>
                <w:lang w:eastAsia="en-US"/>
              </w:rPr>
              <w:t>1361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A1F10E" w14:textId="33EE6A05" w:rsidR="00430BE0" w:rsidRPr="000749E2" w:rsidRDefault="00430BE0"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A98325" w14:textId="5C662372" w:rsidR="00430BE0" w:rsidRPr="000749E2" w:rsidRDefault="00430BE0"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191335" w14:textId="45032963" w:rsidR="00430BE0" w:rsidRPr="000749E2" w:rsidRDefault="00430BE0" w:rsidP="000749E2">
            <w:pPr>
              <w:pStyle w:val="TAL"/>
              <w:rPr>
                <w:lang w:eastAsia="en-US"/>
              </w:rPr>
            </w:pPr>
            <w:r w:rsidRPr="000749E2">
              <w:rPr>
                <w:lang w:eastAsia="en-US"/>
              </w:rPr>
              <w:t>Updates to default contents of RRC messages for RACS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02C055" w14:textId="77777777" w:rsidR="00430BE0" w:rsidRPr="000749E2" w:rsidRDefault="00430BE0" w:rsidP="005076D8">
            <w:pPr>
              <w:pStyle w:val="TAL"/>
              <w:rPr>
                <w:lang w:eastAsia="en-US"/>
              </w:rPr>
            </w:pPr>
            <w:r w:rsidRPr="000749E2">
              <w:rPr>
                <w:lang w:eastAsia="en-US"/>
              </w:rPr>
              <w:t>16.9.0</w:t>
            </w:r>
          </w:p>
        </w:tc>
      </w:tr>
      <w:tr w:rsidR="00430BE0" w:rsidRPr="000749E2" w14:paraId="55496437"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5D9B90D0" w14:textId="77777777" w:rsidR="00430BE0" w:rsidRPr="000749E2" w:rsidRDefault="00430BE0" w:rsidP="005076D8">
            <w:pPr>
              <w:pStyle w:val="TAL"/>
              <w:rPr>
                <w:lang w:eastAsia="en-US"/>
              </w:rPr>
            </w:pPr>
            <w:r w:rsidRPr="000749E2">
              <w:rPr>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0F667C" w14:textId="77777777" w:rsidR="00430BE0" w:rsidRPr="000749E2" w:rsidRDefault="00430BE0" w:rsidP="005076D8">
            <w:pPr>
              <w:pStyle w:val="TAL"/>
              <w:rPr>
                <w:lang w:eastAsia="en-US"/>
              </w:rPr>
            </w:pPr>
            <w:r w:rsidRPr="000749E2">
              <w:rPr>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DDB849A" w14:textId="6429BD27" w:rsidR="00430BE0" w:rsidRPr="000749E2" w:rsidRDefault="00430BE0" w:rsidP="005076D8">
            <w:pPr>
              <w:pStyle w:val="TAL"/>
              <w:rPr>
                <w:lang w:eastAsia="en-US"/>
              </w:rPr>
            </w:pPr>
            <w:r w:rsidRPr="000749E2">
              <w:rPr>
                <w:lang w:eastAsia="en-US"/>
              </w:rPr>
              <w:t>R5-213124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7AF4D0" w14:textId="556AC041" w:rsidR="00430BE0" w:rsidRPr="000749E2" w:rsidRDefault="00430BE0" w:rsidP="005076D8">
            <w:pPr>
              <w:pStyle w:val="TAL"/>
              <w:rPr>
                <w:lang w:eastAsia="en-US"/>
              </w:rPr>
            </w:pPr>
            <w:r w:rsidRPr="000749E2">
              <w:rPr>
                <w:lang w:eastAsia="en-US"/>
              </w:rPr>
              <w:t>1362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0ECCD7" w14:textId="7B5E5068" w:rsidR="00430BE0" w:rsidRPr="000749E2" w:rsidRDefault="00430BE0"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D548EB" w14:textId="6C3F9AF7" w:rsidR="00430BE0" w:rsidRPr="000749E2" w:rsidRDefault="00430BE0"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5B401C" w14:textId="2E5E78B4" w:rsidR="00430BE0" w:rsidRPr="000749E2" w:rsidRDefault="00430BE0" w:rsidP="000749E2">
            <w:pPr>
              <w:pStyle w:val="TAL"/>
              <w:rPr>
                <w:lang w:eastAsia="en-US"/>
              </w:rPr>
            </w:pPr>
            <w:r w:rsidRPr="000749E2">
              <w:rPr>
                <w:lang w:eastAsia="en-US"/>
              </w:rPr>
              <w:t>Updates to default contents of NAS messages for RACS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B71264" w14:textId="77777777" w:rsidR="00430BE0" w:rsidRPr="000749E2" w:rsidRDefault="00430BE0" w:rsidP="005076D8">
            <w:pPr>
              <w:pStyle w:val="TAL"/>
              <w:rPr>
                <w:lang w:eastAsia="en-US"/>
              </w:rPr>
            </w:pPr>
            <w:r w:rsidRPr="000749E2">
              <w:rPr>
                <w:lang w:eastAsia="en-US"/>
              </w:rPr>
              <w:t>16.9.0</w:t>
            </w:r>
          </w:p>
        </w:tc>
      </w:tr>
      <w:tr w:rsidR="00430BE0" w:rsidRPr="000749E2" w14:paraId="7EC73AED"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7B966AB1" w14:textId="77777777" w:rsidR="00430BE0" w:rsidRPr="000749E2" w:rsidRDefault="00430BE0" w:rsidP="005076D8">
            <w:pPr>
              <w:pStyle w:val="TAL"/>
              <w:rPr>
                <w:lang w:eastAsia="en-US"/>
              </w:rPr>
            </w:pPr>
            <w:r w:rsidRPr="000749E2">
              <w:rPr>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880AE6" w14:textId="77777777" w:rsidR="00430BE0" w:rsidRPr="000749E2" w:rsidRDefault="00430BE0" w:rsidP="005076D8">
            <w:pPr>
              <w:pStyle w:val="TAL"/>
              <w:rPr>
                <w:lang w:eastAsia="en-US"/>
              </w:rPr>
            </w:pPr>
            <w:r w:rsidRPr="000749E2">
              <w:rPr>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170A7A" w14:textId="304A6FFD" w:rsidR="00430BE0" w:rsidRPr="000749E2" w:rsidRDefault="00430BE0" w:rsidP="005076D8">
            <w:pPr>
              <w:pStyle w:val="TAL"/>
              <w:rPr>
                <w:lang w:eastAsia="en-US"/>
              </w:rPr>
            </w:pPr>
            <w:r w:rsidRPr="000749E2">
              <w:rPr>
                <w:lang w:eastAsia="en-US"/>
              </w:rPr>
              <w:t>R5-213546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F99388" w14:textId="5F28F93A" w:rsidR="00430BE0" w:rsidRPr="000749E2" w:rsidRDefault="00430BE0" w:rsidP="005076D8">
            <w:pPr>
              <w:pStyle w:val="TAL"/>
              <w:rPr>
                <w:lang w:eastAsia="en-US"/>
              </w:rPr>
            </w:pPr>
            <w:r w:rsidRPr="000749E2">
              <w:rPr>
                <w:lang w:eastAsia="en-US"/>
              </w:rPr>
              <w:t>1364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9D9E81" w14:textId="41EE1DE1" w:rsidR="00430BE0" w:rsidRPr="000749E2" w:rsidRDefault="00430BE0"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D67A08" w14:textId="66FD2B95" w:rsidR="00430BE0" w:rsidRPr="000749E2" w:rsidRDefault="00430BE0"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143D1B" w14:textId="10056F39" w:rsidR="00430BE0" w:rsidRPr="000749E2" w:rsidRDefault="00430BE0" w:rsidP="000749E2">
            <w:pPr>
              <w:pStyle w:val="TAL"/>
              <w:rPr>
                <w:lang w:eastAsia="en-US"/>
              </w:rPr>
            </w:pPr>
            <w:r w:rsidRPr="000749E2">
              <w:rPr>
                <w:lang w:eastAsia="en-US"/>
              </w:rPr>
              <w:t>Update to NB-IoT Common test environment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78F121" w14:textId="77777777" w:rsidR="00430BE0" w:rsidRPr="000749E2" w:rsidRDefault="00430BE0" w:rsidP="005076D8">
            <w:pPr>
              <w:pStyle w:val="TAL"/>
              <w:rPr>
                <w:lang w:eastAsia="en-US"/>
              </w:rPr>
            </w:pPr>
            <w:r w:rsidRPr="000749E2">
              <w:rPr>
                <w:lang w:eastAsia="en-US"/>
              </w:rPr>
              <w:t>16.9.0</w:t>
            </w:r>
          </w:p>
        </w:tc>
      </w:tr>
      <w:tr w:rsidR="00430BE0" w:rsidRPr="000749E2" w14:paraId="7F825BC9"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3C2CA24A" w14:textId="77777777" w:rsidR="00430BE0" w:rsidRPr="000749E2" w:rsidRDefault="00430BE0" w:rsidP="005076D8">
            <w:pPr>
              <w:pStyle w:val="TAL"/>
              <w:rPr>
                <w:lang w:eastAsia="en-US"/>
              </w:rPr>
            </w:pPr>
            <w:r w:rsidRPr="000749E2">
              <w:rPr>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5AC508" w14:textId="77777777" w:rsidR="00430BE0" w:rsidRPr="000749E2" w:rsidRDefault="00430BE0" w:rsidP="005076D8">
            <w:pPr>
              <w:pStyle w:val="TAL"/>
              <w:rPr>
                <w:lang w:eastAsia="en-US"/>
              </w:rPr>
            </w:pPr>
            <w:r w:rsidRPr="000749E2">
              <w:rPr>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4576B6" w14:textId="32B70930" w:rsidR="00430BE0" w:rsidRPr="000749E2" w:rsidRDefault="00430BE0" w:rsidP="005076D8">
            <w:pPr>
              <w:pStyle w:val="TAL"/>
              <w:rPr>
                <w:lang w:eastAsia="en-US"/>
              </w:rPr>
            </w:pPr>
            <w:r w:rsidRPr="000749E2">
              <w:rPr>
                <w:lang w:eastAsia="en-US"/>
              </w:rPr>
              <w:t>R5-213549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E7DD70" w14:textId="197DF415" w:rsidR="00430BE0" w:rsidRPr="000749E2" w:rsidRDefault="00430BE0" w:rsidP="005076D8">
            <w:pPr>
              <w:pStyle w:val="TAL"/>
              <w:rPr>
                <w:lang w:eastAsia="en-US"/>
              </w:rPr>
            </w:pPr>
            <w:r w:rsidRPr="000749E2">
              <w:rPr>
                <w:lang w:eastAsia="en-US"/>
              </w:rPr>
              <w:t>1357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26E9CF" w14:textId="10099443" w:rsidR="00430BE0" w:rsidRPr="000749E2" w:rsidRDefault="00430BE0"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E44EB0" w14:textId="5A897E84" w:rsidR="00430BE0" w:rsidRPr="000749E2" w:rsidRDefault="00430BE0"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ABA162" w14:textId="00A1107A" w:rsidR="00430BE0" w:rsidRPr="000749E2" w:rsidRDefault="00430BE0" w:rsidP="000749E2">
            <w:pPr>
              <w:pStyle w:val="TAL"/>
              <w:rPr>
                <w:lang w:eastAsia="en-US"/>
              </w:rPr>
            </w:pPr>
            <w:r w:rsidRPr="000749E2">
              <w:rPr>
                <w:lang w:eastAsia="en-US"/>
              </w:rPr>
              <w:t>Correction to RRC messages for LTE CHO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5B2409" w14:textId="77777777" w:rsidR="00430BE0" w:rsidRPr="000749E2" w:rsidRDefault="00430BE0" w:rsidP="005076D8">
            <w:pPr>
              <w:pStyle w:val="TAL"/>
              <w:rPr>
                <w:lang w:eastAsia="en-US"/>
              </w:rPr>
            </w:pPr>
            <w:r w:rsidRPr="000749E2">
              <w:rPr>
                <w:lang w:eastAsia="en-US"/>
              </w:rPr>
              <w:t>16.9.0</w:t>
            </w:r>
          </w:p>
        </w:tc>
      </w:tr>
      <w:tr w:rsidR="00430BE0" w:rsidRPr="000749E2" w14:paraId="768CB347"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47082B39" w14:textId="77777777" w:rsidR="00430BE0" w:rsidRPr="000749E2" w:rsidRDefault="00430BE0" w:rsidP="005076D8">
            <w:pPr>
              <w:pStyle w:val="TAL"/>
              <w:rPr>
                <w:lang w:eastAsia="en-US"/>
              </w:rPr>
            </w:pPr>
            <w:r w:rsidRPr="000749E2">
              <w:rPr>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6F17A1" w14:textId="77777777" w:rsidR="00430BE0" w:rsidRPr="000749E2" w:rsidRDefault="00430BE0" w:rsidP="005076D8">
            <w:pPr>
              <w:pStyle w:val="TAL"/>
              <w:rPr>
                <w:lang w:eastAsia="en-US"/>
              </w:rPr>
            </w:pPr>
            <w:r w:rsidRPr="000749E2">
              <w:rPr>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EA40E0" w14:textId="32E84CD5" w:rsidR="00430BE0" w:rsidRPr="000749E2" w:rsidRDefault="00430BE0" w:rsidP="005076D8">
            <w:pPr>
              <w:pStyle w:val="TAL"/>
              <w:rPr>
                <w:lang w:eastAsia="en-US"/>
              </w:rPr>
            </w:pPr>
            <w:r w:rsidRPr="000749E2">
              <w:rPr>
                <w:lang w:eastAsia="en-US"/>
              </w:rPr>
              <w:t>R5-213939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C78C7E" w14:textId="67C78649" w:rsidR="00430BE0" w:rsidRPr="000749E2" w:rsidRDefault="00430BE0" w:rsidP="005076D8">
            <w:pPr>
              <w:pStyle w:val="TAL"/>
              <w:rPr>
                <w:lang w:eastAsia="en-US"/>
              </w:rPr>
            </w:pPr>
            <w:r w:rsidRPr="000749E2">
              <w:rPr>
                <w:lang w:eastAsia="en-US"/>
              </w:rPr>
              <w:t>1360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65A3AE" w14:textId="6C7793C8" w:rsidR="00430BE0" w:rsidRPr="000749E2" w:rsidRDefault="00430BE0"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44FEE3" w14:textId="426D43C3" w:rsidR="00430BE0" w:rsidRPr="000749E2" w:rsidRDefault="00430BE0"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F3188A" w14:textId="63817EF9" w:rsidR="00430BE0" w:rsidRPr="000749E2" w:rsidRDefault="00430BE0" w:rsidP="000749E2">
            <w:pPr>
              <w:pStyle w:val="TAL"/>
              <w:rPr>
                <w:lang w:eastAsia="en-US"/>
              </w:rPr>
            </w:pPr>
            <w:r w:rsidRPr="000749E2">
              <w:rPr>
                <w:lang w:eastAsia="en-US"/>
              </w:rPr>
              <w:t>Correction to the condition of p-MaxEUTRA-r15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014A50" w14:textId="77777777" w:rsidR="00430BE0" w:rsidRPr="000749E2" w:rsidRDefault="00430BE0" w:rsidP="005076D8">
            <w:pPr>
              <w:pStyle w:val="TAL"/>
              <w:rPr>
                <w:lang w:eastAsia="en-US"/>
              </w:rPr>
            </w:pPr>
            <w:r w:rsidRPr="000749E2">
              <w:rPr>
                <w:lang w:eastAsia="en-US"/>
              </w:rPr>
              <w:t>16.9.0</w:t>
            </w:r>
          </w:p>
        </w:tc>
      </w:tr>
      <w:tr w:rsidR="00430BE0" w:rsidRPr="000749E2" w14:paraId="0742108E"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0EC6B14B" w14:textId="77777777" w:rsidR="00430BE0" w:rsidRPr="000749E2" w:rsidRDefault="00430BE0" w:rsidP="005076D8">
            <w:pPr>
              <w:pStyle w:val="TAL"/>
              <w:rPr>
                <w:lang w:eastAsia="en-US"/>
              </w:rPr>
            </w:pPr>
            <w:r w:rsidRPr="000749E2">
              <w:rPr>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8C3F84" w14:textId="77777777" w:rsidR="00430BE0" w:rsidRPr="000749E2" w:rsidRDefault="00430BE0" w:rsidP="005076D8">
            <w:pPr>
              <w:pStyle w:val="TAL"/>
              <w:rPr>
                <w:lang w:eastAsia="en-US"/>
              </w:rPr>
            </w:pPr>
            <w:r w:rsidRPr="000749E2">
              <w:rPr>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6DB0C6" w14:textId="14D84B6B" w:rsidR="00430BE0" w:rsidRPr="000749E2" w:rsidRDefault="00430BE0" w:rsidP="005076D8">
            <w:pPr>
              <w:pStyle w:val="TAL"/>
              <w:rPr>
                <w:lang w:eastAsia="en-US"/>
              </w:rPr>
            </w:pPr>
            <w:r w:rsidRPr="000749E2">
              <w:rPr>
                <w:lang w:eastAsia="en-US"/>
              </w:rPr>
              <w:t>R5-214013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2385A7" w14:textId="74CD5D17" w:rsidR="00430BE0" w:rsidRPr="000749E2" w:rsidRDefault="00430BE0" w:rsidP="005076D8">
            <w:pPr>
              <w:pStyle w:val="TAL"/>
              <w:rPr>
                <w:lang w:eastAsia="en-US"/>
              </w:rPr>
            </w:pPr>
            <w:r w:rsidRPr="000749E2">
              <w:rPr>
                <w:lang w:eastAsia="en-US"/>
              </w:rPr>
              <w:t>1365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CB3CD3" w14:textId="05791F9D" w:rsidR="00430BE0" w:rsidRPr="000749E2" w:rsidRDefault="00430BE0"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E92660" w14:textId="12BE7F03" w:rsidR="00430BE0" w:rsidRPr="000749E2" w:rsidRDefault="00430BE0"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71DB6F" w14:textId="2F4D1699" w:rsidR="00430BE0" w:rsidRPr="000749E2" w:rsidRDefault="00430BE0" w:rsidP="000749E2">
            <w:pPr>
              <w:pStyle w:val="TAL"/>
              <w:rPr>
                <w:lang w:eastAsia="en-US"/>
              </w:rPr>
            </w:pPr>
            <w:r w:rsidRPr="000749E2">
              <w:rPr>
                <w:lang w:eastAsia="en-US"/>
              </w:rPr>
              <w:t>Addition of NB-IoT test frequencies for band 7, 42, 43 and 65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FC11C1" w14:textId="77777777" w:rsidR="00430BE0" w:rsidRPr="000749E2" w:rsidRDefault="00430BE0" w:rsidP="005076D8">
            <w:pPr>
              <w:pStyle w:val="TAL"/>
              <w:rPr>
                <w:lang w:eastAsia="en-US"/>
              </w:rPr>
            </w:pPr>
            <w:r w:rsidRPr="000749E2">
              <w:rPr>
                <w:lang w:eastAsia="en-US"/>
              </w:rPr>
              <w:t>16.9.0</w:t>
            </w:r>
          </w:p>
        </w:tc>
      </w:tr>
      <w:tr w:rsidR="00430BE0" w:rsidRPr="000749E2" w14:paraId="3201B498"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2F9C7FB1" w14:textId="0F60A67C" w:rsidR="00430BE0" w:rsidRPr="000749E2" w:rsidRDefault="00430BE0" w:rsidP="005076D8">
            <w:pPr>
              <w:pStyle w:val="TAL"/>
              <w:rPr>
                <w:lang w:eastAsia="en-US"/>
              </w:rPr>
            </w:pPr>
            <w:r w:rsidRPr="000749E2">
              <w:rPr>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DB88C3" w14:textId="09DF9A1F" w:rsidR="00430BE0" w:rsidRPr="000749E2" w:rsidRDefault="00430BE0" w:rsidP="005076D8">
            <w:pPr>
              <w:pStyle w:val="TAL"/>
              <w:rPr>
                <w:lang w:eastAsia="en-US"/>
              </w:rPr>
            </w:pPr>
            <w:r w:rsidRPr="000749E2">
              <w:rPr>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1A640C" w14:textId="65C72E71" w:rsidR="00430BE0" w:rsidRPr="000749E2" w:rsidRDefault="00430BE0" w:rsidP="005076D8">
            <w:pPr>
              <w:pStyle w:val="TAL"/>
              <w:rPr>
                <w:lang w:eastAsia="en-US"/>
              </w:rPr>
            </w:pPr>
            <w:r w:rsidRPr="000749E2">
              <w:rPr>
                <w:lang w:eastAsia="en-US"/>
              </w:rPr>
              <w:t>R5-214031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7D1DF0" w14:textId="311B59AD" w:rsidR="00430BE0" w:rsidRPr="000749E2" w:rsidRDefault="00430BE0" w:rsidP="005076D8">
            <w:pPr>
              <w:pStyle w:val="TAL"/>
              <w:rPr>
                <w:lang w:eastAsia="en-US"/>
              </w:rPr>
            </w:pPr>
            <w:r w:rsidRPr="000749E2">
              <w:rPr>
                <w:lang w:eastAsia="en-US"/>
              </w:rPr>
              <w:t>1366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F26A83" w14:textId="014C158C" w:rsidR="00430BE0" w:rsidRPr="000749E2" w:rsidRDefault="00430BE0"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ECF3C3" w14:textId="5EE34B36" w:rsidR="00430BE0" w:rsidRPr="000749E2" w:rsidRDefault="00430BE0"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506750" w14:textId="7A5E1835" w:rsidR="00430BE0" w:rsidRPr="000749E2" w:rsidRDefault="00430BE0" w:rsidP="000749E2">
            <w:pPr>
              <w:pStyle w:val="TAL"/>
              <w:rPr>
                <w:lang w:eastAsia="en-US"/>
              </w:rPr>
            </w:pPr>
            <w:r w:rsidRPr="000749E2">
              <w:rPr>
                <w:lang w:eastAsia="en-US"/>
              </w:rPr>
              <w:t>Correction to band 71 guard-band test frequencies for NB-IoT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986259" w14:textId="2BE4E5F4" w:rsidR="00430BE0" w:rsidRPr="000749E2" w:rsidRDefault="00430BE0" w:rsidP="005076D8">
            <w:pPr>
              <w:pStyle w:val="TAL"/>
              <w:rPr>
                <w:lang w:eastAsia="en-US"/>
              </w:rPr>
            </w:pPr>
            <w:r w:rsidRPr="000749E2">
              <w:rPr>
                <w:lang w:eastAsia="en-US"/>
              </w:rPr>
              <w:t>16.9.0</w:t>
            </w:r>
          </w:p>
        </w:tc>
      </w:tr>
      <w:tr w:rsidR="00430BE0" w:rsidRPr="000749E2" w14:paraId="356B93A7"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27EF38A0" w14:textId="07567DD0" w:rsidR="00430BE0" w:rsidRPr="000749E2" w:rsidRDefault="00430BE0" w:rsidP="005076D8">
            <w:pPr>
              <w:pStyle w:val="TAL"/>
              <w:rPr>
                <w:lang w:eastAsia="en-US"/>
              </w:rPr>
            </w:pPr>
            <w:r w:rsidRPr="000749E2">
              <w:rPr>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5C0BF9" w14:textId="1C254292" w:rsidR="00430BE0" w:rsidRPr="000749E2" w:rsidRDefault="00430BE0" w:rsidP="005076D8">
            <w:pPr>
              <w:pStyle w:val="TAL"/>
              <w:rPr>
                <w:lang w:eastAsia="en-US"/>
              </w:rPr>
            </w:pPr>
            <w:r w:rsidRPr="000749E2">
              <w:rPr>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440BA0" w14:textId="254D9333" w:rsidR="00430BE0" w:rsidRPr="000749E2" w:rsidRDefault="00430BE0" w:rsidP="005076D8">
            <w:pPr>
              <w:pStyle w:val="TAL"/>
              <w:rPr>
                <w:lang w:eastAsia="en-US"/>
              </w:rPr>
            </w:pPr>
            <w:r w:rsidRPr="000749E2">
              <w:rPr>
                <w:lang w:eastAsia="en-US"/>
              </w:rPr>
              <w:t>R5-214032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7ECD7F" w14:textId="50C94F07" w:rsidR="00430BE0" w:rsidRPr="000749E2" w:rsidRDefault="00430BE0" w:rsidP="005076D8">
            <w:pPr>
              <w:pStyle w:val="TAL"/>
              <w:rPr>
                <w:lang w:eastAsia="en-US"/>
              </w:rPr>
            </w:pPr>
            <w:r w:rsidRPr="000749E2">
              <w:rPr>
                <w:lang w:eastAsia="en-US"/>
              </w:rPr>
              <w:t>1367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9E48D8" w14:textId="55E9A0E0" w:rsidR="00430BE0" w:rsidRPr="000749E2" w:rsidRDefault="00430BE0"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5D59CA" w14:textId="7ECD8956" w:rsidR="00430BE0" w:rsidRPr="000749E2" w:rsidRDefault="00430BE0"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4A739F" w14:textId="02CACBCD" w:rsidR="00430BE0" w:rsidRPr="000749E2" w:rsidRDefault="00430BE0" w:rsidP="000749E2">
            <w:pPr>
              <w:pStyle w:val="TAL"/>
              <w:rPr>
                <w:lang w:eastAsia="en-US"/>
              </w:rPr>
            </w:pPr>
            <w:r w:rsidRPr="000749E2">
              <w:rPr>
                <w:lang w:eastAsia="en-US"/>
              </w:rPr>
              <w:t>Adding Test frequencies for NB-IoT FDD MFBI for band 4, 10 and 66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428169" w14:textId="6AAA94FE" w:rsidR="00430BE0" w:rsidRPr="000749E2" w:rsidRDefault="00430BE0" w:rsidP="005076D8">
            <w:pPr>
              <w:pStyle w:val="TAL"/>
              <w:rPr>
                <w:lang w:eastAsia="en-US"/>
              </w:rPr>
            </w:pPr>
            <w:r w:rsidRPr="000749E2">
              <w:rPr>
                <w:lang w:eastAsia="en-US"/>
              </w:rPr>
              <w:t>16.9.0</w:t>
            </w:r>
          </w:p>
        </w:tc>
      </w:tr>
      <w:tr w:rsidR="00430BE0" w:rsidRPr="000749E2" w14:paraId="2CB83C6D"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220D9EAD" w14:textId="2D22BB00" w:rsidR="00430BE0" w:rsidRPr="000749E2" w:rsidRDefault="00430BE0" w:rsidP="005076D8">
            <w:pPr>
              <w:pStyle w:val="TAL"/>
              <w:rPr>
                <w:lang w:eastAsia="en-US"/>
              </w:rPr>
            </w:pPr>
            <w:r w:rsidRPr="000749E2">
              <w:rPr>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8D2617" w14:textId="286CC9F7" w:rsidR="00430BE0" w:rsidRPr="000749E2" w:rsidRDefault="00430BE0" w:rsidP="005076D8">
            <w:pPr>
              <w:pStyle w:val="TAL"/>
              <w:rPr>
                <w:lang w:eastAsia="en-US"/>
              </w:rPr>
            </w:pPr>
            <w:r w:rsidRPr="000749E2">
              <w:rPr>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FB38FD" w14:textId="2C14BF74" w:rsidR="00430BE0" w:rsidRPr="000749E2" w:rsidRDefault="00430BE0" w:rsidP="005076D8">
            <w:pPr>
              <w:pStyle w:val="TAL"/>
              <w:rPr>
                <w:lang w:eastAsia="en-US"/>
              </w:rPr>
            </w:pPr>
            <w:r w:rsidRPr="000749E2">
              <w:rPr>
                <w:lang w:eastAsia="en-US"/>
              </w:rPr>
              <w:t>R5-214043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C62CD6" w14:textId="2E1AB1E3" w:rsidR="00430BE0" w:rsidRPr="000749E2" w:rsidRDefault="00430BE0" w:rsidP="005076D8">
            <w:pPr>
              <w:pStyle w:val="TAL"/>
              <w:rPr>
                <w:lang w:eastAsia="en-US"/>
              </w:rPr>
            </w:pPr>
            <w:r w:rsidRPr="000749E2">
              <w:rPr>
                <w:lang w:eastAsia="en-US"/>
              </w:rPr>
              <w:t>1358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B2C8F0" w14:textId="51271EDD" w:rsidR="00430BE0" w:rsidRPr="000749E2" w:rsidRDefault="00430BE0"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D365B3" w14:textId="64D7F679" w:rsidR="00430BE0" w:rsidRPr="000749E2" w:rsidRDefault="00430BE0"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F13494" w14:textId="4AB21549" w:rsidR="00430BE0" w:rsidRPr="000749E2" w:rsidRDefault="00430BE0" w:rsidP="000749E2">
            <w:pPr>
              <w:pStyle w:val="TAL"/>
              <w:rPr>
                <w:lang w:eastAsia="en-US"/>
              </w:rPr>
            </w:pPr>
            <w:proofErr w:type="spellStart"/>
            <w:r w:rsidRPr="000749E2">
              <w:rPr>
                <w:lang w:eastAsia="en-US"/>
              </w:rPr>
              <w:t>LTE_Test</w:t>
            </w:r>
            <w:proofErr w:type="spellEnd"/>
            <w:r w:rsidRPr="000749E2">
              <w:rPr>
                <w:lang w:eastAsia="en-US"/>
              </w:rPr>
              <w:t xml:space="preserve"> frequencies correction for CA_66A-66A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7B0695" w14:textId="6BE2D2D7" w:rsidR="00430BE0" w:rsidRPr="000749E2" w:rsidRDefault="00430BE0" w:rsidP="005076D8">
            <w:pPr>
              <w:pStyle w:val="TAL"/>
              <w:rPr>
                <w:lang w:eastAsia="en-US"/>
              </w:rPr>
            </w:pPr>
            <w:r w:rsidRPr="000749E2">
              <w:rPr>
                <w:lang w:eastAsia="en-US"/>
              </w:rPr>
              <w:t>16.9.0</w:t>
            </w:r>
          </w:p>
        </w:tc>
      </w:tr>
      <w:tr w:rsidR="00481436" w:rsidRPr="000749E2" w14:paraId="3D4F4A2B"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5376E46C" w14:textId="2F1D90F3" w:rsidR="00481436" w:rsidRPr="000749E2" w:rsidRDefault="00481436" w:rsidP="005076D8">
            <w:pPr>
              <w:pStyle w:val="TAL"/>
              <w:rPr>
                <w:lang w:eastAsia="en-US"/>
              </w:rPr>
            </w:pPr>
            <w:r w:rsidRPr="000749E2">
              <w:rPr>
                <w:lang w:eastAsia="en-US"/>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25E10C" w14:textId="0A509A35" w:rsidR="00481436" w:rsidRPr="000749E2" w:rsidRDefault="00481436" w:rsidP="005076D8">
            <w:pPr>
              <w:pStyle w:val="TAL"/>
              <w:rPr>
                <w:lang w:eastAsia="en-US"/>
              </w:rPr>
            </w:pPr>
            <w:r w:rsidRPr="000749E2">
              <w:rPr>
                <w:lang w:eastAsia="en-US"/>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374CB9" w14:textId="3AC5A27A" w:rsidR="00481436" w:rsidRPr="000749E2" w:rsidRDefault="00481436" w:rsidP="005076D8">
            <w:pPr>
              <w:pStyle w:val="TAL"/>
              <w:rPr>
                <w:lang w:eastAsia="en-US"/>
              </w:rPr>
            </w:pPr>
            <w:r w:rsidRPr="000749E2">
              <w:rPr>
                <w:lang w:eastAsia="en-US"/>
              </w:rPr>
              <w:t>R5-214623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8713FE" w14:textId="2AC8A178" w:rsidR="00481436" w:rsidRPr="000749E2" w:rsidRDefault="00481436" w:rsidP="005076D8">
            <w:pPr>
              <w:pStyle w:val="TAL"/>
              <w:rPr>
                <w:lang w:eastAsia="en-US"/>
              </w:rPr>
            </w:pPr>
            <w:r w:rsidRPr="000749E2">
              <w:rPr>
                <w:lang w:eastAsia="en-US"/>
              </w:rPr>
              <w:t>1368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16FFB9" w14:textId="6DE73043" w:rsidR="00481436" w:rsidRPr="000749E2" w:rsidRDefault="00481436"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D06D7" w14:textId="593378F8" w:rsidR="00481436" w:rsidRPr="000749E2" w:rsidRDefault="00481436"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DC4D81" w14:textId="3E191AB8" w:rsidR="00481436" w:rsidRPr="000749E2" w:rsidRDefault="00481436" w:rsidP="000749E2">
            <w:pPr>
              <w:pStyle w:val="TAL"/>
              <w:rPr>
                <w:lang w:eastAsia="en-US"/>
              </w:rPr>
            </w:pPr>
            <w:r w:rsidRPr="000749E2">
              <w:rPr>
                <w:lang w:eastAsia="en-US"/>
              </w:rPr>
              <w:t>Update to generic procedure 4.5A.5 for IMS Emergency call establishment in EUTRA: Limited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96412E" w14:textId="075F08FC" w:rsidR="00481436" w:rsidRPr="000749E2" w:rsidRDefault="00481436" w:rsidP="005076D8">
            <w:pPr>
              <w:pStyle w:val="TAL"/>
              <w:rPr>
                <w:lang w:eastAsia="en-US"/>
              </w:rPr>
            </w:pPr>
            <w:r w:rsidRPr="000749E2">
              <w:rPr>
                <w:lang w:eastAsia="en-US"/>
              </w:rPr>
              <w:t>16.10.0</w:t>
            </w:r>
          </w:p>
        </w:tc>
      </w:tr>
      <w:tr w:rsidR="00481436" w:rsidRPr="000749E2" w14:paraId="2B9C91C1"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25113DA1" w14:textId="77777777" w:rsidR="00481436" w:rsidRPr="000749E2" w:rsidRDefault="00481436" w:rsidP="005076D8">
            <w:pPr>
              <w:pStyle w:val="TAL"/>
              <w:rPr>
                <w:lang w:eastAsia="en-US"/>
              </w:rPr>
            </w:pPr>
            <w:r w:rsidRPr="000749E2">
              <w:rPr>
                <w:lang w:eastAsia="en-US"/>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761731" w14:textId="77777777" w:rsidR="00481436" w:rsidRPr="000749E2" w:rsidRDefault="00481436" w:rsidP="005076D8">
            <w:pPr>
              <w:pStyle w:val="TAL"/>
              <w:rPr>
                <w:lang w:eastAsia="en-US"/>
              </w:rPr>
            </w:pPr>
            <w:r w:rsidRPr="000749E2">
              <w:rPr>
                <w:lang w:eastAsia="en-US"/>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647423" w14:textId="4AF6F989" w:rsidR="00481436" w:rsidRPr="000749E2" w:rsidRDefault="00481436" w:rsidP="005076D8">
            <w:pPr>
              <w:pStyle w:val="TAL"/>
              <w:rPr>
                <w:lang w:eastAsia="en-US"/>
              </w:rPr>
            </w:pPr>
            <w:r w:rsidRPr="000749E2">
              <w:rPr>
                <w:lang w:eastAsia="en-US"/>
              </w:rPr>
              <w:t>R5-214938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C84B8B" w14:textId="26B49B09" w:rsidR="00481436" w:rsidRPr="000749E2" w:rsidRDefault="00481436" w:rsidP="005076D8">
            <w:pPr>
              <w:pStyle w:val="TAL"/>
              <w:rPr>
                <w:lang w:eastAsia="en-US"/>
              </w:rPr>
            </w:pPr>
            <w:r w:rsidRPr="000749E2">
              <w:rPr>
                <w:lang w:eastAsia="en-US"/>
              </w:rPr>
              <w:t>1369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06CB65" w14:textId="79AC730B" w:rsidR="00481436" w:rsidRPr="000749E2" w:rsidRDefault="00481436"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B5A880" w14:textId="67C677D6" w:rsidR="00481436" w:rsidRPr="000749E2" w:rsidRDefault="00481436"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0E02EE" w14:textId="27784040" w:rsidR="00481436" w:rsidRPr="000749E2" w:rsidRDefault="00481436" w:rsidP="000749E2">
            <w:pPr>
              <w:pStyle w:val="TAL"/>
              <w:rPr>
                <w:lang w:eastAsia="en-US"/>
              </w:rPr>
            </w:pPr>
            <w:r w:rsidRPr="000749E2">
              <w:rPr>
                <w:lang w:eastAsia="en-US"/>
              </w:rPr>
              <w:t>Addition of test frequency of CA_66A-66A-66A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93226D" w14:textId="77777777" w:rsidR="00481436" w:rsidRPr="000749E2" w:rsidRDefault="00481436" w:rsidP="005076D8">
            <w:pPr>
              <w:pStyle w:val="TAL"/>
              <w:rPr>
                <w:lang w:eastAsia="en-US"/>
              </w:rPr>
            </w:pPr>
            <w:r w:rsidRPr="000749E2">
              <w:rPr>
                <w:lang w:eastAsia="en-US"/>
              </w:rPr>
              <w:t>16.10.0</w:t>
            </w:r>
          </w:p>
        </w:tc>
      </w:tr>
      <w:tr w:rsidR="00481436" w:rsidRPr="000749E2" w14:paraId="621A01F7"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30907101" w14:textId="77777777" w:rsidR="00481436" w:rsidRPr="000749E2" w:rsidRDefault="00481436" w:rsidP="005076D8">
            <w:pPr>
              <w:pStyle w:val="TAL"/>
              <w:rPr>
                <w:lang w:eastAsia="en-US"/>
              </w:rPr>
            </w:pPr>
            <w:r w:rsidRPr="000749E2">
              <w:rPr>
                <w:lang w:eastAsia="en-US"/>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4C0FAD" w14:textId="77777777" w:rsidR="00481436" w:rsidRPr="000749E2" w:rsidRDefault="00481436" w:rsidP="005076D8">
            <w:pPr>
              <w:pStyle w:val="TAL"/>
              <w:rPr>
                <w:lang w:eastAsia="en-US"/>
              </w:rPr>
            </w:pPr>
            <w:r w:rsidRPr="000749E2">
              <w:rPr>
                <w:lang w:eastAsia="en-US"/>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02314B" w14:textId="7FCFE717" w:rsidR="00481436" w:rsidRPr="000749E2" w:rsidRDefault="00481436" w:rsidP="005076D8">
            <w:pPr>
              <w:pStyle w:val="TAL"/>
              <w:rPr>
                <w:lang w:eastAsia="en-US"/>
              </w:rPr>
            </w:pPr>
            <w:r w:rsidRPr="000749E2">
              <w:rPr>
                <w:lang w:eastAsia="en-US"/>
              </w:rPr>
              <w:t>R5-214976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29F517" w14:textId="43F03CE9" w:rsidR="00481436" w:rsidRPr="000749E2" w:rsidRDefault="00481436" w:rsidP="005076D8">
            <w:pPr>
              <w:pStyle w:val="TAL"/>
              <w:rPr>
                <w:lang w:eastAsia="en-US"/>
              </w:rPr>
            </w:pPr>
            <w:r w:rsidRPr="000749E2">
              <w:rPr>
                <w:lang w:eastAsia="en-US"/>
              </w:rPr>
              <w:t>1370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AC7474" w14:textId="725D8D42" w:rsidR="00481436" w:rsidRPr="000749E2" w:rsidRDefault="00481436"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C8525" w14:textId="0A011C49" w:rsidR="00481436" w:rsidRPr="000749E2" w:rsidRDefault="00481436"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8CB1C9" w14:textId="487CF57F" w:rsidR="00481436" w:rsidRPr="000749E2" w:rsidRDefault="00481436" w:rsidP="000749E2">
            <w:pPr>
              <w:pStyle w:val="TAL"/>
              <w:rPr>
                <w:lang w:eastAsia="en-US"/>
              </w:rPr>
            </w:pPr>
            <w:r w:rsidRPr="000749E2">
              <w:rPr>
                <w:lang w:eastAsia="en-US"/>
              </w:rPr>
              <w:t xml:space="preserve">Addition of NB-IoT common configuration of System </w:t>
            </w:r>
            <w:r w:rsidRPr="000749E2">
              <w:rPr>
                <w:lang w:eastAsia="en-US"/>
              </w:rPr>
              <w:lastRenderedPageBreak/>
              <w:t>Information Block 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8D4196" w14:textId="77777777" w:rsidR="00481436" w:rsidRPr="000749E2" w:rsidRDefault="00481436" w:rsidP="005076D8">
            <w:pPr>
              <w:pStyle w:val="TAL"/>
              <w:rPr>
                <w:lang w:eastAsia="en-US"/>
              </w:rPr>
            </w:pPr>
            <w:r w:rsidRPr="000749E2">
              <w:rPr>
                <w:lang w:eastAsia="en-US"/>
              </w:rPr>
              <w:lastRenderedPageBreak/>
              <w:t>16.10.0</w:t>
            </w:r>
          </w:p>
        </w:tc>
      </w:tr>
      <w:tr w:rsidR="00481436" w:rsidRPr="000749E2" w14:paraId="6015F4B8"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1ACA3ED8" w14:textId="77777777" w:rsidR="00481436" w:rsidRPr="000749E2" w:rsidRDefault="00481436" w:rsidP="005076D8">
            <w:pPr>
              <w:pStyle w:val="TAL"/>
              <w:rPr>
                <w:lang w:eastAsia="en-US"/>
              </w:rPr>
            </w:pPr>
            <w:r w:rsidRPr="000749E2">
              <w:rPr>
                <w:lang w:eastAsia="en-US"/>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D99D57" w14:textId="77777777" w:rsidR="00481436" w:rsidRPr="000749E2" w:rsidRDefault="00481436" w:rsidP="005076D8">
            <w:pPr>
              <w:pStyle w:val="TAL"/>
              <w:rPr>
                <w:lang w:eastAsia="en-US"/>
              </w:rPr>
            </w:pPr>
            <w:r w:rsidRPr="000749E2">
              <w:rPr>
                <w:lang w:eastAsia="en-US"/>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75E746" w14:textId="65E153E4" w:rsidR="00481436" w:rsidRPr="000749E2" w:rsidRDefault="00481436" w:rsidP="005076D8">
            <w:pPr>
              <w:pStyle w:val="TAL"/>
              <w:rPr>
                <w:lang w:eastAsia="en-US"/>
              </w:rPr>
            </w:pPr>
            <w:r w:rsidRPr="000749E2">
              <w:rPr>
                <w:lang w:eastAsia="en-US"/>
              </w:rPr>
              <w:t>R5-215574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364C03" w14:textId="67A6C102" w:rsidR="00481436" w:rsidRPr="000749E2" w:rsidRDefault="00481436" w:rsidP="005076D8">
            <w:pPr>
              <w:pStyle w:val="TAL"/>
              <w:rPr>
                <w:lang w:eastAsia="en-US"/>
              </w:rPr>
            </w:pPr>
            <w:r w:rsidRPr="000749E2">
              <w:rPr>
                <w:lang w:eastAsia="en-US"/>
              </w:rPr>
              <w:t>1376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0ED1EE" w14:textId="0347552E" w:rsidR="00481436" w:rsidRPr="000749E2" w:rsidRDefault="00481436"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984BD6" w14:textId="629B64F4" w:rsidR="00481436" w:rsidRPr="000749E2" w:rsidRDefault="00481436"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A2294F" w14:textId="28C84FDF" w:rsidR="00481436" w:rsidRPr="000749E2" w:rsidRDefault="00481436" w:rsidP="000749E2">
            <w:pPr>
              <w:pStyle w:val="TAL"/>
              <w:rPr>
                <w:lang w:eastAsia="en-US"/>
              </w:rPr>
            </w:pPr>
            <w:r w:rsidRPr="000749E2">
              <w:rPr>
                <w:lang w:eastAsia="en-US"/>
              </w:rPr>
              <w:t>Correction to LTE CA_41E channel spacing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178A00" w14:textId="77777777" w:rsidR="00481436" w:rsidRPr="000749E2" w:rsidRDefault="00481436" w:rsidP="005076D8">
            <w:pPr>
              <w:pStyle w:val="TAL"/>
              <w:rPr>
                <w:lang w:eastAsia="en-US"/>
              </w:rPr>
            </w:pPr>
            <w:r w:rsidRPr="000749E2">
              <w:rPr>
                <w:lang w:eastAsia="en-US"/>
              </w:rPr>
              <w:t>16.10.0</w:t>
            </w:r>
          </w:p>
        </w:tc>
      </w:tr>
      <w:tr w:rsidR="00481436" w:rsidRPr="000749E2" w14:paraId="28BF0FED"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455A2510" w14:textId="77777777" w:rsidR="00481436" w:rsidRPr="000749E2" w:rsidRDefault="00481436" w:rsidP="005076D8">
            <w:pPr>
              <w:pStyle w:val="TAL"/>
              <w:rPr>
                <w:lang w:eastAsia="en-US"/>
              </w:rPr>
            </w:pPr>
            <w:r w:rsidRPr="000749E2">
              <w:rPr>
                <w:lang w:eastAsia="en-US"/>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4CB812" w14:textId="77777777" w:rsidR="00481436" w:rsidRPr="000749E2" w:rsidRDefault="00481436" w:rsidP="005076D8">
            <w:pPr>
              <w:pStyle w:val="TAL"/>
              <w:rPr>
                <w:lang w:eastAsia="en-US"/>
              </w:rPr>
            </w:pPr>
            <w:r w:rsidRPr="000749E2">
              <w:rPr>
                <w:lang w:eastAsia="en-US"/>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3E5B89" w14:textId="105C3975" w:rsidR="00481436" w:rsidRPr="000749E2" w:rsidRDefault="00481436" w:rsidP="005076D8">
            <w:pPr>
              <w:pStyle w:val="TAL"/>
              <w:rPr>
                <w:lang w:eastAsia="en-US"/>
              </w:rPr>
            </w:pPr>
            <w:r w:rsidRPr="000749E2">
              <w:rPr>
                <w:lang w:eastAsia="en-US"/>
              </w:rPr>
              <w:t>R5-215823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4A7E2D" w14:textId="7E7CDB07" w:rsidR="00481436" w:rsidRPr="000749E2" w:rsidRDefault="00481436" w:rsidP="005076D8">
            <w:pPr>
              <w:pStyle w:val="TAL"/>
              <w:rPr>
                <w:lang w:eastAsia="en-US"/>
              </w:rPr>
            </w:pPr>
            <w:r w:rsidRPr="000749E2">
              <w:rPr>
                <w:lang w:eastAsia="en-US"/>
              </w:rPr>
              <w:t>1375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D72AEF" w14:textId="16EB8C17" w:rsidR="00481436" w:rsidRPr="000749E2" w:rsidRDefault="00481436"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970192" w14:textId="6569FB3C" w:rsidR="00481436" w:rsidRPr="000749E2" w:rsidRDefault="00481436"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241A5B" w14:textId="2EEFD76D" w:rsidR="00481436" w:rsidRPr="000749E2" w:rsidRDefault="00481436" w:rsidP="000749E2">
            <w:pPr>
              <w:pStyle w:val="TAL"/>
              <w:rPr>
                <w:lang w:eastAsia="en-US"/>
              </w:rPr>
            </w:pPr>
            <w:r w:rsidRPr="000749E2">
              <w:rPr>
                <w:lang w:eastAsia="en-US"/>
              </w:rPr>
              <w:t>NB-IoT Test Frequency Corrections to align with RAN4 and US FCC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13C024" w14:textId="77777777" w:rsidR="00481436" w:rsidRPr="000749E2" w:rsidRDefault="00481436" w:rsidP="005076D8">
            <w:pPr>
              <w:pStyle w:val="TAL"/>
              <w:rPr>
                <w:lang w:eastAsia="en-US"/>
              </w:rPr>
            </w:pPr>
            <w:r w:rsidRPr="000749E2">
              <w:rPr>
                <w:lang w:eastAsia="en-US"/>
              </w:rPr>
              <w:t>16.10.0</w:t>
            </w:r>
          </w:p>
        </w:tc>
      </w:tr>
      <w:tr w:rsidR="00481436" w:rsidRPr="000749E2" w14:paraId="7201C123"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44D2D1D6" w14:textId="77777777" w:rsidR="00481436" w:rsidRPr="000749E2" w:rsidRDefault="00481436" w:rsidP="005076D8">
            <w:pPr>
              <w:pStyle w:val="TAL"/>
              <w:rPr>
                <w:lang w:eastAsia="en-US"/>
              </w:rPr>
            </w:pPr>
            <w:r w:rsidRPr="000749E2">
              <w:rPr>
                <w:lang w:eastAsia="en-US"/>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C8D74E" w14:textId="77777777" w:rsidR="00481436" w:rsidRPr="000749E2" w:rsidRDefault="00481436" w:rsidP="005076D8">
            <w:pPr>
              <w:pStyle w:val="TAL"/>
              <w:rPr>
                <w:lang w:eastAsia="en-US"/>
              </w:rPr>
            </w:pPr>
            <w:r w:rsidRPr="000749E2">
              <w:rPr>
                <w:lang w:eastAsia="en-US"/>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F8C000" w14:textId="3D14F8FF" w:rsidR="00481436" w:rsidRPr="000749E2" w:rsidRDefault="00481436" w:rsidP="005076D8">
            <w:pPr>
              <w:pStyle w:val="TAL"/>
              <w:rPr>
                <w:lang w:eastAsia="en-US"/>
              </w:rPr>
            </w:pPr>
            <w:r w:rsidRPr="000749E2">
              <w:rPr>
                <w:lang w:eastAsia="en-US"/>
              </w:rPr>
              <w:t>R5-216003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EA92B8" w14:textId="2DD8256F" w:rsidR="00481436" w:rsidRPr="000749E2" w:rsidRDefault="00481436" w:rsidP="005076D8">
            <w:pPr>
              <w:pStyle w:val="TAL"/>
              <w:rPr>
                <w:lang w:eastAsia="en-US"/>
              </w:rPr>
            </w:pPr>
            <w:r w:rsidRPr="000749E2">
              <w:rPr>
                <w:lang w:eastAsia="en-US"/>
              </w:rPr>
              <w:t>1371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0B8B11" w14:textId="5820D7BC" w:rsidR="00481436" w:rsidRPr="000749E2" w:rsidRDefault="00481436"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E2C625" w14:textId="7F011AEA" w:rsidR="00481436" w:rsidRPr="000749E2" w:rsidRDefault="00481436"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D85168" w14:textId="1A21F163" w:rsidR="00481436" w:rsidRPr="000749E2" w:rsidRDefault="00481436" w:rsidP="000749E2">
            <w:pPr>
              <w:pStyle w:val="TAL"/>
              <w:rPr>
                <w:lang w:eastAsia="en-US"/>
              </w:rPr>
            </w:pPr>
            <w:r w:rsidRPr="000749E2">
              <w:rPr>
                <w:lang w:eastAsia="en-US"/>
              </w:rPr>
              <w:t>Update to GNSS nominal start time for V2X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B7E60F" w14:textId="77777777" w:rsidR="00481436" w:rsidRPr="000749E2" w:rsidRDefault="00481436" w:rsidP="005076D8">
            <w:pPr>
              <w:pStyle w:val="TAL"/>
              <w:rPr>
                <w:lang w:eastAsia="en-US"/>
              </w:rPr>
            </w:pPr>
            <w:r w:rsidRPr="000749E2">
              <w:rPr>
                <w:lang w:eastAsia="en-US"/>
              </w:rPr>
              <w:t>16.10.0</w:t>
            </w:r>
          </w:p>
        </w:tc>
      </w:tr>
      <w:tr w:rsidR="00481436" w:rsidRPr="000749E2" w14:paraId="4E395674"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4DC57F6A" w14:textId="77777777" w:rsidR="00481436" w:rsidRPr="000749E2" w:rsidRDefault="00481436" w:rsidP="005076D8">
            <w:pPr>
              <w:pStyle w:val="TAL"/>
              <w:rPr>
                <w:lang w:eastAsia="en-US"/>
              </w:rPr>
            </w:pPr>
            <w:r w:rsidRPr="000749E2">
              <w:rPr>
                <w:lang w:eastAsia="en-US"/>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B5F2D4" w14:textId="77777777" w:rsidR="00481436" w:rsidRPr="000749E2" w:rsidRDefault="00481436" w:rsidP="005076D8">
            <w:pPr>
              <w:pStyle w:val="TAL"/>
              <w:rPr>
                <w:lang w:eastAsia="en-US"/>
              </w:rPr>
            </w:pPr>
            <w:r w:rsidRPr="000749E2">
              <w:rPr>
                <w:lang w:eastAsia="en-US"/>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318961" w14:textId="0AE25341" w:rsidR="00481436" w:rsidRPr="000749E2" w:rsidRDefault="00481436" w:rsidP="005076D8">
            <w:pPr>
              <w:pStyle w:val="TAL"/>
              <w:rPr>
                <w:lang w:eastAsia="en-US"/>
              </w:rPr>
            </w:pPr>
            <w:r w:rsidRPr="000749E2">
              <w:rPr>
                <w:lang w:eastAsia="en-US"/>
              </w:rPr>
              <w:t>R5-216280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702A54" w14:textId="0A96078A" w:rsidR="00481436" w:rsidRPr="000749E2" w:rsidRDefault="00481436" w:rsidP="005076D8">
            <w:pPr>
              <w:pStyle w:val="TAL"/>
              <w:rPr>
                <w:lang w:eastAsia="en-US"/>
              </w:rPr>
            </w:pPr>
            <w:r w:rsidRPr="000749E2">
              <w:rPr>
                <w:lang w:eastAsia="en-US"/>
              </w:rPr>
              <w:t>1372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14950E" w14:textId="38ABF560" w:rsidR="00481436" w:rsidRPr="000749E2" w:rsidRDefault="00481436"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A7314B" w14:textId="37F13F37" w:rsidR="00481436" w:rsidRPr="000749E2" w:rsidRDefault="00481436"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1B0A13" w14:textId="47ABF720" w:rsidR="00481436" w:rsidRPr="000749E2" w:rsidRDefault="00481436" w:rsidP="000749E2">
            <w:pPr>
              <w:pStyle w:val="TAL"/>
              <w:rPr>
                <w:lang w:eastAsia="en-US"/>
              </w:rPr>
            </w:pPr>
            <w:r w:rsidRPr="000749E2">
              <w:rPr>
                <w:lang w:eastAsia="en-US"/>
              </w:rPr>
              <w:t>Updates to default contents of NAS messages for RACS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5E503F" w14:textId="77777777" w:rsidR="00481436" w:rsidRPr="000749E2" w:rsidRDefault="00481436" w:rsidP="005076D8">
            <w:pPr>
              <w:pStyle w:val="TAL"/>
              <w:rPr>
                <w:lang w:eastAsia="en-US"/>
              </w:rPr>
            </w:pPr>
            <w:r w:rsidRPr="000749E2">
              <w:rPr>
                <w:lang w:eastAsia="en-US"/>
              </w:rPr>
              <w:t>16.10.0</w:t>
            </w:r>
          </w:p>
        </w:tc>
      </w:tr>
      <w:tr w:rsidR="00481436" w:rsidRPr="000749E2" w14:paraId="386FB515"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1D4CEC39" w14:textId="77777777" w:rsidR="00481436" w:rsidRPr="000749E2" w:rsidRDefault="00481436" w:rsidP="005076D8">
            <w:pPr>
              <w:pStyle w:val="TAL"/>
              <w:rPr>
                <w:lang w:eastAsia="en-US"/>
              </w:rPr>
            </w:pPr>
            <w:r w:rsidRPr="000749E2">
              <w:rPr>
                <w:lang w:eastAsia="en-US"/>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0F044D" w14:textId="77777777" w:rsidR="00481436" w:rsidRPr="000749E2" w:rsidRDefault="00481436" w:rsidP="005076D8">
            <w:pPr>
              <w:pStyle w:val="TAL"/>
              <w:rPr>
                <w:lang w:eastAsia="en-US"/>
              </w:rPr>
            </w:pPr>
            <w:r w:rsidRPr="000749E2">
              <w:rPr>
                <w:lang w:eastAsia="en-US"/>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24BD49" w14:textId="77777777" w:rsidR="00481436" w:rsidRPr="000749E2" w:rsidRDefault="00481436" w:rsidP="005076D8">
            <w:pPr>
              <w:pStyle w:val="TAL"/>
              <w:rPr>
                <w:lang w:eastAsia="en-US"/>
              </w:rPr>
            </w:pPr>
            <w:r w:rsidRPr="000749E2">
              <w:rPr>
                <w:lang w:eastAsia="en-US"/>
              </w:rPr>
              <w:t>R5-216082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7E8603" w14:textId="77777777" w:rsidR="00481436" w:rsidRPr="000749E2" w:rsidRDefault="00481436" w:rsidP="005076D8">
            <w:pPr>
              <w:pStyle w:val="TAL"/>
              <w:rPr>
                <w:lang w:eastAsia="en-US"/>
              </w:rPr>
            </w:pPr>
            <w:r w:rsidRPr="000749E2">
              <w:rPr>
                <w:lang w:eastAsia="en-US"/>
              </w:rPr>
              <w:t>1373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E821E5" w14:textId="77777777" w:rsidR="00481436" w:rsidRPr="000749E2" w:rsidRDefault="00481436"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690AF6" w14:textId="77777777" w:rsidR="00481436" w:rsidRPr="000749E2" w:rsidRDefault="00481436"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D63EC1" w14:textId="77777777" w:rsidR="00481436" w:rsidRPr="000749E2" w:rsidRDefault="00481436" w:rsidP="000749E2">
            <w:pPr>
              <w:pStyle w:val="TAL"/>
              <w:rPr>
                <w:lang w:eastAsia="en-US"/>
              </w:rPr>
            </w:pPr>
            <w:r w:rsidRPr="000749E2">
              <w:rPr>
                <w:lang w:eastAsia="en-US"/>
              </w:rPr>
              <w:t>Updates to test frequencies for LTE band 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326594" w14:textId="0953351A" w:rsidR="00481436" w:rsidRPr="000749E2" w:rsidRDefault="00481436" w:rsidP="005076D8">
            <w:pPr>
              <w:pStyle w:val="TAL"/>
              <w:rPr>
                <w:lang w:eastAsia="en-US"/>
              </w:rPr>
            </w:pPr>
            <w:r w:rsidRPr="000749E2">
              <w:rPr>
                <w:lang w:eastAsia="en-US"/>
              </w:rPr>
              <w:t>17.0.0</w:t>
            </w:r>
          </w:p>
        </w:tc>
      </w:tr>
      <w:tr w:rsidR="00481436" w:rsidRPr="000749E2" w14:paraId="5ACD3922"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08B68A9E" w14:textId="77777777" w:rsidR="00481436" w:rsidRPr="000749E2" w:rsidRDefault="00481436" w:rsidP="005076D8">
            <w:pPr>
              <w:pStyle w:val="TAL"/>
              <w:rPr>
                <w:lang w:eastAsia="en-US"/>
              </w:rPr>
            </w:pPr>
            <w:r w:rsidRPr="000749E2">
              <w:rPr>
                <w:lang w:eastAsia="en-US"/>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F08725" w14:textId="77777777" w:rsidR="00481436" w:rsidRPr="000749E2" w:rsidRDefault="00481436" w:rsidP="005076D8">
            <w:pPr>
              <w:pStyle w:val="TAL"/>
              <w:rPr>
                <w:lang w:eastAsia="en-US"/>
              </w:rPr>
            </w:pPr>
            <w:r w:rsidRPr="000749E2">
              <w:rPr>
                <w:lang w:eastAsia="en-US"/>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7D75AC" w14:textId="27A08E33" w:rsidR="00481436" w:rsidRPr="000749E2" w:rsidRDefault="00481436" w:rsidP="005076D8">
            <w:pPr>
              <w:pStyle w:val="TAL"/>
              <w:rPr>
                <w:lang w:eastAsia="en-US"/>
              </w:rPr>
            </w:pPr>
            <w:r w:rsidRPr="000749E2">
              <w:rPr>
                <w:lang w:eastAsia="en-US"/>
              </w:rPr>
              <w:t>R5-216335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184284" w14:textId="3D12E491" w:rsidR="00481436" w:rsidRPr="000749E2" w:rsidRDefault="00481436" w:rsidP="005076D8">
            <w:pPr>
              <w:pStyle w:val="TAL"/>
              <w:rPr>
                <w:lang w:eastAsia="en-US"/>
              </w:rPr>
            </w:pPr>
            <w:r w:rsidRPr="000749E2">
              <w:rPr>
                <w:lang w:eastAsia="en-US"/>
              </w:rPr>
              <w:t>1374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BCA5AF" w14:textId="18D76260" w:rsidR="00481436" w:rsidRPr="000749E2" w:rsidRDefault="00481436"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2CFB58" w14:textId="19E5AC3B" w:rsidR="00481436" w:rsidRPr="000749E2" w:rsidRDefault="00481436"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B357D4" w14:textId="15625004" w:rsidR="00481436" w:rsidRPr="000749E2" w:rsidRDefault="00481436" w:rsidP="000749E2">
            <w:pPr>
              <w:pStyle w:val="TAL"/>
              <w:rPr>
                <w:lang w:eastAsia="en-US"/>
              </w:rPr>
            </w:pPr>
            <w:r w:rsidRPr="000749E2">
              <w:rPr>
                <w:lang w:eastAsia="en-US"/>
              </w:rPr>
              <w:t>Updates to signalling test frequencies for LTE band 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3D3955" w14:textId="4871B81F" w:rsidR="00481436" w:rsidRPr="000749E2" w:rsidRDefault="00481436" w:rsidP="005076D8">
            <w:pPr>
              <w:pStyle w:val="TAL"/>
              <w:rPr>
                <w:lang w:eastAsia="en-US"/>
              </w:rPr>
            </w:pPr>
            <w:r w:rsidRPr="000749E2">
              <w:rPr>
                <w:lang w:eastAsia="en-US"/>
              </w:rPr>
              <w:t>17.0.0</w:t>
            </w:r>
          </w:p>
        </w:tc>
      </w:tr>
      <w:tr w:rsidR="00597C63" w:rsidRPr="000749E2" w14:paraId="00F93C04"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58932859" w14:textId="77777777" w:rsidR="00597C63" w:rsidRPr="000749E2" w:rsidRDefault="00597C63" w:rsidP="005076D8">
            <w:pPr>
              <w:pStyle w:val="TAL"/>
              <w:rPr>
                <w:lang w:eastAsia="en-US"/>
              </w:rPr>
            </w:pPr>
            <w:r w:rsidRPr="000749E2">
              <w:rPr>
                <w:lang w:eastAsia="en-US"/>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7FB1C4" w14:textId="77777777" w:rsidR="00597C63" w:rsidRPr="000749E2" w:rsidRDefault="00597C63" w:rsidP="005076D8">
            <w:pPr>
              <w:pStyle w:val="TAL"/>
              <w:rPr>
                <w:lang w:eastAsia="en-US"/>
              </w:rPr>
            </w:pPr>
            <w:r w:rsidRPr="000749E2">
              <w:rPr>
                <w:lang w:eastAsia="en-US"/>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D37CAD" w14:textId="45A8B033" w:rsidR="00597C63" w:rsidRPr="000749E2" w:rsidRDefault="00597C63" w:rsidP="005076D8">
            <w:pPr>
              <w:pStyle w:val="TAL"/>
              <w:rPr>
                <w:lang w:eastAsia="en-US"/>
              </w:rPr>
            </w:pPr>
            <w:r w:rsidRPr="000749E2">
              <w:rPr>
                <w:lang w:eastAsia="en-US"/>
              </w:rPr>
              <w:t>R5-217630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62D5D6" w14:textId="5004B9FC" w:rsidR="00597C63" w:rsidRPr="000749E2" w:rsidRDefault="00597C63" w:rsidP="005076D8">
            <w:pPr>
              <w:pStyle w:val="TAL"/>
              <w:rPr>
                <w:lang w:eastAsia="en-US"/>
              </w:rPr>
            </w:pPr>
            <w:r w:rsidRPr="000749E2">
              <w:rPr>
                <w:lang w:eastAsia="en-US"/>
              </w:rPr>
              <w:t>1381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B2362E" w14:textId="605FD7EE" w:rsidR="00597C63" w:rsidRPr="000749E2" w:rsidRDefault="00597C63"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D54878" w14:textId="57EBA811" w:rsidR="00597C63" w:rsidRPr="000749E2" w:rsidRDefault="00597C63"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4A018D" w14:textId="1FD7D61E" w:rsidR="00597C63" w:rsidRPr="000749E2" w:rsidRDefault="00597C63" w:rsidP="000749E2">
            <w:pPr>
              <w:pStyle w:val="TAL"/>
              <w:rPr>
                <w:lang w:eastAsia="en-US"/>
              </w:rPr>
            </w:pPr>
            <w:r w:rsidRPr="000749E2">
              <w:rPr>
                <w:lang w:eastAsia="en-US"/>
              </w:rPr>
              <w:t>Updating standalone reference test frequencies for band 66 MFBI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2A75E3" w14:textId="77777777" w:rsidR="00597C63" w:rsidRPr="000749E2" w:rsidRDefault="00597C63" w:rsidP="005076D8">
            <w:pPr>
              <w:pStyle w:val="TAL"/>
              <w:rPr>
                <w:lang w:eastAsia="en-US"/>
              </w:rPr>
            </w:pPr>
            <w:r w:rsidRPr="000749E2">
              <w:rPr>
                <w:lang w:eastAsia="en-US"/>
              </w:rPr>
              <w:t>17.1.0</w:t>
            </w:r>
          </w:p>
        </w:tc>
      </w:tr>
      <w:tr w:rsidR="00597C63" w:rsidRPr="000749E2" w14:paraId="09677505"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748021EB" w14:textId="77777777" w:rsidR="00597C63" w:rsidRPr="000749E2" w:rsidRDefault="00597C63" w:rsidP="005076D8">
            <w:pPr>
              <w:pStyle w:val="TAL"/>
              <w:rPr>
                <w:lang w:eastAsia="en-US"/>
              </w:rPr>
            </w:pPr>
            <w:r w:rsidRPr="000749E2">
              <w:rPr>
                <w:lang w:eastAsia="en-US"/>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A2249D" w14:textId="77777777" w:rsidR="00597C63" w:rsidRPr="000749E2" w:rsidRDefault="00597C63" w:rsidP="005076D8">
            <w:pPr>
              <w:pStyle w:val="TAL"/>
              <w:rPr>
                <w:lang w:eastAsia="en-US"/>
              </w:rPr>
            </w:pPr>
            <w:r w:rsidRPr="000749E2">
              <w:rPr>
                <w:lang w:eastAsia="en-US"/>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638429" w14:textId="737C6167" w:rsidR="00597C63" w:rsidRPr="000749E2" w:rsidRDefault="00597C63" w:rsidP="005076D8">
            <w:pPr>
              <w:pStyle w:val="TAL"/>
              <w:rPr>
                <w:lang w:eastAsia="en-US"/>
              </w:rPr>
            </w:pPr>
            <w:r w:rsidRPr="000749E2">
              <w:rPr>
                <w:lang w:eastAsia="en-US"/>
              </w:rPr>
              <w:t>R5-217867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D1ECBD" w14:textId="069B6F84" w:rsidR="00597C63" w:rsidRPr="000749E2" w:rsidRDefault="00597C63" w:rsidP="005076D8">
            <w:pPr>
              <w:pStyle w:val="TAL"/>
              <w:rPr>
                <w:lang w:eastAsia="en-US"/>
              </w:rPr>
            </w:pPr>
            <w:r w:rsidRPr="000749E2">
              <w:rPr>
                <w:lang w:eastAsia="en-US"/>
              </w:rPr>
              <w:t>1377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73F251" w14:textId="1411DE8B" w:rsidR="00597C63" w:rsidRPr="000749E2" w:rsidRDefault="00597C63"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23D762" w14:textId="0C9327D5" w:rsidR="00597C63" w:rsidRPr="000749E2" w:rsidRDefault="00597C63"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0A88CA" w14:textId="00EDD38B" w:rsidR="00597C63" w:rsidRPr="000749E2" w:rsidRDefault="00597C63" w:rsidP="000749E2">
            <w:pPr>
              <w:pStyle w:val="TAL"/>
              <w:rPr>
                <w:lang w:eastAsia="en-US"/>
              </w:rPr>
            </w:pPr>
            <w:r w:rsidRPr="000749E2">
              <w:rPr>
                <w:lang w:eastAsia="en-US"/>
              </w:rPr>
              <w:t xml:space="preserve">Update </w:t>
            </w:r>
            <w:proofErr w:type="spellStart"/>
            <w:r w:rsidRPr="000749E2">
              <w:rPr>
                <w:lang w:eastAsia="en-US"/>
              </w:rPr>
              <w:t>RRCConnectionReconfiguration</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2EA472" w14:textId="77777777" w:rsidR="00597C63" w:rsidRPr="000749E2" w:rsidRDefault="00597C63" w:rsidP="005076D8">
            <w:pPr>
              <w:pStyle w:val="TAL"/>
              <w:rPr>
                <w:lang w:eastAsia="en-US"/>
              </w:rPr>
            </w:pPr>
            <w:r w:rsidRPr="000749E2">
              <w:rPr>
                <w:lang w:eastAsia="en-US"/>
              </w:rPr>
              <w:t>17.1.0</w:t>
            </w:r>
          </w:p>
        </w:tc>
      </w:tr>
      <w:tr w:rsidR="00597C63" w:rsidRPr="000749E2" w14:paraId="3CCDC6F9"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6100FEDB" w14:textId="77777777" w:rsidR="00597C63" w:rsidRPr="000749E2" w:rsidRDefault="00597C63" w:rsidP="005076D8">
            <w:pPr>
              <w:pStyle w:val="TAL"/>
              <w:rPr>
                <w:lang w:eastAsia="en-US"/>
              </w:rPr>
            </w:pPr>
            <w:r w:rsidRPr="000749E2">
              <w:rPr>
                <w:lang w:eastAsia="en-US"/>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3E00AE" w14:textId="77777777" w:rsidR="00597C63" w:rsidRPr="000749E2" w:rsidRDefault="00597C63" w:rsidP="005076D8">
            <w:pPr>
              <w:pStyle w:val="TAL"/>
              <w:rPr>
                <w:lang w:eastAsia="en-US"/>
              </w:rPr>
            </w:pPr>
            <w:r w:rsidRPr="000749E2">
              <w:rPr>
                <w:lang w:eastAsia="en-US"/>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BAD0D58" w14:textId="05B19433" w:rsidR="00597C63" w:rsidRPr="000749E2" w:rsidRDefault="00597C63" w:rsidP="005076D8">
            <w:pPr>
              <w:pStyle w:val="TAL"/>
              <w:rPr>
                <w:lang w:eastAsia="en-US"/>
              </w:rPr>
            </w:pPr>
            <w:r w:rsidRPr="000749E2">
              <w:rPr>
                <w:lang w:eastAsia="en-US"/>
              </w:rPr>
              <w:t>R5-218450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E5C5CE" w14:textId="046BC5BD" w:rsidR="00597C63" w:rsidRPr="000749E2" w:rsidRDefault="00597C63" w:rsidP="005076D8">
            <w:pPr>
              <w:pStyle w:val="TAL"/>
              <w:rPr>
                <w:lang w:eastAsia="en-US"/>
              </w:rPr>
            </w:pPr>
            <w:r w:rsidRPr="000749E2">
              <w:rPr>
                <w:lang w:eastAsia="en-US"/>
              </w:rPr>
              <w:t>1380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E24BB3" w14:textId="358D8F58" w:rsidR="00597C63" w:rsidRPr="000749E2" w:rsidRDefault="00597C63"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7EE007" w14:textId="12C0F8D7" w:rsidR="00597C63" w:rsidRPr="000749E2" w:rsidRDefault="00597C63"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6549C0" w14:textId="2E7B6628" w:rsidR="00597C63" w:rsidRPr="000749E2" w:rsidRDefault="00597C63" w:rsidP="000749E2">
            <w:pPr>
              <w:pStyle w:val="TAL"/>
              <w:rPr>
                <w:lang w:eastAsia="en-US"/>
              </w:rPr>
            </w:pPr>
            <w:r w:rsidRPr="000749E2">
              <w:rPr>
                <w:lang w:eastAsia="en-US"/>
              </w:rPr>
              <w:t>Correction to test frequencies for CA_66A-66A-66A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CB4975" w14:textId="77777777" w:rsidR="00597C63" w:rsidRPr="000749E2" w:rsidRDefault="00597C63" w:rsidP="005076D8">
            <w:pPr>
              <w:pStyle w:val="TAL"/>
              <w:rPr>
                <w:lang w:eastAsia="en-US"/>
              </w:rPr>
            </w:pPr>
            <w:r w:rsidRPr="000749E2">
              <w:rPr>
                <w:lang w:eastAsia="en-US"/>
              </w:rPr>
              <w:t>17.1.0</w:t>
            </w:r>
          </w:p>
        </w:tc>
      </w:tr>
      <w:tr w:rsidR="00FD1EA8" w:rsidRPr="000749E2" w14:paraId="1A647755"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31E4FAF4" w14:textId="48CD2722" w:rsidR="00FD1EA8" w:rsidRPr="000749E2" w:rsidRDefault="00FD1EA8" w:rsidP="005076D8">
            <w:pPr>
              <w:pStyle w:val="TAL"/>
              <w:rPr>
                <w:lang w:eastAsia="en-US"/>
              </w:rPr>
            </w:pPr>
            <w:r w:rsidRPr="000749E2">
              <w:rPr>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7C2075" w14:textId="01632B6E" w:rsidR="00FD1EA8" w:rsidRPr="000749E2" w:rsidRDefault="00FD1EA8" w:rsidP="005076D8">
            <w:pPr>
              <w:pStyle w:val="TAL"/>
              <w:rPr>
                <w:lang w:eastAsia="en-US"/>
              </w:rPr>
            </w:pPr>
            <w:r w:rsidRPr="000749E2">
              <w:rPr>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CF5FCBA" w14:textId="5485D9E6" w:rsidR="00FD1EA8" w:rsidRPr="000749E2" w:rsidRDefault="00FD1EA8" w:rsidP="005076D8">
            <w:pPr>
              <w:pStyle w:val="TAL"/>
              <w:rPr>
                <w:lang w:eastAsia="en-US"/>
              </w:rPr>
            </w:pPr>
            <w:r w:rsidRPr="000749E2">
              <w:rPr>
                <w:lang w:eastAsia="en-US"/>
              </w:rPr>
              <w:t>R5-220300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ED2557" w14:textId="2E053C93" w:rsidR="00FD1EA8" w:rsidRPr="000749E2" w:rsidRDefault="00FD1EA8" w:rsidP="005076D8">
            <w:pPr>
              <w:pStyle w:val="TAL"/>
              <w:rPr>
                <w:lang w:eastAsia="en-US"/>
              </w:rPr>
            </w:pPr>
            <w:r w:rsidRPr="000749E2">
              <w:rPr>
                <w:lang w:eastAsia="en-US"/>
              </w:rPr>
              <w:t>1382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BE562B" w14:textId="19F1A78D" w:rsidR="00FD1EA8" w:rsidRPr="000749E2" w:rsidRDefault="00FD1EA8"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FC881C" w14:textId="66B57F06" w:rsidR="00FD1EA8" w:rsidRPr="000749E2" w:rsidRDefault="00FD1EA8"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FE87DD" w14:textId="5BD6E8DD" w:rsidR="00FD1EA8" w:rsidRPr="000749E2" w:rsidRDefault="00FD1EA8" w:rsidP="000749E2">
            <w:pPr>
              <w:pStyle w:val="TAL"/>
              <w:rPr>
                <w:lang w:eastAsia="en-US"/>
              </w:rPr>
            </w:pPr>
            <w:r w:rsidRPr="000749E2">
              <w:rPr>
                <w:lang w:eastAsia="en-US"/>
              </w:rPr>
              <w:t>Update SCG-Configuration-r12-NE-DC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AF267E" w14:textId="5EB03E66" w:rsidR="00FD1EA8" w:rsidRPr="000749E2" w:rsidRDefault="00FD1EA8" w:rsidP="005076D8">
            <w:pPr>
              <w:pStyle w:val="TAL"/>
              <w:rPr>
                <w:lang w:eastAsia="en-US"/>
              </w:rPr>
            </w:pPr>
            <w:r w:rsidRPr="000749E2">
              <w:rPr>
                <w:lang w:eastAsia="en-US"/>
              </w:rPr>
              <w:t>17.2.0</w:t>
            </w:r>
          </w:p>
        </w:tc>
      </w:tr>
      <w:tr w:rsidR="00FD1EA8" w:rsidRPr="000749E2" w14:paraId="19B032F7"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4437F9E7" w14:textId="2A56C046" w:rsidR="00FD1EA8" w:rsidRPr="000749E2" w:rsidRDefault="00FD1EA8" w:rsidP="005076D8">
            <w:pPr>
              <w:pStyle w:val="TAL"/>
              <w:rPr>
                <w:lang w:eastAsia="en-US"/>
              </w:rPr>
            </w:pPr>
            <w:r w:rsidRPr="000749E2">
              <w:rPr>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7AF9B9" w14:textId="5D1B0283" w:rsidR="00FD1EA8" w:rsidRPr="000749E2" w:rsidRDefault="00FD1EA8" w:rsidP="005076D8">
            <w:pPr>
              <w:pStyle w:val="TAL"/>
              <w:rPr>
                <w:lang w:eastAsia="en-US"/>
              </w:rPr>
            </w:pPr>
            <w:r w:rsidRPr="000749E2">
              <w:rPr>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CAE9C7" w14:textId="703C478F" w:rsidR="00FD1EA8" w:rsidRPr="000749E2" w:rsidRDefault="00FD1EA8" w:rsidP="005076D8">
            <w:pPr>
              <w:pStyle w:val="TAL"/>
              <w:rPr>
                <w:lang w:eastAsia="en-US"/>
              </w:rPr>
            </w:pPr>
            <w:r w:rsidRPr="000749E2">
              <w:rPr>
                <w:lang w:eastAsia="en-US"/>
              </w:rPr>
              <w:t>R5-220620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773A48" w14:textId="53922F56" w:rsidR="00FD1EA8" w:rsidRPr="000749E2" w:rsidRDefault="00FD1EA8" w:rsidP="005076D8">
            <w:pPr>
              <w:pStyle w:val="TAL"/>
              <w:rPr>
                <w:lang w:eastAsia="en-US"/>
              </w:rPr>
            </w:pPr>
            <w:r w:rsidRPr="000749E2">
              <w:rPr>
                <w:lang w:eastAsia="en-US"/>
              </w:rPr>
              <w:t>1384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039E78" w14:textId="2A2ECFC8" w:rsidR="00FD1EA8" w:rsidRPr="000749E2" w:rsidRDefault="00FD1EA8"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E331EA" w14:textId="60E607D1" w:rsidR="00FD1EA8" w:rsidRPr="000749E2" w:rsidRDefault="00FD1EA8"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FED36B" w14:textId="73C6C6CC" w:rsidR="00FD1EA8" w:rsidRPr="000749E2" w:rsidRDefault="00FD1EA8" w:rsidP="000749E2">
            <w:pPr>
              <w:pStyle w:val="TAL"/>
              <w:rPr>
                <w:lang w:eastAsia="en-US"/>
              </w:rPr>
            </w:pPr>
            <w:r w:rsidRPr="000749E2">
              <w:rPr>
                <w:lang w:eastAsia="en-US"/>
              </w:rPr>
              <w:t>Correction to default AT command and information element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01A1FD" w14:textId="2BC57333" w:rsidR="00FD1EA8" w:rsidRPr="000749E2" w:rsidRDefault="00FD1EA8" w:rsidP="005076D8">
            <w:pPr>
              <w:pStyle w:val="TAL"/>
              <w:rPr>
                <w:lang w:eastAsia="en-US"/>
              </w:rPr>
            </w:pPr>
            <w:r w:rsidRPr="000749E2">
              <w:rPr>
                <w:lang w:eastAsia="en-US"/>
              </w:rPr>
              <w:t>17.2.0</w:t>
            </w:r>
          </w:p>
        </w:tc>
      </w:tr>
      <w:tr w:rsidR="00FD1EA8" w:rsidRPr="000749E2" w14:paraId="3F403BE9"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6B087121" w14:textId="50E1455E" w:rsidR="00FD1EA8" w:rsidRPr="000749E2" w:rsidRDefault="00FD1EA8" w:rsidP="005076D8">
            <w:pPr>
              <w:pStyle w:val="TAL"/>
              <w:rPr>
                <w:lang w:eastAsia="en-US"/>
              </w:rPr>
            </w:pPr>
            <w:r w:rsidRPr="000749E2">
              <w:rPr>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E8F7C6" w14:textId="6D2EF8D1" w:rsidR="00FD1EA8" w:rsidRPr="000749E2" w:rsidRDefault="00FD1EA8" w:rsidP="005076D8">
            <w:pPr>
              <w:pStyle w:val="TAL"/>
              <w:rPr>
                <w:lang w:eastAsia="en-US"/>
              </w:rPr>
            </w:pPr>
            <w:r w:rsidRPr="000749E2">
              <w:rPr>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763947" w14:textId="3E0C69AE" w:rsidR="00FD1EA8" w:rsidRPr="000749E2" w:rsidRDefault="00FD1EA8" w:rsidP="005076D8">
            <w:pPr>
              <w:pStyle w:val="TAL"/>
              <w:rPr>
                <w:lang w:eastAsia="en-US"/>
              </w:rPr>
            </w:pPr>
            <w:r w:rsidRPr="000749E2">
              <w:rPr>
                <w:lang w:eastAsia="en-US"/>
              </w:rPr>
              <w:t>R5-221084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80242C" w14:textId="7D3F0682" w:rsidR="00FD1EA8" w:rsidRPr="000749E2" w:rsidRDefault="00FD1EA8" w:rsidP="005076D8">
            <w:pPr>
              <w:pStyle w:val="TAL"/>
              <w:rPr>
                <w:lang w:eastAsia="en-US"/>
              </w:rPr>
            </w:pPr>
            <w:r w:rsidRPr="000749E2">
              <w:rPr>
                <w:lang w:eastAsia="en-US"/>
              </w:rPr>
              <w:t>1389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F87B7B" w14:textId="75E9A24F" w:rsidR="00FD1EA8" w:rsidRPr="000749E2" w:rsidRDefault="00FD1EA8"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A6132B" w14:textId="1F049EEC" w:rsidR="00FD1EA8" w:rsidRPr="000749E2" w:rsidRDefault="00FD1EA8"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3A51A2" w14:textId="0F517EB5" w:rsidR="00FD1EA8" w:rsidRPr="000749E2" w:rsidRDefault="00FD1EA8" w:rsidP="000749E2">
            <w:pPr>
              <w:pStyle w:val="TAL"/>
              <w:rPr>
                <w:lang w:eastAsia="en-US"/>
              </w:rPr>
            </w:pPr>
            <w:r w:rsidRPr="000749E2">
              <w:rPr>
                <w:lang w:eastAsia="en-US"/>
              </w:rPr>
              <w:t>RACS updates to default message content of Attach and TAU accept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5A74D1" w14:textId="4476975B" w:rsidR="00FD1EA8" w:rsidRPr="000749E2" w:rsidRDefault="00FD1EA8" w:rsidP="005076D8">
            <w:pPr>
              <w:pStyle w:val="TAL"/>
              <w:rPr>
                <w:lang w:eastAsia="en-US"/>
              </w:rPr>
            </w:pPr>
            <w:r w:rsidRPr="000749E2">
              <w:rPr>
                <w:lang w:eastAsia="en-US"/>
              </w:rPr>
              <w:t>17.2.0</w:t>
            </w:r>
          </w:p>
        </w:tc>
      </w:tr>
      <w:tr w:rsidR="00FD1EA8" w:rsidRPr="000749E2" w14:paraId="01002E55"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03C37701" w14:textId="14996157" w:rsidR="00FD1EA8" w:rsidRPr="000749E2" w:rsidRDefault="00FD1EA8" w:rsidP="005076D8">
            <w:pPr>
              <w:pStyle w:val="TAL"/>
              <w:rPr>
                <w:lang w:eastAsia="en-US"/>
              </w:rPr>
            </w:pPr>
            <w:r w:rsidRPr="000749E2">
              <w:rPr>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B906D3" w14:textId="5B3813EE" w:rsidR="00FD1EA8" w:rsidRPr="000749E2" w:rsidRDefault="00FD1EA8" w:rsidP="005076D8">
            <w:pPr>
              <w:pStyle w:val="TAL"/>
              <w:rPr>
                <w:lang w:eastAsia="en-US"/>
              </w:rPr>
            </w:pPr>
            <w:r w:rsidRPr="000749E2">
              <w:rPr>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47C5F6" w14:textId="11617CB0" w:rsidR="00FD1EA8" w:rsidRPr="000749E2" w:rsidRDefault="00FD1EA8" w:rsidP="005076D8">
            <w:pPr>
              <w:pStyle w:val="TAL"/>
              <w:rPr>
                <w:lang w:eastAsia="en-US"/>
              </w:rPr>
            </w:pPr>
            <w:r w:rsidRPr="000749E2">
              <w:rPr>
                <w:lang w:eastAsia="en-US"/>
              </w:rPr>
              <w:t>R5-221914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824B35" w14:textId="63F91CA4" w:rsidR="00FD1EA8" w:rsidRPr="000749E2" w:rsidRDefault="00FD1EA8" w:rsidP="005076D8">
            <w:pPr>
              <w:pStyle w:val="TAL"/>
              <w:rPr>
                <w:lang w:eastAsia="en-US"/>
              </w:rPr>
            </w:pPr>
            <w:r w:rsidRPr="000749E2">
              <w:rPr>
                <w:lang w:eastAsia="en-US"/>
              </w:rPr>
              <w:t>1385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8BE5C1" w14:textId="66CC9BF6" w:rsidR="00FD1EA8" w:rsidRPr="000749E2" w:rsidRDefault="00FD1EA8"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F9EB1D" w14:textId="52882B25" w:rsidR="00FD1EA8" w:rsidRPr="000749E2" w:rsidRDefault="00FD1EA8"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BD94C0" w14:textId="4CEC112B" w:rsidR="00FD1EA8" w:rsidRPr="000749E2" w:rsidRDefault="00FD1EA8" w:rsidP="000749E2">
            <w:pPr>
              <w:pStyle w:val="TAL"/>
              <w:rPr>
                <w:lang w:eastAsia="en-US"/>
              </w:rPr>
            </w:pPr>
            <w:r w:rsidRPr="000749E2">
              <w:rPr>
                <w:lang w:eastAsia="en-US"/>
              </w:rPr>
              <w:t>Update to GNSS configuration for E-UTRA V2X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003BBB" w14:textId="175B7996" w:rsidR="00FD1EA8" w:rsidRPr="000749E2" w:rsidRDefault="00FD1EA8" w:rsidP="005076D8">
            <w:pPr>
              <w:pStyle w:val="TAL"/>
              <w:rPr>
                <w:lang w:eastAsia="en-US"/>
              </w:rPr>
            </w:pPr>
            <w:r w:rsidRPr="000749E2">
              <w:rPr>
                <w:lang w:eastAsia="en-US"/>
              </w:rPr>
              <w:t>17.2.0</w:t>
            </w:r>
          </w:p>
        </w:tc>
      </w:tr>
      <w:tr w:rsidR="00FD1EA8" w:rsidRPr="000749E2" w14:paraId="28246E82"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11E86CC9" w14:textId="2B54369A" w:rsidR="00FD1EA8" w:rsidRPr="000749E2" w:rsidRDefault="00FD1EA8" w:rsidP="005076D8">
            <w:pPr>
              <w:pStyle w:val="TAL"/>
              <w:rPr>
                <w:lang w:eastAsia="en-US"/>
              </w:rPr>
            </w:pPr>
            <w:r w:rsidRPr="000749E2">
              <w:rPr>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A20F19" w14:textId="58BF73E2" w:rsidR="00FD1EA8" w:rsidRPr="000749E2" w:rsidRDefault="00FD1EA8" w:rsidP="005076D8">
            <w:pPr>
              <w:pStyle w:val="TAL"/>
              <w:rPr>
                <w:lang w:eastAsia="en-US"/>
              </w:rPr>
            </w:pPr>
            <w:r w:rsidRPr="000749E2">
              <w:rPr>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29EEC7" w14:textId="43CD78F2" w:rsidR="00FD1EA8" w:rsidRPr="000749E2" w:rsidRDefault="00FD1EA8" w:rsidP="005076D8">
            <w:pPr>
              <w:pStyle w:val="TAL"/>
              <w:rPr>
                <w:lang w:eastAsia="en-US"/>
              </w:rPr>
            </w:pPr>
            <w:r w:rsidRPr="000749E2">
              <w:rPr>
                <w:lang w:eastAsia="en-US"/>
              </w:rPr>
              <w:t>R5-221915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BA00B7" w14:textId="3CA5BF92" w:rsidR="00FD1EA8" w:rsidRPr="000749E2" w:rsidRDefault="00FD1EA8" w:rsidP="005076D8">
            <w:pPr>
              <w:pStyle w:val="TAL"/>
              <w:rPr>
                <w:lang w:eastAsia="en-US"/>
              </w:rPr>
            </w:pPr>
            <w:r w:rsidRPr="000749E2">
              <w:rPr>
                <w:lang w:eastAsia="en-US"/>
              </w:rPr>
              <w:t>1386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BA3DB5" w14:textId="3DB30DD8" w:rsidR="00FD1EA8" w:rsidRPr="000749E2" w:rsidRDefault="00FD1EA8"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DDF855" w14:textId="1926EE17" w:rsidR="00FD1EA8" w:rsidRPr="000749E2" w:rsidRDefault="00FD1EA8"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8CBBD5" w14:textId="05889AF0" w:rsidR="00FD1EA8" w:rsidRPr="000749E2" w:rsidRDefault="00FD1EA8" w:rsidP="000749E2">
            <w:pPr>
              <w:pStyle w:val="TAL"/>
              <w:rPr>
                <w:lang w:eastAsia="en-US"/>
              </w:rPr>
            </w:pPr>
            <w:r w:rsidRPr="000749E2">
              <w:rPr>
                <w:lang w:eastAsia="en-US"/>
              </w:rPr>
              <w:t>Update to GNSS configuration for LTE aerial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0EBAE3" w14:textId="64AC8D9A" w:rsidR="00FD1EA8" w:rsidRPr="000749E2" w:rsidRDefault="00FD1EA8" w:rsidP="005076D8">
            <w:pPr>
              <w:pStyle w:val="TAL"/>
              <w:rPr>
                <w:lang w:eastAsia="en-US"/>
              </w:rPr>
            </w:pPr>
            <w:r w:rsidRPr="000749E2">
              <w:rPr>
                <w:lang w:eastAsia="en-US"/>
              </w:rPr>
              <w:t>17.2.0</w:t>
            </w:r>
          </w:p>
        </w:tc>
      </w:tr>
      <w:tr w:rsidR="00FD1EA8" w:rsidRPr="000749E2" w14:paraId="799EA458"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2F4EB3DF" w14:textId="4AC1316C" w:rsidR="00FD1EA8" w:rsidRPr="000749E2" w:rsidRDefault="00FD1EA8" w:rsidP="005076D8">
            <w:pPr>
              <w:pStyle w:val="TAL"/>
              <w:rPr>
                <w:lang w:eastAsia="en-US"/>
              </w:rPr>
            </w:pPr>
            <w:r w:rsidRPr="000749E2">
              <w:rPr>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5742EE" w14:textId="7091EC53" w:rsidR="00FD1EA8" w:rsidRPr="000749E2" w:rsidRDefault="00FD1EA8" w:rsidP="005076D8">
            <w:pPr>
              <w:pStyle w:val="TAL"/>
              <w:rPr>
                <w:lang w:eastAsia="en-US"/>
              </w:rPr>
            </w:pPr>
            <w:r w:rsidRPr="000749E2">
              <w:rPr>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AFAB42" w14:textId="2924222B" w:rsidR="00FD1EA8" w:rsidRPr="000749E2" w:rsidRDefault="00FD1EA8" w:rsidP="005076D8">
            <w:pPr>
              <w:pStyle w:val="TAL"/>
              <w:rPr>
                <w:lang w:eastAsia="en-US"/>
              </w:rPr>
            </w:pPr>
            <w:r w:rsidRPr="000749E2">
              <w:rPr>
                <w:lang w:eastAsia="en-US"/>
              </w:rPr>
              <w:t>R5-221916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49D420" w14:textId="6A3F8264" w:rsidR="00FD1EA8" w:rsidRPr="000749E2" w:rsidRDefault="00FD1EA8" w:rsidP="005076D8">
            <w:pPr>
              <w:pStyle w:val="TAL"/>
              <w:rPr>
                <w:lang w:eastAsia="en-US"/>
              </w:rPr>
            </w:pPr>
            <w:r w:rsidRPr="000749E2">
              <w:rPr>
                <w:lang w:eastAsia="en-US"/>
              </w:rPr>
              <w:t>1388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5B9E9A" w14:textId="217A2E11" w:rsidR="00FD1EA8" w:rsidRPr="000749E2" w:rsidRDefault="00FD1EA8"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E03EA9" w14:textId="6745FFB1" w:rsidR="00FD1EA8" w:rsidRPr="000749E2" w:rsidRDefault="00FD1EA8"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D07C2A" w14:textId="036F0804" w:rsidR="00FD1EA8" w:rsidRPr="000749E2" w:rsidRDefault="00FD1EA8" w:rsidP="000749E2">
            <w:pPr>
              <w:pStyle w:val="TAL"/>
              <w:rPr>
                <w:lang w:eastAsia="en-US"/>
              </w:rPr>
            </w:pPr>
            <w:r w:rsidRPr="000749E2">
              <w:rPr>
                <w:lang w:eastAsia="en-US"/>
              </w:rPr>
              <w:t>Correction of 4.1.1 on lower humidity limit in temperature test environment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381586" w14:textId="55932558" w:rsidR="00FD1EA8" w:rsidRPr="000749E2" w:rsidRDefault="00FD1EA8" w:rsidP="005076D8">
            <w:pPr>
              <w:pStyle w:val="TAL"/>
              <w:rPr>
                <w:lang w:eastAsia="en-US"/>
              </w:rPr>
            </w:pPr>
            <w:r w:rsidRPr="000749E2">
              <w:rPr>
                <w:lang w:eastAsia="en-US"/>
              </w:rPr>
              <w:t>17.2.0</w:t>
            </w:r>
          </w:p>
        </w:tc>
      </w:tr>
      <w:tr w:rsidR="00FD1EA8" w:rsidRPr="000749E2" w14:paraId="3893A098"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5E4D03B2" w14:textId="090C7B09" w:rsidR="00FD1EA8" w:rsidRPr="000749E2" w:rsidRDefault="00FD1EA8" w:rsidP="005076D8">
            <w:pPr>
              <w:pStyle w:val="TAL"/>
              <w:rPr>
                <w:lang w:eastAsia="en-US"/>
              </w:rPr>
            </w:pPr>
            <w:r w:rsidRPr="000749E2">
              <w:rPr>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93A226" w14:textId="3ED8C87C" w:rsidR="00FD1EA8" w:rsidRPr="000749E2" w:rsidRDefault="00FD1EA8" w:rsidP="005076D8">
            <w:pPr>
              <w:pStyle w:val="TAL"/>
              <w:rPr>
                <w:lang w:eastAsia="en-US"/>
              </w:rPr>
            </w:pPr>
            <w:r w:rsidRPr="000749E2">
              <w:rPr>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C06784" w14:textId="1D900A13" w:rsidR="00FD1EA8" w:rsidRPr="000749E2" w:rsidRDefault="00FD1EA8" w:rsidP="005076D8">
            <w:pPr>
              <w:pStyle w:val="TAL"/>
              <w:rPr>
                <w:lang w:eastAsia="en-US"/>
              </w:rPr>
            </w:pPr>
            <w:r w:rsidRPr="000749E2">
              <w:rPr>
                <w:lang w:eastAsia="en-US"/>
              </w:rPr>
              <w:t>R5-221917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501961" w14:textId="39DF4A41" w:rsidR="00FD1EA8" w:rsidRPr="000749E2" w:rsidRDefault="00FD1EA8" w:rsidP="005076D8">
            <w:pPr>
              <w:pStyle w:val="TAL"/>
              <w:rPr>
                <w:lang w:eastAsia="en-US"/>
              </w:rPr>
            </w:pPr>
            <w:r w:rsidRPr="000749E2">
              <w:rPr>
                <w:lang w:eastAsia="en-US"/>
              </w:rPr>
              <w:t>1390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EA83C4" w14:textId="463060CD" w:rsidR="00FD1EA8" w:rsidRPr="000749E2" w:rsidRDefault="00FD1EA8"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CDD4C3" w14:textId="48FE735C" w:rsidR="00FD1EA8" w:rsidRPr="000749E2" w:rsidRDefault="00FD1EA8"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681F86" w14:textId="649C76EC" w:rsidR="00FD1EA8" w:rsidRPr="000749E2" w:rsidRDefault="00FD1EA8" w:rsidP="000749E2">
            <w:pPr>
              <w:pStyle w:val="TAL"/>
              <w:rPr>
                <w:lang w:eastAsia="en-US"/>
              </w:rPr>
            </w:pPr>
            <w:r w:rsidRPr="000749E2">
              <w:rPr>
                <w:lang w:eastAsia="en-US"/>
              </w:rPr>
              <w:t>Correction of NB-IoT test frequency for band 85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8E139F" w14:textId="618B2827" w:rsidR="00FD1EA8" w:rsidRPr="000749E2" w:rsidRDefault="00FD1EA8" w:rsidP="005076D8">
            <w:pPr>
              <w:pStyle w:val="TAL"/>
              <w:rPr>
                <w:lang w:eastAsia="en-US"/>
              </w:rPr>
            </w:pPr>
            <w:r w:rsidRPr="000749E2">
              <w:rPr>
                <w:lang w:eastAsia="en-US"/>
              </w:rPr>
              <w:t>17.2.0</w:t>
            </w:r>
          </w:p>
        </w:tc>
      </w:tr>
      <w:tr w:rsidR="00FD1EA8" w:rsidRPr="000749E2" w14:paraId="3E18977A"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558E43B9" w14:textId="32905A01" w:rsidR="00FD1EA8" w:rsidRPr="000749E2" w:rsidRDefault="00FD1EA8" w:rsidP="005076D8">
            <w:pPr>
              <w:pStyle w:val="TAL"/>
              <w:rPr>
                <w:lang w:eastAsia="en-US"/>
              </w:rPr>
            </w:pPr>
            <w:r w:rsidRPr="000749E2">
              <w:rPr>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C8FF66" w14:textId="66D9992D" w:rsidR="00FD1EA8" w:rsidRPr="000749E2" w:rsidRDefault="00FD1EA8" w:rsidP="005076D8">
            <w:pPr>
              <w:pStyle w:val="TAL"/>
              <w:rPr>
                <w:lang w:eastAsia="en-US"/>
              </w:rPr>
            </w:pPr>
            <w:r w:rsidRPr="000749E2">
              <w:rPr>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FADB2D" w14:textId="44D631C2" w:rsidR="00FD1EA8" w:rsidRPr="000749E2" w:rsidRDefault="00FD1EA8" w:rsidP="005076D8">
            <w:pPr>
              <w:pStyle w:val="TAL"/>
              <w:rPr>
                <w:lang w:eastAsia="en-US"/>
              </w:rPr>
            </w:pPr>
            <w:r w:rsidRPr="000749E2">
              <w:rPr>
                <w:lang w:eastAsia="en-US"/>
              </w:rPr>
              <w:t>R5-222015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B70F22" w14:textId="683FB438" w:rsidR="00FD1EA8" w:rsidRPr="000749E2" w:rsidRDefault="00FD1EA8" w:rsidP="005076D8">
            <w:pPr>
              <w:pStyle w:val="TAL"/>
              <w:rPr>
                <w:lang w:eastAsia="en-US"/>
              </w:rPr>
            </w:pPr>
            <w:r w:rsidRPr="000749E2">
              <w:rPr>
                <w:lang w:eastAsia="en-US"/>
              </w:rPr>
              <w:t>1383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CC779F" w14:textId="6EF1B2E4" w:rsidR="00FD1EA8" w:rsidRPr="000749E2" w:rsidRDefault="00FD1EA8"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15FAA9" w14:textId="4968B9E8" w:rsidR="00FD1EA8" w:rsidRPr="000749E2" w:rsidRDefault="00FD1EA8"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3DEE74" w14:textId="51B0D478" w:rsidR="00FD1EA8" w:rsidRPr="000749E2" w:rsidRDefault="00FD1EA8" w:rsidP="000749E2">
            <w:pPr>
              <w:pStyle w:val="TAL"/>
              <w:rPr>
                <w:lang w:eastAsia="en-US"/>
              </w:rPr>
            </w:pPr>
            <w:r w:rsidRPr="000749E2">
              <w:rPr>
                <w:lang w:eastAsia="en-US"/>
              </w:rPr>
              <w:t xml:space="preserve">Reference dedicated EPS bearer contexts for </w:t>
            </w:r>
            <w:proofErr w:type="spellStart"/>
            <w:r w:rsidRPr="000749E2">
              <w:rPr>
                <w:lang w:eastAsia="en-US"/>
              </w:rPr>
              <w:t>MCVideo</w:t>
            </w:r>
            <w:proofErr w:type="spellEnd"/>
            <w:r w:rsidRPr="000749E2">
              <w:rPr>
                <w:lang w:eastAsia="en-US"/>
              </w:rPr>
              <w:t xml:space="preserve"> and </w:t>
            </w:r>
            <w:proofErr w:type="spellStart"/>
            <w:r w:rsidRPr="000749E2">
              <w:rPr>
                <w:lang w:eastAsia="en-US"/>
              </w:rPr>
              <w:t>MCData</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F18F70" w14:textId="07D3DB9C" w:rsidR="00FD1EA8" w:rsidRPr="000749E2" w:rsidRDefault="00FD1EA8" w:rsidP="005076D8">
            <w:pPr>
              <w:pStyle w:val="TAL"/>
              <w:rPr>
                <w:lang w:eastAsia="en-US"/>
              </w:rPr>
            </w:pPr>
            <w:r w:rsidRPr="000749E2">
              <w:rPr>
                <w:lang w:eastAsia="en-US"/>
              </w:rPr>
              <w:t>17.2.0</w:t>
            </w:r>
          </w:p>
        </w:tc>
      </w:tr>
      <w:tr w:rsidR="000749E2" w:rsidRPr="000749E2" w14:paraId="5E921552"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7039222B" w14:textId="49D044B4" w:rsidR="000749E2" w:rsidRPr="000749E2" w:rsidRDefault="000749E2" w:rsidP="005076D8">
            <w:pPr>
              <w:pStyle w:val="TAL"/>
              <w:rPr>
                <w:lang w:eastAsia="en-US"/>
              </w:rPr>
            </w:pPr>
            <w:r w:rsidRPr="000749E2">
              <w:rPr>
                <w:lang w:eastAsia="en-US"/>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E0B7E4" w14:textId="54F82009" w:rsidR="000749E2" w:rsidRPr="000749E2" w:rsidRDefault="000749E2" w:rsidP="005076D8">
            <w:pPr>
              <w:pStyle w:val="TAL"/>
              <w:rPr>
                <w:lang w:eastAsia="en-US"/>
              </w:rPr>
            </w:pPr>
            <w:r w:rsidRPr="000749E2">
              <w:rPr>
                <w:lang w:eastAsia="en-US"/>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FB91CC" w14:textId="6D4B8073" w:rsidR="000749E2" w:rsidRPr="000749E2" w:rsidRDefault="000749E2" w:rsidP="005076D8">
            <w:pPr>
              <w:pStyle w:val="TAL"/>
              <w:rPr>
                <w:lang w:eastAsia="en-US"/>
              </w:rPr>
            </w:pPr>
            <w:r w:rsidRPr="005076D8">
              <w:rPr>
                <w:lang w:eastAsia="en-US"/>
              </w:rPr>
              <w:t>R5-224198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15357F" w14:textId="401022C8" w:rsidR="000749E2" w:rsidRPr="000749E2" w:rsidRDefault="000749E2" w:rsidP="005076D8">
            <w:pPr>
              <w:pStyle w:val="TAL"/>
              <w:rPr>
                <w:lang w:eastAsia="en-US"/>
              </w:rPr>
            </w:pPr>
            <w:r w:rsidRPr="005076D8">
              <w:rPr>
                <w:lang w:eastAsia="en-US"/>
              </w:rPr>
              <w:t>1393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B222AE" w14:textId="46132574" w:rsidR="000749E2" w:rsidRPr="000749E2" w:rsidRDefault="000749E2" w:rsidP="005076D8">
            <w:pPr>
              <w:pStyle w:val="TAL"/>
              <w:rPr>
                <w:lang w:eastAsia="en-US"/>
              </w:rPr>
            </w:pPr>
            <w:r w:rsidRPr="005076D8">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E92303" w14:textId="6790A1F7" w:rsidR="000749E2" w:rsidRPr="000749E2" w:rsidRDefault="000749E2" w:rsidP="005076D8">
            <w:pPr>
              <w:pStyle w:val="TAL"/>
              <w:rPr>
                <w:lang w:eastAsia="en-US"/>
              </w:rPr>
            </w:pPr>
            <w:r w:rsidRPr="005076D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F0ED99" w14:textId="63D6BE15" w:rsidR="000749E2" w:rsidRPr="000749E2" w:rsidRDefault="000749E2" w:rsidP="000749E2">
            <w:pPr>
              <w:pStyle w:val="TAL"/>
              <w:rPr>
                <w:lang w:eastAsia="en-US"/>
              </w:rPr>
            </w:pPr>
            <w:r w:rsidRPr="000749E2">
              <w:rPr>
                <w:lang w:eastAsia="en-US"/>
              </w:rPr>
              <w:t>Corrections to SystemInformationBlockType23-NB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D7F9AD" w14:textId="468DE16C" w:rsidR="000749E2" w:rsidRPr="000749E2" w:rsidRDefault="000749E2" w:rsidP="005076D8">
            <w:pPr>
              <w:pStyle w:val="TAL"/>
              <w:rPr>
                <w:lang w:eastAsia="en-US"/>
              </w:rPr>
            </w:pPr>
            <w:r w:rsidRPr="000749E2">
              <w:rPr>
                <w:lang w:eastAsia="en-US"/>
              </w:rPr>
              <w:t>17.3.0</w:t>
            </w:r>
          </w:p>
        </w:tc>
      </w:tr>
      <w:tr w:rsidR="000749E2" w:rsidRPr="000749E2" w14:paraId="5D628354"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0F73958D" w14:textId="185F3465" w:rsidR="000749E2" w:rsidRPr="000749E2" w:rsidRDefault="000749E2" w:rsidP="005076D8">
            <w:pPr>
              <w:pStyle w:val="TAL"/>
              <w:rPr>
                <w:lang w:eastAsia="en-US"/>
              </w:rPr>
            </w:pPr>
            <w:r w:rsidRPr="000749E2">
              <w:rPr>
                <w:lang w:eastAsia="en-US"/>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3D0BE0" w14:textId="39128553" w:rsidR="000749E2" w:rsidRPr="000749E2" w:rsidRDefault="000749E2" w:rsidP="005076D8">
            <w:pPr>
              <w:pStyle w:val="TAL"/>
              <w:rPr>
                <w:lang w:eastAsia="en-US"/>
              </w:rPr>
            </w:pPr>
            <w:r w:rsidRPr="000749E2">
              <w:rPr>
                <w:lang w:eastAsia="en-US"/>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FD7F6C" w14:textId="048BBB02" w:rsidR="000749E2" w:rsidRPr="000749E2" w:rsidRDefault="000749E2" w:rsidP="005076D8">
            <w:pPr>
              <w:pStyle w:val="TAL"/>
              <w:rPr>
                <w:lang w:eastAsia="en-US"/>
              </w:rPr>
            </w:pPr>
            <w:r w:rsidRPr="005076D8">
              <w:rPr>
                <w:lang w:eastAsia="en-US"/>
              </w:rPr>
              <w:t>R5-224464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0E0D0E" w14:textId="32A25DDE" w:rsidR="000749E2" w:rsidRPr="000749E2" w:rsidRDefault="000749E2" w:rsidP="005076D8">
            <w:pPr>
              <w:pStyle w:val="TAL"/>
              <w:rPr>
                <w:lang w:eastAsia="en-US"/>
              </w:rPr>
            </w:pPr>
            <w:r w:rsidRPr="005076D8">
              <w:rPr>
                <w:lang w:eastAsia="en-US"/>
              </w:rPr>
              <w:t>1394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179C1E" w14:textId="19F7DF06" w:rsidR="000749E2" w:rsidRPr="000749E2" w:rsidRDefault="000749E2" w:rsidP="005076D8">
            <w:pPr>
              <w:pStyle w:val="TAL"/>
              <w:rPr>
                <w:lang w:eastAsia="en-US"/>
              </w:rPr>
            </w:pPr>
            <w:r w:rsidRPr="005076D8">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CCF00F" w14:textId="5533A6B2" w:rsidR="000749E2" w:rsidRPr="000749E2" w:rsidRDefault="000749E2" w:rsidP="005076D8">
            <w:pPr>
              <w:pStyle w:val="TAL"/>
              <w:rPr>
                <w:lang w:eastAsia="en-US"/>
              </w:rPr>
            </w:pPr>
            <w:r w:rsidRPr="005076D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223C06" w14:textId="016FC9D6" w:rsidR="000749E2" w:rsidRPr="000749E2" w:rsidRDefault="000749E2" w:rsidP="000749E2">
            <w:pPr>
              <w:pStyle w:val="TAL"/>
              <w:rPr>
                <w:lang w:eastAsia="en-US"/>
              </w:rPr>
            </w:pPr>
            <w:r w:rsidRPr="000749E2">
              <w:rPr>
                <w:lang w:eastAsia="en-US"/>
              </w:rPr>
              <w:t>Correction 4.6.6-8B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65A472" w14:textId="77777777" w:rsidR="000749E2" w:rsidRPr="000749E2" w:rsidRDefault="000749E2" w:rsidP="005076D8">
            <w:pPr>
              <w:pStyle w:val="TAL"/>
              <w:rPr>
                <w:lang w:eastAsia="en-US"/>
              </w:rPr>
            </w:pPr>
            <w:r w:rsidRPr="000749E2">
              <w:rPr>
                <w:lang w:eastAsia="en-US"/>
              </w:rPr>
              <w:t>17.3.0</w:t>
            </w:r>
          </w:p>
        </w:tc>
      </w:tr>
      <w:tr w:rsidR="000749E2" w:rsidRPr="000749E2" w14:paraId="768DCFE3"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27550628" w14:textId="4FE0E0BB" w:rsidR="000749E2" w:rsidRPr="000749E2" w:rsidRDefault="000749E2" w:rsidP="005076D8">
            <w:pPr>
              <w:pStyle w:val="TAL"/>
              <w:rPr>
                <w:lang w:eastAsia="en-US"/>
              </w:rPr>
            </w:pPr>
            <w:r w:rsidRPr="000749E2">
              <w:rPr>
                <w:lang w:eastAsia="en-US"/>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DA01CE" w14:textId="6BEB08D2" w:rsidR="000749E2" w:rsidRPr="000749E2" w:rsidRDefault="000749E2" w:rsidP="005076D8">
            <w:pPr>
              <w:pStyle w:val="TAL"/>
              <w:rPr>
                <w:lang w:eastAsia="en-US"/>
              </w:rPr>
            </w:pPr>
            <w:r w:rsidRPr="000749E2">
              <w:rPr>
                <w:lang w:eastAsia="en-US"/>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83E412" w14:textId="7F91FFAF" w:rsidR="000749E2" w:rsidRPr="000749E2" w:rsidRDefault="000749E2" w:rsidP="005076D8">
            <w:pPr>
              <w:pStyle w:val="TAL"/>
              <w:rPr>
                <w:lang w:eastAsia="en-US"/>
              </w:rPr>
            </w:pPr>
            <w:r w:rsidRPr="005076D8">
              <w:rPr>
                <w:lang w:eastAsia="en-US"/>
              </w:rPr>
              <w:t>R5-224465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D17523" w14:textId="398ED960" w:rsidR="000749E2" w:rsidRPr="000749E2" w:rsidRDefault="000749E2" w:rsidP="005076D8">
            <w:pPr>
              <w:pStyle w:val="TAL"/>
              <w:rPr>
                <w:lang w:eastAsia="en-US"/>
              </w:rPr>
            </w:pPr>
            <w:r w:rsidRPr="005076D8">
              <w:rPr>
                <w:lang w:eastAsia="en-US"/>
              </w:rPr>
              <w:t>1395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877717" w14:textId="38360221" w:rsidR="000749E2" w:rsidRPr="000749E2" w:rsidRDefault="000749E2" w:rsidP="005076D8">
            <w:pPr>
              <w:pStyle w:val="TAL"/>
              <w:rPr>
                <w:lang w:eastAsia="en-US"/>
              </w:rPr>
            </w:pPr>
            <w:r w:rsidRPr="005076D8">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F069BF" w14:textId="0AFC860E" w:rsidR="000749E2" w:rsidRPr="000749E2" w:rsidRDefault="000749E2" w:rsidP="005076D8">
            <w:pPr>
              <w:pStyle w:val="TAL"/>
              <w:rPr>
                <w:lang w:eastAsia="en-US"/>
              </w:rPr>
            </w:pPr>
            <w:r w:rsidRPr="005076D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15ADA9" w14:textId="3ED796FC" w:rsidR="000749E2" w:rsidRPr="000749E2" w:rsidRDefault="000749E2" w:rsidP="000749E2">
            <w:pPr>
              <w:pStyle w:val="TAL"/>
              <w:rPr>
                <w:lang w:eastAsia="en-US"/>
              </w:rPr>
            </w:pPr>
            <w:r w:rsidRPr="000749E2">
              <w:rPr>
                <w:lang w:eastAsia="en-US"/>
              </w:rPr>
              <w:t>Add event B1 for inter-RAT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B40E19" w14:textId="77777777" w:rsidR="000749E2" w:rsidRPr="000749E2" w:rsidRDefault="000749E2" w:rsidP="005076D8">
            <w:pPr>
              <w:pStyle w:val="TAL"/>
              <w:rPr>
                <w:lang w:eastAsia="en-US"/>
              </w:rPr>
            </w:pPr>
            <w:r w:rsidRPr="000749E2">
              <w:rPr>
                <w:lang w:eastAsia="en-US"/>
              </w:rPr>
              <w:t>17.3.0</w:t>
            </w:r>
          </w:p>
        </w:tc>
      </w:tr>
      <w:tr w:rsidR="000749E2" w:rsidRPr="000749E2" w14:paraId="187A12D5"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396D2C81" w14:textId="668646AE" w:rsidR="000749E2" w:rsidRPr="000749E2" w:rsidRDefault="000749E2" w:rsidP="005076D8">
            <w:pPr>
              <w:pStyle w:val="TAL"/>
              <w:rPr>
                <w:lang w:eastAsia="en-US"/>
              </w:rPr>
            </w:pPr>
            <w:r w:rsidRPr="000749E2">
              <w:rPr>
                <w:lang w:eastAsia="en-US"/>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512037" w14:textId="4B18A413" w:rsidR="000749E2" w:rsidRPr="000749E2" w:rsidRDefault="000749E2" w:rsidP="005076D8">
            <w:pPr>
              <w:pStyle w:val="TAL"/>
              <w:rPr>
                <w:lang w:eastAsia="en-US"/>
              </w:rPr>
            </w:pPr>
            <w:r w:rsidRPr="000749E2">
              <w:rPr>
                <w:lang w:eastAsia="en-US"/>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F4D9F2B" w14:textId="1F0AD31D" w:rsidR="000749E2" w:rsidRPr="000749E2" w:rsidRDefault="000749E2" w:rsidP="005076D8">
            <w:pPr>
              <w:pStyle w:val="TAL"/>
              <w:rPr>
                <w:lang w:eastAsia="en-US"/>
              </w:rPr>
            </w:pPr>
            <w:r w:rsidRPr="005076D8">
              <w:rPr>
                <w:lang w:eastAsia="en-US"/>
              </w:rPr>
              <w:t>R5-225109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E00F83" w14:textId="14AF874D" w:rsidR="000749E2" w:rsidRPr="000749E2" w:rsidRDefault="000749E2" w:rsidP="005076D8">
            <w:pPr>
              <w:pStyle w:val="TAL"/>
              <w:rPr>
                <w:lang w:eastAsia="en-US"/>
              </w:rPr>
            </w:pPr>
            <w:r w:rsidRPr="005076D8">
              <w:rPr>
                <w:lang w:eastAsia="en-US"/>
              </w:rPr>
              <w:t>1398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BFD4BA" w14:textId="2CE66200" w:rsidR="000749E2" w:rsidRPr="000749E2" w:rsidRDefault="000749E2" w:rsidP="005076D8">
            <w:pPr>
              <w:pStyle w:val="TAL"/>
              <w:rPr>
                <w:lang w:eastAsia="en-US"/>
              </w:rPr>
            </w:pPr>
            <w:r w:rsidRPr="005076D8">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50CFFD" w14:textId="1D4A695A" w:rsidR="000749E2" w:rsidRPr="000749E2" w:rsidRDefault="000749E2" w:rsidP="005076D8">
            <w:pPr>
              <w:pStyle w:val="TAL"/>
              <w:rPr>
                <w:lang w:eastAsia="en-US"/>
              </w:rPr>
            </w:pPr>
            <w:r w:rsidRPr="005076D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4816D2" w14:textId="67853C87" w:rsidR="000749E2" w:rsidRPr="000749E2" w:rsidRDefault="000749E2" w:rsidP="000749E2">
            <w:pPr>
              <w:pStyle w:val="TAL"/>
              <w:rPr>
                <w:lang w:eastAsia="en-US"/>
              </w:rPr>
            </w:pPr>
            <w:r w:rsidRPr="000749E2">
              <w:rPr>
                <w:lang w:eastAsia="en-US"/>
              </w:rPr>
              <w:t>Update of test frequencies for CA_46C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A03E12" w14:textId="77777777" w:rsidR="000749E2" w:rsidRPr="000749E2" w:rsidRDefault="000749E2" w:rsidP="005076D8">
            <w:pPr>
              <w:pStyle w:val="TAL"/>
              <w:rPr>
                <w:lang w:eastAsia="en-US"/>
              </w:rPr>
            </w:pPr>
            <w:r w:rsidRPr="000749E2">
              <w:rPr>
                <w:lang w:eastAsia="en-US"/>
              </w:rPr>
              <w:t>17.3.0</w:t>
            </w:r>
          </w:p>
        </w:tc>
      </w:tr>
      <w:tr w:rsidR="000749E2" w:rsidRPr="000749E2" w14:paraId="17EB224D"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1E312423" w14:textId="1AB27C67" w:rsidR="000749E2" w:rsidRPr="000749E2" w:rsidRDefault="000749E2" w:rsidP="005076D8">
            <w:pPr>
              <w:pStyle w:val="TAL"/>
              <w:rPr>
                <w:lang w:eastAsia="en-US"/>
              </w:rPr>
            </w:pPr>
            <w:r w:rsidRPr="000749E2">
              <w:rPr>
                <w:lang w:eastAsia="en-US"/>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441360" w14:textId="473FDDFF" w:rsidR="000749E2" w:rsidRPr="000749E2" w:rsidRDefault="000749E2" w:rsidP="005076D8">
            <w:pPr>
              <w:pStyle w:val="TAL"/>
              <w:rPr>
                <w:lang w:eastAsia="en-US"/>
              </w:rPr>
            </w:pPr>
            <w:r w:rsidRPr="000749E2">
              <w:rPr>
                <w:lang w:eastAsia="en-US"/>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A840B5" w14:textId="7D51C0CB" w:rsidR="000749E2" w:rsidRPr="000749E2" w:rsidRDefault="000749E2" w:rsidP="005076D8">
            <w:pPr>
              <w:pStyle w:val="TAL"/>
              <w:rPr>
                <w:lang w:eastAsia="en-US"/>
              </w:rPr>
            </w:pPr>
            <w:r w:rsidRPr="005076D8">
              <w:rPr>
                <w:lang w:eastAsia="en-US"/>
              </w:rPr>
              <w:t>R5-225324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C7631A" w14:textId="4AB862E2" w:rsidR="000749E2" w:rsidRPr="000749E2" w:rsidRDefault="000749E2" w:rsidP="005076D8">
            <w:pPr>
              <w:pStyle w:val="TAL"/>
              <w:rPr>
                <w:lang w:eastAsia="en-US"/>
              </w:rPr>
            </w:pPr>
            <w:r w:rsidRPr="005076D8">
              <w:rPr>
                <w:lang w:eastAsia="en-US"/>
              </w:rPr>
              <w:t>1391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31C651" w14:textId="1EB652FE" w:rsidR="000749E2" w:rsidRPr="000749E2" w:rsidRDefault="000749E2" w:rsidP="005076D8">
            <w:pPr>
              <w:pStyle w:val="TAL"/>
              <w:rPr>
                <w:lang w:eastAsia="en-US"/>
              </w:rPr>
            </w:pPr>
            <w:r w:rsidRPr="005076D8">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920496" w14:textId="539A9A69" w:rsidR="000749E2" w:rsidRPr="000749E2" w:rsidRDefault="000749E2" w:rsidP="005076D8">
            <w:pPr>
              <w:pStyle w:val="TAL"/>
              <w:rPr>
                <w:lang w:eastAsia="en-US"/>
              </w:rPr>
            </w:pPr>
            <w:r w:rsidRPr="005076D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C6F5BC" w14:textId="4ABF30FE" w:rsidR="000749E2" w:rsidRPr="000749E2" w:rsidRDefault="000749E2" w:rsidP="000749E2">
            <w:pPr>
              <w:pStyle w:val="TAL"/>
              <w:rPr>
                <w:lang w:eastAsia="en-US"/>
              </w:rPr>
            </w:pPr>
            <w:r w:rsidRPr="000749E2">
              <w:rPr>
                <w:lang w:eastAsia="en-US"/>
              </w:rPr>
              <w:t>Update of LTE Multi-SIM default NAS messages and 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CE2840" w14:textId="77777777" w:rsidR="000749E2" w:rsidRPr="000749E2" w:rsidRDefault="000749E2" w:rsidP="005076D8">
            <w:pPr>
              <w:pStyle w:val="TAL"/>
              <w:rPr>
                <w:lang w:eastAsia="en-US"/>
              </w:rPr>
            </w:pPr>
            <w:r w:rsidRPr="000749E2">
              <w:rPr>
                <w:lang w:eastAsia="en-US"/>
              </w:rPr>
              <w:t>17.3.0</w:t>
            </w:r>
          </w:p>
        </w:tc>
      </w:tr>
      <w:tr w:rsidR="000749E2" w:rsidRPr="000749E2" w14:paraId="2692D02F"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328FB1F9" w14:textId="656167FA" w:rsidR="000749E2" w:rsidRPr="000749E2" w:rsidRDefault="000749E2" w:rsidP="005076D8">
            <w:pPr>
              <w:pStyle w:val="TAL"/>
              <w:rPr>
                <w:lang w:eastAsia="en-US"/>
              </w:rPr>
            </w:pPr>
            <w:r w:rsidRPr="000749E2">
              <w:rPr>
                <w:lang w:eastAsia="en-US"/>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AB7AAB" w14:textId="0D9B3500" w:rsidR="000749E2" w:rsidRPr="000749E2" w:rsidRDefault="000749E2" w:rsidP="005076D8">
            <w:pPr>
              <w:pStyle w:val="TAL"/>
              <w:rPr>
                <w:lang w:eastAsia="en-US"/>
              </w:rPr>
            </w:pPr>
            <w:r w:rsidRPr="000749E2">
              <w:rPr>
                <w:lang w:eastAsia="en-US"/>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8DCA76" w14:textId="445E33F7" w:rsidR="000749E2" w:rsidRPr="000749E2" w:rsidRDefault="000749E2" w:rsidP="005076D8">
            <w:pPr>
              <w:pStyle w:val="TAL"/>
              <w:rPr>
                <w:lang w:eastAsia="en-US"/>
              </w:rPr>
            </w:pPr>
            <w:r w:rsidRPr="005076D8">
              <w:rPr>
                <w:lang w:eastAsia="en-US"/>
              </w:rPr>
              <w:t>R5-225359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9CF0A0" w14:textId="6D229A90" w:rsidR="000749E2" w:rsidRPr="000749E2" w:rsidRDefault="000749E2" w:rsidP="005076D8">
            <w:pPr>
              <w:pStyle w:val="TAL"/>
              <w:rPr>
                <w:lang w:eastAsia="en-US"/>
              </w:rPr>
            </w:pPr>
            <w:r w:rsidRPr="005076D8">
              <w:rPr>
                <w:lang w:eastAsia="en-US"/>
              </w:rPr>
              <w:t>1397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C80935" w14:textId="63908025" w:rsidR="000749E2" w:rsidRPr="000749E2" w:rsidRDefault="000749E2" w:rsidP="005076D8">
            <w:pPr>
              <w:pStyle w:val="TAL"/>
              <w:rPr>
                <w:lang w:eastAsia="en-US"/>
              </w:rPr>
            </w:pPr>
            <w:r w:rsidRPr="005076D8">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162359" w14:textId="3990F2C5" w:rsidR="000749E2" w:rsidRPr="000749E2" w:rsidRDefault="000749E2" w:rsidP="005076D8">
            <w:pPr>
              <w:pStyle w:val="TAL"/>
              <w:rPr>
                <w:lang w:eastAsia="en-US"/>
              </w:rPr>
            </w:pPr>
            <w:r w:rsidRPr="005076D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56F927" w14:textId="3445C046" w:rsidR="000749E2" w:rsidRPr="000749E2" w:rsidRDefault="000749E2" w:rsidP="000749E2">
            <w:pPr>
              <w:pStyle w:val="TAL"/>
              <w:rPr>
                <w:lang w:eastAsia="en-US"/>
              </w:rPr>
            </w:pPr>
            <w:r w:rsidRPr="000749E2">
              <w:rPr>
                <w:lang w:eastAsia="en-US"/>
              </w:rPr>
              <w:t>Addition of default SIB message content for Rel-17 NTN 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A1359E" w14:textId="77777777" w:rsidR="000749E2" w:rsidRPr="000749E2" w:rsidRDefault="000749E2" w:rsidP="005076D8">
            <w:pPr>
              <w:pStyle w:val="TAL"/>
              <w:rPr>
                <w:lang w:eastAsia="en-US"/>
              </w:rPr>
            </w:pPr>
            <w:r w:rsidRPr="000749E2">
              <w:rPr>
                <w:lang w:eastAsia="en-US"/>
              </w:rPr>
              <w:t>17.3.0</w:t>
            </w:r>
          </w:p>
        </w:tc>
      </w:tr>
      <w:tr w:rsidR="000749E2" w:rsidRPr="000749E2" w14:paraId="4F5666BF"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6949501F" w14:textId="52057AB8" w:rsidR="000749E2" w:rsidRPr="000749E2" w:rsidRDefault="000749E2" w:rsidP="005076D8">
            <w:pPr>
              <w:pStyle w:val="TAL"/>
              <w:rPr>
                <w:lang w:eastAsia="en-US"/>
              </w:rPr>
            </w:pPr>
            <w:r w:rsidRPr="000749E2">
              <w:rPr>
                <w:lang w:eastAsia="en-US"/>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93A62E" w14:textId="2396239D" w:rsidR="000749E2" w:rsidRPr="000749E2" w:rsidRDefault="000749E2" w:rsidP="005076D8">
            <w:pPr>
              <w:pStyle w:val="TAL"/>
              <w:rPr>
                <w:lang w:eastAsia="en-US"/>
              </w:rPr>
            </w:pPr>
            <w:r w:rsidRPr="000749E2">
              <w:rPr>
                <w:lang w:eastAsia="en-US"/>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5B024A" w14:textId="6CFC6D42" w:rsidR="000749E2" w:rsidRPr="000749E2" w:rsidRDefault="000749E2" w:rsidP="005076D8">
            <w:pPr>
              <w:pStyle w:val="TAL"/>
              <w:rPr>
                <w:lang w:eastAsia="en-US"/>
              </w:rPr>
            </w:pPr>
            <w:r w:rsidRPr="005076D8">
              <w:rPr>
                <w:lang w:eastAsia="en-US"/>
              </w:rPr>
              <w:t>R5-225776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73809D" w14:textId="08BE358E" w:rsidR="000749E2" w:rsidRPr="000749E2" w:rsidRDefault="000749E2" w:rsidP="005076D8">
            <w:pPr>
              <w:pStyle w:val="TAL"/>
              <w:rPr>
                <w:lang w:eastAsia="en-US"/>
              </w:rPr>
            </w:pPr>
            <w:r w:rsidRPr="005076D8">
              <w:rPr>
                <w:lang w:eastAsia="en-US"/>
              </w:rPr>
              <w:t>1392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19D58F" w14:textId="04192EBA" w:rsidR="000749E2" w:rsidRPr="000749E2" w:rsidRDefault="000749E2" w:rsidP="005076D8">
            <w:pPr>
              <w:pStyle w:val="TAL"/>
              <w:rPr>
                <w:lang w:eastAsia="en-US"/>
              </w:rPr>
            </w:pPr>
            <w:r w:rsidRPr="005076D8">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22B693" w14:textId="55225A81" w:rsidR="000749E2" w:rsidRPr="000749E2" w:rsidRDefault="000749E2" w:rsidP="005076D8">
            <w:pPr>
              <w:pStyle w:val="TAL"/>
              <w:rPr>
                <w:lang w:eastAsia="en-US"/>
              </w:rPr>
            </w:pPr>
            <w:r w:rsidRPr="005076D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C30755" w14:textId="31C351F7" w:rsidR="000749E2" w:rsidRPr="000749E2" w:rsidRDefault="000749E2" w:rsidP="000749E2">
            <w:pPr>
              <w:pStyle w:val="TAL"/>
              <w:rPr>
                <w:lang w:eastAsia="en-US"/>
              </w:rPr>
            </w:pPr>
            <w:r w:rsidRPr="000749E2">
              <w:rPr>
                <w:lang w:eastAsia="en-US"/>
              </w:rPr>
              <w:t>Introduction of test frequencies for LTE Band 103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FD313B" w14:textId="77777777" w:rsidR="000749E2" w:rsidRPr="000749E2" w:rsidRDefault="000749E2" w:rsidP="005076D8">
            <w:pPr>
              <w:pStyle w:val="TAL"/>
              <w:rPr>
                <w:lang w:eastAsia="en-US"/>
              </w:rPr>
            </w:pPr>
            <w:r w:rsidRPr="000749E2">
              <w:rPr>
                <w:lang w:eastAsia="en-US"/>
              </w:rPr>
              <w:t>17.3.0</w:t>
            </w:r>
          </w:p>
        </w:tc>
      </w:tr>
      <w:tr w:rsidR="000749E2" w:rsidRPr="000749E2" w14:paraId="023CBF95"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40B07DB6" w14:textId="6FDB55A4" w:rsidR="000749E2" w:rsidRPr="000749E2" w:rsidRDefault="000749E2" w:rsidP="005076D8">
            <w:pPr>
              <w:pStyle w:val="TAL"/>
              <w:rPr>
                <w:lang w:eastAsia="en-US"/>
              </w:rPr>
            </w:pPr>
            <w:r w:rsidRPr="000749E2">
              <w:rPr>
                <w:lang w:eastAsia="en-US"/>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D37E2B" w14:textId="3E0B3B59" w:rsidR="000749E2" w:rsidRPr="000749E2" w:rsidRDefault="000749E2" w:rsidP="005076D8">
            <w:pPr>
              <w:pStyle w:val="TAL"/>
              <w:rPr>
                <w:lang w:eastAsia="en-US"/>
              </w:rPr>
            </w:pPr>
            <w:r w:rsidRPr="000749E2">
              <w:rPr>
                <w:lang w:eastAsia="en-US"/>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9C034C" w14:textId="2AF877B6" w:rsidR="000749E2" w:rsidRPr="000749E2" w:rsidRDefault="000749E2" w:rsidP="005076D8">
            <w:pPr>
              <w:pStyle w:val="TAL"/>
              <w:rPr>
                <w:lang w:eastAsia="en-US"/>
              </w:rPr>
            </w:pPr>
            <w:r w:rsidRPr="005076D8">
              <w:rPr>
                <w:lang w:eastAsia="en-US"/>
              </w:rPr>
              <w:t>R5-225833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3765FC" w14:textId="21F6E4E7" w:rsidR="000749E2" w:rsidRPr="000749E2" w:rsidRDefault="000749E2" w:rsidP="005076D8">
            <w:pPr>
              <w:pStyle w:val="TAL"/>
              <w:rPr>
                <w:lang w:eastAsia="en-US"/>
              </w:rPr>
            </w:pPr>
            <w:r w:rsidRPr="005076D8">
              <w:rPr>
                <w:lang w:eastAsia="en-US"/>
              </w:rPr>
              <w:t>1396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503330" w14:textId="17B823D3" w:rsidR="000749E2" w:rsidRPr="000749E2" w:rsidRDefault="000749E2" w:rsidP="005076D8">
            <w:pPr>
              <w:pStyle w:val="TAL"/>
              <w:rPr>
                <w:lang w:eastAsia="en-US"/>
              </w:rPr>
            </w:pPr>
            <w:r w:rsidRPr="005076D8">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C88C96" w14:textId="0E430815" w:rsidR="000749E2" w:rsidRPr="000749E2" w:rsidRDefault="000749E2" w:rsidP="005076D8">
            <w:pPr>
              <w:pStyle w:val="TAL"/>
              <w:rPr>
                <w:lang w:eastAsia="en-US"/>
              </w:rPr>
            </w:pPr>
            <w:r w:rsidRPr="005076D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C6094B" w14:textId="161621A5" w:rsidR="000749E2" w:rsidRPr="000749E2" w:rsidRDefault="000749E2" w:rsidP="000749E2">
            <w:pPr>
              <w:pStyle w:val="TAL"/>
              <w:rPr>
                <w:lang w:eastAsia="en-US"/>
              </w:rPr>
            </w:pPr>
            <w:r w:rsidRPr="000749E2">
              <w:rPr>
                <w:lang w:eastAsia="en-US"/>
              </w:rPr>
              <w:t>New connection diagram for RF, 1x4 in static propagation 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5F61EE" w14:textId="77777777" w:rsidR="000749E2" w:rsidRPr="000749E2" w:rsidRDefault="000749E2" w:rsidP="005076D8">
            <w:pPr>
              <w:pStyle w:val="TAL"/>
              <w:rPr>
                <w:lang w:eastAsia="en-US"/>
              </w:rPr>
            </w:pPr>
            <w:r w:rsidRPr="000749E2">
              <w:rPr>
                <w:lang w:eastAsia="en-US"/>
              </w:rPr>
              <w:t>17.3.0</w:t>
            </w:r>
          </w:p>
        </w:tc>
      </w:tr>
    </w:tbl>
    <w:p w14:paraId="5E8DCF15" w14:textId="77777777" w:rsidR="00C855C3" w:rsidRPr="0048078F" w:rsidRDefault="00C855C3" w:rsidP="000749E2"/>
    <w:sectPr w:rsidR="00C855C3" w:rsidRPr="0048078F" w:rsidSect="005076D8">
      <w:headerReference w:type="even" r:id="rId298"/>
      <w:headerReference w:type="default" r:id="rId299"/>
      <w:footerReference w:type="even" r:id="rId300"/>
      <w:footerReference w:type="default" r:id="rId301"/>
      <w:footnotePr>
        <w:numRestart w:val="eachSect"/>
      </w:footnotePr>
      <w:pgSz w:w="11907" w:h="16840" w:code="9"/>
      <w:pgMar w:top="1416" w:right="1133" w:bottom="1133" w:left="1133" w:header="850" w:footer="340" w:gutter="0"/>
      <w:pgNumType w:start="1022"/>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B610A91" w14:textId="77777777" w:rsidR="00676751" w:rsidRDefault="00676751" w:rsidP="000749E2">
      <w:r>
        <w:separator/>
      </w:r>
    </w:p>
  </w:endnote>
  <w:endnote w:type="continuationSeparator" w:id="0">
    <w:p w14:paraId="2C111EA0" w14:textId="77777777" w:rsidR="00676751" w:rsidRDefault="00676751" w:rsidP="000749E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003" w:usb1="288F0000" w:usb2="00000016" w:usb3="00000000" w:csb0="00040001" w:csb1="00000000"/>
  </w:font>
  <w:font w:name="MS Mincho">
    <w:altName w:val="MS Mincho"/>
    <w:panose1 w:val="02020609040205080304"/>
    <w:charset w:val="80"/>
    <w:family w:val="modern"/>
    <w:pitch w:val="fixed"/>
    <w:sig w:usb0="E00002FF" w:usb1="6AC7FDFB" w:usb2="08000012" w:usb3="00000000" w:csb0="0002009F" w:csb1="00000000"/>
  </w:font>
  <w:font w:name="Geneva">
    <w:altName w:val="Arial"/>
    <w:charset w:val="00"/>
    <w:family w:val="swiss"/>
    <w:pitch w:val="variable"/>
    <w:sig w:usb0="E00002FF" w:usb1="5200205F" w:usb2="00A0C000" w:usb3="00000000" w:csb0="0000019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Arial Unicode MS">
    <w:panose1 w:val="020B0604020202020204"/>
    <w:charset w:val="80"/>
    <w:family w:val="swiss"/>
    <w:pitch w:val="variable"/>
    <w:sig w:usb0="F7FFAFFF" w:usb1="E9DFFFFF" w:usb2="0000003F" w:usb3="00000000" w:csb0="003F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1CC58BD" w14:textId="77777777" w:rsidR="000C03DB" w:rsidRDefault="000C03DB" w:rsidP="00116090">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77753308" w14:textId="77777777" w:rsidR="000C03DB" w:rsidRDefault="000C03DB" w:rsidP="00F30757">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4FB970" w14:textId="6ED183BF" w:rsidR="000C03DB" w:rsidRDefault="005E558A" w:rsidP="00F30757">
    <w:pPr>
      <w:pStyle w:val="Footer"/>
      <w:ind w:right="360"/>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3E69600" w14:textId="77777777" w:rsidR="00676751" w:rsidRDefault="00676751" w:rsidP="000749E2">
      <w:r>
        <w:separator/>
      </w:r>
    </w:p>
  </w:footnote>
  <w:footnote w:type="continuationSeparator" w:id="0">
    <w:p w14:paraId="6EB4FAD1" w14:textId="77777777" w:rsidR="00676751" w:rsidRDefault="00676751" w:rsidP="000749E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BCCF7C7" w14:textId="77777777" w:rsidR="000C03DB" w:rsidRDefault="000C03DB" w:rsidP="005076D8">
    <w:pPr>
      <w:rPr>
        <w:rStyle w:val="PageNumber"/>
      </w:rPr>
    </w:pPr>
    <w:r>
      <w:rPr>
        <w:rStyle w:val="PageNumber"/>
      </w:rPr>
      <w:fldChar w:fldCharType="begin"/>
    </w:r>
    <w:r>
      <w:rPr>
        <w:rStyle w:val="PageNumber"/>
      </w:rPr>
      <w:instrText xml:space="preserve">PAGE  </w:instrText>
    </w:r>
    <w:r>
      <w:rPr>
        <w:rStyle w:val="PageNumber"/>
      </w:rPr>
      <w:fldChar w:fldCharType="end"/>
    </w:r>
  </w:p>
  <w:p w14:paraId="414A56B9" w14:textId="77777777" w:rsidR="000C03DB" w:rsidRDefault="000C03DB" w:rsidP="000749E2"/>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D850A83" w14:textId="0726B29F" w:rsidR="000C03DB" w:rsidRDefault="000C03DB" w:rsidP="005166B0">
    <w:pPr>
      <w:pStyle w:val="Header"/>
      <w:framePr w:wrap="around" w:vAnchor="text" w:hAnchor="margin" w:xAlign="center" w:y="1"/>
      <w:rPr>
        <w:rStyle w:val="PageNumber"/>
      </w:rPr>
    </w:pPr>
    <w:r>
      <w:rPr>
        <w:rStyle w:val="PageNumber"/>
      </w:rPr>
      <w:fldChar w:fldCharType="begin"/>
    </w:r>
    <w:r w:rsidR="00AF419C">
      <w:rPr>
        <w:rStyle w:val="PageNumber"/>
      </w:rPr>
      <w:instrText xml:space="preserve"> PAGE </w:instrText>
    </w:r>
    <w:r>
      <w:rPr>
        <w:rStyle w:val="PageNumber"/>
      </w:rPr>
      <w:fldChar w:fldCharType="separate"/>
    </w:r>
    <w:r>
      <w:rPr>
        <w:rStyle w:val="PageNumber"/>
      </w:rPr>
      <w:t>1048</w:t>
    </w:r>
    <w:r>
      <w:rPr>
        <w:rStyle w:val="PageNumber"/>
      </w:rPr>
      <w:fldChar w:fldCharType="end"/>
    </w:r>
  </w:p>
  <w:p w14:paraId="28CE5144" w14:textId="77777777" w:rsidR="005076D8" w:rsidRDefault="005076D8" w:rsidP="005076D8">
    <w:pPr>
      <w:framePr w:wrap="around" w:vAnchor="text" w:hAnchor="margin" w:y="1"/>
      <w:spacing w:after="0"/>
      <w:rPr>
        <w:rFonts w:ascii="Arial" w:hAnsi="Arial" w:cs="Arial"/>
        <w:b/>
        <w:bCs/>
        <w:noProof/>
        <w:sz w:val="18"/>
        <w:szCs w:val="18"/>
        <w:lang w:val="en-US"/>
      </w:rPr>
    </w:pPr>
    <w:bookmarkStart w:id="76" w:name="_Hlk95374999"/>
    <w:r>
      <w:rPr>
        <w:rFonts w:ascii="Arial" w:hAnsi="Arial" w:cs="Arial"/>
        <w:b/>
        <w:bCs/>
        <w:noProof/>
        <w:sz w:val="18"/>
        <w:szCs w:val="18"/>
        <w:lang w:val="en-US"/>
      </w:rPr>
      <w:t>Release 17</w:t>
    </w:r>
    <w:bookmarkEnd w:id="76"/>
  </w:p>
  <w:p w14:paraId="3C2D5006" w14:textId="77777777" w:rsidR="005076D8" w:rsidRDefault="005076D8" w:rsidP="005076D8">
    <w:pPr>
      <w:framePr w:wrap="around" w:vAnchor="text" w:hAnchor="margin" w:xAlign="right" w:y="1"/>
      <w:spacing w:after="0"/>
      <w:rPr>
        <w:rFonts w:ascii="Arial" w:hAnsi="Arial" w:cs="Arial"/>
        <w:b/>
        <w:bCs/>
        <w:noProof/>
        <w:sz w:val="18"/>
        <w:szCs w:val="18"/>
        <w:lang w:val="en-US"/>
      </w:rPr>
    </w:pPr>
    <w:r>
      <w:rPr>
        <w:rFonts w:ascii="Arial" w:hAnsi="Arial" w:cs="Arial"/>
        <w:b/>
        <w:bCs/>
        <w:noProof/>
        <w:sz w:val="18"/>
        <w:szCs w:val="18"/>
        <w:lang w:val="en-US"/>
      </w:rPr>
      <w:t>3GPP TS 36.508 V17.3.0 (2022-09)</w:t>
    </w:r>
  </w:p>
  <w:p w14:paraId="5738F1A5" w14:textId="261B271C" w:rsidR="000C03DB" w:rsidRDefault="000C03DB" w:rsidP="005076D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2"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3"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4"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5"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6" w15:restartNumberingAfterBreak="0">
    <w:nsid w:val="FFFFFFFE"/>
    <w:multiLevelType w:val="singleLevel"/>
    <w:tmpl w:val="FFFFFFFF"/>
    <w:lvl w:ilvl="0">
      <w:numFmt w:val="decimal"/>
      <w:lvlText w:val="*"/>
      <w:lvlJc w:val="left"/>
    </w:lvl>
  </w:abstractNum>
  <w:abstractNum w:abstractNumId="7" w15:restartNumberingAfterBreak="0">
    <w:nsid w:val="02424B85"/>
    <w:multiLevelType w:val="hybridMultilevel"/>
    <w:tmpl w:val="80C0C7A0"/>
    <w:lvl w:ilvl="0" w:tplc="213A0EA0">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8" w15:restartNumberingAfterBreak="0">
    <w:nsid w:val="02CE457E"/>
    <w:multiLevelType w:val="hybridMultilevel"/>
    <w:tmpl w:val="772C5EDC"/>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9" w15:restartNumberingAfterBreak="0">
    <w:nsid w:val="0B585BF7"/>
    <w:multiLevelType w:val="hybridMultilevel"/>
    <w:tmpl w:val="C5EC97BA"/>
    <w:lvl w:ilvl="0" w:tplc="04090001">
      <w:start w:val="1"/>
      <w:numFmt w:val="bullet"/>
      <w:lvlText w:val=""/>
      <w:lvlJc w:val="left"/>
      <w:pPr>
        <w:tabs>
          <w:tab w:val="num" w:pos="780"/>
        </w:tabs>
        <w:ind w:left="780" w:hanging="360"/>
      </w:pPr>
      <w:rPr>
        <w:rFonts w:ascii="Symbol" w:hAnsi="Symbol" w:hint="default"/>
      </w:rPr>
    </w:lvl>
    <w:lvl w:ilvl="1" w:tplc="04090003" w:tentative="1">
      <w:start w:val="1"/>
      <w:numFmt w:val="bullet"/>
      <w:lvlText w:val="o"/>
      <w:lvlJc w:val="left"/>
      <w:pPr>
        <w:tabs>
          <w:tab w:val="num" w:pos="1500"/>
        </w:tabs>
        <w:ind w:left="1500" w:hanging="360"/>
      </w:pPr>
      <w:rPr>
        <w:rFonts w:ascii="Courier New" w:hAnsi="Courier New" w:cs="Courier New" w:hint="default"/>
      </w:rPr>
    </w:lvl>
    <w:lvl w:ilvl="2" w:tplc="04090005" w:tentative="1">
      <w:start w:val="1"/>
      <w:numFmt w:val="bullet"/>
      <w:lvlText w:val=""/>
      <w:lvlJc w:val="left"/>
      <w:pPr>
        <w:tabs>
          <w:tab w:val="num" w:pos="2220"/>
        </w:tabs>
        <w:ind w:left="2220" w:hanging="360"/>
      </w:pPr>
      <w:rPr>
        <w:rFonts w:ascii="Wingdings" w:hAnsi="Wingdings" w:hint="default"/>
      </w:rPr>
    </w:lvl>
    <w:lvl w:ilvl="3" w:tplc="04090001" w:tentative="1">
      <w:start w:val="1"/>
      <w:numFmt w:val="bullet"/>
      <w:lvlText w:val=""/>
      <w:lvlJc w:val="left"/>
      <w:pPr>
        <w:tabs>
          <w:tab w:val="num" w:pos="2940"/>
        </w:tabs>
        <w:ind w:left="2940" w:hanging="360"/>
      </w:pPr>
      <w:rPr>
        <w:rFonts w:ascii="Symbol" w:hAnsi="Symbol" w:hint="default"/>
      </w:rPr>
    </w:lvl>
    <w:lvl w:ilvl="4" w:tplc="04090003" w:tentative="1">
      <w:start w:val="1"/>
      <w:numFmt w:val="bullet"/>
      <w:lvlText w:val="o"/>
      <w:lvlJc w:val="left"/>
      <w:pPr>
        <w:tabs>
          <w:tab w:val="num" w:pos="3660"/>
        </w:tabs>
        <w:ind w:left="3660" w:hanging="360"/>
      </w:pPr>
      <w:rPr>
        <w:rFonts w:ascii="Courier New" w:hAnsi="Courier New" w:cs="Courier New" w:hint="default"/>
      </w:rPr>
    </w:lvl>
    <w:lvl w:ilvl="5" w:tplc="04090005" w:tentative="1">
      <w:start w:val="1"/>
      <w:numFmt w:val="bullet"/>
      <w:lvlText w:val=""/>
      <w:lvlJc w:val="left"/>
      <w:pPr>
        <w:tabs>
          <w:tab w:val="num" w:pos="4380"/>
        </w:tabs>
        <w:ind w:left="4380" w:hanging="360"/>
      </w:pPr>
      <w:rPr>
        <w:rFonts w:ascii="Wingdings" w:hAnsi="Wingdings" w:hint="default"/>
      </w:rPr>
    </w:lvl>
    <w:lvl w:ilvl="6" w:tplc="04090001" w:tentative="1">
      <w:start w:val="1"/>
      <w:numFmt w:val="bullet"/>
      <w:lvlText w:val=""/>
      <w:lvlJc w:val="left"/>
      <w:pPr>
        <w:tabs>
          <w:tab w:val="num" w:pos="5100"/>
        </w:tabs>
        <w:ind w:left="5100" w:hanging="360"/>
      </w:pPr>
      <w:rPr>
        <w:rFonts w:ascii="Symbol" w:hAnsi="Symbol" w:hint="default"/>
      </w:rPr>
    </w:lvl>
    <w:lvl w:ilvl="7" w:tplc="04090003" w:tentative="1">
      <w:start w:val="1"/>
      <w:numFmt w:val="bullet"/>
      <w:lvlText w:val="o"/>
      <w:lvlJc w:val="left"/>
      <w:pPr>
        <w:tabs>
          <w:tab w:val="num" w:pos="5820"/>
        </w:tabs>
        <w:ind w:left="5820" w:hanging="360"/>
      </w:pPr>
      <w:rPr>
        <w:rFonts w:ascii="Courier New" w:hAnsi="Courier New" w:cs="Courier New" w:hint="default"/>
      </w:rPr>
    </w:lvl>
    <w:lvl w:ilvl="8" w:tplc="04090005" w:tentative="1">
      <w:start w:val="1"/>
      <w:numFmt w:val="bullet"/>
      <w:lvlText w:val=""/>
      <w:lvlJc w:val="left"/>
      <w:pPr>
        <w:tabs>
          <w:tab w:val="num" w:pos="6540"/>
        </w:tabs>
        <w:ind w:left="6540" w:hanging="360"/>
      </w:pPr>
      <w:rPr>
        <w:rFonts w:ascii="Wingdings" w:hAnsi="Wingdings" w:hint="default"/>
      </w:rPr>
    </w:lvl>
  </w:abstractNum>
  <w:abstractNum w:abstractNumId="10" w15:restartNumberingAfterBreak="0">
    <w:nsid w:val="21F74766"/>
    <w:multiLevelType w:val="hybridMultilevel"/>
    <w:tmpl w:val="7810A144"/>
    <w:lvl w:ilvl="0" w:tplc="4FDACD10">
      <w:start w:val="4"/>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1" w15:restartNumberingAfterBreak="0">
    <w:nsid w:val="286A2981"/>
    <w:multiLevelType w:val="hybridMultilevel"/>
    <w:tmpl w:val="C128B334"/>
    <w:lvl w:ilvl="0" w:tplc="8C68DBEA">
      <w:numFmt w:val="bullet"/>
      <w:lvlText w:val="-"/>
      <w:lvlJc w:val="left"/>
      <w:pPr>
        <w:ind w:left="460" w:hanging="360"/>
      </w:pPr>
      <w:rPr>
        <w:rFonts w:ascii="Arial" w:eastAsia="Times New Roman" w:hAnsi="Arial" w:cs="Arial" w:hint="default"/>
      </w:rPr>
    </w:lvl>
    <w:lvl w:ilvl="1" w:tplc="613C95AA" w:tentative="1">
      <w:start w:val="1"/>
      <w:numFmt w:val="bullet"/>
      <w:lvlText w:val="o"/>
      <w:lvlJc w:val="left"/>
      <w:pPr>
        <w:ind w:left="1180" w:hanging="360"/>
      </w:pPr>
      <w:rPr>
        <w:rFonts w:ascii="Courier New" w:hAnsi="Courier New" w:cs="Courier New" w:hint="default"/>
      </w:rPr>
    </w:lvl>
    <w:lvl w:ilvl="2" w:tplc="44CE2694" w:tentative="1">
      <w:start w:val="1"/>
      <w:numFmt w:val="bullet"/>
      <w:lvlText w:val=""/>
      <w:lvlJc w:val="left"/>
      <w:pPr>
        <w:ind w:left="1900" w:hanging="360"/>
      </w:pPr>
      <w:rPr>
        <w:rFonts w:ascii="Wingdings" w:hAnsi="Wingdings" w:hint="default"/>
      </w:rPr>
    </w:lvl>
    <w:lvl w:ilvl="3" w:tplc="4F6418BC" w:tentative="1">
      <w:start w:val="1"/>
      <w:numFmt w:val="bullet"/>
      <w:lvlText w:val=""/>
      <w:lvlJc w:val="left"/>
      <w:pPr>
        <w:ind w:left="2620" w:hanging="360"/>
      </w:pPr>
      <w:rPr>
        <w:rFonts w:ascii="Symbol" w:hAnsi="Symbol" w:hint="default"/>
      </w:rPr>
    </w:lvl>
    <w:lvl w:ilvl="4" w:tplc="6AC09FEA" w:tentative="1">
      <w:start w:val="1"/>
      <w:numFmt w:val="bullet"/>
      <w:lvlText w:val="o"/>
      <w:lvlJc w:val="left"/>
      <w:pPr>
        <w:ind w:left="3340" w:hanging="360"/>
      </w:pPr>
      <w:rPr>
        <w:rFonts w:ascii="Courier New" w:hAnsi="Courier New" w:cs="Courier New" w:hint="default"/>
      </w:rPr>
    </w:lvl>
    <w:lvl w:ilvl="5" w:tplc="4C10747C" w:tentative="1">
      <w:start w:val="1"/>
      <w:numFmt w:val="bullet"/>
      <w:lvlText w:val=""/>
      <w:lvlJc w:val="left"/>
      <w:pPr>
        <w:ind w:left="4060" w:hanging="360"/>
      </w:pPr>
      <w:rPr>
        <w:rFonts w:ascii="Wingdings" w:hAnsi="Wingdings" w:hint="default"/>
      </w:rPr>
    </w:lvl>
    <w:lvl w:ilvl="6" w:tplc="3D9C0920" w:tentative="1">
      <w:start w:val="1"/>
      <w:numFmt w:val="bullet"/>
      <w:lvlText w:val=""/>
      <w:lvlJc w:val="left"/>
      <w:pPr>
        <w:ind w:left="4780" w:hanging="360"/>
      </w:pPr>
      <w:rPr>
        <w:rFonts w:ascii="Symbol" w:hAnsi="Symbol" w:hint="default"/>
      </w:rPr>
    </w:lvl>
    <w:lvl w:ilvl="7" w:tplc="538694AE" w:tentative="1">
      <w:start w:val="1"/>
      <w:numFmt w:val="bullet"/>
      <w:lvlText w:val="o"/>
      <w:lvlJc w:val="left"/>
      <w:pPr>
        <w:ind w:left="5500" w:hanging="360"/>
      </w:pPr>
      <w:rPr>
        <w:rFonts w:ascii="Courier New" w:hAnsi="Courier New" w:cs="Courier New" w:hint="default"/>
      </w:rPr>
    </w:lvl>
    <w:lvl w:ilvl="8" w:tplc="4892662A" w:tentative="1">
      <w:start w:val="1"/>
      <w:numFmt w:val="bullet"/>
      <w:lvlText w:val=""/>
      <w:lvlJc w:val="left"/>
      <w:pPr>
        <w:ind w:left="6220" w:hanging="360"/>
      </w:pPr>
      <w:rPr>
        <w:rFonts w:ascii="Wingdings" w:hAnsi="Wingdings" w:hint="default"/>
      </w:rPr>
    </w:lvl>
  </w:abstractNum>
  <w:abstractNum w:abstractNumId="12" w15:restartNumberingAfterBreak="0">
    <w:nsid w:val="28A20B10"/>
    <w:multiLevelType w:val="hybridMultilevel"/>
    <w:tmpl w:val="2FD45F2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3" w15:restartNumberingAfterBreak="0">
    <w:nsid w:val="29752945"/>
    <w:multiLevelType w:val="hybridMultilevel"/>
    <w:tmpl w:val="E5E4EA26"/>
    <w:lvl w:ilvl="0" w:tplc="4AC4D6D0">
      <w:start w:val="1"/>
      <w:numFmt w:val="decimal"/>
      <w:lvlText w:val="%1."/>
      <w:lvlJc w:val="left"/>
      <w:pPr>
        <w:tabs>
          <w:tab w:val="num" w:pos="720"/>
        </w:tabs>
        <w:ind w:left="720" w:hanging="360"/>
      </w:pPr>
    </w:lvl>
    <w:lvl w:ilvl="1" w:tplc="ABA42F5A" w:tentative="1">
      <w:start w:val="1"/>
      <w:numFmt w:val="decimal"/>
      <w:lvlText w:val="%2."/>
      <w:lvlJc w:val="left"/>
      <w:pPr>
        <w:tabs>
          <w:tab w:val="num" w:pos="1440"/>
        </w:tabs>
        <w:ind w:left="1440" w:hanging="360"/>
      </w:pPr>
    </w:lvl>
    <w:lvl w:ilvl="2" w:tplc="FE8E3568" w:tentative="1">
      <w:start w:val="1"/>
      <w:numFmt w:val="decimal"/>
      <w:lvlText w:val="%3."/>
      <w:lvlJc w:val="left"/>
      <w:pPr>
        <w:tabs>
          <w:tab w:val="num" w:pos="2160"/>
        </w:tabs>
        <w:ind w:left="2160" w:hanging="360"/>
      </w:pPr>
    </w:lvl>
    <w:lvl w:ilvl="3" w:tplc="4C12C624" w:tentative="1">
      <w:start w:val="1"/>
      <w:numFmt w:val="decimal"/>
      <w:lvlText w:val="%4."/>
      <w:lvlJc w:val="left"/>
      <w:pPr>
        <w:tabs>
          <w:tab w:val="num" w:pos="2880"/>
        </w:tabs>
        <w:ind w:left="2880" w:hanging="360"/>
      </w:pPr>
    </w:lvl>
    <w:lvl w:ilvl="4" w:tplc="D8E694DE" w:tentative="1">
      <w:start w:val="1"/>
      <w:numFmt w:val="decimal"/>
      <w:lvlText w:val="%5."/>
      <w:lvlJc w:val="left"/>
      <w:pPr>
        <w:tabs>
          <w:tab w:val="num" w:pos="3600"/>
        </w:tabs>
        <w:ind w:left="3600" w:hanging="360"/>
      </w:pPr>
    </w:lvl>
    <w:lvl w:ilvl="5" w:tplc="B606AE44" w:tentative="1">
      <w:start w:val="1"/>
      <w:numFmt w:val="decimal"/>
      <w:lvlText w:val="%6."/>
      <w:lvlJc w:val="left"/>
      <w:pPr>
        <w:tabs>
          <w:tab w:val="num" w:pos="4320"/>
        </w:tabs>
        <w:ind w:left="4320" w:hanging="360"/>
      </w:pPr>
    </w:lvl>
    <w:lvl w:ilvl="6" w:tplc="FB684650" w:tentative="1">
      <w:start w:val="1"/>
      <w:numFmt w:val="decimal"/>
      <w:lvlText w:val="%7."/>
      <w:lvlJc w:val="left"/>
      <w:pPr>
        <w:tabs>
          <w:tab w:val="num" w:pos="5040"/>
        </w:tabs>
        <w:ind w:left="5040" w:hanging="360"/>
      </w:pPr>
    </w:lvl>
    <w:lvl w:ilvl="7" w:tplc="CE52C7FA" w:tentative="1">
      <w:start w:val="1"/>
      <w:numFmt w:val="decimal"/>
      <w:lvlText w:val="%8."/>
      <w:lvlJc w:val="left"/>
      <w:pPr>
        <w:tabs>
          <w:tab w:val="num" w:pos="5760"/>
        </w:tabs>
        <w:ind w:left="5760" w:hanging="360"/>
      </w:pPr>
    </w:lvl>
    <w:lvl w:ilvl="8" w:tplc="5B2633FA" w:tentative="1">
      <w:start w:val="1"/>
      <w:numFmt w:val="decimal"/>
      <w:lvlText w:val="%9."/>
      <w:lvlJc w:val="left"/>
      <w:pPr>
        <w:tabs>
          <w:tab w:val="num" w:pos="6480"/>
        </w:tabs>
        <w:ind w:left="6480" w:hanging="360"/>
      </w:pPr>
    </w:lvl>
  </w:abstractNum>
  <w:abstractNum w:abstractNumId="14" w15:restartNumberingAfterBreak="0">
    <w:nsid w:val="2C1C79D2"/>
    <w:multiLevelType w:val="hybridMultilevel"/>
    <w:tmpl w:val="F0E66020"/>
    <w:lvl w:ilvl="0" w:tplc="D09C7C4C">
      <w:start w:val="8"/>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5" w15:restartNumberingAfterBreak="0">
    <w:nsid w:val="2F5E5B86"/>
    <w:multiLevelType w:val="hybridMultilevel"/>
    <w:tmpl w:val="C4822646"/>
    <w:lvl w:ilvl="0" w:tplc="04090001">
      <w:start w:val="1"/>
      <w:numFmt w:val="bullet"/>
      <w:lvlText w:val=""/>
      <w:lvlJc w:val="left"/>
      <w:pPr>
        <w:tabs>
          <w:tab w:val="num" w:pos="840"/>
        </w:tabs>
        <w:ind w:left="840" w:hanging="360"/>
      </w:pPr>
      <w:rPr>
        <w:rFonts w:ascii="Symbol" w:hAnsi="Symbol" w:hint="default"/>
      </w:rPr>
    </w:lvl>
    <w:lvl w:ilvl="1" w:tplc="04090003" w:tentative="1">
      <w:start w:val="1"/>
      <w:numFmt w:val="bullet"/>
      <w:lvlText w:val="o"/>
      <w:lvlJc w:val="left"/>
      <w:pPr>
        <w:tabs>
          <w:tab w:val="num" w:pos="1560"/>
        </w:tabs>
        <w:ind w:left="1560" w:hanging="360"/>
      </w:pPr>
      <w:rPr>
        <w:rFonts w:ascii="Courier New" w:hAnsi="Courier New" w:cs="Courier New" w:hint="default"/>
      </w:rPr>
    </w:lvl>
    <w:lvl w:ilvl="2" w:tplc="04090005" w:tentative="1">
      <w:start w:val="1"/>
      <w:numFmt w:val="bullet"/>
      <w:lvlText w:val=""/>
      <w:lvlJc w:val="left"/>
      <w:pPr>
        <w:tabs>
          <w:tab w:val="num" w:pos="2280"/>
        </w:tabs>
        <w:ind w:left="2280" w:hanging="360"/>
      </w:pPr>
      <w:rPr>
        <w:rFonts w:ascii="Wingdings" w:hAnsi="Wingdings" w:hint="default"/>
      </w:rPr>
    </w:lvl>
    <w:lvl w:ilvl="3" w:tplc="04090001" w:tentative="1">
      <w:start w:val="1"/>
      <w:numFmt w:val="bullet"/>
      <w:lvlText w:val=""/>
      <w:lvlJc w:val="left"/>
      <w:pPr>
        <w:tabs>
          <w:tab w:val="num" w:pos="3000"/>
        </w:tabs>
        <w:ind w:left="3000" w:hanging="360"/>
      </w:pPr>
      <w:rPr>
        <w:rFonts w:ascii="Symbol" w:hAnsi="Symbol" w:hint="default"/>
      </w:rPr>
    </w:lvl>
    <w:lvl w:ilvl="4" w:tplc="04090003" w:tentative="1">
      <w:start w:val="1"/>
      <w:numFmt w:val="bullet"/>
      <w:lvlText w:val="o"/>
      <w:lvlJc w:val="left"/>
      <w:pPr>
        <w:tabs>
          <w:tab w:val="num" w:pos="3720"/>
        </w:tabs>
        <w:ind w:left="3720" w:hanging="360"/>
      </w:pPr>
      <w:rPr>
        <w:rFonts w:ascii="Courier New" w:hAnsi="Courier New" w:cs="Courier New" w:hint="default"/>
      </w:rPr>
    </w:lvl>
    <w:lvl w:ilvl="5" w:tplc="04090005" w:tentative="1">
      <w:start w:val="1"/>
      <w:numFmt w:val="bullet"/>
      <w:lvlText w:val=""/>
      <w:lvlJc w:val="left"/>
      <w:pPr>
        <w:tabs>
          <w:tab w:val="num" w:pos="4440"/>
        </w:tabs>
        <w:ind w:left="4440" w:hanging="360"/>
      </w:pPr>
      <w:rPr>
        <w:rFonts w:ascii="Wingdings" w:hAnsi="Wingdings" w:hint="default"/>
      </w:rPr>
    </w:lvl>
    <w:lvl w:ilvl="6" w:tplc="04090001" w:tentative="1">
      <w:start w:val="1"/>
      <w:numFmt w:val="bullet"/>
      <w:lvlText w:val=""/>
      <w:lvlJc w:val="left"/>
      <w:pPr>
        <w:tabs>
          <w:tab w:val="num" w:pos="5160"/>
        </w:tabs>
        <w:ind w:left="5160" w:hanging="360"/>
      </w:pPr>
      <w:rPr>
        <w:rFonts w:ascii="Symbol" w:hAnsi="Symbol" w:hint="default"/>
      </w:rPr>
    </w:lvl>
    <w:lvl w:ilvl="7" w:tplc="04090003" w:tentative="1">
      <w:start w:val="1"/>
      <w:numFmt w:val="bullet"/>
      <w:lvlText w:val="o"/>
      <w:lvlJc w:val="left"/>
      <w:pPr>
        <w:tabs>
          <w:tab w:val="num" w:pos="5880"/>
        </w:tabs>
        <w:ind w:left="5880" w:hanging="360"/>
      </w:pPr>
      <w:rPr>
        <w:rFonts w:ascii="Courier New" w:hAnsi="Courier New" w:cs="Courier New" w:hint="default"/>
      </w:rPr>
    </w:lvl>
    <w:lvl w:ilvl="8" w:tplc="04090005" w:tentative="1">
      <w:start w:val="1"/>
      <w:numFmt w:val="bullet"/>
      <w:lvlText w:val=""/>
      <w:lvlJc w:val="left"/>
      <w:pPr>
        <w:tabs>
          <w:tab w:val="num" w:pos="6600"/>
        </w:tabs>
        <w:ind w:left="6600" w:hanging="360"/>
      </w:pPr>
      <w:rPr>
        <w:rFonts w:ascii="Wingdings" w:hAnsi="Wingdings" w:hint="default"/>
      </w:rPr>
    </w:lvl>
  </w:abstractNum>
  <w:abstractNum w:abstractNumId="16" w15:restartNumberingAfterBreak="0">
    <w:nsid w:val="2F976680"/>
    <w:multiLevelType w:val="hybridMultilevel"/>
    <w:tmpl w:val="2E48F89E"/>
    <w:lvl w:ilvl="0" w:tplc="5E5EC24C">
      <w:start w:val="3"/>
      <w:numFmt w:val="bullet"/>
      <w:lvlText w:val="-"/>
      <w:lvlJc w:val="left"/>
      <w:pPr>
        <w:tabs>
          <w:tab w:val="num" w:pos="720"/>
        </w:tabs>
        <w:ind w:left="720" w:hanging="360"/>
      </w:pPr>
      <w:rPr>
        <w:rFonts w:ascii="Times New Roman" w:eastAsia="Batang" w:hAnsi="Times New Roman" w:cs="Times New Roman" w:hint="default"/>
      </w:rPr>
    </w:lvl>
    <w:lvl w:ilvl="1" w:tplc="7A08EBF4" w:tentative="1">
      <w:start w:val="1"/>
      <w:numFmt w:val="bullet"/>
      <w:lvlText w:val="o"/>
      <w:lvlJc w:val="left"/>
      <w:pPr>
        <w:tabs>
          <w:tab w:val="num" w:pos="1440"/>
        </w:tabs>
        <w:ind w:left="1440" w:hanging="360"/>
      </w:pPr>
      <w:rPr>
        <w:rFonts w:ascii="Courier New" w:hAnsi="Courier New" w:cs="Courier New" w:hint="default"/>
      </w:rPr>
    </w:lvl>
    <w:lvl w:ilvl="2" w:tplc="7E0C0CCA" w:tentative="1">
      <w:start w:val="1"/>
      <w:numFmt w:val="bullet"/>
      <w:lvlText w:val=""/>
      <w:lvlJc w:val="left"/>
      <w:pPr>
        <w:tabs>
          <w:tab w:val="num" w:pos="2160"/>
        </w:tabs>
        <w:ind w:left="2160" w:hanging="360"/>
      </w:pPr>
      <w:rPr>
        <w:rFonts w:ascii="Wingdings" w:hAnsi="Wingdings" w:hint="default"/>
      </w:rPr>
    </w:lvl>
    <w:lvl w:ilvl="3" w:tplc="1C9AAFCE" w:tentative="1">
      <w:start w:val="1"/>
      <w:numFmt w:val="bullet"/>
      <w:lvlText w:val=""/>
      <w:lvlJc w:val="left"/>
      <w:pPr>
        <w:tabs>
          <w:tab w:val="num" w:pos="2880"/>
        </w:tabs>
        <w:ind w:left="2880" w:hanging="360"/>
      </w:pPr>
      <w:rPr>
        <w:rFonts w:ascii="Symbol" w:hAnsi="Symbol" w:hint="default"/>
      </w:rPr>
    </w:lvl>
    <w:lvl w:ilvl="4" w:tplc="0C4861CC" w:tentative="1">
      <w:start w:val="1"/>
      <w:numFmt w:val="bullet"/>
      <w:lvlText w:val="o"/>
      <w:lvlJc w:val="left"/>
      <w:pPr>
        <w:tabs>
          <w:tab w:val="num" w:pos="3600"/>
        </w:tabs>
        <w:ind w:left="3600" w:hanging="360"/>
      </w:pPr>
      <w:rPr>
        <w:rFonts w:ascii="Courier New" w:hAnsi="Courier New" w:cs="Courier New" w:hint="default"/>
      </w:rPr>
    </w:lvl>
    <w:lvl w:ilvl="5" w:tplc="2626FA44" w:tentative="1">
      <w:start w:val="1"/>
      <w:numFmt w:val="bullet"/>
      <w:lvlText w:val=""/>
      <w:lvlJc w:val="left"/>
      <w:pPr>
        <w:tabs>
          <w:tab w:val="num" w:pos="4320"/>
        </w:tabs>
        <w:ind w:left="4320" w:hanging="360"/>
      </w:pPr>
      <w:rPr>
        <w:rFonts w:ascii="Wingdings" w:hAnsi="Wingdings" w:hint="default"/>
      </w:rPr>
    </w:lvl>
    <w:lvl w:ilvl="6" w:tplc="B7ACB4F2" w:tentative="1">
      <w:start w:val="1"/>
      <w:numFmt w:val="bullet"/>
      <w:lvlText w:val=""/>
      <w:lvlJc w:val="left"/>
      <w:pPr>
        <w:tabs>
          <w:tab w:val="num" w:pos="5040"/>
        </w:tabs>
        <w:ind w:left="5040" w:hanging="360"/>
      </w:pPr>
      <w:rPr>
        <w:rFonts w:ascii="Symbol" w:hAnsi="Symbol" w:hint="default"/>
      </w:rPr>
    </w:lvl>
    <w:lvl w:ilvl="7" w:tplc="249AAF30" w:tentative="1">
      <w:start w:val="1"/>
      <w:numFmt w:val="bullet"/>
      <w:lvlText w:val="o"/>
      <w:lvlJc w:val="left"/>
      <w:pPr>
        <w:tabs>
          <w:tab w:val="num" w:pos="5760"/>
        </w:tabs>
        <w:ind w:left="5760" w:hanging="360"/>
      </w:pPr>
      <w:rPr>
        <w:rFonts w:ascii="Courier New" w:hAnsi="Courier New" w:cs="Courier New" w:hint="default"/>
      </w:rPr>
    </w:lvl>
    <w:lvl w:ilvl="8" w:tplc="4AB2E152"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3F65591B"/>
    <w:multiLevelType w:val="hybridMultilevel"/>
    <w:tmpl w:val="9F12ED8C"/>
    <w:lvl w:ilvl="0" w:tplc="A8F66B10">
      <w:start w:val="9"/>
      <w:numFmt w:val="bullet"/>
      <w:lvlText w:val="-"/>
      <w:lvlJc w:val="left"/>
      <w:pPr>
        <w:ind w:left="460" w:hanging="360"/>
      </w:pPr>
      <w:rPr>
        <w:rFonts w:ascii="Arial" w:eastAsia="SimSun"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18" w15:restartNumberingAfterBreak="0">
    <w:nsid w:val="41A77122"/>
    <w:multiLevelType w:val="hybridMultilevel"/>
    <w:tmpl w:val="53AC4EE2"/>
    <w:lvl w:ilvl="0" w:tplc="0F34B892">
      <w:start w:val="4"/>
      <w:numFmt w:val="bullet"/>
      <w:lvlText w:val="–"/>
      <w:lvlJc w:val="left"/>
      <w:pPr>
        <w:tabs>
          <w:tab w:val="num" w:pos="1425"/>
        </w:tabs>
        <w:ind w:left="1425" w:hanging="1425"/>
      </w:pPr>
      <w:rPr>
        <w:rFonts w:ascii="Arial" w:eastAsia="MS Mincho" w:hAnsi="Arial" w:cs="Arial" w:hint="default"/>
      </w:rPr>
    </w:lvl>
    <w:lvl w:ilvl="1" w:tplc="0409000B" w:tentative="1">
      <w:start w:val="1"/>
      <w:numFmt w:val="bullet"/>
      <w:lvlText w:val=""/>
      <w:lvlJc w:val="left"/>
      <w:pPr>
        <w:tabs>
          <w:tab w:val="num" w:pos="840"/>
        </w:tabs>
        <w:ind w:left="840" w:hanging="420"/>
      </w:pPr>
      <w:rPr>
        <w:rFonts w:ascii="Wingdings" w:hAnsi="Wingdings" w:hint="default"/>
      </w:rPr>
    </w:lvl>
    <w:lvl w:ilvl="2" w:tplc="0409000D"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B" w:tentative="1">
      <w:start w:val="1"/>
      <w:numFmt w:val="bullet"/>
      <w:lvlText w:val=""/>
      <w:lvlJc w:val="left"/>
      <w:pPr>
        <w:tabs>
          <w:tab w:val="num" w:pos="2100"/>
        </w:tabs>
        <w:ind w:left="2100" w:hanging="420"/>
      </w:pPr>
      <w:rPr>
        <w:rFonts w:ascii="Wingdings" w:hAnsi="Wingdings" w:hint="default"/>
      </w:rPr>
    </w:lvl>
    <w:lvl w:ilvl="5" w:tplc="0409000D"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B" w:tentative="1">
      <w:start w:val="1"/>
      <w:numFmt w:val="bullet"/>
      <w:lvlText w:val=""/>
      <w:lvlJc w:val="left"/>
      <w:pPr>
        <w:tabs>
          <w:tab w:val="num" w:pos="3360"/>
        </w:tabs>
        <w:ind w:left="3360" w:hanging="420"/>
      </w:pPr>
      <w:rPr>
        <w:rFonts w:ascii="Wingdings" w:hAnsi="Wingdings" w:hint="default"/>
      </w:rPr>
    </w:lvl>
    <w:lvl w:ilvl="8" w:tplc="0409000D" w:tentative="1">
      <w:start w:val="1"/>
      <w:numFmt w:val="bullet"/>
      <w:lvlText w:val=""/>
      <w:lvlJc w:val="left"/>
      <w:pPr>
        <w:tabs>
          <w:tab w:val="num" w:pos="3780"/>
        </w:tabs>
        <w:ind w:left="3780" w:hanging="420"/>
      </w:pPr>
      <w:rPr>
        <w:rFonts w:ascii="Wingdings" w:hAnsi="Wingdings" w:hint="default"/>
      </w:rPr>
    </w:lvl>
  </w:abstractNum>
  <w:abstractNum w:abstractNumId="19" w15:restartNumberingAfterBreak="0">
    <w:nsid w:val="424178A6"/>
    <w:multiLevelType w:val="singleLevel"/>
    <w:tmpl w:val="A04E56EA"/>
    <w:lvl w:ilvl="0">
      <w:start w:val="1"/>
      <w:numFmt w:val="lowerLetter"/>
      <w:lvlText w:val="%1)"/>
      <w:legacy w:legacy="1" w:legacySpace="0" w:legacyIndent="283"/>
      <w:lvlJc w:val="left"/>
      <w:pPr>
        <w:ind w:left="567" w:hanging="283"/>
      </w:pPr>
    </w:lvl>
  </w:abstractNum>
  <w:abstractNum w:abstractNumId="20" w15:restartNumberingAfterBreak="0">
    <w:nsid w:val="4A60129D"/>
    <w:multiLevelType w:val="hybridMultilevel"/>
    <w:tmpl w:val="65225A0E"/>
    <w:lvl w:ilvl="0" w:tplc="32F06A8A">
      <w:start w:val="1"/>
      <w:numFmt w:val="bullet"/>
      <w:lvlText w:val="•"/>
      <w:lvlJc w:val="left"/>
      <w:pPr>
        <w:tabs>
          <w:tab w:val="num" w:pos="720"/>
        </w:tabs>
        <w:ind w:left="720" w:hanging="360"/>
      </w:pPr>
      <w:rPr>
        <w:rFonts w:ascii="Times New Roman" w:hAnsi="Times New Roman" w:hint="default"/>
      </w:rPr>
    </w:lvl>
    <w:lvl w:ilvl="1" w:tplc="C950A410" w:tentative="1">
      <w:start w:val="1"/>
      <w:numFmt w:val="bullet"/>
      <w:lvlText w:val="•"/>
      <w:lvlJc w:val="left"/>
      <w:pPr>
        <w:tabs>
          <w:tab w:val="num" w:pos="1440"/>
        </w:tabs>
        <w:ind w:left="1440" w:hanging="360"/>
      </w:pPr>
      <w:rPr>
        <w:rFonts w:ascii="Times New Roman" w:hAnsi="Times New Roman" w:hint="default"/>
      </w:rPr>
    </w:lvl>
    <w:lvl w:ilvl="2" w:tplc="854C186A" w:tentative="1">
      <w:start w:val="1"/>
      <w:numFmt w:val="bullet"/>
      <w:lvlText w:val="•"/>
      <w:lvlJc w:val="left"/>
      <w:pPr>
        <w:tabs>
          <w:tab w:val="num" w:pos="2160"/>
        </w:tabs>
        <w:ind w:left="2160" w:hanging="360"/>
      </w:pPr>
      <w:rPr>
        <w:rFonts w:ascii="Times New Roman" w:hAnsi="Times New Roman" w:hint="default"/>
      </w:rPr>
    </w:lvl>
    <w:lvl w:ilvl="3" w:tplc="181AEB18" w:tentative="1">
      <w:start w:val="1"/>
      <w:numFmt w:val="bullet"/>
      <w:lvlText w:val="•"/>
      <w:lvlJc w:val="left"/>
      <w:pPr>
        <w:tabs>
          <w:tab w:val="num" w:pos="2880"/>
        </w:tabs>
        <w:ind w:left="2880" w:hanging="360"/>
      </w:pPr>
      <w:rPr>
        <w:rFonts w:ascii="Times New Roman" w:hAnsi="Times New Roman" w:hint="default"/>
      </w:rPr>
    </w:lvl>
    <w:lvl w:ilvl="4" w:tplc="7A882BA8" w:tentative="1">
      <w:start w:val="1"/>
      <w:numFmt w:val="bullet"/>
      <w:lvlText w:val="•"/>
      <w:lvlJc w:val="left"/>
      <w:pPr>
        <w:tabs>
          <w:tab w:val="num" w:pos="3600"/>
        </w:tabs>
        <w:ind w:left="3600" w:hanging="360"/>
      </w:pPr>
      <w:rPr>
        <w:rFonts w:ascii="Times New Roman" w:hAnsi="Times New Roman" w:hint="default"/>
      </w:rPr>
    </w:lvl>
    <w:lvl w:ilvl="5" w:tplc="41944876" w:tentative="1">
      <w:start w:val="1"/>
      <w:numFmt w:val="bullet"/>
      <w:lvlText w:val="•"/>
      <w:lvlJc w:val="left"/>
      <w:pPr>
        <w:tabs>
          <w:tab w:val="num" w:pos="4320"/>
        </w:tabs>
        <w:ind w:left="4320" w:hanging="360"/>
      </w:pPr>
      <w:rPr>
        <w:rFonts w:ascii="Times New Roman" w:hAnsi="Times New Roman" w:hint="default"/>
      </w:rPr>
    </w:lvl>
    <w:lvl w:ilvl="6" w:tplc="38A476C8" w:tentative="1">
      <w:start w:val="1"/>
      <w:numFmt w:val="bullet"/>
      <w:lvlText w:val="•"/>
      <w:lvlJc w:val="left"/>
      <w:pPr>
        <w:tabs>
          <w:tab w:val="num" w:pos="5040"/>
        </w:tabs>
        <w:ind w:left="5040" w:hanging="360"/>
      </w:pPr>
      <w:rPr>
        <w:rFonts w:ascii="Times New Roman" w:hAnsi="Times New Roman" w:hint="default"/>
      </w:rPr>
    </w:lvl>
    <w:lvl w:ilvl="7" w:tplc="33DA9F40" w:tentative="1">
      <w:start w:val="1"/>
      <w:numFmt w:val="bullet"/>
      <w:lvlText w:val="•"/>
      <w:lvlJc w:val="left"/>
      <w:pPr>
        <w:tabs>
          <w:tab w:val="num" w:pos="5760"/>
        </w:tabs>
        <w:ind w:left="5760" w:hanging="360"/>
      </w:pPr>
      <w:rPr>
        <w:rFonts w:ascii="Times New Roman" w:hAnsi="Times New Roman" w:hint="default"/>
      </w:rPr>
    </w:lvl>
    <w:lvl w:ilvl="8" w:tplc="F9863A34" w:tentative="1">
      <w:start w:val="1"/>
      <w:numFmt w:val="bullet"/>
      <w:lvlText w:val="•"/>
      <w:lvlJc w:val="left"/>
      <w:pPr>
        <w:tabs>
          <w:tab w:val="num" w:pos="6480"/>
        </w:tabs>
        <w:ind w:left="6480" w:hanging="360"/>
      </w:pPr>
      <w:rPr>
        <w:rFonts w:ascii="Times New Roman" w:hAnsi="Times New Roman" w:hint="default"/>
      </w:rPr>
    </w:lvl>
  </w:abstractNum>
  <w:abstractNum w:abstractNumId="21" w15:restartNumberingAfterBreak="0">
    <w:nsid w:val="4B6B1ACD"/>
    <w:multiLevelType w:val="hybridMultilevel"/>
    <w:tmpl w:val="C5D89BFE"/>
    <w:lvl w:ilvl="0" w:tplc="83307136">
      <w:start w:val="5"/>
      <w:numFmt w:val="bullet"/>
      <w:lvlText w:val="-"/>
      <w:lvlJc w:val="left"/>
      <w:pPr>
        <w:ind w:left="540" w:hanging="360"/>
      </w:pPr>
      <w:rPr>
        <w:rFonts w:ascii="Arial" w:eastAsia="SimSun" w:hAnsi="Arial" w:cs="Arial" w:hint="default"/>
      </w:rPr>
    </w:lvl>
    <w:lvl w:ilvl="1" w:tplc="04090003" w:tentative="1">
      <w:start w:val="1"/>
      <w:numFmt w:val="bullet"/>
      <w:lvlText w:val=""/>
      <w:lvlJc w:val="left"/>
      <w:pPr>
        <w:ind w:left="1020" w:hanging="420"/>
      </w:pPr>
      <w:rPr>
        <w:rFonts w:ascii="Wingdings" w:hAnsi="Wingdings" w:hint="default"/>
      </w:rPr>
    </w:lvl>
    <w:lvl w:ilvl="2" w:tplc="04090005" w:tentative="1">
      <w:start w:val="1"/>
      <w:numFmt w:val="bullet"/>
      <w:lvlText w:val=""/>
      <w:lvlJc w:val="left"/>
      <w:pPr>
        <w:ind w:left="1440" w:hanging="420"/>
      </w:pPr>
      <w:rPr>
        <w:rFonts w:ascii="Wingdings" w:hAnsi="Wingdings" w:hint="default"/>
      </w:rPr>
    </w:lvl>
    <w:lvl w:ilvl="3" w:tplc="04090001" w:tentative="1">
      <w:start w:val="1"/>
      <w:numFmt w:val="bullet"/>
      <w:lvlText w:val=""/>
      <w:lvlJc w:val="left"/>
      <w:pPr>
        <w:ind w:left="1860" w:hanging="420"/>
      </w:pPr>
      <w:rPr>
        <w:rFonts w:ascii="Wingdings" w:hAnsi="Wingdings" w:hint="default"/>
      </w:rPr>
    </w:lvl>
    <w:lvl w:ilvl="4" w:tplc="04090003" w:tentative="1">
      <w:start w:val="1"/>
      <w:numFmt w:val="bullet"/>
      <w:lvlText w:val=""/>
      <w:lvlJc w:val="left"/>
      <w:pPr>
        <w:ind w:left="2280" w:hanging="420"/>
      </w:pPr>
      <w:rPr>
        <w:rFonts w:ascii="Wingdings" w:hAnsi="Wingdings" w:hint="default"/>
      </w:rPr>
    </w:lvl>
    <w:lvl w:ilvl="5" w:tplc="04090005" w:tentative="1">
      <w:start w:val="1"/>
      <w:numFmt w:val="bullet"/>
      <w:lvlText w:val=""/>
      <w:lvlJc w:val="left"/>
      <w:pPr>
        <w:ind w:left="2700" w:hanging="420"/>
      </w:pPr>
      <w:rPr>
        <w:rFonts w:ascii="Wingdings" w:hAnsi="Wingdings" w:hint="default"/>
      </w:rPr>
    </w:lvl>
    <w:lvl w:ilvl="6" w:tplc="04090001" w:tentative="1">
      <w:start w:val="1"/>
      <w:numFmt w:val="bullet"/>
      <w:lvlText w:val=""/>
      <w:lvlJc w:val="left"/>
      <w:pPr>
        <w:ind w:left="3120" w:hanging="420"/>
      </w:pPr>
      <w:rPr>
        <w:rFonts w:ascii="Wingdings" w:hAnsi="Wingdings" w:hint="default"/>
      </w:rPr>
    </w:lvl>
    <w:lvl w:ilvl="7" w:tplc="04090003" w:tentative="1">
      <w:start w:val="1"/>
      <w:numFmt w:val="bullet"/>
      <w:lvlText w:val=""/>
      <w:lvlJc w:val="left"/>
      <w:pPr>
        <w:ind w:left="3540" w:hanging="420"/>
      </w:pPr>
      <w:rPr>
        <w:rFonts w:ascii="Wingdings" w:hAnsi="Wingdings" w:hint="default"/>
      </w:rPr>
    </w:lvl>
    <w:lvl w:ilvl="8" w:tplc="04090005" w:tentative="1">
      <w:start w:val="1"/>
      <w:numFmt w:val="bullet"/>
      <w:lvlText w:val=""/>
      <w:lvlJc w:val="left"/>
      <w:pPr>
        <w:ind w:left="3960" w:hanging="420"/>
      </w:pPr>
      <w:rPr>
        <w:rFonts w:ascii="Wingdings" w:hAnsi="Wingdings" w:hint="default"/>
      </w:rPr>
    </w:lvl>
  </w:abstractNum>
  <w:abstractNum w:abstractNumId="22" w15:restartNumberingAfterBreak="0">
    <w:nsid w:val="55EE48BB"/>
    <w:multiLevelType w:val="hybridMultilevel"/>
    <w:tmpl w:val="EC5C3712"/>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3" w15:restartNumberingAfterBreak="0">
    <w:nsid w:val="5A6762DF"/>
    <w:multiLevelType w:val="hybridMultilevel"/>
    <w:tmpl w:val="9C841F02"/>
    <w:lvl w:ilvl="0" w:tplc="0409000F">
      <w:start w:val="1"/>
      <w:numFmt w:val="bullet"/>
      <w:lvlText w:val=""/>
      <w:lvlJc w:val="left"/>
      <w:pPr>
        <w:tabs>
          <w:tab w:val="num" w:pos="720"/>
        </w:tabs>
        <w:ind w:left="720" w:hanging="360"/>
      </w:pPr>
      <w:rPr>
        <w:rFonts w:ascii="Symbol" w:hAnsi="Symbol" w:hint="default"/>
      </w:rPr>
    </w:lvl>
    <w:lvl w:ilvl="1" w:tplc="04090019" w:tentative="1">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5D0A1C9E"/>
    <w:multiLevelType w:val="multilevel"/>
    <w:tmpl w:val="45D676CA"/>
    <w:lvl w:ilvl="0">
      <w:start w:val="4"/>
      <w:numFmt w:val="decimal"/>
      <w:lvlText w:val="%1"/>
      <w:lvlJc w:val="left"/>
      <w:pPr>
        <w:tabs>
          <w:tab w:val="num" w:pos="1695"/>
        </w:tabs>
        <w:ind w:left="1695" w:hanging="1695"/>
      </w:pPr>
      <w:rPr>
        <w:rFonts w:hint="default"/>
      </w:rPr>
    </w:lvl>
    <w:lvl w:ilvl="1">
      <w:start w:val="3"/>
      <w:numFmt w:val="decimal"/>
      <w:lvlText w:val="%1.%2"/>
      <w:lvlJc w:val="left"/>
      <w:pPr>
        <w:tabs>
          <w:tab w:val="num" w:pos="1695"/>
        </w:tabs>
        <w:ind w:left="1695" w:hanging="1695"/>
      </w:pPr>
      <w:rPr>
        <w:rFonts w:hint="default"/>
      </w:rPr>
    </w:lvl>
    <w:lvl w:ilvl="2">
      <w:start w:val="1"/>
      <w:numFmt w:val="decimal"/>
      <w:lvlText w:val="%1.%2.%3"/>
      <w:lvlJc w:val="left"/>
      <w:pPr>
        <w:tabs>
          <w:tab w:val="num" w:pos="1695"/>
        </w:tabs>
        <w:ind w:left="1695" w:hanging="1695"/>
      </w:pPr>
      <w:rPr>
        <w:rFonts w:hint="default"/>
      </w:rPr>
    </w:lvl>
    <w:lvl w:ilvl="3">
      <w:start w:val="2"/>
      <w:numFmt w:val="decimal"/>
      <w:lvlText w:val="%1.%2.%3.%4"/>
      <w:lvlJc w:val="left"/>
      <w:pPr>
        <w:tabs>
          <w:tab w:val="num" w:pos="1695"/>
        </w:tabs>
        <w:ind w:left="1695" w:hanging="1695"/>
      </w:pPr>
      <w:rPr>
        <w:rFonts w:hint="default"/>
      </w:rPr>
    </w:lvl>
    <w:lvl w:ilvl="4">
      <w:start w:val="10"/>
      <w:numFmt w:val="decimal"/>
      <w:lvlText w:val="%1.%2.%3.%4.%5"/>
      <w:lvlJc w:val="left"/>
      <w:pPr>
        <w:tabs>
          <w:tab w:val="num" w:pos="1695"/>
        </w:tabs>
        <w:ind w:left="1695" w:hanging="1695"/>
      </w:pPr>
      <w:rPr>
        <w:rFonts w:hint="default"/>
      </w:rPr>
    </w:lvl>
    <w:lvl w:ilvl="5">
      <w:start w:val="1"/>
      <w:numFmt w:val="decimal"/>
      <w:lvlText w:val="%1.%2.%3.%4.%5.%6"/>
      <w:lvlJc w:val="left"/>
      <w:pPr>
        <w:tabs>
          <w:tab w:val="num" w:pos="1695"/>
        </w:tabs>
        <w:ind w:left="1695" w:hanging="1695"/>
      </w:pPr>
      <w:rPr>
        <w:rFonts w:hint="default"/>
      </w:rPr>
    </w:lvl>
    <w:lvl w:ilvl="6">
      <w:start w:val="1"/>
      <w:numFmt w:val="decimal"/>
      <w:lvlText w:val="%1.%2.%3.%4.%5.%6.%7"/>
      <w:lvlJc w:val="left"/>
      <w:pPr>
        <w:tabs>
          <w:tab w:val="num" w:pos="1695"/>
        </w:tabs>
        <w:ind w:left="1695" w:hanging="1695"/>
      </w:pPr>
      <w:rPr>
        <w:rFonts w:hint="default"/>
      </w:rPr>
    </w:lvl>
    <w:lvl w:ilvl="7">
      <w:start w:val="1"/>
      <w:numFmt w:val="decimal"/>
      <w:lvlText w:val="%1.%2.%3.%4.%5.%6.%7.%8"/>
      <w:lvlJc w:val="left"/>
      <w:pPr>
        <w:tabs>
          <w:tab w:val="num" w:pos="1695"/>
        </w:tabs>
        <w:ind w:left="1695" w:hanging="1695"/>
      </w:pPr>
      <w:rPr>
        <w:rFonts w:hint="default"/>
      </w:rPr>
    </w:lvl>
    <w:lvl w:ilvl="8">
      <w:start w:val="1"/>
      <w:numFmt w:val="decimal"/>
      <w:lvlText w:val="%1.%2.%3.%4.%5.%6.%7.%8.%9"/>
      <w:lvlJc w:val="left"/>
      <w:pPr>
        <w:tabs>
          <w:tab w:val="num" w:pos="1695"/>
        </w:tabs>
        <w:ind w:left="1695" w:hanging="1695"/>
      </w:pPr>
      <w:rPr>
        <w:rFonts w:hint="default"/>
      </w:rPr>
    </w:lvl>
  </w:abstractNum>
  <w:abstractNum w:abstractNumId="25" w15:restartNumberingAfterBreak="0">
    <w:nsid w:val="5DB10FE1"/>
    <w:multiLevelType w:val="hybridMultilevel"/>
    <w:tmpl w:val="14E84EF4"/>
    <w:lvl w:ilvl="0" w:tplc="F43A1E98">
      <w:numFmt w:val="bullet"/>
      <w:lvlText w:val="-"/>
      <w:lvlJc w:val="left"/>
      <w:pPr>
        <w:tabs>
          <w:tab w:val="num" w:pos="1215"/>
        </w:tabs>
        <w:ind w:left="1215" w:hanging="360"/>
      </w:pPr>
      <w:rPr>
        <w:rFonts w:ascii="Arial" w:eastAsia="MS Mincho" w:hAnsi="Arial" w:cs="Arial" w:hint="default"/>
      </w:rPr>
    </w:lvl>
    <w:lvl w:ilvl="1" w:tplc="08090003" w:tentative="1">
      <w:start w:val="1"/>
      <w:numFmt w:val="bullet"/>
      <w:lvlText w:val="o"/>
      <w:lvlJc w:val="left"/>
      <w:pPr>
        <w:tabs>
          <w:tab w:val="num" w:pos="1935"/>
        </w:tabs>
        <w:ind w:left="1935" w:hanging="360"/>
      </w:pPr>
      <w:rPr>
        <w:rFonts w:ascii="Courier New" w:hAnsi="Courier New" w:cs="Courier New" w:hint="default"/>
      </w:rPr>
    </w:lvl>
    <w:lvl w:ilvl="2" w:tplc="08090005" w:tentative="1">
      <w:start w:val="1"/>
      <w:numFmt w:val="bullet"/>
      <w:lvlText w:val=""/>
      <w:lvlJc w:val="left"/>
      <w:pPr>
        <w:tabs>
          <w:tab w:val="num" w:pos="2655"/>
        </w:tabs>
        <w:ind w:left="2655" w:hanging="360"/>
      </w:pPr>
      <w:rPr>
        <w:rFonts w:ascii="Wingdings" w:hAnsi="Wingdings" w:hint="default"/>
      </w:rPr>
    </w:lvl>
    <w:lvl w:ilvl="3" w:tplc="08090001" w:tentative="1">
      <w:start w:val="1"/>
      <w:numFmt w:val="bullet"/>
      <w:lvlText w:val=""/>
      <w:lvlJc w:val="left"/>
      <w:pPr>
        <w:tabs>
          <w:tab w:val="num" w:pos="3375"/>
        </w:tabs>
        <w:ind w:left="3375" w:hanging="360"/>
      </w:pPr>
      <w:rPr>
        <w:rFonts w:ascii="Symbol" w:hAnsi="Symbol" w:hint="default"/>
      </w:rPr>
    </w:lvl>
    <w:lvl w:ilvl="4" w:tplc="08090003" w:tentative="1">
      <w:start w:val="1"/>
      <w:numFmt w:val="bullet"/>
      <w:lvlText w:val="o"/>
      <w:lvlJc w:val="left"/>
      <w:pPr>
        <w:tabs>
          <w:tab w:val="num" w:pos="4095"/>
        </w:tabs>
        <w:ind w:left="4095" w:hanging="360"/>
      </w:pPr>
      <w:rPr>
        <w:rFonts w:ascii="Courier New" w:hAnsi="Courier New" w:cs="Courier New" w:hint="default"/>
      </w:rPr>
    </w:lvl>
    <w:lvl w:ilvl="5" w:tplc="08090005" w:tentative="1">
      <w:start w:val="1"/>
      <w:numFmt w:val="bullet"/>
      <w:lvlText w:val=""/>
      <w:lvlJc w:val="left"/>
      <w:pPr>
        <w:tabs>
          <w:tab w:val="num" w:pos="4815"/>
        </w:tabs>
        <w:ind w:left="4815" w:hanging="360"/>
      </w:pPr>
      <w:rPr>
        <w:rFonts w:ascii="Wingdings" w:hAnsi="Wingdings" w:hint="default"/>
      </w:rPr>
    </w:lvl>
    <w:lvl w:ilvl="6" w:tplc="08090001" w:tentative="1">
      <w:start w:val="1"/>
      <w:numFmt w:val="bullet"/>
      <w:lvlText w:val=""/>
      <w:lvlJc w:val="left"/>
      <w:pPr>
        <w:tabs>
          <w:tab w:val="num" w:pos="5535"/>
        </w:tabs>
        <w:ind w:left="5535" w:hanging="360"/>
      </w:pPr>
      <w:rPr>
        <w:rFonts w:ascii="Symbol" w:hAnsi="Symbol" w:hint="default"/>
      </w:rPr>
    </w:lvl>
    <w:lvl w:ilvl="7" w:tplc="08090003" w:tentative="1">
      <w:start w:val="1"/>
      <w:numFmt w:val="bullet"/>
      <w:lvlText w:val="o"/>
      <w:lvlJc w:val="left"/>
      <w:pPr>
        <w:tabs>
          <w:tab w:val="num" w:pos="6255"/>
        </w:tabs>
        <w:ind w:left="6255" w:hanging="360"/>
      </w:pPr>
      <w:rPr>
        <w:rFonts w:ascii="Courier New" w:hAnsi="Courier New" w:cs="Courier New" w:hint="default"/>
      </w:rPr>
    </w:lvl>
    <w:lvl w:ilvl="8" w:tplc="08090005" w:tentative="1">
      <w:start w:val="1"/>
      <w:numFmt w:val="bullet"/>
      <w:lvlText w:val=""/>
      <w:lvlJc w:val="left"/>
      <w:pPr>
        <w:tabs>
          <w:tab w:val="num" w:pos="6975"/>
        </w:tabs>
        <w:ind w:left="6975" w:hanging="360"/>
      </w:pPr>
      <w:rPr>
        <w:rFonts w:ascii="Wingdings" w:hAnsi="Wingdings" w:hint="default"/>
      </w:rPr>
    </w:lvl>
  </w:abstractNum>
  <w:abstractNum w:abstractNumId="26" w15:restartNumberingAfterBreak="0">
    <w:nsid w:val="5F515F98"/>
    <w:multiLevelType w:val="hybridMultilevel"/>
    <w:tmpl w:val="B57E41F6"/>
    <w:lvl w:ilvl="0" w:tplc="C0B2E730">
      <w:start w:val="1"/>
      <w:numFmt w:val="decimal"/>
      <w:lvlText w:val="%1&gt;"/>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27" w15:restartNumberingAfterBreak="0">
    <w:nsid w:val="601D0415"/>
    <w:multiLevelType w:val="hybridMultilevel"/>
    <w:tmpl w:val="A93A9E32"/>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8" w15:restartNumberingAfterBreak="0">
    <w:nsid w:val="62800634"/>
    <w:multiLevelType w:val="singleLevel"/>
    <w:tmpl w:val="58F884A0"/>
    <w:lvl w:ilvl="0">
      <w:start w:val="1"/>
      <w:numFmt w:val="decimal"/>
      <w:lvlText w:val="%1)"/>
      <w:legacy w:legacy="1" w:legacySpace="0" w:legacyIndent="283"/>
      <w:lvlJc w:val="left"/>
      <w:pPr>
        <w:ind w:left="850" w:hanging="283"/>
      </w:pPr>
    </w:lvl>
  </w:abstractNum>
  <w:abstractNum w:abstractNumId="29" w15:restartNumberingAfterBreak="0">
    <w:nsid w:val="68A7139D"/>
    <w:multiLevelType w:val="hybridMultilevel"/>
    <w:tmpl w:val="1FBAAA52"/>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0" w15:restartNumberingAfterBreak="0">
    <w:nsid w:val="6C75214D"/>
    <w:multiLevelType w:val="hybridMultilevel"/>
    <w:tmpl w:val="18A843A0"/>
    <w:lvl w:ilvl="0" w:tplc="10E2EAF8">
      <w:start w:val="8"/>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1" w15:restartNumberingAfterBreak="0">
    <w:nsid w:val="7715245F"/>
    <w:multiLevelType w:val="hybridMultilevel"/>
    <w:tmpl w:val="F006A91A"/>
    <w:lvl w:ilvl="0" w:tplc="04090001">
      <w:start w:val="1"/>
      <w:numFmt w:val="bullet"/>
      <w:lvlText w:val=""/>
      <w:lvlJc w:val="left"/>
      <w:pPr>
        <w:tabs>
          <w:tab w:val="num" w:pos="820"/>
        </w:tabs>
        <w:ind w:left="820" w:hanging="360"/>
      </w:pPr>
      <w:rPr>
        <w:rFonts w:ascii="Symbol" w:hAnsi="Symbol" w:hint="default"/>
      </w:rPr>
    </w:lvl>
    <w:lvl w:ilvl="1" w:tplc="0409000F">
      <w:start w:val="1"/>
      <w:numFmt w:val="decimal"/>
      <w:lvlText w:val="%2."/>
      <w:lvlJc w:val="left"/>
      <w:pPr>
        <w:tabs>
          <w:tab w:val="num" w:pos="1540"/>
        </w:tabs>
        <w:ind w:left="1540" w:hanging="360"/>
      </w:pPr>
      <w:rPr>
        <w:rFonts w:hint="default"/>
      </w:rPr>
    </w:lvl>
    <w:lvl w:ilvl="2" w:tplc="04090005" w:tentative="1">
      <w:start w:val="1"/>
      <w:numFmt w:val="bullet"/>
      <w:lvlText w:val=""/>
      <w:lvlJc w:val="left"/>
      <w:pPr>
        <w:tabs>
          <w:tab w:val="num" w:pos="2260"/>
        </w:tabs>
        <w:ind w:left="2260" w:hanging="360"/>
      </w:pPr>
      <w:rPr>
        <w:rFonts w:ascii="Wingdings" w:hAnsi="Wingdings" w:hint="default"/>
      </w:rPr>
    </w:lvl>
    <w:lvl w:ilvl="3" w:tplc="04090001" w:tentative="1">
      <w:start w:val="1"/>
      <w:numFmt w:val="bullet"/>
      <w:lvlText w:val=""/>
      <w:lvlJc w:val="left"/>
      <w:pPr>
        <w:tabs>
          <w:tab w:val="num" w:pos="2980"/>
        </w:tabs>
        <w:ind w:left="2980" w:hanging="360"/>
      </w:pPr>
      <w:rPr>
        <w:rFonts w:ascii="Symbol" w:hAnsi="Symbol" w:hint="default"/>
      </w:rPr>
    </w:lvl>
    <w:lvl w:ilvl="4" w:tplc="04090003" w:tentative="1">
      <w:start w:val="1"/>
      <w:numFmt w:val="bullet"/>
      <w:lvlText w:val="o"/>
      <w:lvlJc w:val="left"/>
      <w:pPr>
        <w:tabs>
          <w:tab w:val="num" w:pos="3700"/>
        </w:tabs>
        <w:ind w:left="3700" w:hanging="360"/>
      </w:pPr>
      <w:rPr>
        <w:rFonts w:ascii="Courier New" w:hAnsi="Courier New" w:cs="Courier New" w:hint="default"/>
      </w:rPr>
    </w:lvl>
    <w:lvl w:ilvl="5" w:tplc="04090005" w:tentative="1">
      <w:start w:val="1"/>
      <w:numFmt w:val="bullet"/>
      <w:lvlText w:val=""/>
      <w:lvlJc w:val="left"/>
      <w:pPr>
        <w:tabs>
          <w:tab w:val="num" w:pos="4420"/>
        </w:tabs>
        <w:ind w:left="4420" w:hanging="360"/>
      </w:pPr>
      <w:rPr>
        <w:rFonts w:ascii="Wingdings" w:hAnsi="Wingdings" w:hint="default"/>
      </w:rPr>
    </w:lvl>
    <w:lvl w:ilvl="6" w:tplc="04090001" w:tentative="1">
      <w:start w:val="1"/>
      <w:numFmt w:val="bullet"/>
      <w:lvlText w:val=""/>
      <w:lvlJc w:val="left"/>
      <w:pPr>
        <w:tabs>
          <w:tab w:val="num" w:pos="5140"/>
        </w:tabs>
        <w:ind w:left="5140" w:hanging="360"/>
      </w:pPr>
      <w:rPr>
        <w:rFonts w:ascii="Symbol" w:hAnsi="Symbol" w:hint="default"/>
      </w:rPr>
    </w:lvl>
    <w:lvl w:ilvl="7" w:tplc="04090003" w:tentative="1">
      <w:start w:val="1"/>
      <w:numFmt w:val="bullet"/>
      <w:lvlText w:val="o"/>
      <w:lvlJc w:val="left"/>
      <w:pPr>
        <w:tabs>
          <w:tab w:val="num" w:pos="5860"/>
        </w:tabs>
        <w:ind w:left="5860" w:hanging="360"/>
      </w:pPr>
      <w:rPr>
        <w:rFonts w:ascii="Courier New" w:hAnsi="Courier New" w:cs="Courier New" w:hint="default"/>
      </w:rPr>
    </w:lvl>
    <w:lvl w:ilvl="8" w:tplc="04090005" w:tentative="1">
      <w:start w:val="1"/>
      <w:numFmt w:val="bullet"/>
      <w:lvlText w:val=""/>
      <w:lvlJc w:val="left"/>
      <w:pPr>
        <w:tabs>
          <w:tab w:val="num" w:pos="6580"/>
        </w:tabs>
        <w:ind w:left="6580" w:hanging="360"/>
      </w:pPr>
      <w:rPr>
        <w:rFonts w:ascii="Wingdings" w:hAnsi="Wingdings" w:hint="default"/>
      </w:rPr>
    </w:lvl>
  </w:abstractNum>
  <w:abstractNum w:abstractNumId="32" w15:restartNumberingAfterBreak="0">
    <w:nsid w:val="7DB307D3"/>
    <w:multiLevelType w:val="hybridMultilevel"/>
    <w:tmpl w:val="B87C1E8C"/>
    <w:lvl w:ilvl="0" w:tplc="5E5EC24C">
      <w:numFmt w:val="bullet"/>
      <w:lvlText w:val="-"/>
      <w:lvlJc w:val="left"/>
      <w:pPr>
        <w:ind w:left="1830" w:hanging="360"/>
      </w:pPr>
      <w:rPr>
        <w:rFonts w:ascii="Arial" w:eastAsia="Times New Roman" w:hAnsi="Arial" w:cs="Arial" w:hint="default"/>
      </w:rPr>
    </w:lvl>
    <w:lvl w:ilvl="1" w:tplc="041D0003">
      <w:start w:val="1"/>
      <w:numFmt w:val="bullet"/>
      <w:lvlText w:val="o"/>
      <w:lvlJc w:val="left"/>
      <w:pPr>
        <w:ind w:left="2550" w:hanging="360"/>
      </w:pPr>
      <w:rPr>
        <w:rFonts w:ascii="Courier New" w:hAnsi="Courier New" w:cs="Courier New" w:hint="default"/>
      </w:rPr>
    </w:lvl>
    <w:lvl w:ilvl="2" w:tplc="041D0005" w:tentative="1">
      <w:start w:val="1"/>
      <w:numFmt w:val="bullet"/>
      <w:lvlText w:val=""/>
      <w:lvlJc w:val="left"/>
      <w:pPr>
        <w:ind w:left="3270" w:hanging="360"/>
      </w:pPr>
      <w:rPr>
        <w:rFonts w:ascii="Wingdings" w:hAnsi="Wingdings" w:hint="default"/>
      </w:rPr>
    </w:lvl>
    <w:lvl w:ilvl="3" w:tplc="041D0001" w:tentative="1">
      <w:start w:val="1"/>
      <w:numFmt w:val="bullet"/>
      <w:lvlText w:val=""/>
      <w:lvlJc w:val="left"/>
      <w:pPr>
        <w:ind w:left="3990" w:hanging="360"/>
      </w:pPr>
      <w:rPr>
        <w:rFonts w:ascii="Symbol" w:hAnsi="Symbol" w:hint="default"/>
      </w:rPr>
    </w:lvl>
    <w:lvl w:ilvl="4" w:tplc="041D0003" w:tentative="1">
      <w:start w:val="1"/>
      <w:numFmt w:val="bullet"/>
      <w:lvlText w:val="o"/>
      <w:lvlJc w:val="left"/>
      <w:pPr>
        <w:ind w:left="4710" w:hanging="360"/>
      </w:pPr>
      <w:rPr>
        <w:rFonts w:ascii="Courier New" w:hAnsi="Courier New" w:cs="Courier New" w:hint="default"/>
      </w:rPr>
    </w:lvl>
    <w:lvl w:ilvl="5" w:tplc="041D0005" w:tentative="1">
      <w:start w:val="1"/>
      <w:numFmt w:val="bullet"/>
      <w:lvlText w:val=""/>
      <w:lvlJc w:val="left"/>
      <w:pPr>
        <w:ind w:left="5430" w:hanging="360"/>
      </w:pPr>
      <w:rPr>
        <w:rFonts w:ascii="Wingdings" w:hAnsi="Wingdings" w:hint="default"/>
      </w:rPr>
    </w:lvl>
    <w:lvl w:ilvl="6" w:tplc="041D0001" w:tentative="1">
      <w:start w:val="1"/>
      <w:numFmt w:val="bullet"/>
      <w:lvlText w:val=""/>
      <w:lvlJc w:val="left"/>
      <w:pPr>
        <w:ind w:left="6150" w:hanging="360"/>
      </w:pPr>
      <w:rPr>
        <w:rFonts w:ascii="Symbol" w:hAnsi="Symbol" w:hint="default"/>
      </w:rPr>
    </w:lvl>
    <w:lvl w:ilvl="7" w:tplc="041D0003" w:tentative="1">
      <w:start w:val="1"/>
      <w:numFmt w:val="bullet"/>
      <w:lvlText w:val="o"/>
      <w:lvlJc w:val="left"/>
      <w:pPr>
        <w:ind w:left="6870" w:hanging="360"/>
      </w:pPr>
      <w:rPr>
        <w:rFonts w:ascii="Courier New" w:hAnsi="Courier New" w:cs="Courier New" w:hint="default"/>
      </w:rPr>
    </w:lvl>
    <w:lvl w:ilvl="8" w:tplc="041D0005" w:tentative="1">
      <w:start w:val="1"/>
      <w:numFmt w:val="bullet"/>
      <w:lvlText w:val=""/>
      <w:lvlJc w:val="left"/>
      <w:pPr>
        <w:ind w:left="7590" w:hanging="360"/>
      </w:pPr>
      <w:rPr>
        <w:rFonts w:ascii="Wingdings" w:hAnsi="Wingdings" w:hint="default"/>
      </w:rPr>
    </w:lvl>
  </w:abstractNum>
  <w:abstractNum w:abstractNumId="33" w15:restartNumberingAfterBreak="0">
    <w:nsid w:val="7E5B3DC3"/>
    <w:multiLevelType w:val="hybridMultilevel"/>
    <w:tmpl w:val="D5080AD6"/>
    <w:lvl w:ilvl="0" w:tplc="65DE8676">
      <w:start w:val="36"/>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34" w15:restartNumberingAfterBreak="0">
    <w:nsid w:val="7FEB3D8A"/>
    <w:multiLevelType w:val="hybridMultilevel"/>
    <w:tmpl w:val="75082964"/>
    <w:lvl w:ilvl="0" w:tplc="EAE87E9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16cid:durableId="135687001">
    <w:abstractNumId w:val="30"/>
  </w:num>
  <w:num w:numId="2" w16cid:durableId="320281757">
    <w:abstractNumId w:val="6"/>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511795356">
    <w:abstractNumId w:val="16"/>
  </w:num>
  <w:num w:numId="4" w16cid:durableId="539047935">
    <w:abstractNumId w:val="11"/>
  </w:num>
  <w:num w:numId="5" w16cid:durableId="740372161">
    <w:abstractNumId w:val="28"/>
  </w:num>
  <w:num w:numId="6" w16cid:durableId="525563628">
    <w:abstractNumId w:val="23"/>
  </w:num>
  <w:num w:numId="7" w16cid:durableId="391658989">
    <w:abstractNumId w:val="29"/>
  </w:num>
  <w:num w:numId="8" w16cid:durableId="1936933156">
    <w:abstractNumId w:val="12"/>
  </w:num>
  <w:num w:numId="9" w16cid:durableId="128937611">
    <w:abstractNumId w:val="25"/>
  </w:num>
  <w:num w:numId="10" w16cid:durableId="1237742478">
    <w:abstractNumId w:val="24"/>
  </w:num>
  <w:num w:numId="11" w16cid:durableId="1706710589">
    <w:abstractNumId w:val="5"/>
  </w:num>
  <w:num w:numId="12" w16cid:durableId="1623800122">
    <w:abstractNumId w:val="3"/>
  </w:num>
  <w:num w:numId="13" w16cid:durableId="1920746322">
    <w:abstractNumId w:val="2"/>
  </w:num>
  <w:num w:numId="14" w16cid:durableId="1448498834">
    <w:abstractNumId w:val="1"/>
  </w:num>
  <w:num w:numId="15" w16cid:durableId="2079090188">
    <w:abstractNumId w:val="4"/>
  </w:num>
  <w:num w:numId="16" w16cid:durableId="1003781658">
    <w:abstractNumId w:val="0"/>
  </w:num>
  <w:num w:numId="17" w16cid:durableId="801580144">
    <w:abstractNumId w:val="6"/>
    <w:lvlOverride w:ilvl="0">
      <w:lvl w:ilvl="0">
        <w:start w:val="1"/>
        <w:numFmt w:val="bullet"/>
        <w:lvlText w:val=""/>
        <w:legacy w:legacy="1" w:legacySpace="0" w:legacyIndent="283"/>
        <w:lvlJc w:val="left"/>
        <w:pPr>
          <w:ind w:left="567" w:hanging="283"/>
        </w:pPr>
        <w:rPr>
          <w:rFonts w:ascii="Geneva" w:hAnsi="Geneva" w:hint="default"/>
        </w:rPr>
      </w:lvl>
    </w:lvlOverride>
  </w:num>
  <w:num w:numId="18" w16cid:durableId="182519179">
    <w:abstractNumId w:val="10"/>
  </w:num>
  <w:num w:numId="19" w16cid:durableId="122425306">
    <w:abstractNumId w:val="33"/>
  </w:num>
  <w:num w:numId="20" w16cid:durableId="769594062">
    <w:abstractNumId w:val="9"/>
  </w:num>
  <w:num w:numId="21" w16cid:durableId="1249314111">
    <w:abstractNumId w:val="15"/>
  </w:num>
  <w:num w:numId="22" w16cid:durableId="428625358">
    <w:abstractNumId w:val="17"/>
  </w:num>
  <w:num w:numId="23" w16cid:durableId="810512544">
    <w:abstractNumId w:val="20"/>
  </w:num>
  <w:num w:numId="24" w16cid:durableId="817381752">
    <w:abstractNumId w:val="7"/>
  </w:num>
  <w:num w:numId="25" w16cid:durableId="1984194305">
    <w:abstractNumId w:val="31"/>
  </w:num>
  <w:num w:numId="26" w16cid:durableId="619385372">
    <w:abstractNumId w:val="26"/>
  </w:num>
  <w:num w:numId="27" w16cid:durableId="1386952859">
    <w:abstractNumId w:val="27"/>
  </w:num>
  <w:num w:numId="28" w16cid:durableId="813109949">
    <w:abstractNumId w:val="18"/>
  </w:num>
  <w:num w:numId="29" w16cid:durableId="1789273629">
    <w:abstractNumId w:val="21"/>
  </w:num>
  <w:num w:numId="30" w16cid:durableId="730035226">
    <w:abstractNumId w:val="34"/>
  </w:num>
  <w:num w:numId="31" w16cid:durableId="2001304426">
    <w:abstractNumId w:val="19"/>
  </w:num>
  <w:num w:numId="32" w16cid:durableId="1952590397">
    <w:abstractNumId w:val="32"/>
  </w:num>
  <w:num w:numId="33" w16cid:durableId="236088077">
    <w:abstractNumId w:val="14"/>
  </w:num>
  <w:num w:numId="34" w16cid:durableId="732970413">
    <w:abstractNumId w:val="13"/>
  </w:num>
  <w:num w:numId="35" w16cid:durableId="1336152472">
    <w:abstractNumId w:val="22"/>
  </w:num>
  <w:num w:numId="36" w16cid:durableId="1658531535">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10"/>
  <w:printFractionalCharacterWidth/>
  <w:embedSystemFonts/>
  <w:proofState w:spelling="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v:textbox inset="5.85pt,.7pt,5.85pt,.7pt"/>
    </o:shapedefaults>
  </w:hdrShapeDefault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9394D"/>
    <w:rsid w:val="000004B9"/>
    <w:rsid w:val="000008B9"/>
    <w:rsid w:val="000027D6"/>
    <w:rsid w:val="00002B3D"/>
    <w:rsid w:val="00003A7D"/>
    <w:rsid w:val="00003C21"/>
    <w:rsid w:val="00003C5D"/>
    <w:rsid w:val="00004109"/>
    <w:rsid w:val="000044EE"/>
    <w:rsid w:val="00004B1A"/>
    <w:rsid w:val="00005341"/>
    <w:rsid w:val="00005708"/>
    <w:rsid w:val="00006D84"/>
    <w:rsid w:val="00007396"/>
    <w:rsid w:val="00007539"/>
    <w:rsid w:val="00007927"/>
    <w:rsid w:val="00007F85"/>
    <w:rsid w:val="00011050"/>
    <w:rsid w:val="00012C6B"/>
    <w:rsid w:val="000138EC"/>
    <w:rsid w:val="00013F0C"/>
    <w:rsid w:val="000146B5"/>
    <w:rsid w:val="00014809"/>
    <w:rsid w:val="00014A7C"/>
    <w:rsid w:val="00014D4A"/>
    <w:rsid w:val="00016093"/>
    <w:rsid w:val="00016178"/>
    <w:rsid w:val="0002189A"/>
    <w:rsid w:val="00022115"/>
    <w:rsid w:val="0002297B"/>
    <w:rsid w:val="00023C4C"/>
    <w:rsid w:val="0002432B"/>
    <w:rsid w:val="00025425"/>
    <w:rsid w:val="000257D8"/>
    <w:rsid w:val="0002583E"/>
    <w:rsid w:val="00030D0E"/>
    <w:rsid w:val="0003168A"/>
    <w:rsid w:val="000317FC"/>
    <w:rsid w:val="00031DB1"/>
    <w:rsid w:val="00032282"/>
    <w:rsid w:val="00032C1D"/>
    <w:rsid w:val="00033B0A"/>
    <w:rsid w:val="0003415D"/>
    <w:rsid w:val="000347F0"/>
    <w:rsid w:val="00036437"/>
    <w:rsid w:val="000369BE"/>
    <w:rsid w:val="00036BEE"/>
    <w:rsid w:val="000407BE"/>
    <w:rsid w:val="000420F4"/>
    <w:rsid w:val="000428BF"/>
    <w:rsid w:val="00042DE6"/>
    <w:rsid w:val="000432EA"/>
    <w:rsid w:val="000435C1"/>
    <w:rsid w:val="00043AFB"/>
    <w:rsid w:val="0004509C"/>
    <w:rsid w:val="000450E8"/>
    <w:rsid w:val="00045914"/>
    <w:rsid w:val="00045988"/>
    <w:rsid w:val="000461D9"/>
    <w:rsid w:val="0005093D"/>
    <w:rsid w:val="00050DA1"/>
    <w:rsid w:val="00051612"/>
    <w:rsid w:val="00051E7A"/>
    <w:rsid w:val="00054FAF"/>
    <w:rsid w:val="00055839"/>
    <w:rsid w:val="00055A59"/>
    <w:rsid w:val="00055A99"/>
    <w:rsid w:val="00057708"/>
    <w:rsid w:val="00057860"/>
    <w:rsid w:val="00060551"/>
    <w:rsid w:val="00060FB3"/>
    <w:rsid w:val="00061551"/>
    <w:rsid w:val="00062335"/>
    <w:rsid w:val="00062AEC"/>
    <w:rsid w:val="000630B0"/>
    <w:rsid w:val="000639BA"/>
    <w:rsid w:val="00064934"/>
    <w:rsid w:val="00064A25"/>
    <w:rsid w:val="000650ED"/>
    <w:rsid w:val="0006625D"/>
    <w:rsid w:val="0006689C"/>
    <w:rsid w:val="00067119"/>
    <w:rsid w:val="000677E8"/>
    <w:rsid w:val="00067F7F"/>
    <w:rsid w:val="0007232D"/>
    <w:rsid w:val="00072BD7"/>
    <w:rsid w:val="000730BA"/>
    <w:rsid w:val="0007313B"/>
    <w:rsid w:val="0007362C"/>
    <w:rsid w:val="000747D0"/>
    <w:rsid w:val="000749E2"/>
    <w:rsid w:val="0007576F"/>
    <w:rsid w:val="0007628A"/>
    <w:rsid w:val="0007661C"/>
    <w:rsid w:val="000767DA"/>
    <w:rsid w:val="00076A33"/>
    <w:rsid w:val="000775E8"/>
    <w:rsid w:val="000777E4"/>
    <w:rsid w:val="00077D9B"/>
    <w:rsid w:val="00080C62"/>
    <w:rsid w:val="00081360"/>
    <w:rsid w:val="00082492"/>
    <w:rsid w:val="00082A5F"/>
    <w:rsid w:val="000835A0"/>
    <w:rsid w:val="00083721"/>
    <w:rsid w:val="00083B04"/>
    <w:rsid w:val="00084288"/>
    <w:rsid w:val="000858ED"/>
    <w:rsid w:val="00086E21"/>
    <w:rsid w:val="00090C02"/>
    <w:rsid w:val="00090E1D"/>
    <w:rsid w:val="00091263"/>
    <w:rsid w:val="00095D17"/>
    <w:rsid w:val="000970B3"/>
    <w:rsid w:val="000970DC"/>
    <w:rsid w:val="00097758"/>
    <w:rsid w:val="000A1281"/>
    <w:rsid w:val="000A1859"/>
    <w:rsid w:val="000A26AF"/>
    <w:rsid w:val="000A3223"/>
    <w:rsid w:val="000A35F7"/>
    <w:rsid w:val="000A3B2B"/>
    <w:rsid w:val="000A43BC"/>
    <w:rsid w:val="000A51E0"/>
    <w:rsid w:val="000A5258"/>
    <w:rsid w:val="000A7DF0"/>
    <w:rsid w:val="000A7F20"/>
    <w:rsid w:val="000B0957"/>
    <w:rsid w:val="000B0C37"/>
    <w:rsid w:val="000B196A"/>
    <w:rsid w:val="000B2FC7"/>
    <w:rsid w:val="000B3590"/>
    <w:rsid w:val="000B59DE"/>
    <w:rsid w:val="000B6055"/>
    <w:rsid w:val="000B6D07"/>
    <w:rsid w:val="000B700D"/>
    <w:rsid w:val="000B7325"/>
    <w:rsid w:val="000B7752"/>
    <w:rsid w:val="000B7E3A"/>
    <w:rsid w:val="000C02B4"/>
    <w:rsid w:val="000C03DB"/>
    <w:rsid w:val="000C109C"/>
    <w:rsid w:val="000C1DDE"/>
    <w:rsid w:val="000C2972"/>
    <w:rsid w:val="000C2EF2"/>
    <w:rsid w:val="000C4146"/>
    <w:rsid w:val="000C4415"/>
    <w:rsid w:val="000C4C75"/>
    <w:rsid w:val="000C4CCD"/>
    <w:rsid w:val="000C4E96"/>
    <w:rsid w:val="000C5A34"/>
    <w:rsid w:val="000D083D"/>
    <w:rsid w:val="000D189F"/>
    <w:rsid w:val="000D2870"/>
    <w:rsid w:val="000D35E4"/>
    <w:rsid w:val="000D4114"/>
    <w:rsid w:val="000D5D38"/>
    <w:rsid w:val="000D60DF"/>
    <w:rsid w:val="000D65B2"/>
    <w:rsid w:val="000D6FD8"/>
    <w:rsid w:val="000D7F5A"/>
    <w:rsid w:val="000E01FE"/>
    <w:rsid w:val="000E0A59"/>
    <w:rsid w:val="000E1C32"/>
    <w:rsid w:val="000E26A3"/>
    <w:rsid w:val="000E3035"/>
    <w:rsid w:val="000E3717"/>
    <w:rsid w:val="000E45A1"/>
    <w:rsid w:val="000E6B34"/>
    <w:rsid w:val="000F057C"/>
    <w:rsid w:val="000F16E1"/>
    <w:rsid w:val="000F1759"/>
    <w:rsid w:val="000F1DC5"/>
    <w:rsid w:val="000F20E7"/>
    <w:rsid w:val="000F2267"/>
    <w:rsid w:val="000F24EA"/>
    <w:rsid w:val="000F3CC1"/>
    <w:rsid w:val="000F3E82"/>
    <w:rsid w:val="000F495C"/>
    <w:rsid w:val="000F4DD3"/>
    <w:rsid w:val="000F4EE7"/>
    <w:rsid w:val="000F54ED"/>
    <w:rsid w:val="000F741D"/>
    <w:rsid w:val="0010018F"/>
    <w:rsid w:val="00101F8F"/>
    <w:rsid w:val="00102008"/>
    <w:rsid w:val="00104644"/>
    <w:rsid w:val="001055F6"/>
    <w:rsid w:val="00105874"/>
    <w:rsid w:val="0010593F"/>
    <w:rsid w:val="00106E6B"/>
    <w:rsid w:val="00107CE1"/>
    <w:rsid w:val="00110494"/>
    <w:rsid w:val="00111120"/>
    <w:rsid w:val="0011144D"/>
    <w:rsid w:val="00111B56"/>
    <w:rsid w:val="001120D1"/>
    <w:rsid w:val="00113D94"/>
    <w:rsid w:val="00116090"/>
    <w:rsid w:val="001174B7"/>
    <w:rsid w:val="001218D7"/>
    <w:rsid w:val="001221CF"/>
    <w:rsid w:val="00122A93"/>
    <w:rsid w:val="00122D7B"/>
    <w:rsid w:val="001241DE"/>
    <w:rsid w:val="001254D4"/>
    <w:rsid w:val="00126851"/>
    <w:rsid w:val="00126CF1"/>
    <w:rsid w:val="0013435E"/>
    <w:rsid w:val="00134441"/>
    <w:rsid w:val="0013496B"/>
    <w:rsid w:val="00136CBD"/>
    <w:rsid w:val="00137A22"/>
    <w:rsid w:val="00137B27"/>
    <w:rsid w:val="00142131"/>
    <w:rsid w:val="001432E3"/>
    <w:rsid w:val="00144345"/>
    <w:rsid w:val="00145E9D"/>
    <w:rsid w:val="001469CB"/>
    <w:rsid w:val="00146C34"/>
    <w:rsid w:val="00147556"/>
    <w:rsid w:val="0014764B"/>
    <w:rsid w:val="0015011B"/>
    <w:rsid w:val="00156913"/>
    <w:rsid w:val="001572BC"/>
    <w:rsid w:val="0016083A"/>
    <w:rsid w:val="00160EDE"/>
    <w:rsid w:val="001612D5"/>
    <w:rsid w:val="00162DCF"/>
    <w:rsid w:val="00163ECE"/>
    <w:rsid w:val="00164023"/>
    <w:rsid w:val="00164CA0"/>
    <w:rsid w:val="00166645"/>
    <w:rsid w:val="00166E54"/>
    <w:rsid w:val="001672A2"/>
    <w:rsid w:val="00167A49"/>
    <w:rsid w:val="0017031D"/>
    <w:rsid w:val="00170EE9"/>
    <w:rsid w:val="001719A9"/>
    <w:rsid w:val="0017262B"/>
    <w:rsid w:val="00172D10"/>
    <w:rsid w:val="001738FE"/>
    <w:rsid w:val="00173DD0"/>
    <w:rsid w:val="00174C20"/>
    <w:rsid w:val="00175B9F"/>
    <w:rsid w:val="00176C5F"/>
    <w:rsid w:val="001809A7"/>
    <w:rsid w:val="00180BFE"/>
    <w:rsid w:val="00182E76"/>
    <w:rsid w:val="00183AFB"/>
    <w:rsid w:val="001846EC"/>
    <w:rsid w:val="00185164"/>
    <w:rsid w:val="00190501"/>
    <w:rsid w:val="001908CB"/>
    <w:rsid w:val="00190BD8"/>
    <w:rsid w:val="00195A91"/>
    <w:rsid w:val="001965F5"/>
    <w:rsid w:val="00196ADC"/>
    <w:rsid w:val="001A056A"/>
    <w:rsid w:val="001A1820"/>
    <w:rsid w:val="001A1FDF"/>
    <w:rsid w:val="001A2B1F"/>
    <w:rsid w:val="001A2E00"/>
    <w:rsid w:val="001A41AB"/>
    <w:rsid w:val="001A4539"/>
    <w:rsid w:val="001A5867"/>
    <w:rsid w:val="001A6BE2"/>
    <w:rsid w:val="001A7D79"/>
    <w:rsid w:val="001A7F3C"/>
    <w:rsid w:val="001B01F4"/>
    <w:rsid w:val="001B0439"/>
    <w:rsid w:val="001B2E5E"/>
    <w:rsid w:val="001B36EF"/>
    <w:rsid w:val="001B6EAD"/>
    <w:rsid w:val="001B70A6"/>
    <w:rsid w:val="001B78FD"/>
    <w:rsid w:val="001C1D00"/>
    <w:rsid w:val="001C1E8D"/>
    <w:rsid w:val="001C22E1"/>
    <w:rsid w:val="001C3145"/>
    <w:rsid w:val="001C36A1"/>
    <w:rsid w:val="001C3849"/>
    <w:rsid w:val="001C3B68"/>
    <w:rsid w:val="001C42B1"/>
    <w:rsid w:val="001C4521"/>
    <w:rsid w:val="001C6222"/>
    <w:rsid w:val="001C7155"/>
    <w:rsid w:val="001C7D54"/>
    <w:rsid w:val="001D19BA"/>
    <w:rsid w:val="001D2514"/>
    <w:rsid w:val="001D2C29"/>
    <w:rsid w:val="001D3D97"/>
    <w:rsid w:val="001D5078"/>
    <w:rsid w:val="001D6745"/>
    <w:rsid w:val="001D7642"/>
    <w:rsid w:val="001E2DAE"/>
    <w:rsid w:val="001E4E94"/>
    <w:rsid w:val="001E4F9A"/>
    <w:rsid w:val="001E509F"/>
    <w:rsid w:val="001E5748"/>
    <w:rsid w:val="001E5D94"/>
    <w:rsid w:val="001E6961"/>
    <w:rsid w:val="001E7ED7"/>
    <w:rsid w:val="001F00F8"/>
    <w:rsid w:val="001F0F9A"/>
    <w:rsid w:val="001F2801"/>
    <w:rsid w:val="001F2BBA"/>
    <w:rsid w:val="001F683A"/>
    <w:rsid w:val="001F7E2B"/>
    <w:rsid w:val="00200AE5"/>
    <w:rsid w:val="002019DE"/>
    <w:rsid w:val="00203074"/>
    <w:rsid w:val="00203685"/>
    <w:rsid w:val="00203BF7"/>
    <w:rsid w:val="002041EF"/>
    <w:rsid w:val="00205C03"/>
    <w:rsid w:val="002062E8"/>
    <w:rsid w:val="00206583"/>
    <w:rsid w:val="00206B6E"/>
    <w:rsid w:val="00210B87"/>
    <w:rsid w:val="00210F83"/>
    <w:rsid w:val="00211486"/>
    <w:rsid w:val="00211754"/>
    <w:rsid w:val="00211813"/>
    <w:rsid w:val="00212A57"/>
    <w:rsid w:val="0021337F"/>
    <w:rsid w:val="00214144"/>
    <w:rsid w:val="00215621"/>
    <w:rsid w:val="00215944"/>
    <w:rsid w:val="00216B01"/>
    <w:rsid w:val="002208F7"/>
    <w:rsid w:val="002210E6"/>
    <w:rsid w:val="002212CA"/>
    <w:rsid w:val="002235B5"/>
    <w:rsid w:val="00225634"/>
    <w:rsid w:val="0022570F"/>
    <w:rsid w:val="00225BA7"/>
    <w:rsid w:val="002275A2"/>
    <w:rsid w:val="002321C6"/>
    <w:rsid w:val="00233063"/>
    <w:rsid w:val="00234767"/>
    <w:rsid w:val="00235E6B"/>
    <w:rsid w:val="00237242"/>
    <w:rsid w:val="00240847"/>
    <w:rsid w:val="00240A00"/>
    <w:rsid w:val="00241AE8"/>
    <w:rsid w:val="00241BCD"/>
    <w:rsid w:val="002444FA"/>
    <w:rsid w:val="00244778"/>
    <w:rsid w:val="00246D38"/>
    <w:rsid w:val="0024766B"/>
    <w:rsid w:val="0025120F"/>
    <w:rsid w:val="00251A87"/>
    <w:rsid w:val="002529FE"/>
    <w:rsid w:val="00254C45"/>
    <w:rsid w:val="002551E0"/>
    <w:rsid w:val="00257702"/>
    <w:rsid w:val="0026034A"/>
    <w:rsid w:val="00261F4F"/>
    <w:rsid w:val="0026246E"/>
    <w:rsid w:val="00262EB2"/>
    <w:rsid w:val="002639C4"/>
    <w:rsid w:val="00266D96"/>
    <w:rsid w:val="00267301"/>
    <w:rsid w:val="00267F33"/>
    <w:rsid w:val="00270264"/>
    <w:rsid w:val="002704CE"/>
    <w:rsid w:val="00271A5D"/>
    <w:rsid w:val="00272B79"/>
    <w:rsid w:val="002740D6"/>
    <w:rsid w:val="0027444E"/>
    <w:rsid w:val="0027470A"/>
    <w:rsid w:val="00274954"/>
    <w:rsid w:val="00274989"/>
    <w:rsid w:val="00275577"/>
    <w:rsid w:val="00275648"/>
    <w:rsid w:val="00275C75"/>
    <w:rsid w:val="00276B22"/>
    <w:rsid w:val="00276E96"/>
    <w:rsid w:val="0027717F"/>
    <w:rsid w:val="00280590"/>
    <w:rsid w:val="00280D90"/>
    <w:rsid w:val="002813EC"/>
    <w:rsid w:val="00284178"/>
    <w:rsid w:val="0028498D"/>
    <w:rsid w:val="0028687E"/>
    <w:rsid w:val="00286D3F"/>
    <w:rsid w:val="002870BC"/>
    <w:rsid w:val="00287735"/>
    <w:rsid w:val="002879B1"/>
    <w:rsid w:val="002906B0"/>
    <w:rsid w:val="002909C6"/>
    <w:rsid w:val="002914C9"/>
    <w:rsid w:val="002914E7"/>
    <w:rsid w:val="002924F9"/>
    <w:rsid w:val="0029276B"/>
    <w:rsid w:val="00293504"/>
    <w:rsid w:val="00293F93"/>
    <w:rsid w:val="002940E7"/>
    <w:rsid w:val="00294B77"/>
    <w:rsid w:val="00295D0F"/>
    <w:rsid w:val="002A0172"/>
    <w:rsid w:val="002A2A65"/>
    <w:rsid w:val="002A5B8D"/>
    <w:rsid w:val="002A5E17"/>
    <w:rsid w:val="002A7FC3"/>
    <w:rsid w:val="002B1006"/>
    <w:rsid w:val="002B1304"/>
    <w:rsid w:val="002B2B6B"/>
    <w:rsid w:val="002B315A"/>
    <w:rsid w:val="002B3269"/>
    <w:rsid w:val="002B37DC"/>
    <w:rsid w:val="002B3F42"/>
    <w:rsid w:val="002B6082"/>
    <w:rsid w:val="002B68A1"/>
    <w:rsid w:val="002B6E4F"/>
    <w:rsid w:val="002B7386"/>
    <w:rsid w:val="002C1117"/>
    <w:rsid w:val="002C4FF0"/>
    <w:rsid w:val="002C51B5"/>
    <w:rsid w:val="002C5213"/>
    <w:rsid w:val="002C567E"/>
    <w:rsid w:val="002C5B16"/>
    <w:rsid w:val="002C5FC3"/>
    <w:rsid w:val="002C7D24"/>
    <w:rsid w:val="002D2DAB"/>
    <w:rsid w:val="002D2DDF"/>
    <w:rsid w:val="002D4280"/>
    <w:rsid w:val="002D520C"/>
    <w:rsid w:val="002D5420"/>
    <w:rsid w:val="002D581F"/>
    <w:rsid w:val="002D5D8A"/>
    <w:rsid w:val="002D6514"/>
    <w:rsid w:val="002D6802"/>
    <w:rsid w:val="002E0522"/>
    <w:rsid w:val="002E26CB"/>
    <w:rsid w:val="002E3F3C"/>
    <w:rsid w:val="002E5A9A"/>
    <w:rsid w:val="002E5FD2"/>
    <w:rsid w:val="002F11F9"/>
    <w:rsid w:val="002F3D7B"/>
    <w:rsid w:val="002F47B0"/>
    <w:rsid w:val="002F63F0"/>
    <w:rsid w:val="002F6499"/>
    <w:rsid w:val="002F70B5"/>
    <w:rsid w:val="002F74F3"/>
    <w:rsid w:val="002F75A3"/>
    <w:rsid w:val="00301C0E"/>
    <w:rsid w:val="003020D6"/>
    <w:rsid w:val="003030D5"/>
    <w:rsid w:val="003037F7"/>
    <w:rsid w:val="003038FF"/>
    <w:rsid w:val="003047FB"/>
    <w:rsid w:val="00304916"/>
    <w:rsid w:val="00304992"/>
    <w:rsid w:val="003051DE"/>
    <w:rsid w:val="00306C31"/>
    <w:rsid w:val="00306F2D"/>
    <w:rsid w:val="00307532"/>
    <w:rsid w:val="00307E5A"/>
    <w:rsid w:val="0031260C"/>
    <w:rsid w:val="00312AF7"/>
    <w:rsid w:val="00312E6C"/>
    <w:rsid w:val="00312F15"/>
    <w:rsid w:val="00312F2C"/>
    <w:rsid w:val="003139F3"/>
    <w:rsid w:val="00315D51"/>
    <w:rsid w:val="0031646A"/>
    <w:rsid w:val="0031758F"/>
    <w:rsid w:val="003200EB"/>
    <w:rsid w:val="00320601"/>
    <w:rsid w:val="00322748"/>
    <w:rsid w:val="00326ACE"/>
    <w:rsid w:val="00330285"/>
    <w:rsid w:val="0033038A"/>
    <w:rsid w:val="003315F0"/>
    <w:rsid w:val="00332AFF"/>
    <w:rsid w:val="00333304"/>
    <w:rsid w:val="00333D5A"/>
    <w:rsid w:val="00334A84"/>
    <w:rsid w:val="00334DBE"/>
    <w:rsid w:val="00337328"/>
    <w:rsid w:val="00337E02"/>
    <w:rsid w:val="00340501"/>
    <w:rsid w:val="0034080B"/>
    <w:rsid w:val="003425AA"/>
    <w:rsid w:val="00344023"/>
    <w:rsid w:val="00344473"/>
    <w:rsid w:val="00345701"/>
    <w:rsid w:val="00345A23"/>
    <w:rsid w:val="00346241"/>
    <w:rsid w:val="00346BFE"/>
    <w:rsid w:val="00346C9C"/>
    <w:rsid w:val="00347EEB"/>
    <w:rsid w:val="00351637"/>
    <w:rsid w:val="00351987"/>
    <w:rsid w:val="00353DFA"/>
    <w:rsid w:val="0035463E"/>
    <w:rsid w:val="00354765"/>
    <w:rsid w:val="00354FD7"/>
    <w:rsid w:val="00356BF6"/>
    <w:rsid w:val="0035700B"/>
    <w:rsid w:val="0035799C"/>
    <w:rsid w:val="00360928"/>
    <w:rsid w:val="003616F3"/>
    <w:rsid w:val="00361BCE"/>
    <w:rsid w:val="003623FB"/>
    <w:rsid w:val="00363CFB"/>
    <w:rsid w:val="0036433F"/>
    <w:rsid w:val="00364A6E"/>
    <w:rsid w:val="003652CC"/>
    <w:rsid w:val="00365434"/>
    <w:rsid w:val="0036581A"/>
    <w:rsid w:val="00366A16"/>
    <w:rsid w:val="00367335"/>
    <w:rsid w:val="00367BDD"/>
    <w:rsid w:val="003715BA"/>
    <w:rsid w:val="003723EC"/>
    <w:rsid w:val="00374958"/>
    <w:rsid w:val="003775C9"/>
    <w:rsid w:val="00377A47"/>
    <w:rsid w:val="00380B82"/>
    <w:rsid w:val="003830B1"/>
    <w:rsid w:val="00383736"/>
    <w:rsid w:val="00384D77"/>
    <w:rsid w:val="00387533"/>
    <w:rsid w:val="00387D9B"/>
    <w:rsid w:val="00390198"/>
    <w:rsid w:val="00390786"/>
    <w:rsid w:val="00391B1A"/>
    <w:rsid w:val="00393C4C"/>
    <w:rsid w:val="00394E0D"/>
    <w:rsid w:val="00395956"/>
    <w:rsid w:val="00397A76"/>
    <w:rsid w:val="00397D82"/>
    <w:rsid w:val="003A067E"/>
    <w:rsid w:val="003A1564"/>
    <w:rsid w:val="003A1582"/>
    <w:rsid w:val="003A19AE"/>
    <w:rsid w:val="003A2076"/>
    <w:rsid w:val="003A2B9E"/>
    <w:rsid w:val="003A3FFD"/>
    <w:rsid w:val="003A40A5"/>
    <w:rsid w:val="003A48A7"/>
    <w:rsid w:val="003A505A"/>
    <w:rsid w:val="003A68C1"/>
    <w:rsid w:val="003B1146"/>
    <w:rsid w:val="003B1226"/>
    <w:rsid w:val="003B3E24"/>
    <w:rsid w:val="003B476F"/>
    <w:rsid w:val="003B5F34"/>
    <w:rsid w:val="003B6883"/>
    <w:rsid w:val="003B6898"/>
    <w:rsid w:val="003B748D"/>
    <w:rsid w:val="003B77E1"/>
    <w:rsid w:val="003B7921"/>
    <w:rsid w:val="003B7E75"/>
    <w:rsid w:val="003C0ADC"/>
    <w:rsid w:val="003C0D02"/>
    <w:rsid w:val="003C0F52"/>
    <w:rsid w:val="003C1291"/>
    <w:rsid w:val="003C199C"/>
    <w:rsid w:val="003C19DA"/>
    <w:rsid w:val="003C27D2"/>
    <w:rsid w:val="003C4850"/>
    <w:rsid w:val="003C4BA3"/>
    <w:rsid w:val="003C51FC"/>
    <w:rsid w:val="003C5207"/>
    <w:rsid w:val="003C5F6D"/>
    <w:rsid w:val="003C60B3"/>
    <w:rsid w:val="003C7595"/>
    <w:rsid w:val="003D0EAA"/>
    <w:rsid w:val="003D1079"/>
    <w:rsid w:val="003D1EF0"/>
    <w:rsid w:val="003D3A54"/>
    <w:rsid w:val="003D3D21"/>
    <w:rsid w:val="003D3E89"/>
    <w:rsid w:val="003D4914"/>
    <w:rsid w:val="003D5042"/>
    <w:rsid w:val="003D557B"/>
    <w:rsid w:val="003D5B1D"/>
    <w:rsid w:val="003D7106"/>
    <w:rsid w:val="003E234A"/>
    <w:rsid w:val="003E2780"/>
    <w:rsid w:val="003E2C9E"/>
    <w:rsid w:val="003E30E9"/>
    <w:rsid w:val="003E3FDC"/>
    <w:rsid w:val="003E4543"/>
    <w:rsid w:val="003E4743"/>
    <w:rsid w:val="003E501C"/>
    <w:rsid w:val="003E52E2"/>
    <w:rsid w:val="003E6764"/>
    <w:rsid w:val="003F00F6"/>
    <w:rsid w:val="003F095F"/>
    <w:rsid w:val="003F0D52"/>
    <w:rsid w:val="003F0EC7"/>
    <w:rsid w:val="003F204F"/>
    <w:rsid w:val="003F46E7"/>
    <w:rsid w:val="003F475F"/>
    <w:rsid w:val="003F5916"/>
    <w:rsid w:val="003F620C"/>
    <w:rsid w:val="003F6439"/>
    <w:rsid w:val="00400C5D"/>
    <w:rsid w:val="00400CB9"/>
    <w:rsid w:val="00401060"/>
    <w:rsid w:val="00401B1F"/>
    <w:rsid w:val="00402A8B"/>
    <w:rsid w:val="00403F85"/>
    <w:rsid w:val="00404329"/>
    <w:rsid w:val="00404588"/>
    <w:rsid w:val="00404D53"/>
    <w:rsid w:val="0040635D"/>
    <w:rsid w:val="0040665F"/>
    <w:rsid w:val="004069C3"/>
    <w:rsid w:val="00410D70"/>
    <w:rsid w:val="00410E6E"/>
    <w:rsid w:val="004146ED"/>
    <w:rsid w:val="00416474"/>
    <w:rsid w:val="004165BC"/>
    <w:rsid w:val="00416C42"/>
    <w:rsid w:val="004214E9"/>
    <w:rsid w:val="00421B7A"/>
    <w:rsid w:val="00424478"/>
    <w:rsid w:val="004245E6"/>
    <w:rsid w:val="00425A18"/>
    <w:rsid w:val="00425C2B"/>
    <w:rsid w:val="0042674D"/>
    <w:rsid w:val="00430BE0"/>
    <w:rsid w:val="00430DCE"/>
    <w:rsid w:val="00434423"/>
    <w:rsid w:val="00435528"/>
    <w:rsid w:val="004359B0"/>
    <w:rsid w:val="00435B1E"/>
    <w:rsid w:val="004374FD"/>
    <w:rsid w:val="00441217"/>
    <w:rsid w:val="004427EB"/>
    <w:rsid w:val="00442EF7"/>
    <w:rsid w:val="00443219"/>
    <w:rsid w:val="0044342E"/>
    <w:rsid w:val="0044346E"/>
    <w:rsid w:val="00443F05"/>
    <w:rsid w:val="0044452A"/>
    <w:rsid w:val="004450D4"/>
    <w:rsid w:val="00445397"/>
    <w:rsid w:val="004453AC"/>
    <w:rsid w:val="0044540A"/>
    <w:rsid w:val="00445C75"/>
    <w:rsid w:val="00446E33"/>
    <w:rsid w:val="004472CD"/>
    <w:rsid w:val="00447599"/>
    <w:rsid w:val="004475CD"/>
    <w:rsid w:val="00447F66"/>
    <w:rsid w:val="0045001F"/>
    <w:rsid w:val="00450AD1"/>
    <w:rsid w:val="00450ED5"/>
    <w:rsid w:val="0045140C"/>
    <w:rsid w:val="00451FE2"/>
    <w:rsid w:val="004546AD"/>
    <w:rsid w:val="00454702"/>
    <w:rsid w:val="00454A84"/>
    <w:rsid w:val="00454AB4"/>
    <w:rsid w:val="00454E31"/>
    <w:rsid w:val="00456079"/>
    <w:rsid w:val="00463661"/>
    <w:rsid w:val="0046384B"/>
    <w:rsid w:val="00463BD8"/>
    <w:rsid w:val="004651F5"/>
    <w:rsid w:val="004654C7"/>
    <w:rsid w:val="00465805"/>
    <w:rsid w:val="00466AC1"/>
    <w:rsid w:val="00470151"/>
    <w:rsid w:val="00470534"/>
    <w:rsid w:val="00473654"/>
    <w:rsid w:val="00473D95"/>
    <w:rsid w:val="00473F37"/>
    <w:rsid w:val="00474772"/>
    <w:rsid w:val="00474804"/>
    <w:rsid w:val="004766D5"/>
    <w:rsid w:val="0048078F"/>
    <w:rsid w:val="00481436"/>
    <w:rsid w:val="0048493A"/>
    <w:rsid w:val="00486DF2"/>
    <w:rsid w:val="00486FC0"/>
    <w:rsid w:val="00490B30"/>
    <w:rsid w:val="0049165F"/>
    <w:rsid w:val="00491971"/>
    <w:rsid w:val="0049394D"/>
    <w:rsid w:val="00494519"/>
    <w:rsid w:val="00494955"/>
    <w:rsid w:val="00494DB2"/>
    <w:rsid w:val="00496C68"/>
    <w:rsid w:val="00497222"/>
    <w:rsid w:val="00497606"/>
    <w:rsid w:val="00497830"/>
    <w:rsid w:val="004A13B1"/>
    <w:rsid w:val="004A234F"/>
    <w:rsid w:val="004A2622"/>
    <w:rsid w:val="004A331E"/>
    <w:rsid w:val="004A3549"/>
    <w:rsid w:val="004A411B"/>
    <w:rsid w:val="004A4892"/>
    <w:rsid w:val="004A527E"/>
    <w:rsid w:val="004A69C3"/>
    <w:rsid w:val="004A6AC4"/>
    <w:rsid w:val="004B03C8"/>
    <w:rsid w:val="004B1462"/>
    <w:rsid w:val="004B2681"/>
    <w:rsid w:val="004B29D8"/>
    <w:rsid w:val="004B3160"/>
    <w:rsid w:val="004B37FA"/>
    <w:rsid w:val="004B4128"/>
    <w:rsid w:val="004B4DCC"/>
    <w:rsid w:val="004B4FD1"/>
    <w:rsid w:val="004B5221"/>
    <w:rsid w:val="004B5353"/>
    <w:rsid w:val="004B59E4"/>
    <w:rsid w:val="004B5DDA"/>
    <w:rsid w:val="004B7241"/>
    <w:rsid w:val="004C0B13"/>
    <w:rsid w:val="004C20B8"/>
    <w:rsid w:val="004C211E"/>
    <w:rsid w:val="004C37E1"/>
    <w:rsid w:val="004C3BEA"/>
    <w:rsid w:val="004C5EB2"/>
    <w:rsid w:val="004C6191"/>
    <w:rsid w:val="004C6305"/>
    <w:rsid w:val="004C7683"/>
    <w:rsid w:val="004D0CE6"/>
    <w:rsid w:val="004D1087"/>
    <w:rsid w:val="004D2D3A"/>
    <w:rsid w:val="004D2F8C"/>
    <w:rsid w:val="004D3D67"/>
    <w:rsid w:val="004D6990"/>
    <w:rsid w:val="004D78CC"/>
    <w:rsid w:val="004D7A92"/>
    <w:rsid w:val="004D7E34"/>
    <w:rsid w:val="004E0543"/>
    <w:rsid w:val="004E1E80"/>
    <w:rsid w:val="004E2E6F"/>
    <w:rsid w:val="004E419A"/>
    <w:rsid w:val="004E6349"/>
    <w:rsid w:val="004E7112"/>
    <w:rsid w:val="004E76A4"/>
    <w:rsid w:val="004E7F45"/>
    <w:rsid w:val="004F0A3C"/>
    <w:rsid w:val="004F1250"/>
    <w:rsid w:val="004F16D0"/>
    <w:rsid w:val="004F1B58"/>
    <w:rsid w:val="004F220C"/>
    <w:rsid w:val="004F2D0A"/>
    <w:rsid w:val="004F3408"/>
    <w:rsid w:val="004F365D"/>
    <w:rsid w:val="004F44F1"/>
    <w:rsid w:val="004F504C"/>
    <w:rsid w:val="004F6324"/>
    <w:rsid w:val="004F6B7B"/>
    <w:rsid w:val="004F6E90"/>
    <w:rsid w:val="004F7F51"/>
    <w:rsid w:val="004F7F62"/>
    <w:rsid w:val="005003EE"/>
    <w:rsid w:val="00500E20"/>
    <w:rsid w:val="005033DF"/>
    <w:rsid w:val="00504E70"/>
    <w:rsid w:val="00505BB8"/>
    <w:rsid w:val="00505E0A"/>
    <w:rsid w:val="0050650A"/>
    <w:rsid w:val="00506880"/>
    <w:rsid w:val="00507310"/>
    <w:rsid w:val="005076D8"/>
    <w:rsid w:val="0050774A"/>
    <w:rsid w:val="00510A9C"/>
    <w:rsid w:val="0051144F"/>
    <w:rsid w:val="00511FC3"/>
    <w:rsid w:val="00512312"/>
    <w:rsid w:val="005125EE"/>
    <w:rsid w:val="00512BB7"/>
    <w:rsid w:val="00513FF0"/>
    <w:rsid w:val="0051409A"/>
    <w:rsid w:val="00514CA7"/>
    <w:rsid w:val="005166B0"/>
    <w:rsid w:val="00517D32"/>
    <w:rsid w:val="00520ACE"/>
    <w:rsid w:val="005231CF"/>
    <w:rsid w:val="0052372D"/>
    <w:rsid w:val="00523814"/>
    <w:rsid w:val="005246EA"/>
    <w:rsid w:val="00525A9E"/>
    <w:rsid w:val="005264C5"/>
    <w:rsid w:val="00526E24"/>
    <w:rsid w:val="005316F4"/>
    <w:rsid w:val="005322B3"/>
    <w:rsid w:val="00533027"/>
    <w:rsid w:val="005335FE"/>
    <w:rsid w:val="0053529E"/>
    <w:rsid w:val="00535349"/>
    <w:rsid w:val="00536947"/>
    <w:rsid w:val="00536D64"/>
    <w:rsid w:val="005373C3"/>
    <w:rsid w:val="00540659"/>
    <w:rsid w:val="00540824"/>
    <w:rsid w:val="00540C7A"/>
    <w:rsid w:val="00542D12"/>
    <w:rsid w:val="005436BD"/>
    <w:rsid w:val="0054512E"/>
    <w:rsid w:val="00545492"/>
    <w:rsid w:val="00546AD1"/>
    <w:rsid w:val="005472F4"/>
    <w:rsid w:val="00547BFC"/>
    <w:rsid w:val="005509B9"/>
    <w:rsid w:val="00553ED4"/>
    <w:rsid w:val="00555353"/>
    <w:rsid w:val="0055568B"/>
    <w:rsid w:val="00555690"/>
    <w:rsid w:val="00556848"/>
    <w:rsid w:val="005573E0"/>
    <w:rsid w:val="00560EE4"/>
    <w:rsid w:val="00561180"/>
    <w:rsid w:val="005612FD"/>
    <w:rsid w:val="00564165"/>
    <w:rsid w:val="00564D08"/>
    <w:rsid w:val="00565596"/>
    <w:rsid w:val="00565C1D"/>
    <w:rsid w:val="00565FC3"/>
    <w:rsid w:val="00566250"/>
    <w:rsid w:val="0056644E"/>
    <w:rsid w:val="00566A60"/>
    <w:rsid w:val="00571FCE"/>
    <w:rsid w:val="00572056"/>
    <w:rsid w:val="005725C3"/>
    <w:rsid w:val="00572938"/>
    <w:rsid w:val="00572C9C"/>
    <w:rsid w:val="00572EFE"/>
    <w:rsid w:val="00573664"/>
    <w:rsid w:val="00573667"/>
    <w:rsid w:val="00573741"/>
    <w:rsid w:val="00573A8B"/>
    <w:rsid w:val="00574119"/>
    <w:rsid w:val="0057490C"/>
    <w:rsid w:val="00574C53"/>
    <w:rsid w:val="00575125"/>
    <w:rsid w:val="00575E53"/>
    <w:rsid w:val="0057763F"/>
    <w:rsid w:val="005810EA"/>
    <w:rsid w:val="00581D23"/>
    <w:rsid w:val="00582888"/>
    <w:rsid w:val="00582A0E"/>
    <w:rsid w:val="00582E26"/>
    <w:rsid w:val="00582F8D"/>
    <w:rsid w:val="0058386F"/>
    <w:rsid w:val="0058387C"/>
    <w:rsid w:val="00583972"/>
    <w:rsid w:val="0058527D"/>
    <w:rsid w:val="00586285"/>
    <w:rsid w:val="00587BA1"/>
    <w:rsid w:val="0059110A"/>
    <w:rsid w:val="00592684"/>
    <w:rsid w:val="005926AB"/>
    <w:rsid w:val="00592B5E"/>
    <w:rsid w:val="0059350A"/>
    <w:rsid w:val="005948A1"/>
    <w:rsid w:val="00594BB5"/>
    <w:rsid w:val="00595C94"/>
    <w:rsid w:val="00595D7F"/>
    <w:rsid w:val="00597342"/>
    <w:rsid w:val="0059743A"/>
    <w:rsid w:val="00597C63"/>
    <w:rsid w:val="00597EAB"/>
    <w:rsid w:val="005A011A"/>
    <w:rsid w:val="005A0D4C"/>
    <w:rsid w:val="005A1256"/>
    <w:rsid w:val="005A1619"/>
    <w:rsid w:val="005A1EE6"/>
    <w:rsid w:val="005A2286"/>
    <w:rsid w:val="005A345C"/>
    <w:rsid w:val="005A3655"/>
    <w:rsid w:val="005A37BE"/>
    <w:rsid w:val="005A518B"/>
    <w:rsid w:val="005A5B02"/>
    <w:rsid w:val="005A60CC"/>
    <w:rsid w:val="005A693B"/>
    <w:rsid w:val="005A6F47"/>
    <w:rsid w:val="005B0FC5"/>
    <w:rsid w:val="005B1557"/>
    <w:rsid w:val="005B157D"/>
    <w:rsid w:val="005B3258"/>
    <w:rsid w:val="005B5349"/>
    <w:rsid w:val="005B57DA"/>
    <w:rsid w:val="005C0812"/>
    <w:rsid w:val="005C2E4E"/>
    <w:rsid w:val="005C5305"/>
    <w:rsid w:val="005D0354"/>
    <w:rsid w:val="005D1E88"/>
    <w:rsid w:val="005D2379"/>
    <w:rsid w:val="005D3FA9"/>
    <w:rsid w:val="005D4418"/>
    <w:rsid w:val="005D4AE4"/>
    <w:rsid w:val="005D4FDD"/>
    <w:rsid w:val="005D596E"/>
    <w:rsid w:val="005D664F"/>
    <w:rsid w:val="005D689B"/>
    <w:rsid w:val="005D699D"/>
    <w:rsid w:val="005D6FB4"/>
    <w:rsid w:val="005D719E"/>
    <w:rsid w:val="005E0271"/>
    <w:rsid w:val="005E04D4"/>
    <w:rsid w:val="005E05B1"/>
    <w:rsid w:val="005E0FCA"/>
    <w:rsid w:val="005E2E5C"/>
    <w:rsid w:val="005E3A4C"/>
    <w:rsid w:val="005E3FEE"/>
    <w:rsid w:val="005E558A"/>
    <w:rsid w:val="005E5FC3"/>
    <w:rsid w:val="005E770C"/>
    <w:rsid w:val="005F056A"/>
    <w:rsid w:val="005F06E0"/>
    <w:rsid w:val="005F114D"/>
    <w:rsid w:val="005F2183"/>
    <w:rsid w:val="005F4F52"/>
    <w:rsid w:val="005F5452"/>
    <w:rsid w:val="005F632B"/>
    <w:rsid w:val="005F7642"/>
    <w:rsid w:val="0060022B"/>
    <w:rsid w:val="00600517"/>
    <w:rsid w:val="0060069C"/>
    <w:rsid w:val="0060147A"/>
    <w:rsid w:val="00601EC6"/>
    <w:rsid w:val="00603094"/>
    <w:rsid w:val="00603893"/>
    <w:rsid w:val="00606006"/>
    <w:rsid w:val="00606908"/>
    <w:rsid w:val="006102D9"/>
    <w:rsid w:val="00610946"/>
    <w:rsid w:val="006109A5"/>
    <w:rsid w:val="006115E8"/>
    <w:rsid w:val="0061162A"/>
    <w:rsid w:val="00612367"/>
    <w:rsid w:val="00613CC1"/>
    <w:rsid w:val="00613FC5"/>
    <w:rsid w:val="00614A7C"/>
    <w:rsid w:val="00616D0A"/>
    <w:rsid w:val="0062065A"/>
    <w:rsid w:val="00622461"/>
    <w:rsid w:val="006226B1"/>
    <w:rsid w:val="006226C3"/>
    <w:rsid w:val="006239A4"/>
    <w:rsid w:val="00624532"/>
    <w:rsid w:val="00625A00"/>
    <w:rsid w:val="006265BE"/>
    <w:rsid w:val="00630880"/>
    <w:rsid w:val="0063242A"/>
    <w:rsid w:val="00635D2E"/>
    <w:rsid w:val="00636384"/>
    <w:rsid w:val="006364B7"/>
    <w:rsid w:val="00640E97"/>
    <w:rsid w:val="0064144B"/>
    <w:rsid w:val="00641970"/>
    <w:rsid w:val="00641CAC"/>
    <w:rsid w:val="006425F7"/>
    <w:rsid w:val="0064299B"/>
    <w:rsid w:val="00643CCB"/>
    <w:rsid w:val="0064552D"/>
    <w:rsid w:val="00645C8A"/>
    <w:rsid w:val="00645CF7"/>
    <w:rsid w:val="00646003"/>
    <w:rsid w:val="0064642D"/>
    <w:rsid w:val="00647894"/>
    <w:rsid w:val="00651EC3"/>
    <w:rsid w:val="00652345"/>
    <w:rsid w:val="00652983"/>
    <w:rsid w:val="00653396"/>
    <w:rsid w:val="006545CA"/>
    <w:rsid w:val="00655169"/>
    <w:rsid w:val="00655C30"/>
    <w:rsid w:val="00655D7D"/>
    <w:rsid w:val="00655EA8"/>
    <w:rsid w:val="0065647A"/>
    <w:rsid w:val="006576BC"/>
    <w:rsid w:val="00657971"/>
    <w:rsid w:val="006607EE"/>
    <w:rsid w:val="00660969"/>
    <w:rsid w:val="0066127C"/>
    <w:rsid w:val="00661854"/>
    <w:rsid w:val="00661FDE"/>
    <w:rsid w:val="0066202B"/>
    <w:rsid w:val="00662202"/>
    <w:rsid w:val="00663040"/>
    <w:rsid w:val="00663BDD"/>
    <w:rsid w:val="0066657C"/>
    <w:rsid w:val="00666889"/>
    <w:rsid w:val="00667161"/>
    <w:rsid w:val="006672ED"/>
    <w:rsid w:val="0066733E"/>
    <w:rsid w:val="00670B26"/>
    <w:rsid w:val="006719D6"/>
    <w:rsid w:val="00672976"/>
    <w:rsid w:val="00673242"/>
    <w:rsid w:val="00673C0A"/>
    <w:rsid w:val="00675CCC"/>
    <w:rsid w:val="00676751"/>
    <w:rsid w:val="006779ED"/>
    <w:rsid w:val="00681407"/>
    <w:rsid w:val="00681D49"/>
    <w:rsid w:val="00682F51"/>
    <w:rsid w:val="0068413E"/>
    <w:rsid w:val="006844E1"/>
    <w:rsid w:val="006845D1"/>
    <w:rsid w:val="00691BF5"/>
    <w:rsid w:val="0069266C"/>
    <w:rsid w:val="0069308F"/>
    <w:rsid w:val="0069331B"/>
    <w:rsid w:val="0069446A"/>
    <w:rsid w:val="00695083"/>
    <w:rsid w:val="006A16E1"/>
    <w:rsid w:val="006A2457"/>
    <w:rsid w:val="006A2B35"/>
    <w:rsid w:val="006A31AE"/>
    <w:rsid w:val="006A3425"/>
    <w:rsid w:val="006A41F4"/>
    <w:rsid w:val="006A4217"/>
    <w:rsid w:val="006A4C01"/>
    <w:rsid w:val="006A63F4"/>
    <w:rsid w:val="006A73F5"/>
    <w:rsid w:val="006A787E"/>
    <w:rsid w:val="006A7990"/>
    <w:rsid w:val="006B10E6"/>
    <w:rsid w:val="006B1100"/>
    <w:rsid w:val="006B1403"/>
    <w:rsid w:val="006B1F5C"/>
    <w:rsid w:val="006B2BD6"/>
    <w:rsid w:val="006B5117"/>
    <w:rsid w:val="006B52D7"/>
    <w:rsid w:val="006B5A12"/>
    <w:rsid w:val="006B5D6A"/>
    <w:rsid w:val="006B612B"/>
    <w:rsid w:val="006B64A4"/>
    <w:rsid w:val="006B7AE0"/>
    <w:rsid w:val="006C013D"/>
    <w:rsid w:val="006C01E7"/>
    <w:rsid w:val="006C07BD"/>
    <w:rsid w:val="006C09F3"/>
    <w:rsid w:val="006C1467"/>
    <w:rsid w:val="006C1B19"/>
    <w:rsid w:val="006C1E48"/>
    <w:rsid w:val="006C3F73"/>
    <w:rsid w:val="006C42AF"/>
    <w:rsid w:val="006C4BE2"/>
    <w:rsid w:val="006C5562"/>
    <w:rsid w:val="006C5876"/>
    <w:rsid w:val="006C589C"/>
    <w:rsid w:val="006C6574"/>
    <w:rsid w:val="006C7D6F"/>
    <w:rsid w:val="006D03F4"/>
    <w:rsid w:val="006D0409"/>
    <w:rsid w:val="006D0547"/>
    <w:rsid w:val="006D1B34"/>
    <w:rsid w:val="006D361E"/>
    <w:rsid w:val="006D41BB"/>
    <w:rsid w:val="006D52C1"/>
    <w:rsid w:val="006D5B9B"/>
    <w:rsid w:val="006E0710"/>
    <w:rsid w:val="006E1D7E"/>
    <w:rsid w:val="006E4027"/>
    <w:rsid w:val="006E43B8"/>
    <w:rsid w:val="006E4A6A"/>
    <w:rsid w:val="006E4A94"/>
    <w:rsid w:val="006E6090"/>
    <w:rsid w:val="006E6C72"/>
    <w:rsid w:val="006E79C2"/>
    <w:rsid w:val="006E7ECA"/>
    <w:rsid w:val="006F0BAA"/>
    <w:rsid w:val="006F1C0B"/>
    <w:rsid w:val="006F31D6"/>
    <w:rsid w:val="006F4071"/>
    <w:rsid w:val="006F5CE0"/>
    <w:rsid w:val="006F74D8"/>
    <w:rsid w:val="006F759F"/>
    <w:rsid w:val="0070152E"/>
    <w:rsid w:val="007019A6"/>
    <w:rsid w:val="00702BD6"/>
    <w:rsid w:val="007030CC"/>
    <w:rsid w:val="00703A60"/>
    <w:rsid w:val="00704CA3"/>
    <w:rsid w:val="00706390"/>
    <w:rsid w:val="00710481"/>
    <w:rsid w:val="007122FF"/>
    <w:rsid w:val="00712D0F"/>
    <w:rsid w:val="00714161"/>
    <w:rsid w:val="00714931"/>
    <w:rsid w:val="00714DCF"/>
    <w:rsid w:val="00715E66"/>
    <w:rsid w:val="0071692E"/>
    <w:rsid w:val="00717EDC"/>
    <w:rsid w:val="007223DC"/>
    <w:rsid w:val="00724069"/>
    <w:rsid w:val="00724C07"/>
    <w:rsid w:val="00725359"/>
    <w:rsid w:val="00725574"/>
    <w:rsid w:val="007257FC"/>
    <w:rsid w:val="007267AA"/>
    <w:rsid w:val="00727372"/>
    <w:rsid w:val="00727EFB"/>
    <w:rsid w:val="00727FD2"/>
    <w:rsid w:val="007317A9"/>
    <w:rsid w:val="00732B09"/>
    <w:rsid w:val="0073357D"/>
    <w:rsid w:val="00733E99"/>
    <w:rsid w:val="00734423"/>
    <w:rsid w:val="007348A4"/>
    <w:rsid w:val="00736CE3"/>
    <w:rsid w:val="007407E0"/>
    <w:rsid w:val="00740973"/>
    <w:rsid w:val="007410D6"/>
    <w:rsid w:val="007410F6"/>
    <w:rsid w:val="007420A2"/>
    <w:rsid w:val="00742566"/>
    <w:rsid w:val="007429D0"/>
    <w:rsid w:val="00743534"/>
    <w:rsid w:val="00743C15"/>
    <w:rsid w:val="00743D66"/>
    <w:rsid w:val="007452BD"/>
    <w:rsid w:val="00745503"/>
    <w:rsid w:val="00746E26"/>
    <w:rsid w:val="00750D2E"/>
    <w:rsid w:val="00751325"/>
    <w:rsid w:val="00751456"/>
    <w:rsid w:val="0075147C"/>
    <w:rsid w:val="0075276A"/>
    <w:rsid w:val="00753917"/>
    <w:rsid w:val="00753D2C"/>
    <w:rsid w:val="00755B3F"/>
    <w:rsid w:val="007560A8"/>
    <w:rsid w:val="00757F16"/>
    <w:rsid w:val="0076039F"/>
    <w:rsid w:val="00760B99"/>
    <w:rsid w:val="007615C6"/>
    <w:rsid w:val="007617FF"/>
    <w:rsid w:val="00762937"/>
    <w:rsid w:val="00762BB7"/>
    <w:rsid w:val="00762DE7"/>
    <w:rsid w:val="00762EAC"/>
    <w:rsid w:val="00763A70"/>
    <w:rsid w:val="00763DB6"/>
    <w:rsid w:val="0076560A"/>
    <w:rsid w:val="00765629"/>
    <w:rsid w:val="007659B2"/>
    <w:rsid w:val="00765E98"/>
    <w:rsid w:val="00767D89"/>
    <w:rsid w:val="0077039D"/>
    <w:rsid w:val="00771779"/>
    <w:rsid w:val="007718AF"/>
    <w:rsid w:val="00771B4B"/>
    <w:rsid w:val="00771CD8"/>
    <w:rsid w:val="007727B8"/>
    <w:rsid w:val="00773DB7"/>
    <w:rsid w:val="007748A7"/>
    <w:rsid w:val="00774D95"/>
    <w:rsid w:val="00774E2F"/>
    <w:rsid w:val="007753EB"/>
    <w:rsid w:val="00781A5D"/>
    <w:rsid w:val="00781D11"/>
    <w:rsid w:val="00781F61"/>
    <w:rsid w:val="00782AD0"/>
    <w:rsid w:val="00783794"/>
    <w:rsid w:val="007905EF"/>
    <w:rsid w:val="0079113F"/>
    <w:rsid w:val="00791F68"/>
    <w:rsid w:val="00792DD8"/>
    <w:rsid w:val="007934C5"/>
    <w:rsid w:val="007952EE"/>
    <w:rsid w:val="00796227"/>
    <w:rsid w:val="007A0716"/>
    <w:rsid w:val="007A242C"/>
    <w:rsid w:val="007A24C8"/>
    <w:rsid w:val="007A359E"/>
    <w:rsid w:val="007A387A"/>
    <w:rsid w:val="007A3C9E"/>
    <w:rsid w:val="007A3EC7"/>
    <w:rsid w:val="007A4972"/>
    <w:rsid w:val="007A4BBC"/>
    <w:rsid w:val="007A58B8"/>
    <w:rsid w:val="007A63C9"/>
    <w:rsid w:val="007A7379"/>
    <w:rsid w:val="007B0FB7"/>
    <w:rsid w:val="007B1463"/>
    <w:rsid w:val="007B14EB"/>
    <w:rsid w:val="007B205E"/>
    <w:rsid w:val="007B24D4"/>
    <w:rsid w:val="007B359B"/>
    <w:rsid w:val="007B4E2F"/>
    <w:rsid w:val="007B687F"/>
    <w:rsid w:val="007B71F9"/>
    <w:rsid w:val="007B758D"/>
    <w:rsid w:val="007C15E3"/>
    <w:rsid w:val="007C3A74"/>
    <w:rsid w:val="007C4245"/>
    <w:rsid w:val="007C5969"/>
    <w:rsid w:val="007C5B42"/>
    <w:rsid w:val="007C6154"/>
    <w:rsid w:val="007C73CF"/>
    <w:rsid w:val="007C7AAC"/>
    <w:rsid w:val="007D0703"/>
    <w:rsid w:val="007D0E72"/>
    <w:rsid w:val="007D103B"/>
    <w:rsid w:val="007D2246"/>
    <w:rsid w:val="007D3233"/>
    <w:rsid w:val="007D40B5"/>
    <w:rsid w:val="007D6279"/>
    <w:rsid w:val="007D7094"/>
    <w:rsid w:val="007E04D3"/>
    <w:rsid w:val="007E1E2B"/>
    <w:rsid w:val="007E5F05"/>
    <w:rsid w:val="007E7A35"/>
    <w:rsid w:val="007F1131"/>
    <w:rsid w:val="007F124E"/>
    <w:rsid w:val="007F2C36"/>
    <w:rsid w:val="007F300B"/>
    <w:rsid w:val="007F4CE6"/>
    <w:rsid w:val="007F685A"/>
    <w:rsid w:val="007F75A8"/>
    <w:rsid w:val="007F76A2"/>
    <w:rsid w:val="008029F5"/>
    <w:rsid w:val="00802E23"/>
    <w:rsid w:val="0080363A"/>
    <w:rsid w:val="008039F9"/>
    <w:rsid w:val="0080455A"/>
    <w:rsid w:val="008045D1"/>
    <w:rsid w:val="0080493F"/>
    <w:rsid w:val="008054A6"/>
    <w:rsid w:val="0081264F"/>
    <w:rsid w:val="00812D74"/>
    <w:rsid w:val="0081404E"/>
    <w:rsid w:val="0081451D"/>
    <w:rsid w:val="0081482C"/>
    <w:rsid w:val="00815B12"/>
    <w:rsid w:val="00816476"/>
    <w:rsid w:val="00816F3C"/>
    <w:rsid w:val="0081725A"/>
    <w:rsid w:val="008204FF"/>
    <w:rsid w:val="00821F90"/>
    <w:rsid w:val="008220AE"/>
    <w:rsid w:val="00822A35"/>
    <w:rsid w:val="00822B0C"/>
    <w:rsid w:val="00823898"/>
    <w:rsid w:val="00823BF5"/>
    <w:rsid w:val="008247A2"/>
    <w:rsid w:val="008271F3"/>
    <w:rsid w:val="0082771D"/>
    <w:rsid w:val="0083015A"/>
    <w:rsid w:val="008306BF"/>
    <w:rsid w:val="00831E93"/>
    <w:rsid w:val="0083261B"/>
    <w:rsid w:val="00833ADD"/>
    <w:rsid w:val="00834449"/>
    <w:rsid w:val="00834DA5"/>
    <w:rsid w:val="00834ED9"/>
    <w:rsid w:val="008356D4"/>
    <w:rsid w:val="00836290"/>
    <w:rsid w:val="008367F8"/>
    <w:rsid w:val="00836EDC"/>
    <w:rsid w:val="00837EC7"/>
    <w:rsid w:val="008408A8"/>
    <w:rsid w:val="0084111A"/>
    <w:rsid w:val="008425AD"/>
    <w:rsid w:val="00843C57"/>
    <w:rsid w:val="00846E39"/>
    <w:rsid w:val="00852065"/>
    <w:rsid w:val="00852414"/>
    <w:rsid w:val="0085281B"/>
    <w:rsid w:val="00853A7F"/>
    <w:rsid w:val="0085407B"/>
    <w:rsid w:val="00855A34"/>
    <w:rsid w:val="00855DC3"/>
    <w:rsid w:val="0085689E"/>
    <w:rsid w:val="0085696A"/>
    <w:rsid w:val="00856C3E"/>
    <w:rsid w:val="00860102"/>
    <w:rsid w:val="008609C2"/>
    <w:rsid w:val="008610E5"/>
    <w:rsid w:val="00863BCA"/>
    <w:rsid w:val="008644C5"/>
    <w:rsid w:val="00865060"/>
    <w:rsid w:val="008664E0"/>
    <w:rsid w:val="00867D6A"/>
    <w:rsid w:val="0087054E"/>
    <w:rsid w:val="00871AD3"/>
    <w:rsid w:val="0087302A"/>
    <w:rsid w:val="008746DA"/>
    <w:rsid w:val="00875F56"/>
    <w:rsid w:val="00876E74"/>
    <w:rsid w:val="008774B2"/>
    <w:rsid w:val="008778C3"/>
    <w:rsid w:val="00880068"/>
    <w:rsid w:val="00882B7C"/>
    <w:rsid w:val="00883753"/>
    <w:rsid w:val="008839C2"/>
    <w:rsid w:val="00883DAA"/>
    <w:rsid w:val="00884BDA"/>
    <w:rsid w:val="00885543"/>
    <w:rsid w:val="00885AF9"/>
    <w:rsid w:val="00885F9D"/>
    <w:rsid w:val="008873CB"/>
    <w:rsid w:val="00887432"/>
    <w:rsid w:val="00890823"/>
    <w:rsid w:val="00891630"/>
    <w:rsid w:val="0089176C"/>
    <w:rsid w:val="008917B6"/>
    <w:rsid w:val="00893755"/>
    <w:rsid w:val="008945AD"/>
    <w:rsid w:val="00894BAC"/>
    <w:rsid w:val="0089531A"/>
    <w:rsid w:val="00897345"/>
    <w:rsid w:val="008974D2"/>
    <w:rsid w:val="00897664"/>
    <w:rsid w:val="008A178B"/>
    <w:rsid w:val="008A2455"/>
    <w:rsid w:val="008A35B3"/>
    <w:rsid w:val="008A36C1"/>
    <w:rsid w:val="008A5775"/>
    <w:rsid w:val="008A584F"/>
    <w:rsid w:val="008A5E9D"/>
    <w:rsid w:val="008A7319"/>
    <w:rsid w:val="008B0BD5"/>
    <w:rsid w:val="008B1850"/>
    <w:rsid w:val="008B1FD7"/>
    <w:rsid w:val="008B2383"/>
    <w:rsid w:val="008B311F"/>
    <w:rsid w:val="008B3D2F"/>
    <w:rsid w:val="008B4F23"/>
    <w:rsid w:val="008B7A97"/>
    <w:rsid w:val="008C0AEB"/>
    <w:rsid w:val="008C172F"/>
    <w:rsid w:val="008C3380"/>
    <w:rsid w:val="008C3909"/>
    <w:rsid w:val="008C4029"/>
    <w:rsid w:val="008C407B"/>
    <w:rsid w:val="008C4910"/>
    <w:rsid w:val="008C4B8F"/>
    <w:rsid w:val="008C535D"/>
    <w:rsid w:val="008C58EC"/>
    <w:rsid w:val="008C5F20"/>
    <w:rsid w:val="008C69A1"/>
    <w:rsid w:val="008C6DB3"/>
    <w:rsid w:val="008C750B"/>
    <w:rsid w:val="008C7673"/>
    <w:rsid w:val="008D0691"/>
    <w:rsid w:val="008D1EB8"/>
    <w:rsid w:val="008D220B"/>
    <w:rsid w:val="008D2482"/>
    <w:rsid w:val="008D2A9F"/>
    <w:rsid w:val="008E02DE"/>
    <w:rsid w:val="008E321C"/>
    <w:rsid w:val="008E3381"/>
    <w:rsid w:val="008E38A4"/>
    <w:rsid w:val="008E3E90"/>
    <w:rsid w:val="008E4D57"/>
    <w:rsid w:val="008E53EA"/>
    <w:rsid w:val="008E542B"/>
    <w:rsid w:val="008E550C"/>
    <w:rsid w:val="008E7148"/>
    <w:rsid w:val="008F1437"/>
    <w:rsid w:val="008F363B"/>
    <w:rsid w:val="008F3AC2"/>
    <w:rsid w:val="008F4F63"/>
    <w:rsid w:val="008F50FB"/>
    <w:rsid w:val="008F5768"/>
    <w:rsid w:val="008F739E"/>
    <w:rsid w:val="008F76D6"/>
    <w:rsid w:val="0090037A"/>
    <w:rsid w:val="0090120F"/>
    <w:rsid w:val="00901EE8"/>
    <w:rsid w:val="00903A19"/>
    <w:rsid w:val="00904DB0"/>
    <w:rsid w:val="0090533D"/>
    <w:rsid w:val="00905DB8"/>
    <w:rsid w:val="0090621C"/>
    <w:rsid w:val="009062AF"/>
    <w:rsid w:val="00906A81"/>
    <w:rsid w:val="0090781D"/>
    <w:rsid w:val="00912CD0"/>
    <w:rsid w:val="0091359E"/>
    <w:rsid w:val="0091574D"/>
    <w:rsid w:val="0091601C"/>
    <w:rsid w:val="00916E31"/>
    <w:rsid w:val="0091739C"/>
    <w:rsid w:val="00921085"/>
    <w:rsid w:val="00923CDA"/>
    <w:rsid w:val="0092475A"/>
    <w:rsid w:val="00924877"/>
    <w:rsid w:val="009255D8"/>
    <w:rsid w:val="0092613F"/>
    <w:rsid w:val="00931B8E"/>
    <w:rsid w:val="0093496E"/>
    <w:rsid w:val="009404F6"/>
    <w:rsid w:val="00940EDD"/>
    <w:rsid w:val="00941036"/>
    <w:rsid w:val="00941AB4"/>
    <w:rsid w:val="0094224B"/>
    <w:rsid w:val="009422E6"/>
    <w:rsid w:val="0094438B"/>
    <w:rsid w:val="00947FBB"/>
    <w:rsid w:val="00950441"/>
    <w:rsid w:val="0095068C"/>
    <w:rsid w:val="009506DB"/>
    <w:rsid w:val="00951433"/>
    <w:rsid w:val="00956354"/>
    <w:rsid w:val="00961477"/>
    <w:rsid w:val="00961CC1"/>
    <w:rsid w:val="00963230"/>
    <w:rsid w:val="00963B3C"/>
    <w:rsid w:val="0096434A"/>
    <w:rsid w:val="00964D1C"/>
    <w:rsid w:val="00964D52"/>
    <w:rsid w:val="00965429"/>
    <w:rsid w:val="00965A59"/>
    <w:rsid w:val="00965BF0"/>
    <w:rsid w:val="009671ED"/>
    <w:rsid w:val="0096781B"/>
    <w:rsid w:val="00967CA6"/>
    <w:rsid w:val="00970B54"/>
    <w:rsid w:val="00970F4F"/>
    <w:rsid w:val="0097191A"/>
    <w:rsid w:val="00971A5A"/>
    <w:rsid w:val="009737E3"/>
    <w:rsid w:val="0097452D"/>
    <w:rsid w:val="00974BE5"/>
    <w:rsid w:val="00975E76"/>
    <w:rsid w:val="00975FE3"/>
    <w:rsid w:val="009777BA"/>
    <w:rsid w:val="009779A0"/>
    <w:rsid w:val="00977D0A"/>
    <w:rsid w:val="00980ECC"/>
    <w:rsid w:val="00981E95"/>
    <w:rsid w:val="00982260"/>
    <w:rsid w:val="00982693"/>
    <w:rsid w:val="00982AF4"/>
    <w:rsid w:val="00982E7E"/>
    <w:rsid w:val="0098506C"/>
    <w:rsid w:val="009851CC"/>
    <w:rsid w:val="00985F0C"/>
    <w:rsid w:val="00987026"/>
    <w:rsid w:val="00987680"/>
    <w:rsid w:val="009924BE"/>
    <w:rsid w:val="00992578"/>
    <w:rsid w:val="00992AEB"/>
    <w:rsid w:val="00992F4F"/>
    <w:rsid w:val="00993C5D"/>
    <w:rsid w:val="00996248"/>
    <w:rsid w:val="00997865"/>
    <w:rsid w:val="00997E63"/>
    <w:rsid w:val="009A0F2C"/>
    <w:rsid w:val="009A0F87"/>
    <w:rsid w:val="009A20D7"/>
    <w:rsid w:val="009A4364"/>
    <w:rsid w:val="009A53E2"/>
    <w:rsid w:val="009A5A34"/>
    <w:rsid w:val="009A660C"/>
    <w:rsid w:val="009A70C7"/>
    <w:rsid w:val="009A786C"/>
    <w:rsid w:val="009B04F1"/>
    <w:rsid w:val="009B0636"/>
    <w:rsid w:val="009B18BC"/>
    <w:rsid w:val="009B1A37"/>
    <w:rsid w:val="009B2E87"/>
    <w:rsid w:val="009B2F8F"/>
    <w:rsid w:val="009B3724"/>
    <w:rsid w:val="009B373A"/>
    <w:rsid w:val="009B4002"/>
    <w:rsid w:val="009B46B1"/>
    <w:rsid w:val="009B7187"/>
    <w:rsid w:val="009B7FE4"/>
    <w:rsid w:val="009C0212"/>
    <w:rsid w:val="009C023C"/>
    <w:rsid w:val="009C08DE"/>
    <w:rsid w:val="009C3012"/>
    <w:rsid w:val="009C3ACA"/>
    <w:rsid w:val="009C4195"/>
    <w:rsid w:val="009C4F36"/>
    <w:rsid w:val="009C51C8"/>
    <w:rsid w:val="009C60B8"/>
    <w:rsid w:val="009C78E7"/>
    <w:rsid w:val="009C7E2C"/>
    <w:rsid w:val="009D0336"/>
    <w:rsid w:val="009D1AB3"/>
    <w:rsid w:val="009D1AE6"/>
    <w:rsid w:val="009D21DB"/>
    <w:rsid w:val="009D2811"/>
    <w:rsid w:val="009D411F"/>
    <w:rsid w:val="009D51DE"/>
    <w:rsid w:val="009D745B"/>
    <w:rsid w:val="009D7EF4"/>
    <w:rsid w:val="009E1649"/>
    <w:rsid w:val="009E1E1D"/>
    <w:rsid w:val="009E3F21"/>
    <w:rsid w:val="009E401E"/>
    <w:rsid w:val="009E4C47"/>
    <w:rsid w:val="009E508A"/>
    <w:rsid w:val="009E78ED"/>
    <w:rsid w:val="009F0813"/>
    <w:rsid w:val="009F08B9"/>
    <w:rsid w:val="009F13DE"/>
    <w:rsid w:val="009F4156"/>
    <w:rsid w:val="009F4273"/>
    <w:rsid w:val="009F45A8"/>
    <w:rsid w:val="009F4E14"/>
    <w:rsid w:val="009F4FF9"/>
    <w:rsid w:val="009F5057"/>
    <w:rsid w:val="009F58AB"/>
    <w:rsid w:val="009F5AAF"/>
    <w:rsid w:val="009F5FE1"/>
    <w:rsid w:val="009F72A2"/>
    <w:rsid w:val="00A01F19"/>
    <w:rsid w:val="00A044A2"/>
    <w:rsid w:val="00A04E40"/>
    <w:rsid w:val="00A05F54"/>
    <w:rsid w:val="00A07372"/>
    <w:rsid w:val="00A11B70"/>
    <w:rsid w:val="00A1233B"/>
    <w:rsid w:val="00A124D6"/>
    <w:rsid w:val="00A128ED"/>
    <w:rsid w:val="00A13921"/>
    <w:rsid w:val="00A1512B"/>
    <w:rsid w:val="00A1648C"/>
    <w:rsid w:val="00A16D4E"/>
    <w:rsid w:val="00A20F45"/>
    <w:rsid w:val="00A217D4"/>
    <w:rsid w:val="00A23F50"/>
    <w:rsid w:val="00A27A2F"/>
    <w:rsid w:val="00A34ECE"/>
    <w:rsid w:val="00A35FD0"/>
    <w:rsid w:val="00A37AEE"/>
    <w:rsid w:val="00A37EDF"/>
    <w:rsid w:val="00A37F51"/>
    <w:rsid w:val="00A41288"/>
    <w:rsid w:val="00A423D2"/>
    <w:rsid w:val="00A42B03"/>
    <w:rsid w:val="00A43E6C"/>
    <w:rsid w:val="00A4455A"/>
    <w:rsid w:val="00A45CB1"/>
    <w:rsid w:val="00A4696D"/>
    <w:rsid w:val="00A477B8"/>
    <w:rsid w:val="00A501EB"/>
    <w:rsid w:val="00A51D42"/>
    <w:rsid w:val="00A51F62"/>
    <w:rsid w:val="00A5561E"/>
    <w:rsid w:val="00A56272"/>
    <w:rsid w:val="00A60582"/>
    <w:rsid w:val="00A61A79"/>
    <w:rsid w:val="00A62E1C"/>
    <w:rsid w:val="00A635D7"/>
    <w:rsid w:val="00A636F0"/>
    <w:rsid w:val="00A65273"/>
    <w:rsid w:val="00A65855"/>
    <w:rsid w:val="00A65D57"/>
    <w:rsid w:val="00A66A71"/>
    <w:rsid w:val="00A67F99"/>
    <w:rsid w:val="00A7012E"/>
    <w:rsid w:val="00A70395"/>
    <w:rsid w:val="00A719B8"/>
    <w:rsid w:val="00A75B28"/>
    <w:rsid w:val="00A76E0B"/>
    <w:rsid w:val="00A77471"/>
    <w:rsid w:val="00A818D3"/>
    <w:rsid w:val="00A81F77"/>
    <w:rsid w:val="00A84E4C"/>
    <w:rsid w:val="00A8586E"/>
    <w:rsid w:val="00A86BAB"/>
    <w:rsid w:val="00A87483"/>
    <w:rsid w:val="00A87A63"/>
    <w:rsid w:val="00A9095E"/>
    <w:rsid w:val="00A9170C"/>
    <w:rsid w:val="00A92AEB"/>
    <w:rsid w:val="00A92CEE"/>
    <w:rsid w:val="00A93EEF"/>
    <w:rsid w:val="00A94788"/>
    <w:rsid w:val="00A96AE7"/>
    <w:rsid w:val="00AA0995"/>
    <w:rsid w:val="00AA106C"/>
    <w:rsid w:val="00AA193A"/>
    <w:rsid w:val="00AA31C7"/>
    <w:rsid w:val="00AA3D71"/>
    <w:rsid w:val="00AA492D"/>
    <w:rsid w:val="00AA4F3C"/>
    <w:rsid w:val="00AA64DB"/>
    <w:rsid w:val="00AA7782"/>
    <w:rsid w:val="00AA7879"/>
    <w:rsid w:val="00AA7920"/>
    <w:rsid w:val="00AA7A9F"/>
    <w:rsid w:val="00AB06D8"/>
    <w:rsid w:val="00AB08CC"/>
    <w:rsid w:val="00AB1BB1"/>
    <w:rsid w:val="00AB24AC"/>
    <w:rsid w:val="00AB26CA"/>
    <w:rsid w:val="00AB3E00"/>
    <w:rsid w:val="00AB7A43"/>
    <w:rsid w:val="00AC0FA9"/>
    <w:rsid w:val="00AC137D"/>
    <w:rsid w:val="00AC14E9"/>
    <w:rsid w:val="00AC40D4"/>
    <w:rsid w:val="00AC432C"/>
    <w:rsid w:val="00AC49E0"/>
    <w:rsid w:val="00AC53A1"/>
    <w:rsid w:val="00AC6169"/>
    <w:rsid w:val="00AC6BF1"/>
    <w:rsid w:val="00AD2CAE"/>
    <w:rsid w:val="00AD3F48"/>
    <w:rsid w:val="00AD4AA0"/>
    <w:rsid w:val="00AD5846"/>
    <w:rsid w:val="00AD5B4D"/>
    <w:rsid w:val="00AD6941"/>
    <w:rsid w:val="00AD6955"/>
    <w:rsid w:val="00AE17FF"/>
    <w:rsid w:val="00AE2705"/>
    <w:rsid w:val="00AE2E10"/>
    <w:rsid w:val="00AE2F16"/>
    <w:rsid w:val="00AE413D"/>
    <w:rsid w:val="00AE5012"/>
    <w:rsid w:val="00AE53F4"/>
    <w:rsid w:val="00AE7B25"/>
    <w:rsid w:val="00AF00FC"/>
    <w:rsid w:val="00AF057F"/>
    <w:rsid w:val="00AF0665"/>
    <w:rsid w:val="00AF16EF"/>
    <w:rsid w:val="00AF3C05"/>
    <w:rsid w:val="00AF419C"/>
    <w:rsid w:val="00AF4913"/>
    <w:rsid w:val="00AF655B"/>
    <w:rsid w:val="00AF6F25"/>
    <w:rsid w:val="00AF707E"/>
    <w:rsid w:val="00AF70B9"/>
    <w:rsid w:val="00AF78A9"/>
    <w:rsid w:val="00B0096B"/>
    <w:rsid w:val="00B00C99"/>
    <w:rsid w:val="00B00E41"/>
    <w:rsid w:val="00B01E9C"/>
    <w:rsid w:val="00B020E8"/>
    <w:rsid w:val="00B0256B"/>
    <w:rsid w:val="00B0439C"/>
    <w:rsid w:val="00B04DC0"/>
    <w:rsid w:val="00B04F66"/>
    <w:rsid w:val="00B056B1"/>
    <w:rsid w:val="00B058CA"/>
    <w:rsid w:val="00B06A51"/>
    <w:rsid w:val="00B06E31"/>
    <w:rsid w:val="00B0715E"/>
    <w:rsid w:val="00B071ED"/>
    <w:rsid w:val="00B10BD4"/>
    <w:rsid w:val="00B1106D"/>
    <w:rsid w:val="00B13E75"/>
    <w:rsid w:val="00B14A4B"/>
    <w:rsid w:val="00B1642A"/>
    <w:rsid w:val="00B1655B"/>
    <w:rsid w:val="00B17027"/>
    <w:rsid w:val="00B170E2"/>
    <w:rsid w:val="00B20552"/>
    <w:rsid w:val="00B21365"/>
    <w:rsid w:val="00B22008"/>
    <w:rsid w:val="00B22399"/>
    <w:rsid w:val="00B250BC"/>
    <w:rsid w:val="00B25B1E"/>
    <w:rsid w:val="00B2665D"/>
    <w:rsid w:val="00B266F5"/>
    <w:rsid w:val="00B26BB5"/>
    <w:rsid w:val="00B3044E"/>
    <w:rsid w:val="00B311D9"/>
    <w:rsid w:val="00B3122D"/>
    <w:rsid w:val="00B31B9B"/>
    <w:rsid w:val="00B32ADD"/>
    <w:rsid w:val="00B33213"/>
    <w:rsid w:val="00B33905"/>
    <w:rsid w:val="00B34BFA"/>
    <w:rsid w:val="00B37148"/>
    <w:rsid w:val="00B40372"/>
    <w:rsid w:val="00B40A26"/>
    <w:rsid w:val="00B418BF"/>
    <w:rsid w:val="00B42655"/>
    <w:rsid w:val="00B42B70"/>
    <w:rsid w:val="00B436CF"/>
    <w:rsid w:val="00B437A1"/>
    <w:rsid w:val="00B441C4"/>
    <w:rsid w:val="00B44B81"/>
    <w:rsid w:val="00B5035B"/>
    <w:rsid w:val="00B51434"/>
    <w:rsid w:val="00B514C0"/>
    <w:rsid w:val="00B51A9D"/>
    <w:rsid w:val="00B5282C"/>
    <w:rsid w:val="00B536B0"/>
    <w:rsid w:val="00B53ADA"/>
    <w:rsid w:val="00B55860"/>
    <w:rsid w:val="00B5696B"/>
    <w:rsid w:val="00B56C6A"/>
    <w:rsid w:val="00B575B0"/>
    <w:rsid w:val="00B6059D"/>
    <w:rsid w:val="00B61098"/>
    <w:rsid w:val="00B61982"/>
    <w:rsid w:val="00B653AA"/>
    <w:rsid w:val="00B65428"/>
    <w:rsid w:val="00B65E40"/>
    <w:rsid w:val="00B66934"/>
    <w:rsid w:val="00B67C57"/>
    <w:rsid w:val="00B70B65"/>
    <w:rsid w:val="00B7303C"/>
    <w:rsid w:val="00B73E07"/>
    <w:rsid w:val="00B74389"/>
    <w:rsid w:val="00B7483E"/>
    <w:rsid w:val="00B74E6C"/>
    <w:rsid w:val="00B7561F"/>
    <w:rsid w:val="00B75818"/>
    <w:rsid w:val="00B77FFB"/>
    <w:rsid w:val="00B809CB"/>
    <w:rsid w:val="00B80BB4"/>
    <w:rsid w:val="00B8184D"/>
    <w:rsid w:val="00B81D36"/>
    <w:rsid w:val="00B8267D"/>
    <w:rsid w:val="00B828B9"/>
    <w:rsid w:val="00B8500E"/>
    <w:rsid w:val="00B85866"/>
    <w:rsid w:val="00B863A7"/>
    <w:rsid w:val="00B87C47"/>
    <w:rsid w:val="00B9024D"/>
    <w:rsid w:val="00B90C95"/>
    <w:rsid w:val="00B90F1B"/>
    <w:rsid w:val="00B91EBD"/>
    <w:rsid w:val="00B93675"/>
    <w:rsid w:val="00B94161"/>
    <w:rsid w:val="00B94313"/>
    <w:rsid w:val="00B94F25"/>
    <w:rsid w:val="00B95164"/>
    <w:rsid w:val="00B95F87"/>
    <w:rsid w:val="00B96B02"/>
    <w:rsid w:val="00BA14D6"/>
    <w:rsid w:val="00BA170D"/>
    <w:rsid w:val="00BA26DA"/>
    <w:rsid w:val="00BA4767"/>
    <w:rsid w:val="00BA5380"/>
    <w:rsid w:val="00BB0176"/>
    <w:rsid w:val="00BB046F"/>
    <w:rsid w:val="00BB2E51"/>
    <w:rsid w:val="00BB3851"/>
    <w:rsid w:val="00BB3A07"/>
    <w:rsid w:val="00BB3F35"/>
    <w:rsid w:val="00BB44AA"/>
    <w:rsid w:val="00BB4F9B"/>
    <w:rsid w:val="00BB5B27"/>
    <w:rsid w:val="00BB7B46"/>
    <w:rsid w:val="00BB7CD2"/>
    <w:rsid w:val="00BB7D62"/>
    <w:rsid w:val="00BB7F5D"/>
    <w:rsid w:val="00BC1602"/>
    <w:rsid w:val="00BC1627"/>
    <w:rsid w:val="00BC1CE6"/>
    <w:rsid w:val="00BC22EF"/>
    <w:rsid w:val="00BC287C"/>
    <w:rsid w:val="00BC311D"/>
    <w:rsid w:val="00BC4DDA"/>
    <w:rsid w:val="00BC515F"/>
    <w:rsid w:val="00BC5176"/>
    <w:rsid w:val="00BC6EBA"/>
    <w:rsid w:val="00BC74D0"/>
    <w:rsid w:val="00BD0174"/>
    <w:rsid w:val="00BD19FA"/>
    <w:rsid w:val="00BD1D7A"/>
    <w:rsid w:val="00BD3E1B"/>
    <w:rsid w:val="00BD47A0"/>
    <w:rsid w:val="00BD4917"/>
    <w:rsid w:val="00BD49AA"/>
    <w:rsid w:val="00BD4F0F"/>
    <w:rsid w:val="00BD60D7"/>
    <w:rsid w:val="00BD6ED4"/>
    <w:rsid w:val="00BE0653"/>
    <w:rsid w:val="00BE1082"/>
    <w:rsid w:val="00BE1C31"/>
    <w:rsid w:val="00BE2165"/>
    <w:rsid w:val="00BE398E"/>
    <w:rsid w:val="00BE4C50"/>
    <w:rsid w:val="00BE4EDE"/>
    <w:rsid w:val="00BE50AC"/>
    <w:rsid w:val="00BE5705"/>
    <w:rsid w:val="00BE6AF6"/>
    <w:rsid w:val="00BF1D3D"/>
    <w:rsid w:val="00BF2250"/>
    <w:rsid w:val="00BF24EF"/>
    <w:rsid w:val="00BF3F65"/>
    <w:rsid w:val="00BF417C"/>
    <w:rsid w:val="00BF4816"/>
    <w:rsid w:val="00BF52A1"/>
    <w:rsid w:val="00BF5F6F"/>
    <w:rsid w:val="00BF6083"/>
    <w:rsid w:val="00BF6B9A"/>
    <w:rsid w:val="00BF6D20"/>
    <w:rsid w:val="00BF7095"/>
    <w:rsid w:val="00BF7CD0"/>
    <w:rsid w:val="00BF7E78"/>
    <w:rsid w:val="00C001D2"/>
    <w:rsid w:val="00C019CE"/>
    <w:rsid w:val="00C04097"/>
    <w:rsid w:val="00C047BF"/>
    <w:rsid w:val="00C047F6"/>
    <w:rsid w:val="00C0480A"/>
    <w:rsid w:val="00C124A6"/>
    <w:rsid w:val="00C1312B"/>
    <w:rsid w:val="00C144EF"/>
    <w:rsid w:val="00C14BE6"/>
    <w:rsid w:val="00C152D0"/>
    <w:rsid w:val="00C16355"/>
    <w:rsid w:val="00C204F2"/>
    <w:rsid w:val="00C20702"/>
    <w:rsid w:val="00C224AA"/>
    <w:rsid w:val="00C2298C"/>
    <w:rsid w:val="00C24A98"/>
    <w:rsid w:val="00C24AD0"/>
    <w:rsid w:val="00C25CBB"/>
    <w:rsid w:val="00C25CDC"/>
    <w:rsid w:val="00C31513"/>
    <w:rsid w:val="00C3204D"/>
    <w:rsid w:val="00C322A9"/>
    <w:rsid w:val="00C3233C"/>
    <w:rsid w:val="00C32D5F"/>
    <w:rsid w:val="00C336FA"/>
    <w:rsid w:val="00C34331"/>
    <w:rsid w:val="00C346AA"/>
    <w:rsid w:val="00C3484E"/>
    <w:rsid w:val="00C348DB"/>
    <w:rsid w:val="00C352C3"/>
    <w:rsid w:val="00C406CC"/>
    <w:rsid w:val="00C40916"/>
    <w:rsid w:val="00C4271B"/>
    <w:rsid w:val="00C43B31"/>
    <w:rsid w:val="00C46A82"/>
    <w:rsid w:val="00C46C76"/>
    <w:rsid w:val="00C46D70"/>
    <w:rsid w:val="00C47397"/>
    <w:rsid w:val="00C55046"/>
    <w:rsid w:val="00C55FA0"/>
    <w:rsid w:val="00C6034E"/>
    <w:rsid w:val="00C60A29"/>
    <w:rsid w:val="00C60B20"/>
    <w:rsid w:val="00C60DC4"/>
    <w:rsid w:val="00C6215B"/>
    <w:rsid w:val="00C6248E"/>
    <w:rsid w:val="00C626E1"/>
    <w:rsid w:val="00C62A21"/>
    <w:rsid w:val="00C62B3B"/>
    <w:rsid w:val="00C62F90"/>
    <w:rsid w:val="00C63944"/>
    <w:rsid w:val="00C63F0F"/>
    <w:rsid w:val="00C64B45"/>
    <w:rsid w:val="00C6509D"/>
    <w:rsid w:val="00C652A4"/>
    <w:rsid w:val="00C654E4"/>
    <w:rsid w:val="00C65E67"/>
    <w:rsid w:val="00C65E7F"/>
    <w:rsid w:val="00C66091"/>
    <w:rsid w:val="00C66F52"/>
    <w:rsid w:val="00C67A4A"/>
    <w:rsid w:val="00C67A58"/>
    <w:rsid w:val="00C70AA1"/>
    <w:rsid w:val="00C720F3"/>
    <w:rsid w:val="00C72376"/>
    <w:rsid w:val="00C725A6"/>
    <w:rsid w:val="00C72687"/>
    <w:rsid w:val="00C73D6C"/>
    <w:rsid w:val="00C747B3"/>
    <w:rsid w:val="00C75468"/>
    <w:rsid w:val="00C75DC7"/>
    <w:rsid w:val="00C760D7"/>
    <w:rsid w:val="00C7619C"/>
    <w:rsid w:val="00C7738D"/>
    <w:rsid w:val="00C8089A"/>
    <w:rsid w:val="00C80DEC"/>
    <w:rsid w:val="00C81D36"/>
    <w:rsid w:val="00C81F74"/>
    <w:rsid w:val="00C82470"/>
    <w:rsid w:val="00C82785"/>
    <w:rsid w:val="00C831DF"/>
    <w:rsid w:val="00C83E06"/>
    <w:rsid w:val="00C855C3"/>
    <w:rsid w:val="00C859BD"/>
    <w:rsid w:val="00C87D58"/>
    <w:rsid w:val="00C92863"/>
    <w:rsid w:val="00C944B3"/>
    <w:rsid w:val="00C94529"/>
    <w:rsid w:val="00C952AB"/>
    <w:rsid w:val="00C96C20"/>
    <w:rsid w:val="00C97CF7"/>
    <w:rsid w:val="00CA0958"/>
    <w:rsid w:val="00CA0DD8"/>
    <w:rsid w:val="00CA11C7"/>
    <w:rsid w:val="00CA1333"/>
    <w:rsid w:val="00CA1FB1"/>
    <w:rsid w:val="00CA2946"/>
    <w:rsid w:val="00CA315F"/>
    <w:rsid w:val="00CA41FE"/>
    <w:rsid w:val="00CA519F"/>
    <w:rsid w:val="00CA5757"/>
    <w:rsid w:val="00CA5A50"/>
    <w:rsid w:val="00CA5AEE"/>
    <w:rsid w:val="00CA5DF9"/>
    <w:rsid w:val="00CA5EE4"/>
    <w:rsid w:val="00CA6E59"/>
    <w:rsid w:val="00CA711C"/>
    <w:rsid w:val="00CA71B7"/>
    <w:rsid w:val="00CB0648"/>
    <w:rsid w:val="00CB0C59"/>
    <w:rsid w:val="00CB2C8A"/>
    <w:rsid w:val="00CB30F8"/>
    <w:rsid w:val="00CB4523"/>
    <w:rsid w:val="00CB4819"/>
    <w:rsid w:val="00CB552D"/>
    <w:rsid w:val="00CB5D67"/>
    <w:rsid w:val="00CB66C6"/>
    <w:rsid w:val="00CB674E"/>
    <w:rsid w:val="00CB73F4"/>
    <w:rsid w:val="00CC013F"/>
    <w:rsid w:val="00CC09FA"/>
    <w:rsid w:val="00CC0BCA"/>
    <w:rsid w:val="00CC277A"/>
    <w:rsid w:val="00CC2F44"/>
    <w:rsid w:val="00CC7259"/>
    <w:rsid w:val="00CC7818"/>
    <w:rsid w:val="00CC7986"/>
    <w:rsid w:val="00CC7D36"/>
    <w:rsid w:val="00CD08BA"/>
    <w:rsid w:val="00CD0ED0"/>
    <w:rsid w:val="00CD27E2"/>
    <w:rsid w:val="00CD2FAC"/>
    <w:rsid w:val="00CD49AC"/>
    <w:rsid w:val="00CD4EA4"/>
    <w:rsid w:val="00CE21D8"/>
    <w:rsid w:val="00CE245E"/>
    <w:rsid w:val="00CE2862"/>
    <w:rsid w:val="00CE2956"/>
    <w:rsid w:val="00CE31CB"/>
    <w:rsid w:val="00CE4AB7"/>
    <w:rsid w:val="00CE4FF6"/>
    <w:rsid w:val="00CE5AD8"/>
    <w:rsid w:val="00CE5CE7"/>
    <w:rsid w:val="00CE5FC6"/>
    <w:rsid w:val="00CE71D7"/>
    <w:rsid w:val="00CE765D"/>
    <w:rsid w:val="00CE7D5F"/>
    <w:rsid w:val="00CF37F7"/>
    <w:rsid w:val="00CF4603"/>
    <w:rsid w:val="00CF529B"/>
    <w:rsid w:val="00CF5961"/>
    <w:rsid w:val="00CF5EAD"/>
    <w:rsid w:val="00CF649E"/>
    <w:rsid w:val="00CF6981"/>
    <w:rsid w:val="00CF7C96"/>
    <w:rsid w:val="00D0060B"/>
    <w:rsid w:val="00D01E63"/>
    <w:rsid w:val="00D023C9"/>
    <w:rsid w:val="00D02891"/>
    <w:rsid w:val="00D03C93"/>
    <w:rsid w:val="00D04C82"/>
    <w:rsid w:val="00D06650"/>
    <w:rsid w:val="00D105A9"/>
    <w:rsid w:val="00D11F95"/>
    <w:rsid w:val="00D12476"/>
    <w:rsid w:val="00D129B1"/>
    <w:rsid w:val="00D131A2"/>
    <w:rsid w:val="00D13ACB"/>
    <w:rsid w:val="00D145BC"/>
    <w:rsid w:val="00D14F04"/>
    <w:rsid w:val="00D14F1D"/>
    <w:rsid w:val="00D1523A"/>
    <w:rsid w:val="00D157E3"/>
    <w:rsid w:val="00D15F1A"/>
    <w:rsid w:val="00D16F6A"/>
    <w:rsid w:val="00D172B3"/>
    <w:rsid w:val="00D20429"/>
    <w:rsid w:val="00D206FB"/>
    <w:rsid w:val="00D208EA"/>
    <w:rsid w:val="00D20A15"/>
    <w:rsid w:val="00D20F9D"/>
    <w:rsid w:val="00D21359"/>
    <w:rsid w:val="00D21398"/>
    <w:rsid w:val="00D2234E"/>
    <w:rsid w:val="00D23D09"/>
    <w:rsid w:val="00D2493A"/>
    <w:rsid w:val="00D2624C"/>
    <w:rsid w:val="00D26399"/>
    <w:rsid w:val="00D27E9E"/>
    <w:rsid w:val="00D304FB"/>
    <w:rsid w:val="00D3176C"/>
    <w:rsid w:val="00D31966"/>
    <w:rsid w:val="00D34799"/>
    <w:rsid w:val="00D360F5"/>
    <w:rsid w:val="00D37BA7"/>
    <w:rsid w:val="00D40C4A"/>
    <w:rsid w:val="00D4113C"/>
    <w:rsid w:val="00D43FA9"/>
    <w:rsid w:val="00D45397"/>
    <w:rsid w:val="00D469DB"/>
    <w:rsid w:val="00D46ED2"/>
    <w:rsid w:val="00D47735"/>
    <w:rsid w:val="00D50338"/>
    <w:rsid w:val="00D538FE"/>
    <w:rsid w:val="00D5464B"/>
    <w:rsid w:val="00D54926"/>
    <w:rsid w:val="00D54D70"/>
    <w:rsid w:val="00D556B0"/>
    <w:rsid w:val="00D560EB"/>
    <w:rsid w:val="00D56830"/>
    <w:rsid w:val="00D574CF"/>
    <w:rsid w:val="00D61DD6"/>
    <w:rsid w:val="00D63AFC"/>
    <w:rsid w:val="00D6478E"/>
    <w:rsid w:val="00D64945"/>
    <w:rsid w:val="00D70364"/>
    <w:rsid w:val="00D70D8A"/>
    <w:rsid w:val="00D7103E"/>
    <w:rsid w:val="00D71BDB"/>
    <w:rsid w:val="00D72254"/>
    <w:rsid w:val="00D72404"/>
    <w:rsid w:val="00D72902"/>
    <w:rsid w:val="00D739EF"/>
    <w:rsid w:val="00D73ADE"/>
    <w:rsid w:val="00D74367"/>
    <w:rsid w:val="00D756C4"/>
    <w:rsid w:val="00D757E0"/>
    <w:rsid w:val="00D76903"/>
    <w:rsid w:val="00D77534"/>
    <w:rsid w:val="00D77F32"/>
    <w:rsid w:val="00D80081"/>
    <w:rsid w:val="00D8126E"/>
    <w:rsid w:val="00D82B6E"/>
    <w:rsid w:val="00D83390"/>
    <w:rsid w:val="00D833EA"/>
    <w:rsid w:val="00D851D0"/>
    <w:rsid w:val="00D852B1"/>
    <w:rsid w:val="00D860CC"/>
    <w:rsid w:val="00D86B36"/>
    <w:rsid w:val="00D901EC"/>
    <w:rsid w:val="00D90251"/>
    <w:rsid w:val="00D91C8F"/>
    <w:rsid w:val="00D91CC2"/>
    <w:rsid w:val="00D91FB5"/>
    <w:rsid w:val="00D9200C"/>
    <w:rsid w:val="00D92FF1"/>
    <w:rsid w:val="00D944AD"/>
    <w:rsid w:val="00D96CD6"/>
    <w:rsid w:val="00D96F60"/>
    <w:rsid w:val="00DA2F56"/>
    <w:rsid w:val="00DA33BF"/>
    <w:rsid w:val="00DA3781"/>
    <w:rsid w:val="00DA464F"/>
    <w:rsid w:val="00DA4C6B"/>
    <w:rsid w:val="00DA608C"/>
    <w:rsid w:val="00DA6688"/>
    <w:rsid w:val="00DA7246"/>
    <w:rsid w:val="00DA7782"/>
    <w:rsid w:val="00DB0435"/>
    <w:rsid w:val="00DB0ECB"/>
    <w:rsid w:val="00DB17C8"/>
    <w:rsid w:val="00DB27AA"/>
    <w:rsid w:val="00DB45C3"/>
    <w:rsid w:val="00DB521F"/>
    <w:rsid w:val="00DB6CFB"/>
    <w:rsid w:val="00DB7250"/>
    <w:rsid w:val="00DB75BC"/>
    <w:rsid w:val="00DB75CE"/>
    <w:rsid w:val="00DC0AC2"/>
    <w:rsid w:val="00DC115C"/>
    <w:rsid w:val="00DC11A1"/>
    <w:rsid w:val="00DC1AEE"/>
    <w:rsid w:val="00DC1F66"/>
    <w:rsid w:val="00DC26EE"/>
    <w:rsid w:val="00DC281C"/>
    <w:rsid w:val="00DC2D22"/>
    <w:rsid w:val="00DC3B40"/>
    <w:rsid w:val="00DC40BA"/>
    <w:rsid w:val="00DC4414"/>
    <w:rsid w:val="00DC506F"/>
    <w:rsid w:val="00DC5318"/>
    <w:rsid w:val="00DC695E"/>
    <w:rsid w:val="00DC7DCA"/>
    <w:rsid w:val="00DC7ED1"/>
    <w:rsid w:val="00DD025D"/>
    <w:rsid w:val="00DD0B91"/>
    <w:rsid w:val="00DD0D60"/>
    <w:rsid w:val="00DD14C6"/>
    <w:rsid w:val="00DD156D"/>
    <w:rsid w:val="00DD17E4"/>
    <w:rsid w:val="00DD2B9F"/>
    <w:rsid w:val="00DD2F0B"/>
    <w:rsid w:val="00DD2FA4"/>
    <w:rsid w:val="00DD3927"/>
    <w:rsid w:val="00DD5D10"/>
    <w:rsid w:val="00DD7A44"/>
    <w:rsid w:val="00DE05E4"/>
    <w:rsid w:val="00DE0D21"/>
    <w:rsid w:val="00DE0E82"/>
    <w:rsid w:val="00DE50A0"/>
    <w:rsid w:val="00DE566C"/>
    <w:rsid w:val="00DE60AF"/>
    <w:rsid w:val="00DE712C"/>
    <w:rsid w:val="00DE7744"/>
    <w:rsid w:val="00DF0165"/>
    <w:rsid w:val="00DF44D5"/>
    <w:rsid w:val="00DF455A"/>
    <w:rsid w:val="00DF4B4E"/>
    <w:rsid w:val="00DF4C83"/>
    <w:rsid w:val="00DF4FF6"/>
    <w:rsid w:val="00DF56E9"/>
    <w:rsid w:val="00DF5B5E"/>
    <w:rsid w:val="00DF6F41"/>
    <w:rsid w:val="00DF73FB"/>
    <w:rsid w:val="00DF76B1"/>
    <w:rsid w:val="00DF7C27"/>
    <w:rsid w:val="00E0257D"/>
    <w:rsid w:val="00E02DF0"/>
    <w:rsid w:val="00E0380A"/>
    <w:rsid w:val="00E04EED"/>
    <w:rsid w:val="00E05B1E"/>
    <w:rsid w:val="00E1160E"/>
    <w:rsid w:val="00E1287F"/>
    <w:rsid w:val="00E13049"/>
    <w:rsid w:val="00E134F5"/>
    <w:rsid w:val="00E1570F"/>
    <w:rsid w:val="00E1603B"/>
    <w:rsid w:val="00E17984"/>
    <w:rsid w:val="00E20166"/>
    <w:rsid w:val="00E21B7D"/>
    <w:rsid w:val="00E22939"/>
    <w:rsid w:val="00E24349"/>
    <w:rsid w:val="00E26D71"/>
    <w:rsid w:val="00E27A9A"/>
    <w:rsid w:val="00E30244"/>
    <w:rsid w:val="00E30588"/>
    <w:rsid w:val="00E31B65"/>
    <w:rsid w:val="00E31DDB"/>
    <w:rsid w:val="00E326C3"/>
    <w:rsid w:val="00E331BE"/>
    <w:rsid w:val="00E33B29"/>
    <w:rsid w:val="00E35056"/>
    <w:rsid w:val="00E37523"/>
    <w:rsid w:val="00E4032D"/>
    <w:rsid w:val="00E4081E"/>
    <w:rsid w:val="00E40926"/>
    <w:rsid w:val="00E41567"/>
    <w:rsid w:val="00E41CD0"/>
    <w:rsid w:val="00E42001"/>
    <w:rsid w:val="00E42EC5"/>
    <w:rsid w:val="00E4560A"/>
    <w:rsid w:val="00E45A60"/>
    <w:rsid w:val="00E45E66"/>
    <w:rsid w:val="00E45ED6"/>
    <w:rsid w:val="00E45F40"/>
    <w:rsid w:val="00E46D9D"/>
    <w:rsid w:val="00E47568"/>
    <w:rsid w:val="00E50016"/>
    <w:rsid w:val="00E50114"/>
    <w:rsid w:val="00E50716"/>
    <w:rsid w:val="00E50F34"/>
    <w:rsid w:val="00E51A81"/>
    <w:rsid w:val="00E52860"/>
    <w:rsid w:val="00E52FBE"/>
    <w:rsid w:val="00E54357"/>
    <w:rsid w:val="00E54778"/>
    <w:rsid w:val="00E5495A"/>
    <w:rsid w:val="00E55111"/>
    <w:rsid w:val="00E55A94"/>
    <w:rsid w:val="00E55B6D"/>
    <w:rsid w:val="00E55D26"/>
    <w:rsid w:val="00E55EDF"/>
    <w:rsid w:val="00E56389"/>
    <w:rsid w:val="00E57799"/>
    <w:rsid w:val="00E57E89"/>
    <w:rsid w:val="00E60286"/>
    <w:rsid w:val="00E62E93"/>
    <w:rsid w:val="00E64FBC"/>
    <w:rsid w:val="00E65FE2"/>
    <w:rsid w:val="00E66AE4"/>
    <w:rsid w:val="00E725F8"/>
    <w:rsid w:val="00E72C70"/>
    <w:rsid w:val="00E73B2B"/>
    <w:rsid w:val="00E74AB9"/>
    <w:rsid w:val="00E750E9"/>
    <w:rsid w:val="00E76557"/>
    <w:rsid w:val="00E766FC"/>
    <w:rsid w:val="00E76C7D"/>
    <w:rsid w:val="00E77F95"/>
    <w:rsid w:val="00E8072E"/>
    <w:rsid w:val="00E80C4C"/>
    <w:rsid w:val="00E819F0"/>
    <w:rsid w:val="00E83A7B"/>
    <w:rsid w:val="00E83EEC"/>
    <w:rsid w:val="00E84078"/>
    <w:rsid w:val="00E844D8"/>
    <w:rsid w:val="00E8490A"/>
    <w:rsid w:val="00E84DAC"/>
    <w:rsid w:val="00E86D37"/>
    <w:rsid w:val="00E87DAE"/>
    <w:rsid w:val="00E90B36"/>
    <w:rsid w:val="00E91C54"/>
    <w:rsid w:val="00E9250C"/>
    <w:rsid w:val="00E928EE"/>
    <w:rsid w:val="00E938C5"/>
    <w:rsid w:val="00E9491B"/>
    <w:rsid w:val="00E953FA"/>
    <w:rsid w:val="00E95E05"/>
    <w:rsid w:val="00E960AD"/>
    <w:rsid w:val="00E9640D"/>
    <w:rsid w:val="00EA067A"/>
    <w:rsid w:val="00EA15C5"/>
    <w:rsid w:val="00EA1AAF"/>
    <w:rsid w:val="00EA2F8D"/>
    <w:rsid w:val="00EA3457"/>
    <w:rsid w:val="00EA356E"/>
    <w:rsid w:val="00EA46FB"/>
    <w:rsid w:val="00EA7018"/>
    <w:rsid w:val="00EA7767"/>
    <w:rsid w:val="00EB0936"/>
    <w:rsid w:val="00EB3F34"/>
    <w:rsid w:val="00EB4A42"/>
    <w:rsid w:val="00EB526B"/>
    <w:rsid w:val="00EB6225"/>
    <w:rsid w:val="00EB6379"/>
    <w:rsid w:val="00EB7074"/>
    <w:rsid w:val="00EC0CC0"/>
    <w:rsid w:val="00EC1879"/>
    <w:rsid w:val="00EC32C0"/>
    <w:rsid w:val="00EC48D6"/>
    <w:rsid w:val="00EC797D"/>
    <w:rsid w:val="00ED0173"/>
    <w:rsid w:val="00ED2171"/>
    <w:rsid w:val="00ED2290"/>
    <w:rsid w:val="00ED275E"/>
    <w:rsid w:val="00ED2998"/>
    <w:rsid w:val="00ED45CD"/>
    <w:rsid w:val="00ED4D48"/>
    <w:rsid w:val="00ED72B6"/>
    <w:rsid w:val="00ED796D"/>
    <w:rsid w:val="00EE05C1"/>
    <w:rsid w:val="00EE096B"/>
    <w:rsid w:val="00EE0A4D"/>
    <w:rsid w:val="00EE0EAC"/>
    <w:rsid w:val="00EE162E"/>
    <w:rsid w:val="00EE241D"/>
    <w:rsid w:val="00EE2567"/>
    <w:rsid w:val="00EE2705"/>
    <w:rsid w:val="00EE2A02"/>
    <w:rsid w:val="00EE35B0"/>
    <w:rsid w:val="00EE3BDE"/>
    <w:rsid w:val="00EE42EA"/>
    <w:rsid w:val="00EE5288"/>
    <w:rsid w:val="00EE55C8"/>
    <w:rsid w:val="00EE6386"/>
    <w:rsid w:val="00EE72BD"/>
    <w:rsid w:val="00EE7311"/>
    <w:rsid w:val="00EE743B"/>
    <w:rsid w:val="00EF1291"/>
    <w:rsid w:val="00EF2DA4"/>
    <w:rsid w:val="00EF32A9"/>
    <w:rsid w:val="00EF3A90"/>
    <w:rsid w:val="00EF510D"/>
    <w:rsid w:val="00EF521E"/>
    <w:rsid w:val="00EF52FF"/>
    <w:rsid w:val="00EF6692"/>
    <w:rsid w:val="00EF79E1"/>
    <w:rsid w:val="00F030F2"/>
    <w:rsid w:val="00F036D0"/>
    <w:rsid w:val="00F03FF7"/>
    <w:rsid w:val="00F063C0"/>
    <w:rsid w:val="00F0744C"/>
    <w:rsid w:val="00F101FE"/>
    <w:rsid w:val="00F105E8"/>
    <w:rsid w:val="00F11E9B"/>
    <w:rsid w:val="00F1293F"/>
    <w:rsid w:val="00F13058"/>
    <w:rsid w:val="00F13226"/>
    <w:rsid w:val="00F13806"/>
    <w:rsid w:val="00F13950"/>
    <w:rsid w:val="00F13FD4"/>
    <w:rsid w:val="00F153BA"/>
    <w:rsid w:val="00F15489"/>
    <w:rsid w:val="00F162BE"/>
    <w:rsid w:val="00F1734B"/>
    <w:rsid w:val="00F176BA"/>
    <w:rsid w:val="00F20E25"/>
    <w:rsid w:val="00F20E4D"/>
    <w:rsid w:val="00F20FA2"/>
    <w:rsid w:val="00F21916"/>
    <w:rsid w:val="00F222DB"/>
    <w:rsid w:val="00F2667D"/>
    <w:rsid w:val="00F273D9"/>
    <w:rsid w:val="00F30689"/>
    <w:rsid w:val="00F30757"/>
    <w:rsid w:val="00F30C4B"/>
    <w:rsid w:val="00F30D49"/>
    <w:rsid w:val="00F31438"/>
    <w:rsid w:val="00F31FE0"/>
    <w:rsid w:val="00F332F8"/>
    <w:rsid w:val="00F3332D"/>
    <w:rsid w:val="00F33D7B"/>
    <w:rsid w:val="00F3489E"/>
    <w:rsid w:val="00F34EFA"/>
    <w:rsid w:val="00F35332"/>
    <w:rsid w:val="00F35728"/>
    <w:rsid w:val="00F37B47"/>
    <w:rsid w:val="00F40F1E"/>
    <w:rsid w:val="00F411F8"/>
    <w:rsid w:val="00F42542"/>
    <w:rsid w:val="00F4397A"/>
    <w:rsid w:val="00F44122"/>
    <w:rsid w:val="00F45032"/>
    <w:rsid w:val="00F4635B"/>
    <w:rsid w:val="00F46C7E"/>
    <w:rsid w:val="00F46DBE"/>
    <w:rsid w:val="00F47FF0"/>
    <w:rsid w:val="00F50D84"/>
    <w:rsid w:val="00F5113B"/>
    <w:rsid w:val="00F55532"/>
    <w:rsid w:val="00F55E68"/>
    <w:rsid w:val="00F57A9E"/>
    <w:rsid w:val="00F6131A"/>
    <w:rsid w:val="00F62BB8"/>
    <w:rsid w:val="00F62BF4"/>
    <w:rsid w:val="00F65164"/>
    <w:rsid w:val="00F662DA"/>
    <w:rsid w:val="00F6740F"/>
    <w:rsid w:val="00F71A26"/>
    <w:rsid w:val="00F7252C"/>
    <w:rsid w:val="00F72938"/>
    <w:rsid w:val="00F75318"/>
    <w:rsid w:val="00F75594"/>
    <w:rsid w:val="00F77964"/>
    <w:rsid w:val="00F77F9F"/>
    <w:rsid w:val="00F8040D"/>
    <w:rsid w:val="00F80F9E"/>
    <w:rsid w:val="00F8307E"/>
    <w:rsid w:val="00F8571B"/>
    <w:rsid w:val="00F85C15"/>
    <w:rsid w:val="00F87F77"/>
    <w:rsid w:val="00F90C73"/>
    <w:rsid w:val="00F90F2F"/>
    <w:rsid w:val="00F95EBA"/>
    <w:rsid w:val="00FA0D6E"/>
    <w:rsid w:val="00FA1F6D"/>
    <w:rsid w:val="00FA47A4"/>
    <w:rsid w:val="00FA5D05"/>
    <w:rsid w:val="00FA6BE2"/>
    <w:rsid w:val="00FA75A7"/>
    <w:rsid w:val="00FA7D26"/>
    <w:rsid w:val="00FB023F"/>
    <w:rsid w:val="00FB10EB"/>
    <w:rsid w:val="00FB18D5"/>
    <w:rsid w:val="00FB25AC"/>
    <w:rsid w:val="00FB2B44"/>
    <w:rsid w:val="00FB4603"/>
    <w:rsid w:val="00FB63AA"/>
    <w:rsid w:val="00FB6C26"/>
    <w:rsid w:val="00FB7169"/>
    <w:rsid w:val="00FB7ADD"/>
    <w:rsid w:val="00FC0CC0"/>
    <w:rsid w:val="00FC0FC2"/>
    <w:rsid w:val="00FC106B"/>
    <w:rsid w:val="00FC1E34"/>
    <w:rsid w:val="00FC2395"/>
    <w:rsid w:val="00FC24E2"/>
    <w:rsid w:val="00FC2554"/>
    <w:rsid w:val="00FC2F55"/>
    <w:rsid w:val="00FC42B6"/>
    <w:rsid w:val="00FC47E7"/>
    <w:rsid w:val="00FC5DFD"/>
    <w:rsid w:val="00FC7298"/>
    <w:rsid w:val="00FC7EF6"/>
    <w:rsid w:val="00FC7EF8"/>
    <w:rsid w:val="00FD07F5"/>
    <w:rsid w:val="00FD1537"/>
    <w:rsid w:val="00FD1EA8"/>
    <w:rsid w:val="00FD1EDB"/>
    <w:rsid w:val="00FD2868"/>
    <w:rsid w:val="00FD3654"/>
    <w:rsid w:val="00FD6256"/>
    <w:rsid w:val="00FD62D8"/>
    <w:rsid w:val="00FD6699"/>
    <w:rsid w:val="00FD72C1"/>
    <w:rsid w:val="00FE0558"/>
    <w:rsid w:val="00FE17EE"/>
    <w:rsid w:val="00FE2054"/>
    <w:rsid w:val="00FE21B8"/>
    <w:rsid w:val="00FE325E"/>
    <w:rsid w:val="00FE32EF"/>
    <w:rsid w:val="00FE3A48"/>
    <w:rsid w:val="00FE3F4A"/>
    <w:rsid w:val="00FE3FA1"/>
    <w:rsid w:val="00FE5389"/>
    <w:rsid w:val="00FE5757"/>
    <w:rsid w:val="00FE7A52"/>
    <w:rsid w:val="00FF0DFF"/>
    <w:rsid w:val="00FF1AA4"/>
    <w:rsid w:val="00FF227F"/>
    <w:rsid w:val="00FF2592"/>
    <w:rsid w:val="00FF672B"/>
    <w:rsid w:val="00FF6B00"/>
    <w:rsid w:val="00FF6C88"/>
    <w:rsid w:val="00FF70DA"/>
    <w:rsid w:val="00FF71FA"/>
    <w:rsid w:val="00FF79BF"/>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hapeDefaults>
    <o:shapedefaults v:ext="edit" spidmax="2050">
      <v:textbox inset="5.85pt,.7pt,5.85pt,.7pt"/>
    </o:shapedefaults>
    <o:shapelayout v:ext="edit">
      <o:idmap v:ext="edit" data="2"/>
    </o:shapelayout>
  </w:shapeDefaults>
  <w:decimalSymbol w:val=","/>
  <w:listSeparator w:val=";"/>
  <w14:docId w14:val="6EB0B6FC"/>
  <w15:chartTrackingRefBased/>
  <w15:docId w15:val="{9E86D734-D598-4DE9-B880-2B19B7BFFE3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Title" w:qFormat="1"/>
    <w:lsdException w:name="Subtitle" w:qFormat="1"/>
    <w:lsdException w:name="Hyperlink" w:uiPriority="99" w:qFormat="1"/>
    <w:lsdException w:name="Strong" w:qFormat="1"/>
    <w:lsdException w:name="Emphasis" w:qFormat="1"/>
    <w:lsdException w:name="Normal (Web)" w:uiPriority="99"/>
    <w:lsdException w:name="Normal Table" w:semiHidden="1" w:unhideWhenUsed="1"/>
    <w:lsdException w:name="annotation subjec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5076D8"/>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5076D8"/>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5076D8"/>
    <w:pPr>
      <w:pBdr>
        <w:top w:val="none" w:sz="0" w:space="0" w:color="auto"/>
      </w:pBdr>
      <w:spacing w:before="180"/>
      <w:outlineLvl w:val="1"/>
    </w:pPr>
    <w:rPr>
      <w:sz w:val="32"/>
    </w:rPr>
  </w:style>
  <w:style w:type="paragraph" w:styleId="Heading3">
    <w:name w:val="heading 3"/>
    <w:aliases w:val="Underrubrik2,H3,0H,h3,no break,l3,3,list 3,Head 3,1.1.1,3rd level,Major Section Sub Section,PA Minor Section,Head3,Level 3 Head,31,32,33,311,321,34,312,322,35,313,323,36,314,324,37,315,325,38,316,326,39,317,327,310,318,328,331,3111,3211,341,CT"/>
    <w:basedOn w:val="Heading2"/>
    <w:next w:val="Normal"/>
    <w:link w:val="Heading3Char1"/>
    <w:qFormat/>
    <w:rsid w:val="005076D8"/>
    <w:pPr>
      <w:spacing w:before="120"/>
      <w:outlineLvl w:val="2"/>
    </w:pPr>
    <w:rPr>
      <w:sz w:val="28"/>
    </w:rPr>
  </w:style>
  <w:style w:type="paragraph" w:styleId="Heading4">
    <w:name w:val="heading 4"/>
    <w:aliases w:val="h4,H4,H41,h41,H42,h42,H43,h43,H411,h411,H421,h421,H44,h44,H412,h412,H422,h422,H431,h431,H45,h45,H413,h413,H423,h423,H432,h432,H46,h46,H47,h47,Memo Heading 4,4H,Memo Heading 5,Head4,4,heading 4,41,42,43,411,421,44,412,422,45,413,423,46,414,Memo"/>
    <w:basedOn w:val="Heading3"/>
    <w:next w:val="Normal"/>
    <w:link w:val="Heading4Char"/>
    <w:qFormat/>
    <w:rsid w:val="005076D8"/>
    <w:pPr>
      <w:ind w:left="1418" w:hanging="1418"/>
      <w:outlineLvl w:val="3"/>
    </w:pPr>
    <w:rPr>
      <w:sz w:val="24"/>
    </w:rPr>
  </w:style>
  <w:style w:type="paragraph" w:styleId="Heading5">
    <w:name w:val="heading 5"/>
    <w:basedOn w:val="Heading4"/>
    <w:next w:val="Normal"/>
    <w:link w:val="Heading5Char"/>
    <w:qFormat/>
    <w:rsid w:val="005076D8"/>
    <w:pPr>
      <w:ind w:left="1701" w:hanging="1701"/>
      <w:outlineLvl w:val="4"/>
    </w:pPr>
    <w:rPr>
      <w:sz w:val="22"/>
    </w:rPr>
  </w:style>
  <w:style w:type="paragraph" w:styleId="Heading6">
    <w:name w:val="heading 6"/>
    <w:aliases w:val="T1,Header 6"/>
    <w:basedOn w:val="H6"/>
    <w:next w:val="Normal"/>
    <w:link w:val="Heading6Char"/>
    <w:qFormat/>
    <w:rsid w:val="005076D8"/>
    <w:pPr>
      <w:outlineLvl w:val="5"/>
    </w:pPr>
  </w:style>
  <w:style w:type="paragraph" w:styleId="Heading7">
    <w:name w:val="heading 7"/>
    <w:basedOn w:val="H6"/>
    <w:next w:val="Normal"/>
    <w:link w:val="Heading7Char"/>
    <w:qFormat/>
    <w:rsid w:val="005076D8"/>
    <w:pPr>
      <w:outlineLvl w:val="6"/>
    </w:pPr>
  </w:style>
  <w:style w:type="paragraph" w:styleId="Heading8">
    <w:name w:val="heading 8"/>
    <w:basedOn w:val="Heading1"/>
    <w:next w:val="Normal"/>
    <w:link w:val="Heading8Char"/>
    <w:qFormat/>
    <w:rsid w:val="005076D8"/>
    <w:pPr>
      <w:ind w:left="0" w:firstLine="0"/>
      <w:outlineLvl w:val="7"/>
    </w:pPr>
  </w:style>
  <w:style w:type="paragraph" w:styleId="Heading9">
    <w:name w:val="heading 9"/>
    <w:basedOn w:val="Heading8"/>
    <w:next w:val="Normal"/>
    <w:link w:val="Heading9Char"/>
    <w:qFormat/>
    <w:rsid w:val="005076D8"/>
    <w:pPr>
      <w:outlineLvl w:val="8"/>
    </w:pPr>
  </w:style>
  <w:style w:type="character" w:default="1" w:styleId="DefaultParagraphFont">
    <w:name w:val="Default Paragraph Font"/>
    <w:semiHidden/>
    <w:rsid w:val="005076D8"/>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5076D8"/>
  </w:style>
  <w:style w:type="paragraph" w:customStyle="1" w:styleId="H6">
    <w:name w:val="H6"/>
    <w:basedOn w:val="Heading5"/>
    <w:next w:val="Normal"/>
    <w:link w:val="H6Char"/>
    <w:rsid w:val="005076D8"/>
    <w:pPr>
      <w:ind w:left="1985" w:hanging="1985"/>
      <w:outlineLvl w:val="9"/>
    </w:pPr>
    <w:rPr>
      <w:sz w:val="20"/>
    </w:rPr>
  </w:style>
  <w:style w:type="character" w:customStyle="1" w:styleId="H6Char">
    <w:name w:val="H6 Char"/>
    <w:link w:val="H6"/>
    <w:rsid w:val="00511FC3"/>
    <w:rPr>
      <w:rFonts w:ascii="Arial" w:eastAsia="Times New Roman" w:hAnsi="Arial"/>
    </w:rPr>
  </w:style>
  <w:style w:type="paragraph" w:customStyle="1" w:styleId="B3">
    <w:name w:val="B3"/>
    <w:basedOn w:val="List3"/>
    <w:link w:val="B3Char"/>
    <w:rsid w:val="005076D8"/>
  </w:style>
  <w:style w:type="paragraph" w:styleId="List3">
    <w:name w:val="List 3"/>
    <w:basedOn w:val="List2"/>
    <w:rsid w:val="005076D8"/>
    <w:pPr>
      <w:ind w:left="1135"/>
    </w:pPr>
  </w:style>
  <w:style w:type="paragraph" w:styleId="List2">
    <w:name w:val="List 2"/>
    <w:basedOn w:val="List"/>
    <w:rsid w:val="005076D8"/>
    <w:pPr>
      <w:ind w:left="851"/>
    </w:pPr>
  </w:style>
  <w:style w:type="paragraph" w:styleId="List">
    <w:name w:val="List"/>
    <w:basedOn w:val="Normal"/>
    <w:rsid w:val="005076D8"/>
    <w:pPr>
      <w:ind w:left="568" w:hanging="284"/>
    </w:pPr>
  </w:style>
  <w:style w:type="paragraph" w:customStyle="1" w:styleId="B4">
    <w:name w:val="B4"/>
    <w:basedOn w:val="List4"/>
    <w:rsid w:val="005076D8"/>
  </w:style>
  <w:style w:type="paragraph" w:styleId="List4">
    <w:name w:val="List 4"/>
    <w:basedOn w:val="List3"/>
    <w:rsid w:val="005076D8"/>
    <w:pPr>
      <w:ind w:left="1418"/>
    </w:pPr>
  </w:style>
  <w:style w:type="paragraph" w:customStyle="1" w:styleId="B5">
    <w:name w:val="B5"/>
    <w:basedOn w:val="List5"/>
    <w:rsid w:val="005076D8"/>
  </w:style>
  <w:style w:type="paragraph" w:styleId="List5">
    <w:name w:val="List 5"/>
    <w:basedOn w:val="List4"/>
    <w:rsid w:val="005076D8"/>
    <w:pPr>
      <w:ind w:left="1702"/>
    </w:pPr>
  </w:style>
  <w:style w:type="paragraph" w:styleId="Header">
    <w:name w:val="header"/>
    <w:link w:val="HeaderChar"/>
    <w:rsid w:val="005076D8"/>
    <w:pPr>
      <w:widowControl w:val="0"/>
      <w:overflowPunct w:val="0"/>
      <w:autoSpaceDE w:val="0"/>
      <w:autoSpaceDN w:val="0"/>
      <w:adjustRightInd w:val="0"/>
      <w:textAlignment w:val="baseline"/>
    </w:pPr>
    <w:rPr>
      <w:rFonts w:ascii="Arial" w:eastAsia="Times New Roman" w:hAnsi="Arial"/>
      <w:b/>
      <w:noProof/>
      <w:sz w:val="18"/>
    </w:rPr>
  </w:style>
  <w:style w:type="character" w:styleId="FootnoteReference">
    <w:name w:val="footnote reference"/>
    <w:semiHidden/>
    <w:rsid w:val="005076D8"/>
    <w:rPr>
      <w:b/>
      <w:position w:val="6"/>
      <w:sz w:val="16"/>
    </w:rPr>
  </w:style>
  <w:style w:type="paragraph" w:styleId="FootnoteText">
    <w:name w:val="footnote text"/>
    <w:basedOn w:val="Normal"/>
    <w:link w:val="FootnoteTextChar"/>
    <w:semiHidden/>
    <w:rsid w:val="005076D8"/>
    <w:pPr>
      <w:keepLines/>
      <w:spacing w:after="0"/>
      <w:ind w:left="454" w:hanging="454"/>
    </w:pPr>
    <w:rPr>
      <w:sz w:val="16"/>
    </w:rPr>
  </w:style>
  <w:style w:type="paragraph" w:styleId="TOC8">
    <w:name w:val="toc 8"/>
    <w:basedOn w:val="TOC1"/>
    <w:rsid w:val="005076D8"/>
    <w:pPr>
      <w:spacing w:before="180"/>
      <w:ind w:left="2693" w:hanging="2693"/>
    </w:pPr>
    <w:rPr>
      <w:b/>
    </w:rPr>
  </w:style>
  <w:style w:type="paragraph" w:styleId="TOC1">
    <w:name w:val="toc 1"/>
    <w:rsid w:val="005076D8"/>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5076D8"/>
    <w:pPr>
      <w:keepLines/>
      <w:tabs>
        <w:tab w:val="center" w:pos="4536"/>
        <w:tab w:val="right" w:pos="9072"/>
      </w:tabs>
    </w:pPr>
    <w:rPr>
      <w:noProof/>
    </w:rPr>
  </w:style>
  <w:style w:type="character" w:customStyle="1" w:styleId="ZGSM">
    <w:name w:val="ZGSM"/>
    <w:rsid w:val="005076D8"/>
  </w:style>
  <w:style w:type="paragraph" w:styleId="Index1">
    <w:name w:val="index 1"/>
    <w:basedOn w:val="Normal"/>
    <w:semiHidden/>
    <w:rsid w:val="005076D8"/>
    <w:pPr>
      <w:keepLines/>
      <w:spacing w:after="0"/>
    </w:pPr>
  </w:style>
  <w:style w:type="paragraph" w:customStyle="1" w:styleId="ZD">
    <w:name w:val="ZD"/>
    <w:rsid w:val="005076D8"/>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rsid w:val="005076D8"/>
    <w:pPr>
      <w:ind w:left="1701" w:hanging="1701"/>
    </w:pPr>
  </w:style>
  <w:style w:type="paragraph" w:styleId="TOC4">
    <w:name w:val="toc 4"/>
    <w:basedOn w:val="TOC3"/>
    <w:rsid w:val="005076D8"/>
    <w:pPr>
      <w:ind w:left="1418" w:hanging="1418"/>
    </w:pPr>
  </w:style>
  <w:style w:type="paragraph" w:styleId="TOC3">
    <w:name w:val="toc 3"/>
    <w:basedOn w:val="TOC2"/>
    <w:rsid w:val="005076D8"/>
    <w:pPr>
      <w:ind w:left="1134" w:hanging="1134"/>
    </w:pPr>
  </w:style>
  <w:style w:type="paragraph" w:styleId="TOC2">
    <w:name w:val="toc 2"/>
    <w:basedOn w:val="TOC1"/>
    <w:rsid w:val="005076D8"/>
    <w:pPr>
      <w:keepNext w:val="0"/>
      <w:spacing w:before="0"/>
      <w:ind w:left="851" w:hanging="851"/>
    </w:pPr>
    <w:rPr>
      <w:sz w:val="20"/>
    </w:rPr>
  </w:style>
  <w:style w:type="paragraph" w:styleId="Index2">
    <w:name w:val="index 2"/>
    <w:basedOn w:val="Index1"/>
    <w:semiHidden/>
    <w:rsid w:val="005076D8"/>
    <w:pPr>
      <w:ind w:left="284"/>
    </w:pPr>
  </w:style>
  <w:style w:type="paragraph" w:customStyle="1" w:styleId="TT">
    <w:name w:val="TT"/>
    <w:basedOn w:val="Heading1"/>
    <w:next w:val="Normal"/>
    <w:rsid w:val="005076D8"/>
    <w:pPr>
      <w:outlineLvl w:val="9"/>
    </w:pPr>
  </w:style>
  <w:style w:type="paragraph" w:customStyle="1" w:styleId="B1">
    <w:name w:val="B1"/>
    <w:basedOn w:val="List"/>
    <w:link w:val="B1Char"/>
    <w:rsid w:val="005076D8"/>
  </w:style>
  <w:style w:type="paragraph" w:styleId="Footer">
    <w:name w:val="footer"/>
    <w:basedOn w:val="Header"/>
    <w:link w:val="FooterChar"/>
    <w:rsid w:val="005076D8"/>
    <w:pPr>
      <w:jc w:val="center"/>
    </w:pPr>
    <w:rPr>
      <w:i/>
    </w:rPr>
  </w:style>
  <w:style w:type="paragraph" w:customStyle="1" w:styleId="B2">
    <w:name w:val="B2"/>
    <w:basedOn w:val="List2"/>
    <w:link w:val="B2Char"/>
    <w:rsid w:val="005076D8"/>
  </w:style>
  <w:style w:type="paragraph" w:customStyle="1" w:styleId="NF">
    <w:name w:val="NF"/>
    <w:basedOn w:val="NO"/>
    <w:rsid w:val="005076D8"/>
    <w:pPr>
      <w:keepNext/>
      <w:spacing w:after="0"/>
    </w:pPr>
    <w:rPr>
      <w:rFonts w:ascii="Arial" w:hAnsi="Arial"/>
      <w:sz w:val="18"/>
    </w:rPr>
  </w:style>
  <w:style w:type="paragraph" w:customStyle="1" w:styleId="NO">
    <w:name w:val="NO"/>
    <w:basedOn w:val="Normal"/>
    <w:link w:val="NOChar"/>
    <w:rsid w:val="005076D8"/>
    <w:pPr>
      <w:keepLines/>
      <w:ind w:left="1135" w:hanging="851"/>
    </w:pPr>
  </w:style>
  <w:style w:type="character" w:customStyle="1" w:styleId="NOChar">
    <w:name w:val="NO Char"/>
    <w:link w:val="NO"/>
    <w:rsid w:val="00E65FE2"/>
    <w:rPr>
      <w:rFonts w:eastAsia="Times New Roman"/>
    </w:rPr>
  </w:style>
  <w:style w:type="paragraph" w:customStyle="1" w:styleId="PL">
    <w:name w:val="PL"/>
    <w:link w:val="PLChar"/>
    <w:rsid w:val="005076D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character" w:customStyle="1" w:styleId="PLChar">
    <w:name w:val="PL Char"/>
    <w:link w:val="PL"/>
    <w:rsid w:val="00511FC3"/>
    <w:rPr>
      <w:rFonts w:ascii="Courier New" w:eastAsia="Times New Roman" w:hAnsi="Courier New"/>
      <w:noProof/>
      <w:sz w:val="16"/>
    </w:rPr>
  </w:style>
  <w:style w:type="paragraph" w:customStyle="1" w:styleId="TAR">
    <w:name w:val="TAR"/>
    <w:basedOn w:val="TAL"/>
    <w:rsid w:val="005076D8"/>
    <w:pPr>
      <w:jc w:val="right"/>
    </w:pPr>
  </w:style>
  <w:style w:type="paragraph" w:customStyle="1" w:styleId="TAL">
    <w:name w:val="TAL"/>
    <w:basedOn w:val="Normal"/>
    <w:link w:val="TAL0"/>
    <w:rsid w:val="005076D8"/>
    <w:pPr>
      <w:keepNext/>
      <w:keepLines/>
      <w:spacing w:after="0"/>
    </w:pPr>
    <w:rPr>
      <w:rFonts w:ascii="Arial" w:hAnsi="Arial"/>
      <w:sz w:val="18"/>
    </w:rPr>
  </w:style>
  <w:style w:type="character" w:customStyle="1" w:styleId="TAL0">
    <w:name w:val="TAL (文字)"/>
    <w:link w:val="TAL"/>
    <w:rsid w:val="002E0522"/>
    <w:rPr>
      <w:rFonts w:ascii="Arial" w:eastAsia="Times New Roman" w:hAnsi="Arial"/>
      <w:sz w:val="18"/>
    </w:rPr>
  </w:style>
  <w:style w:type="paragraph" w:styleId="ListNumber2">
    <w:name w:val="List Number 2"/>
    <w:basedOn w:val="ListNumber"/>
    <w:rsid w:val="005076D8"/>
    <w:pPr>
      <w:ind w:left="851"/>
    </w:pPr>
  </w:style>
  <w:style w:type="paragraph" w:styleId="ListNumber">
    <w:name w:val="List Number"/>
    <w:basedOn w:val="List"/>
    <w:rsid w:val="005076D8"/>
  </w:style>
  <w:style w:type="paragraph" w:customStyle="1" w:styleId="TAH">
    <w:name w:val="TAH"/>
    <w:basedOn w:val="TAC"/>
    <w:link w:val="TAHCar"/>
    <w:rsid w:val="005076D8"/>
    <w:rPr>
      <w:b/>
    </w:rPr>
  </w:style>
  <w:style w:type="paragraph" w:customStyle="1" w:styleId="TAC">
    <w:name w:val="TAC"/>
    <w:basedOn w:val="TAL"/>
    <w:link w:val="TACCar"/>
    <w:rsid w:val="005076D8"/>
    <w:pPr>
      <w:jc w:val="center"/>
    </w:pPr>
  </w:style>
  <w:style w:type="character" w:customStyle="1" w:styleId="TACCar">
    <w:name w:val="TAC Car"/>
    <w:link w:val="TAC"/>
    <w:rsid w:val="00BD60D7"/>
    <w:rPr>
      <w:rFonts w:ascii="Arial" w:eastAsia="Times New Roman" w:hAnsi="Arial"/>
      <w:sz w:val="18"/>
    </w:rPr>
  </w:style>
  <w:style w:type="character" w:customStyle="1" w:styleId="TAHCar">
    <w:name w:val="TAH Car"/>
    <w:link w:val="TAH"/>
    <w:rsid w:val="009A5A34"/>
    <w:rPr>
      <w:rFonts w:ascii="Arial" w:eastAsia="Times New Roman" w:hAnsi="Arial"/>
      <w:b/>
      <w:sz w:val="18"/>
    </w:rPr>
  </w:style>
  <w:style w:type="paragraph" w:customStyle="1" w:styleId="LD">
    <w:name w:val="LD"/>
    <w:rsid w:val="005076D8"/>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5076D8"/>
    <w:pPr>
      <w:keepLines/>
      <w:ind w:left="1702" w:hanging="1418"/>
    </w:pPr>
  </w:style>
  <w:style w:type="character" w:customStyle="1" w:styleId="EXChar">
    <w:name w:val="EX Char"/>
    <w:link w:val="EX"/>
    <w:rsid w:val="006C1B19"/>
    <w:rPr>
      <w:rFonts w:eastAsia="Times New Roman"/>
    </w:rPr>
  </w:style>
  <w:style w:type="paragraph" w:customStyle="1" w:styleId="FP">
    <w:name w:val="FP"/>
    <w:basedOn w:val="Normal"/>
    <w:rsid w:val="005076D8"/>
    <w:pPr>
      <w:spacing w:after="0"/>
    </w:pPr>
  </w:style>
  <w:style w:type="paragraph" w:customStyle="1" w:styleId="NW">
    <w:name w:val="NW"/>
    <w:basedOn w:val="NO"/>
    <w:rsid w:val="005076D8"/>
    <w:pPr>
      <w:spacing w:after="0"/>
    </w:pPr>
  </w:style>
  <w:style w:type="paragraph" w:customStyle="1" w:styleId="EW">
    <w:name w:val="EW"/>
    <w:basedOn w:val="EX"/>
    <w:rsid w:val="005076D8"/>
    <w:pPr>
      <w:spacing w:after="0"/>
    </w:pPr>
  </w:style>
  <w:style w:type="paragraph" w:styleId="TOC6">
    <w:name w:val="toc 6"/>
    <w:basedOn w:val="TOC5"/>
    <w:next w:val="Normal"/>
    <w:rsid w:val="005076D8"/>
    <w:pPr>
      <w:ind w:left="1985" w:hanging="1985"/>
    </w:pPr>
  </w:style>
  <w:style w:type="paragraph" w:styleId="TOC7">
    <w:name w:val="toc 7"/>
    <w:basedOn w:val="TOC6"/>
    <w:next w:val="Normal"/>
    <w:rsid w:val="005076D8"/>
    <w:pPr>
      <w:ind w:left="2268" w:hanging="2268"/>
    </w:pPr>
  </w:style>
  <w:style w:type="paragraph" w:styleId="ListBullet2">
    <w:name w:val="List Bullet 2"/>
    <w:basedOn w:val="ListBullet"/>
    <w:rsid w:val="005076D8"/>
    <w:pPr>
      <w:ind w:left="851"/>
    </w:pPr>
  </w:style>
  <w:style w:type="paragraph" w:styleId="ListBullet">
    <w:name w:val="List Bullet"/>
    <w:basedOn w:val="List"/>
    <w:rsid w:val="005076D8"/>
  </w:style>
  <w:style w:type="paragraph" w:customStyle="1" w:styleId="EditorsNote">
    <w:name w:val="Editor's Note"/>
    <w:aliases w:val="EN"/>
    <w:basedOn w:val="NO"/>
    <w:link w:val="EditorsNoteChar"/>
    <w:rsid w:val="005076D8"/>
    <w:rPr>
      <w:color w:val="FF0000"/>
    </w:rPr>
  </w:style>
  <w:style w:type="character" w:customStyle="1" w:styleId="EditorsNoteChar">
    <w:name w:val="Editor's Note Char"/>
    <w:link w:val="EditorsNote"/>
    <w:rsid w:val="00511FC3"/>
    <w:rPr>
      <w:rFonts w:eastAsia="Times New Roman"/>
      <w:color w:val="FF0000"/>
    </w:rPr>
  </w:style>
  <w:style w:type="paragraph" w:customStyle="1" w:styleId="TH">
    <w:name w:val="TH"/>
    <w:basedOn w:val="Normal"/>
    <w:link w:val="THChar"/>
    <w:rsid w:val="005076D8"/>
    <w:pPr>
      <w:keepNext/>
      <w:keepLines/>
      <w:spacing w:before="60"/>
      <w:jc w:val="center"/>
    </w:pPr>
    <w:rPr>
      <w:rFonts w:ascii="Arial" w:hAnsi="Arial"/>
      <w:b/>
    </w:rPr>
  </w:style>
  <w:style w:type="character" w:customStyle="1" w:styleId="THChar">
    <w:name w:val="TH Char"/>
    <w:link w:val="TH"/>
    <w:rsid w:val="005E558A"/>
    <w:rPr>
      <w:rFonts w:ascii="Arial" w:eastAsia="Times New Roman" w:hAnsi="Arial"/>
      <w:b/>
    </w:rPr>
  </w:style>
  <w:style w:type="paragraph" w:customStyle="1" w:styleId="ZA">
    <w:name w:val="ZA"/>
    <w:rsid w:val="005076D8"/>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5076D8"/>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5076D8"/>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5076D8"/>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rsid w:val="005076D8"/>
    <w:pPr>
      <w:ind w:left="851" w:hanging="851"/>
    </w:pPr>
  </w:style>
  <w:style w:type="character" w:customStyle="1" w:styleId="TANChar">
    <w:name w:val="TAN Char"/>
    <w:link w:val="TAN"/>
    <w:rsid w:val="00681407"/>
    <w:rPr>
      <w:rFonts w:ascii="Arial" w:eastAsia="Times New Roman" w:hAnsi="Arial"/>
      <w:sz w:val="18"/>
    </w:rPr>
  </w:style>
  <w:style w:type="paragraph" w:customStyle="1" w:styleId="ZH">
    <w:name w:val="ZH"/>
    <w:rsid w:val="005076D8"/>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aliases w:val="left"/>
    <w:basedOn w:val="TH"/>
    <w:link w:val="TFChar"/>
    <w:rsid w:val="005076D8"/>
    <w:pPr>
      <w:keepNext w:val="0"/>
      <w:spacing w:before="0" w:after="240"/>
    </w:pPr>
  </w:style>
  <w:style w:type="character" w:customStyle="1" w:styleId="TFChar">
    <w:name w:val="TF Char"/>
    <w:link w:val="TF"/>
    <w:rsid w:val="00C3204D"/>
    <w:rPr>
      <w:rFonts w:ascii="Arial" w:eastAsia="Times New Roman" w:hAnsi="Arial"/>
      <w:b/>
    </w:rPr>
  </w:style>
  <w:style w:type="paragraph" w:customStyle="1" w:styleId="ZG">
    <w:name w:val="ZG"/>
    <w:rsid w:val="005076D8"/>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styleId="ListBullet3">
    <w:name w:val="List Bullet 3"/>
    <w:basedOn w:val="ListBullet2"/>
    <w:rsid w:val="005076D8"/>
    <w:pPr>
      <w:ind w:left="1135"/>
    </w:pPr>
  </w:style>
  <w:style w:type="paragraph" w:styleId="ListBullet4">
    <w:name w:val="List Bullet 4"/>
    <w:basedOn w:val="ListBullet3"/>
    <w:rsid w:val="005076D8"/>
    <w:pPr>
      <w:ind w:left="1418"/>
    </w:pPr>
  </w:style>
  <w:style w:type="paragraph" w:styleId="ListBullet5">
    <w:name w:val="List Bullet 5"/>
    <w:basedOn w:val="ListBullet4"/>
    <w:rsid w:val="005076D8"/>
    <w:pPr>
      <w:ind w:left="1702"/>
    </w:pPr>
  </w:style>
  <w:style w:type="paragraph" w:customStyle="1" w:styleId="ZTD">
    <w:name w:val="ZTD"/>
    <w:basedOn w:val="ZB"/>
    <w:rsid w:val="005076D8"/>
    <w:pPr>
      <w:framePr w:hRule="auto" w:wrap="notBeside" w:y="852"/>
    </w:pPr>
    <w:rPr>
      <w:i w:val="0"/>
      <w:sz w:val="40"/>
    </w:rPr>
  </w:style>
  <w:style w:type="paragraph" w:customStyle="1" w:styleId="ZV">
    <w:name w:val="ZV"/>
    <w:basedOn w:val="ZU"/>
    <w:rsid w:val="005076D8"/>
    <w:pPr>
      <w:framePr w:wrap="notBeside" w:y="16161"/>
    </w:pPr>
  </w:style>
  <w:style w:type="paragraph" w:styleId="DocumentMap">
    <w:name w:val="Document Map"/>
    <w:basedOn w:val="Normal"/>
    <w:link w:val="DocumentMapChar"/>
    <w:semiHidden/>
    <w:pPr>
      <w:shd w:val="clear" w:color="auto" w:fill="000080"/>
    </w:pPr>
    <w:rPr>
      <w:rFonts w:ascii="Tahoma" w:hAnsi="Tahoma"/>
    </w:rPr>
  </w:style>
  <w:style w:type="character" w:styleId="PageNumber">
    <w:name w:val="page number"/>
    <w:basedOn w:val="DefaultParagraphFont"/>
    <w:rsid w:val="007E5F05"/>
  </w:style>
  <w:style w:type="character" w:customStyle="1" w:styleId="THC">
    <w:name w:val="TH C"/>
    <w:rsid w:val="007E5F05"/>
    <w:rPr>
      <w:rFonts w:ascii="Arial" w:eastAsia="MS Mincho" w:hAnsi="Arial" w:cs="Arial"/>
      <w:b/>
      <w:bCs/>
      <w:lang w:val="en-GB" w:eastAsia="ja-JP"/>
    </w:rPr>
  </w:style>
  <w:style w:type="character" w:customStyle="1" w:styleId="TACChar">
    <w:name w:val="TAC Char"/>
    <w:rsid w:val="007E5F05"/>
    <w:rPr>
      <w:rFonts w:ascii="Arial" w:eastAsia="MS Mincho" w:hAnsi="Arial" w:cs="Arial"/>
      <w:sz w:val="18"/>
      <w:szCs w:val="18"/>
      <w:lang w:val="en-GB" w:eastAsia="ja-JP"/>
    </w:rPr>
  </w:style>
  <w:style w:type="character" w:customStyle="1" w:styleId="NOZchn">
    <w:name w:val="NO Zchn"/>
    <w:rsid w:val="00947FBB"/>
    <w:rPr>
      <w:lang w:val="en-GB" w:eastAsia="en-US" w:bidi="ar-SA"/>
    </w:rPr>
  </w:style>
  <w:style w:type="paragraph" w:customStyle="1" w:styleId="FL">
    <w:name w:val="FL"/>
    <w:basedOn w:val="Normal"/>
    <w:rsid w:val="00BD60D7"/>
    <w:pPr>
      <w:keepNext/>
      <w:keepLines/>
      <w:spacing w:before="60"/>
      <w:jc w:val="center"/>
    </w:pPr>
    <w:rPr>
      <w:rFonts w:ascii="Arial" w:hAnsi="Arial"/>
      <w:b/>
    </w:rPr>
  </w:style>
  <w:style w:type="character" w:customStyle="1" w:styleId="h4">
    <w:name w:val="h4"/>
    <w:rsid w:val="001B70A6"/>
    <w:rPr>
      <w:rFonts w:ascii="Arial" w:hAnsi="Arial"/>
      <w:sz w:val="24"/>
      <w:lang w:val="en-GB"/>
    </w:rPr>
  </w:style>
  <w:style w:type="character" w:customStyle="1" w:styleId="TALZchn">
    <w:name w:val="TAL Zchn"/>
    <w:rsid w:val="00C3204D"/>
    <w:rPr>
      <w:rFonts w:ascii="Arial" w:hAnsi="Arial"/>
      <w:sz w:val="18"/>
      <w:lang w:val="en-GB" w:eastAsia="en-US" w:bidi="ar-SA"/>
    </w:rPr>
  </w:style>
  <w:style w:type="character" w:customStyle="1" w:styleId="Heading4C">
    <w:name w:val="Heading 4 C"/>
    <w:rsid w:val="00C3204D"/>
    <w:rPr>
      <w:rFonts w:ascii="Arial" w:hAnsi="Arial"/>
      <w:sz w:val="24"/>
      <w:szCs w:val="28"/>
      <w:lang w:val="en-GB" w:eastAsia="en-US" w:bidi="ar-SA"/>
    </w:rPr>
  </w:style>
  <w:style w:type="paragraph" w:styleId="Revision">
    <w:name w:val="Revision"/>
    <w:hidden/>
    <w:semiHidden/>
    <w:rsid w:val="00C3204D"/>
    <w:rPr>
      <w:rFonts w:eastAsia="Times New Roman"/>
      <w:lang w:eastAsia="en-US"/>
    </w:rPr>
  </w:style>
  <w:style w:type="character" w:customStyle="1" w:styleId="H6C">
    <w:name w:val="H6 C"/>
    <w:basedOn w:val="DefaultParagraphFont"/>
    <w:rsid w:val="004E0543"/>
  </w:style>
  <w:style w:type="character" w:customStyle="1" w:styleId="h5">
    <w:name w:val="h5"/>
    <w:rsid w:val="00D5464B"/>
    <w:rPr>
      <w:rFonts w:ascii="Arial" w:eastAsia="SimSun" w:hAnsi="Arial"/>
      <w:sz w:val="22"/>
      <w:lang w:val="en-GB" w:eastAsia="en-US" w:bidi="ar-SA"/>
    </w:rPr>
  </w:style>
  <w:style w:type="character" w:customStyle="1" w:styleId="h51">
    <w:name w:val="h5 1"/>
    <w:rsid w:val="009E508A"/>
    <w:rPr>
      <w:rFonts w:ascii="Arial" w:eastAsia="MS Mincho" w:hAnsi="Arial"/>
      <w:sz w:val="22"/>
      <w:lang w:val="en-GB" w:eastAsia="en-US" w:bidi="ar-SA"/>
    </w:rPr>
  </w:style>
  <w:style w:type="character" w:customStyle="1" w:styleId="h4Char">
    <w:name w:val="h4 Char"/>
    <w:aliases w:val="H4 Char,H41 Char,h41 Char,H42 Char,h42 Char,H43 Char,h43 Char,H411 Char,h411 Char,H421 Char,h421 Char,H44 Char,h44 Char,H412 Char,h412 Char,H422 Char,h422 Char,H431 Char,h431 Char,H45 Char,h45 Char,H413 Char,h413 Char,H423 Char,h423 Char,4H Char"/>
    <w:rsid w:val="00A124D6"/>
    <w:rPr>
      <w:rFonts w:ascii="Arial" w:hAnsi="Arial"/>
      <w:sz w:val="24"/>
      <w:lang w:val="en-GB" w:eastAsia="en-US" w:bidi="ar-SA"/>
    </w:rPr>
  </w:style>
  <w:style w:type="character" w:customStyle="1" w:styleId="Underrubrik2Char">
    <w:name w:val="Underrubrik2 Char"/>
    <w:aliases w:val="H3 Char,h3 Char,0H Char,Memo Heading 3 Char,no break Char,l3 Char,3 Char,list 3 Char,Head 3 Char,1.1.1 Char,3rd level Char,Major Section Sub Section Char,PA Minor Section Char,Head3 Char,Level 3 Head Char,31 Char,32 Char,33 Char,311 Ch"/>
    <w:rsid w:val="004E0543"/>
    <w:rPr>
      <w:sz w:val="28"/>
    </w:rPr>
  </w:style>
  <w:style w:type="character" w:customStyle="1" w:styleId="h5Char2">
    <w:name w:val="h5 Char2"/>
    <w:aliases w:val="Head5 Char2,5 Char2,Heading5 Char2,H5 Char2,M5 Char2,mh2 Char2,Module heading 2 Char2,heading 8 Char2,Numbered Sub-list Char Char2,Numbered Sub-list Char1,5 Char Char1"/>
    <w:rsid w:val="006C1B19"/>
    <w:rPr>
      <w:rFonts w:ascii="Arial" w:hAnsi="Arial"/>
      <w:sz w:val="22"/>
      <w:lang w:val="en-GB" w:eastAsia="en-US" w:bidi="ar-SA"/>
    </w:rPr>
  </w:style>
  <w:style w:type="character" w:customStyle="1" w:styleId="TALChar">
    <w:name w:val="TAL Char"/>
    <w:qFormat/>
    <w:rsid w:val="006C1B19"/>
    <w:rPr>
      <w:rFonts w:ascii="Arial" w:hAnsi="Arial"/>
      <w:sz w:val="18"/>
      <w:lang w:val="en-GB" w:eastAsia="en-US" w:bidi="ar-SA"/>
    </w:rPr>
  </w:style>
  <w:style w:type="character" w:customStyle="1" w:styleId="h5Char">
    <w:name w:val="h5 Char"/>
    <w:aliases w:val="Head5 Char,5 Char,Heading5 Char,H5 Char,M5 Char,mh2 Char,Module heading 2 Char,heading 8 Char,Numbered Sub-list Char Char,Heading 81 Char,标题 81 Char,Heading 5 Char Char,Heading 811 Char Char"/>
    <w:rsid w:val="006C1B19"/>
    <w:rPr>
      <w:rFonts w:ascii="Arial" w:hAnsi="Arial"/>
      <w:sz w:val="22"/>
      <w:lang w:val="en-GB" w:eastAsia="en-US" w:bidi="ar-SA"/>
    </w:rPr>
  </w:style>
  <w:style w:type="paragraph" w:customStyle="1" w:styleId="LD1">
    <w:name w:val="LD 1"/>
    <w:basedOn w:val="Normal"/>
    <w:rsid w:val="006C1B19"/>
    <w:pPr>
      <w:keepNext/>
      <w:keepLines/>
      <w:spacing w:before="60" w:after="60"/>
      <w:jc w:val="center"/>
    </w:pPr>
    <w:rPr>
      <w:rFonts w:ascii="Courier New" w:hAnsi="Courier New"/>
    </w:rPr>
  </w:style>
  <w:style w:type="paragraph" w:customStyle="1" w:styleId="TALCharChar">
    <w:name w:val="TAL Char Char"/>
    <w:basedOn w:val="Normal"/>
    <w:link w:val="TALCharCharChar"/>
    <w:rsid w:val="006C1B19"/>
    <w:pPr>
      <w:keepNext/>
      <w:keepLines/>
    </w:pPr>
    <w:rPr>
      <w:rFonts w:ascii="Arial" w:eastAsia="MS Mincho" w:hAnsi="Arial"/>
      <w:sz w:val="18"/>
    </w:rPr>
  </w:style>
  <w:style w:type="character" w:customStyle="1" w:styleId="TALCharCharChar">
    <w:name w:val="TAL Char Char Char"/>
    <w:link w:val="TALCharChar"/>
    <w:rsid w:val="006C1B19"/>
    <w:rPr>
      <w:rFonts w:ascii="Arial" w:hAnsi="Arial"/>
      <w:sz w:val="18"/>
      <w:lang w:val="en-GB" w:eastAsia="ja-JP" w:bidi="ar-SA"/>
    </w:rPr>
  </w:style>
  <w:style w:type="paragraph" w:customStyle="1" w:styleId="TAJ">
    <w:name w:val="TAJ"/>
    <w:basedOn w:val="TH"/>
    <w:rsid w:val="006C1B19"/>
    <w:rPr>
      <w:rFonts w:eastAsia="SimSun"/>
    </w:rPr>
  </w:style>
  <w:style w:type="paragraph" w:customStyle="1" w:styleId="Note">
    <w:name w:val="Note"/>
    <w:basedOn w:val="Normal"/>
    <w:rsid w:val="004E0543"/>
    <w:pPr>
      <w:ind w:left="568" w:hanging="284"/>
    </w:pPr>
    <w:rPr>
      <w:rFonts w:eastAsia="MS Mincho"/>
    </w:rPr>
  </w:style>
  <w:style w:type="paragraph" w:customStyle="1" w:styleId="HE">
    <w:name w:val="HE"/>
    <w:basedOn w:val="Normal"/>
    <w:rsid w:val="006C1B19"/>
    <w:rPr>
      <w:rFonts w:eastAsia="MS Mincho"/>
      <w:b/>
    </w:rPr>
  </w:style>
  <w:style w:type="paragraph" w:customStyle="1" w:styleId="HO">
    <w:name w:val="HO"/>
    <w:basedOn w:val="Normal"/>
    <w:rsid w:val="006C1B19"/>
    <w:pPr>
      <w:jc w:val="right"/>
    </w:pPr>
    <w:rPr>
      <w:rFonts w:eastAsia="MS Mincho"/>
      <w:b/>
    </w:rPr>
  </w:style>
  <w:style w:type="paragraph" w:customStyle="1" w:styleId="WP">
    <w:name w:val="WP"/>
    <w:basedOn w:val="Normal"/>
    <w:rsid w:val="006C1B19"/>
    <w:pPr>
      <w:jc w:val="both"/>
    </w:pPr>
    <w:rPr>
      <w:rFonts w:eastAsia="MS Mincho"/>
    </w:rPr>
  </w:style>
  <w:style w:type="paragraph" w:customStyle="1" w:styleId="ZK">
    <w:name w:val="ZK"/>
    <w:rsid w:val="006C1B19"/>
    <w:pPr>
      <w:spacing w:after="240" w:line="240" w:lineRule="atLeast"/>
      <w:ind w:left="1191" w:right="113" w:hanging="1191"/>
    </w:pPr>
    <w:rPr>
      <w:lang w:eastAsia="en-US"/>
    </w:rPr>
  </w:style>
  <w:style w:type="paragraph" w:customStyle="1" w:styleId="ZC">
    <w:name w:val="ZC"/>
    <w:rsid w:val="006C1B19"/>
    <w:pPr>
      <w:spacing w:line="360" w:lineRule="atLeast"/>
      <w:jc w:val="center"/>
    </w:pPr>
    <w:rPr>
      <w:lang w:eastAsia="en-US"/>
    </w:rPr>
  </w:style>
  <w:style w:type="paragraph" w:customStyle="1" w:styleId="NumberedList">
    <w:name w:val="Numbered List"/>
    <w:basedOn w:val="Normal"/>
    <w:rsid w:val="004E0543"/>
    <w:pPr>
      <w:tabs>
        <w:tab w:val="left" w:pos="360"/>
      </w:tabs>
      <w:ind w:left="360" w:hanging="360"/>
    </w:pPr>
  </w:style>
  <w:style w:type="paragraph" w:customStyle="1" w:styleId="Heading3Underrubrik2H3">
    <w:name w:val="Heading 3.Underrubrik2.H3"/>
    <w:basedOn w:val="Heading2Head2A2"/>
    <w:next w:val="Normal"/>
    <w:rsid w:val="006C1B19"/>
    <w:pPr>
      <w:spacing w:before="120"/>
      <w:outlineLvl w:val="2"/>
    </w:pPr>
    <w:rPr>
      <w:sz w:val="28"/>
    </w:rPr>
  </w:style>
  <w:style w:type="paragraph" w:customStyle="1" w:styleId="Heading2Head2A2">
    <w:name w:val="Heading 2.Head2A.2"/>
    <w:basedOn w:val="Heading1"/>
    <w:next w:val="Normal"/>
    <w:rsid w:val="006C1B19"/>
    <w:pPr>
      <w:pBdr>
        <w:top w:val="none" w:sz="0" w:space="0" w:color="auto"/>
      </w:pBdr>
      <w:spacing w:before="180"/>
      <w:outlineLvl w:val="1"/>
    </w:pPr>
    <w:rPr>
      <w:rFonts w:eastAsia="SimSun"/>
      <w:sz w:val="32"/>
      <w:lang w:eastAsia="es-ES"/>
    </w:rPr>
  </w:style>
  <w:style w:type="character" w:customStyle="1" w:styleId="h5Char1">
    <w:name w:val="h5 Char1"/>
    <w:aliases w:val="Head5 Char1,5 Char1,Heading5 Char1,H5 Char1,M5 Char1,mh2 Char1,Module heading 2 Char1,heading 8 Char1,Numbered Sub-list Char Char1"/>
    <w:rsid w:val="00D13ACB"/>
    <w:rPr>
      <w:rFonts w:ascii="Arial" w:eastAsia="MS Mincho" w:hAnsi="Arial"/>
      <w:sz w:val="2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CE21D8"/>
    <w:rPr>
      <w:rFonts w:ascii="Arial" w:eastAsia="MS Mincho" w:hAnsi="Arial"/>
      <w:sz w:val="24"/>
      <w:lang w:val="en-GB" w:eastAsia="en-US" w:bidi="ar-SA"/>
    </w:rPr>
  </w:style>
  <w:style w:type="paragraph" w:styleId="TOC9">
    <w:name w:val="toc 9"/>
    <w:basedOn w:val="TOC8"/>
    <w:rsid w:val="005076D8"/>
    <w:pPr>
      <w:ind w:left="1418" w:hanging="1418"/>
    </w:pPr>
  </w:style>
  <w:style w:type="character" w:customStyle="1" w:styleId="h4Char4">
    <w:name w:val="h4 Char4"/>
    <w:aliases w:val="Memo Heading 4 Char3,H4 Char4,H41 Char4,h41 Char4,H42 Char4,h42 Char4,H43 Char4,h43 Char4,H411 Char4,h411 Char4,H421 Char4,h421 Char4,H44 Char4,h44 Char4,H412 Char4,h412 Char4,H422 Char4,h422 Char4,H431 Char4,h431 Char4,H45 Char3,h45 Char3"/>
    <w:rsid w:val="00572938"/>
    <w:rPr>
      <w:rFonts w:ascii="Arial" w:hAnsi="Arial"/>
      <w:sz w:val="24"/>
      <w:szCs w:val="28"/>
      <w:lang w:val="en-GB" w:eastAsia="en-GB"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921085"/>
    <w:rPr>
      <w:rFonts w:ascii="Arial" w:hAnsi="Arial"/>
      <w:sz w:val="24"/>
      <w:lang w:val="x-none" w:eastAsia="en-US" w:bidi="ar-SA"/>
    </w:rPr>
  </w:style>
  <w:style w:type="character" w:customStyle="1" w:styleId="EditorsNoteCarCar">
    <w:name w:val="Editor's Note Car Car"/>
    <w:rsid w:val="00CC09FA"/>
    <w:rPr>
      <w:color w:val="FF0000"/>
      <w:lang w:val="en-GB" w:eastAsia="en-GB" w:bidi="ar-SA"/>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4,h45 Char4,H413 Char3,h413 Char3"/>
    <w:rsid w:val="00C24AD0"/>
    <w:rPr>
      <w:rFonts w:ascii="Arial" w:hAnsi="Arial"/>
      <w:sz w:val="24"/>
      <w:lang w:val="en-GB" w:eastAsia="ja-JP" w:bidi="ar-SA"/>
    </w:rPr>
  </w:style>
  <w:style w:type="paragraph" w:styleId="BalloonText">
    <w:name w:val="Balloon Text"/>
    <w:basedOn w:val="Normal"/>
    <w:link w:val="BalloonTextChar"/>
    <w:semiHidden/>
    <w:rsid w:val="00FB7ADD"/>
    <w:rPr>
      <w:rFonts w:ascii="Tahoma" w:hAnsi="Tahoma" w:cs="Tahoma"/>
      <w:sz w:val="16"/>
      <w:szCs w:val="16"/>
    </w:rPr>
  </w:style>
  <w:style w:type="paragraph" w:styleId="Caption">
    <w:name w:val="caption"/>
    <w:aliases w:val="cap,cap Char,Caption Char,Caption Char1 Char,cap Char Char1,Caption Char Char1 Char,cap Char2 Char"/>
    <w:basedOn w:val="Normal"/>
    <w:next w:val="Normal"/>
    <w:link w:val="CaptionChar1"/>
    <w:qFormat/>
    <w:rsid w:val="00F13FD4"/>
    <w:pPr>
      <w:spacing w:before="120" w:after="120"/>
    </w:pPr>
    <w:rPr>
      <w:rFonts w:eastAsia="MS Mincho"/>
      <w:b/>
    </w:rPr>
  </w:style>
  <w:style w:type="character" w:customStyle="1" w:styleId="CaptionChar1">
    <w:name w:val="Caption Char1"/>
    <w:aliases w:val="cap Char1,cap Char Char,Caption Char Char,Caption Char1 Char Char,cap Char Char1 Char,Caption Char Char1 Char Char,cap Char2 Char Char"/>
    <w:link w:val="Caption"/>
    <w:rsid w:val="00F13FD4"/>
    <w:rPr>
      <w:rFonts w:eastAsia="MS Mincho"/>
      <w:b/>
      <w:lang w:val="en-GB" w:eastAsia="en-US" w:bidi="ar-SA"/>
    </w:rPr>
  </w:style>
  <w:style w:type="character" w:customStyle="1" w:styleId="B1Char">
    <w:name w:val="B1 Char"/>
    <w:link w:val="B1"/>
    <w:rsid w:val="00EE6386"/>
    <w:rPr>
      <w:rFonts w:eastAsia="Times New Roman"/>
    </w:rPr>
  </w:style>
  <w:style w:type="character" w:customStyle="1" w:styleId="Heading6Char">
    <w:name w:val="Heading 6 Char"/>
    <w:aliases w:val="T1 Char,Header 6 Char"/>
    <w:link w:val="Heading6"/>
    <w:rsid w:val="001E509F"/>
    <w:rPr>
      <w:rFonts w:ascii="Arial" w:eastAsia="Times New Roman" w:hAnsi="Arial"/>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sid w:val="00EE72BD"/>
    <w:rPr>
      <w:rFonts w:ascii="Arial" w:eastAsia="Times New Roman" w:hAnsi="Arial"/>
      <w:sz w:val="32"/>
    </w:rPr>
  </w:style>
  <w:style w:type="character" w:customStyle="1" w:styleId="Heading4Char">
    <w:name w:val="Heading 4 Char"/>
    <w:aliases w:val="h4 Char5,H4 Char5,H41 Char5,h41 Char5,H42 Char5,h42 Char5,H43 Char5,h43 Char5,H411 Char5,h411 Char5,H421 Char5,h421 Char5,H44 Char5,h44 Char5,H412 Char5,h412 Char5,H422 Char5,h422 Char5,H431 Char5,h431 Char5,H45 Char5,h45 Char5,H413 Char4"/>
    <w:link w:val="Heading4"/>
    <w:rsid w:val="007C15E3"/>
    <w:rPr>
      <w:rFonts w:ascii="Arial" w:eastAsia="Times New Roman" w:hAnsi="Arial"/>
      <w:sz w:val="24"/>
    </w:rPr>
  </w:style>
  <w:style w:type="character" w:styleId="Hyperlink">
    <w:name w:val="Hyperlink"/>
    <w:uiPriority w:val="99"/>
    <w:qFormat/>
    <w:rsid w:val="00573664"/>
    <w:rPr>
      <w:color w:val="0000FF"/>
      <w:u w:val="single"/>
    </w:rPr>
  </w:style>
  <w:style w:type="character" w:customStyle="1" w:styleId="Heading3Char1">
    <w:name w:val="Heading 3 Char1"/>
    <w:aliases w:val="Underrubrik2 Char1,H3 Char1,0H Char1,h3 Char1,no break Char1,l3 Char1,3 Char1,list 3 Char1,Head 3 Char1,1.1.1 Char1,3rd level Char1,Major Section Sub Section Char1,PA Minor Section Char1,Head3 Char1,Level 3 Head Char1,31 Char1,32 Char1"/>
    <w:link w:val="Heading3"/>
    <w:rsid w:val="007410D6"/>
    <w:rPr>
      <w:rFonts w:ascii="Arial" w:eastAsia="Times New Roman" w:hAnsi="Arial"/>
      <w:sz w:val="28"/>
    </w:rPr>
  </w:style>
  <w:style w:type="paragraph" w:customStyle="1" w:styleId="Default">
    <w:name w:val="Default"/>
    <w:rsid w:val="00EC1879"/>
    <w:pPr>
      <w:widowControl w:val="0"/>
      <w:autoSpaceDE w:val="0"/>
      <w:autoSpaceDN w:val="0"/>
      <w:adjustRightInd w:val="0"/>
    </w:pPr>
    <w:rPr>
      <w:rFonts w:ascii="Arial" w:eastAsia="Batang" w:hAnsi="Arial" w:cs="Arial"/>
      <w:color w:val="000000"/>
      <w:sz w:val="24"/>
      <w:szCs w:val="24"/>
      <w:lang w:val="en-US" w:eastAsia="ja-JP"/>
    </w:rPr>
  </w:style>
  <w:style w:type="character" w:customStyle="1" w:styleId="Heading1Char">
    <w:name w:val="Heading 1 Char"/>
    <w:link w:val="Heading1"/>
    <w:rsid w:val="00606006"/>
    <w:rPr>
      <w:rFonts w:ascii="Arial" w:eastAsia="Times New Roman" w:hAnsi="Arial"/>
      <w:sz w:val="36"/>
    </w:rPr>
  </w:style>
  <w:style w:type="character" w:customStyle="1" w:styleId="Heading3Char">
    <w:name w:val="Heading 3 Char"/>
    <w:rsid w:val="00606006"/>
    <w:rPr>
      <w:rFonts w:ascii="Cambria" w:eastAsia="Times New Roman" w:hAnsi="Cambria" w:cs="Times New Roman"/>
      <w:b/>
      <w:bCs/>
      <w:color w:val="4F81BD"/>
      <w:lang w:val="en-GB"/>
    </w:rPr>
  </w:style>
  <w:style w:type="character" w:customStyle="1" w:styleId="Heading5Char">
    <w:name w:val="Heading 5 Char"/>
    <w:link w:val="Heading5"/>
    <w:rsid w:val="00606006"/>
    <w:rPr>
      <w:rFonts w:ascii="Arial" w:eastAsia="Times New Roman" w:hAnsi="Arial"/>
      <w:sz w:val="22"/>
    </w:rPr>
  </w:style>
  <w:style w:type="character" w:customStyle="1" w:styleId="Heading7Char">
    <w:name w:val="Heading 7 Char"/>
    <w:link w:val="Heading7"/>
    <w:rsid w:val="00606006"/>
    <w:rPr>
      <w:rFonts w:ascii="Arial" w:eastAsia="Times New Roman" w:hAnsi="Arial"/>
    </w:rPr>
  </w:style>
  <w:style w:type="character" w:customStyle="1" w:styleId="Heading8Char">
    <w:name w:val="Heading 8 Char"/>
    <w:link w:val="Heading8"/>
    <w:rsid w:val="00606006"/>
    <w:rPr>
      <w:rFonts w:ascii="Arial" w:eastAsia="Times New Roman" w:hAnsi="Arial"/>
      <w:sz w:val="36"/>
    </w:rPr>
  </w:style>
  <w:style w:type="character" w:customStyle="1" w:styleId="Heading9Char">
    <w:name w:val="Heading 9 Char"/>
    <w:link w:val="Heading9"/>
    <w:rsid w:val="00606006"/>
    <w:rPr>
      <w:rFonts w:ascii="Arial" w:eastAsia="Times New Roman" w:hAnsi="Arial"/>
      <w:sz w:val="36"/>
    </w:rPr>
  </w:style>
  <w:style w:type="character" w:customStyle="1" w:styleId="HeaderChar">
    <w:name w:val="Header Char"/>
    <w:link w:val="Header"/>
    <w:rsid w:val="00606006"/>
    <w:rPr>
      <w:rFonts w:ascii="Arial" w:eastAsia="Times New Roman" w:hAnsi="Arial"/>
      <w:b/>
      <w:noProof/>
      <w:sz w:val="18"/>
    </w:rPr>
  </w:style>
  <w:style w:type="character" w:customStyle="1" w:styleId="FootnoteTextChar">
    <w:name w:val="Footnote Text Char"/>
    <w:link w:val="FootnoteText"/>
    <w:semiHidden/>
    <w:rsid w:val="00606006"/>
    <w:rPr>
      <w:rFonts w:eastAsia="Times New Roman"/>
      <w:sz w:val="16"/>
    </w:rPr>
  </w:style>
  <w:style w:type="character" w:customStyle="1" w:styleId="FooterChar">
    <w:name w:val="Footer Char"/>
    <w:link w:val="Footer"/>
    <w:rsid w:val="00606006"/>
    <w:rPr>
      <w:rFonts w:ascii="Arial" w:eastAsia="Times New Roman" w:hAnsi="Arial"/>
      <w:b/>
      <w:i/>
      <w:noProof/>
      <w:sz w:val="18"/>
    </w:rPr>
  </w:style>
  <w:style w:type="paragraph" w:customStyle="1" w:styleId="CRCoverPage">
    <w:name w:val="CR Cover Page"/>
    <w:link w:val="CRCoverPageChar"/>
    <w:rsid w:val="00606006"/>
    <w:pPr>
      <w:spacing w:after="120"/>
    </w:pPr>
    <w:rPr>
      <w:rFonts w:ascii="Arial" w:eastAsia="Times New Roman" w:hAnsi="Arial"/>
      <w:lang w:eastAsia="en-US"/>
    </w:rPr>
  </w:style>
  <w:style w:type="paragraph" w:customStyle="1" w:styleId="tdoc-header">
    <w:name w:val="tdoc-header"/>
    <w:rsid w:val="00606006"/>
    <w:rPr>
      <w:rFonts w:ascii="Arial" w:eastAsia="Times New Roman" w:hAnsi="Arial"/>
      <w:noProof/>
      <w:sz w:val="24"/>
      <w:lang w:eastAsia="en-US"/>
    </w:rPr>
  </w:style>
  <w:style w:type="character" w:styleId="CommentReference">
    <w:name w:val="annotation reference"/>
    <w:rsid w:val="00606006"/>
    <w:rPr>
      <w:sz w:val="16"/>
    </w:rPr>
  </w:style>
  <w:style w:type="paragraph" w:styleId="CommentText">
    <w:name w:val="annotation text"/>
    <w:basedOn w:val="Normal"/>
    <w:link w:val="CommentTextChar"/>
    <w:rsid w:val="00606006"/>
    <w:pPr>
      <w:overflowPunct/>
      <w:autoSpaceDE/>
      <w:autoSpaceDN/>
      <w:adjustRightInd/>
      <w:textAlignment w:val="auto"/>
    </w:pPr>
  </w:style>
  <w:style w:type="character" w:customStyle="1" w:styleId="CommentTextChar">
    <w:name w:val="Comment Text Char"/>
    <w:link w:val="CommentText"/>
    <w:rsid w:val="00606006"/>
    <w:rPr>
      <w:rFonts w:eastAsia="Times New Roman"/>
      <w:lang w:val="en-GB"/>
    </w:rPr>
  </w:style>
  <w:style w:type="character" w:styleId="FollowedHyperlink">
    <w:name w:val="FollowedHyperlink"/>
    <w:rsid w:val="00606006"/>
    <w:rPr>
      <w:color w:val="800080"/>
      <w:u w:val="single"/>
    </w:rPr>
  </w:style>
  <w:style w:type="character" w:customStyle="1" w:styleId="BalloonTextChar">
    <w:name w:val="Balloon Text Char"/>
    <w:link w:val="BalloonText"/>
    <w:semiHidden/>
    <w:rsid w:val="00606006"/>
    <w:rPr>
      <w:rFonts w:ascii="Tahoma" w:eastAsia="Times New Roman" w:hAnsi="Tahoma" w:cs="Tahoma"/>
      <w:sz w:val="16"/>
      <w:szCs w:val="16"/>
      <w:lang w:val="en-GB"/>
    </w:rPr>
  </w:style>
  <w:style w:type="paragraph" w:styleId="CommentSubject">
    <w:name w:val="annotation subject"/>
    <w:basedOn w:val="CommentText"/>
    <w:next w:val="CommentText"/>
    <w:link w:val="CommentSubjectChar"/>
    <w:uiPriority w:val="99"/>
    <w:rsid w:val="00606006"/>
    <w:rPr>
      <w:b/>
      <w:bCs/>
    </w:rPr>
  </w:style>
  <w:style w:type="character" w:customStyle="1" w:styleId="CommentSubjectChar">
    <w:name w:val="Comment Subject Char"/>
    <w:link w:val="CommentSubject"/>
    <w:uiPriority w:val="99"/>
    <w:rsid w:val="00606006"/>
    <w:rPr>
      <w:rFonts w:eastAsia="Times New Roman"/>
      <w:b/>
      <w:bCs/>
      <w:lang w:val="en-GB"/>
    </w:rPr>
  </w:style>
  <w:style w:type="character" w:customStyle="1" w:styleId="DocumentMapChar">
    <w:name w:val="Document Map Char"/>
    <w:link w:val="DocumentMap"/>
    <w:semiHidden/>
    <w:rsid w:val="00606006"/>
    <w:rPr>
      <w:rFonts w:ascii="Tahoma" w:eastAsia="Times New Roman" w:hAnsi="Tahoma"/>
      <w:shd w:val="clear" w:color="auto" w:fill="000080"/>
      <w:lang w:val="en-GB"/>
    </w:rPr>
  </w:style>
  <w:style w:type="character" w:customStyle="1" w:styleId="B2Char">
    <w:name w:val="B2 Char"/>
    <w:link w:val="B2"/>
    <w:rsid w:val="00606006"/>
    <w:rPr>
      <w:rFonts w:eastAsia="Times New Roman"/>
    </w:rPr>
  </w:style>
  <w:style w:type="paragraph" w:styleId="NormalWeb">
    <w:name w:val="Normal (Web)"/>
    <w:basedOn w:val="Normal"/>
    <w:uiPriority w:val="99"/>
    <w:rsid w:val="0075276A"/>
    <w:pPr>
      <w:spacing w:before="100" w:beforeAutospacing="1" w:after="100" w:afterAutospacing="1"/>
    </w:pPr>
    <w:rPr>
      <w:rFonts w:eastAsia="Arial Unicode MS"/>
      <w:sz w:val="24"/>
      <w:szCs w:val="24"/>
    </w:rPr>
  </w:style>
  <w:style w:type="paragraph" w:customStyle="1" w:styleId="TOC91">
    <w:name w:val="TOC 91"/>
    <w:basedOn w:val="TOC8"/>
    <w:rsid w:val="0075276A"/>
    <w:pPr>
      <w:ind w:left="1418" w:hanging="1418"/>
    </w:pPr>
    <w:rPr>
      <w:rFonts w:eastAsia="MS Mincho"/>
    </w:rPr>
  </w:style>
  <w:style w:type="paragraph" w:styleId="ListNumber5">
    <w:name w:val="List Number 5"/>
    <w:basedOn w:val="Normal"/>
    <w:rsid w:val="0075276A"/>
    <w:pPr>
      <w:tabs>
        <w:tab w:val="num" w:pos="1492"/>
        <w:tab w:val="num" w:pos="1800"/>
      </w:tabs>
      <w:ind w:left="1800" w:hanging="360"/>
    </w:pPr>
    <w:rPr>
      <w:rFonts w:eastAsia="MS Mincho"/>
    </w:rPr>
  </w:style>
  <w:style w:type="paragraph" w:styleId="ListNumber3">
    <w:name w:val="List Number 3"/>
    <w:basedOn w:val="Normal"/>
    <w:rsid w:val="0075276A"/>
    <w:pPr>
      <w:tabs>
        <w:tab w:val="num" w:pos="926"/>
      </w:tabs>
      <w:ind w:left="926" w:hanging="360"/>
    </w:pPr>
    <w:rPr>
      <w:rFonts w:eastAsia="MS Mincho"/>
    </w:rPr>
  </w:style>
  <w:style w:type="paragraph" w:styleId="ListNumber4">
    <w:name w:val="List Number 4"/>
    <w:basedOn w:val="Normal"/>
    <w:rsid w:val="0075276A"/>
    <w:pPr>
      <w:tabs>
        <w:tab w:val="num" w:pos="720"/>
        <w:tab w:val="num" w:pos="1209"/>
      </w:tabs>
      <w:ind w:left="1209" w:hanging="360"/>
    </w:pPr>
    <w:rPr>
      <w:rFonts w:eastAsia="MS Mincho"/>
    </w:rPr>
  </w:style>
  <w:style w:type="character" w:customStyle="1" w:styleId="EXCar">
    <w:name w:val="EX Car"/>
    <w:rsid w:val="0075276A"/>
    <w:rPr>
      <w:lang w:val="en-GB" w:eastAsia="en-GB" w:bidi="ar-SA"/>
    </w:rPr>
  </w:style>
  <w:style w:type="character" w:customStyle="1" w:styleId="h5Char3">
    <w:name w:val="h5 Char3"/>
    <w:aliases w:val="Head5 Char3,5 Char3,Heading5 Char3,H5 Char3,M5 Char3,mh2 Char3,Module heading 2 Char3,heading 8 Char3,Numbered Sub-list Char,Heading 81 Char Char"/>
    <w:rsid w:val="0075276A"/>
    <w:rPr>
      <w:rFonts w:ascii="Arial" w:hAnsi="Arial"/>
      <w:sz w:val="22"/>
      <w:lang w:val="en-GB" w:eastAsia="en-GB" w:bidi="ar-SA"/>
    </w:rPr>
  </w:style>
  <w:style w:type="paragraph" w:customStyle="1" w:styleId="Reference">
    <w:name w:val="Reference"/>
    <w:basedOn w:val="Normal"/>
    <w:rsid w:val="0075276A"/>
    <w:pPr>
      <w:overflowPunct/>
      <w:autoSpaceDE/>
      <w:autoSpaceDN/>
      <w:adjustRightInd/>
      <w:ind w:left="567" w:hanging="283"/>
      <w:textAlignment w:val="auto"/>
    </w:pPr>
    <w:rPr>
      <w:rFonts w:eastAsia="MS Mincho"/>
    </w:rPr>
  </w:style>
  <w:style w:type="character" w:customStyle="1" w:styleId="ENChar">
    <w:name w:val="EN Char"/>
    <w:rsid w:val="0075276A"/>
    <w:rPr>
      <w:rFonts w:ascii="Times New Roman" w:hAnsi="Times New Roman"/>
      <w:color w:val="FF0000"/>
      <w:lang w:val="en-US" w:eastAsia="en-US"/>
    </w:rPr>
  </w:style>
  <w:style w:type="character" w:customStyle="1" w:styleId="TALCar">
    <w:name w:val="TAL Car"/>
    <w:rsid w:val="0075276A"/>
    <w:rPr>
      <w:rFonts w:ascii="Arial" w:eastAsia="Times New Roman" w:hAnsi="Arial"/>
      <w:sz w:val="18"/>
      <w:lang w:eastAsia="en-US"/>
    </w:rPr>
  </w:style>
  <w:style w:type="character" w:customStyle="1" w:styleId="CRCoverPageChar">
    <w:name w:val="CR Cover Page Char"/>
    <w:link w:val="CRCoverPage"/>
    <w:locked/>
    <w:rsid w:val="0075276A"/>
    <w:rPr>
      <w:rFonts w:ascii="Arial" w:eastAsia="Times New Roman" w:hAnsi="Arial"/>
      <w:lang w:val="en-GB" w:eastAsia="en-US" w:bidi="ar-SA"/>
    </w:rPr>
  </w:style>
  <w:style w:type="paragraph" w:styleId="ListParagraph">
    <w:name w:val="List Paragraph"/>
    <w:basedOn w:val="Normal"/>
    <w:link w:val="ListParagraphChar"/>
    <w:uiPriority w:val="34"/>
    <w:qFormat/>
    <w:rsid w:val="001A7F3C"/>
    <w:pPr>
      <w:overflowPunct/>
      <w:autoSpaceDE/>
      <w:autoSpaceDN/>
      <w:adjustRightInd/>
      <w:ind w:left="720"/>
      <w:contextualSpacing/>
      <w:textAlignment w:val="auto"/>
    </w:pPr>
    <w:rPr>
      <w:rFonts w:ascii="Calibri" w:eastAsia="Calibri" w:hAnsi="Calibri"/>
      <w:sz w:val="24"/>
      <w:szCs w:val="24"/>
      <w:lang w:val="x-none" w:eastAsia="x-none"/>
    </w:rPr>
  </w:style>
  <w:style w:type="character" w:customStyle="1" w:styleId="ListParagraphChar">
    <w:name w:val="List Paragraph Char"/>
    <w:link w:val="ListParagraph"/>
    <w:uiPriority w:val="34"/>
    <w:rsid w:val="001A7F3C"/>
    <w:rPr>
      <w:rFonts w:ascii="Calibri" w:eastAsia="Calibri" w:hAnsi="Calibri"/>
      <w:sz w:val="24"/>
      <w:szCs w:val="24"/>
    </w:rPr>
  </w:style>
  <w:style w:type="paragraph" w:customStyle="1" w:styleId="Separation">
    <w:name w:val="Separation"/>
    <w:basedOn w:val="Heading1"/>
    <w:next w:val="Normal"/>
    <w:rsid w:val="000D083D"/>
    <w:pPr>
      <w:pBdr>
        <w:top w:val="none" w:sz="0" w:space="0" w:color="auto"/>
      </w:pBdr>
      <w:overflowPunct/>
      <w:autoSpaceDE/>
      <w:autoSpaceDN/>
      <w:adjustRightInd/>
      <w:textAlignment w:val="auto"/>
    </w:pPr>
    <w:rPr>
      <w:b/>
      <w:color w:val="0000FF"/>
    </w:rPr>
  </w:style>
  <w:style w:type="character" w:customStyle="1" w:styleId="B3Char">
    <w:name w:val="B3 Char"/>
    <w:link w:val="B3"/>
    <w:rsid w:val="000D083D"/>
    <w:rPr>
      <w:rFonts w:eastAsia="Times New Roman"/>
    </w:rPr>
  </w:style>
  <w:style w:type="character" w:customStyle="1" w:styleId="FooterChar1">
    <w:name w:val="Footer Char1"/>
    <w:rsid w:val="000D083D"/>
    <w:rPr>
      <w:rFonts w:ascii="Arial" w:hAnsi="Arial"/>
      <w:b/>
      <w:i/>
      <w:noProof/>
      <w:sz w:val="1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7828038">
      <w:bodyDiv w:val="1"/>
      <w:marLeft w:val="0"/>
      <w:marRight w:val="0"/>
      <w:marTop w:val="0"/>
      <w:marBottom w:val="0"/>
      <w:divBdr>
        <w:top w:val="none" w:sz="0" w:space="0" w:color="auto"/>
        <w:left w:val="none" w:sz="0" w:space="0" w:color="auto"/>
        <w:bottom w:val="none" w:sz="0" w:space="0" w:color="auto"/>
        <w:right w:val="none" w:sz="0" w:space="0" w:color="auto"/>
      </w:divBdr>
    </w:div>
    <w:div w:id="106849803">
      <w:bodyDiv w:val="1"/>
      <w:marLeft w:val="0"/>
      <w:marRight w:val="0"/>
      <w:marTop w:val="0"/>
      <w:marBottom w:val="0"/>
      <w:divBdr>
        <w:top w:val="none" w:sz="0" w:space="0" w:color="auto"/>
        <w:left w:val="none" w:sz="0" w:space="0" w:color="auto"/>
        <w:bottom w:val="none" w:sz="0" w:space="0" w:color="auto"/>
        <w:right w:val="none" w:sz="0" w:space="0" w:color="auto"/>
      </w:divBdr>
    </w:div>
    <w:div w:id="212932484">
      <w:bodyDiv w:val="1"/>
      <w:marLeft w:val="0"/>
      <w:marRight w:val="0"/>
      <w:marTop w:val="0"/>
      <w:marBottom w:val="0"/>
      <w:divBdr>
        <w:top w:val="none" w:sz="0" w:space="0" w:color="auto"/>
        <w:left w:val="none" w:sz="0" w:space="0" w:color="auto"/>
        <w:bottom w:val="none" w:sz="0" w:space="0" w:color="auto"/>
        <w:right w:val="none" w:sz="0" w:space="0" w:color="auto"/>
      </w:divBdr>
    </w:div>
    <w:div w:id="308245091">
      <w:bodyDiv w:val="1"/>
      <w:marLeft w:val="0"/>
      <w:marRight w:val="0"/>
      <w:marTop w:val="0"/>
      <w:marBottom w:val="0"/>
      <w:divBdr>
        <w:top w:val="none" w:sz="0" w:space="0" w:color="auto"/>
        <w:left w:val="none" w:sz="0" w:space="0" w:color="auto"/>
        <w:bottom w:val="none" w:sz="0" w:space="0" w:color="auto"/>
        <w:right w:val="none" w:sz="0" w:space="0" w:color="auto"/>
      </w:divBdr>
    </w:div>
    <w:div w:id="333648274">
      <w:bodyDiv w:val="1"/>
      <w:marLeft w:val="0"/>
      <w:marRight w:val="0"/>
      <w:marTop w:val="0"/>
      <w:marBottom w:val="0"/>
      <w:divBdr>
        <w:top w:val="none" w:sz="0" w:space="0" w:color="auto"/>
        <w:left w:val="none" w:sz="0" w:space="0" w:color="auto"/>
        <w:bottom w:val="none" w:sz="0" w:space="0" w:color="auto"/>
        <w:right w:val="none" w:sz="0" w:space="0" w:color="auto"/>
      </w:divBdr>
    </w:div>
    <w:div w:id="366640109">
      <w:bodyDiv w:val="1"/>
      <w:marLeft w:val="0"/>
      <w:marRight w:val="0"/>
      <w:marTop w:val="0"/>
      <w:marBottom w:val="0"/>
      <w:divBdr>
        <w:top w:val="none" w:sz="0" w:space="0" w:color="auto"/>
        <w:left w:val="none" w:sz="0" w:space="0" w:color="auto"/>
        <w:bottom w:val="none" w:sz="0" w:space="0" w:color="auto"/>
        <w:right w:val="none" w:sz="0" w:space="0" w:color="auto"/>
      </w:divBdr>
    </w:div>
    <w:div w:id="433288726">
      <w:bodyDiv w:val="1"/>
      <w:marLeft w:val="0"/>
      <w:marRight w:val="0"/>
      <w:marTop w:val="0"/>
      <w:marBottom w:val="0"/>
      <w:divBdr>
        <w:top w:val="none" w:sz="0" w:space="0" w:color="auto"/>
        <w:left w:val="none" w:sz="0" w:space="0" w:color="auto"/>
        <w:bottom w:val="none" w:sz="0" w:space="0" w:color="auto"/>
        <w:right w:val="none" w:sz="0" w:space="0" w:color="auto"/>
      </w:divBdr>
    </w:div>
    <w:div w:id="435102269">
      <w:bodyDiv w:val="1"/>
      <w:marLeft w:val="0"/>
      <w:marRight w:val="0"/>
      <w:marTop w:val="0"/>
      <w:marBottom w:val="0"/>
      <w:divBdr>
        <w:top w:val="none" w:sz="0" w:space="0" w:color="auto"/>
        <w:left w:val="none" w:sz="0" w:space="0" w:color="auto"/>
        <w:bottom w:val="none" w:sz="0" w:space="0" w:color="auto"/>
        <w:right w:val="none" w:sz="0" w:space="0" w:color="auto"/>
      </w:divBdr>
    </w:div>
    <w:div w:id="458190356">
      <w:bodyDiv w:val="1"/>
      <w:marLeft w:val="0"/>
      <w:marRight w:val="0"/>
      <w:marTop w:val="0"/>
      <w:marBottom w:val="0"/>
      <w:divBdr>
        <w:top w:val="none" w:sz="0" w:space="0" w:color="auto"/>
        <w:left w:val="none" w:sz="0" w:space="0" w:color="auto"/>
        <w:bottom w:val="none" w:sz="0" w:space="0" w:color="auto"/>
        <w:right w:val="none" w:sz="0" w:space="0" w:color="auto"/>
      </w:divBdr>
      <w:divsChild>
        <w:div w:id="889655598">
          <w:marLeft w:val="0"/>
          <w:marRight w:val="0"/>
          <w:marTop w:val="0"/>
          <w:marBottom w:val="0"/>
          <w:divBdr>
            <w:top w:val="none" w:sz="0" w:space="0" w:color="auto"/>
            <w:left w:val="none" w:sz="0" w:space="0" w:color="auto"/>
            <w:bottom w:val="none" w:sz="0" w:space="0" w:color="auto"/>
            <w:right w:val="none" w:sz="0" w:space="0" w:color="auto"/>
          </w:divBdr>
        </w:div>
      </w:divsChild>
    </w:div>
    <w:div w:id="653873768">
      <w:bodyDiv w:val="1"/>
      <w:marLeft w:val="0"/>
      <w:marRight w:val="0"/>
      <w:marTop w:val="0"/>
      <w:marBottom w:val="0"/>
      <w:divBdr>
        <w:top w:val="none" w:sz="0" w:space="0" w:color="auto"/>
        <w:left w:val="none" w:sz="0" w:space="0" w:color="auto"/>
        <w:bottom w:val="none" w:sz="0" w:space="0" w:color="auto"/>
        <w:right w:val="none" w:sz="0" w:space="0" w:color="auto"/>
      </w:divBdr>
    </w:div>
    <w:div w:id="686954396">
      <w:bodyDiv w:val="1"/>
      <w:marLeft w:val="0"/>
      <w:marRight w:val="0"/>
      <w:marTop w:val="0"/>
      <w:marBottom w:val="0"/>
      <w:divBdr>
        <w:top w:val="none" w:sz="0" w:space="0" w:color="auto"/>
        <w:left w:val="none" w:sz="0" w:space="0" w:color="auto"/>
        <w:bottom w:val="none" w:sz="0" w:space="0" w:color="auto"/>
        <w:right w:val="none" w:sz="0" w:space="0" w:color="auto"/>
      </w:divBdr>
    </w:div>
    <w:div w:id="798844623">
      <w:bodyDiv w:val="1"/>
      <w:marLeft w:val="0"/>
      <w:marRight w:val="0"/>
      <w:marTop w:val="0"/>
      <w:marBottom w:val="0"/>
      <w:divBdr>
        <w:top w:val="none" w:sz="0" w:space="0" w:color="auto"/>
        <w:left w:val="none" w:sz="0" w:space="0" w:color="auto"/>
        <w:bottom w:val="none" w:sz="0" w:space="0" w:color="auto"/>
        <w:right w:val="none" w:sz="0" w:space="0" w:color="auto"/>
      </w:divBdr>
    </w:div>
    <w:div w:id="893391283">
      <w:bodyDiv w:val="1"/>
      <w:marLeft w:val="0"/>
      <w:marRight w:val="0"/>
      <w:marTop w:val="0"/>
      <w:marBottom w:val="0"/>
      <w:divBdr>
        <w:top w:val="none" w:sz="0" w:space="0" w:color="auto"/>
        <w:left w:val="none" w:sz="0" w:space="0" w:color="auto"/>
        <w:bottom w:val="none" w:sz="0" w:space="0" w:color="auto"/>
        <w:right w:val="none" w:sz="0" w:space="0" w:color="auto"/>
      </w:divBdr>
    </w:div>
    <w:div w:id="1044518949">
      <w:bodyDiv w:val="1"/>
      <w:marLeft w:val="0"/>
      <w:marRight w:val="0"/>
      <w:marTop w:val="0"/>
      <w:marBottom w:val="0"/>
      <w:divBdr>
        <w:top w:val="none" w:sz="0" w:space="0" w:color="auto"/>
        <w:left w:val="none" w:sz="0" w:space="0" w:color="auto"/>
        <w:bottom w:val="none" w:sz="0" w:space="0" w:color="auto"/>
        <w:right w:val="none" w:sz="0" w:space="0" w:color="auto"/>
      </w:divBdr>
    </w:div>
    <w:div w:id="1061439315">
      <w:bodyDiv w:val="1"/>
      <w:marLeft w:val="0"/>
      <w:marRight w:val="0"/>
      <w:marTop w:val="0"/>
      <w:marBottom w:val="0"/>
      <w:divBdr>
        <w:top w:val="none" w:sz="0" w:space="0" w:color="auto"/>
        <w:left w:val="none" w:sz="0" w:space="0" w:color="auto"/>
        <w:bottom w:val="none" w:sz="0" w:space="0" w:color="auto"/>
        <w:right w:val="none" w:sz="0" w:space="0" w:color="auto"/>
      </w:divBdr>
    </w:div>
    <w:div w:id="1165975962">
      <w:bodyDiv w:val="1"/>
      <w:marLeft w:val="0"/>
      <w:marRight w:val="0"/>
      <w:marTop w:val="0"/>
      <w:marBottom w:val="0"/>
      <w:divBdr>
        <w:top w:val="none" w:sz="0" w:space="0" w:color="auto"/>
        <w:left w:val="none" w:sz="0" w:space="0" w:color="auto"/>
        <w:bottom w:val="none" w:sz="0" w:space="0" w:color="auto"/>
        <w:right w:val="none" w:sz="0" w:space="0" w:color="auto"/>
      </w:divBdr>
    </w:div>
    <w:div w:id="1188979925">
      <w:bodyDiv w:val="1"/>
      <w:marLeft w:val="0"/>
      <w:marRight w:val="0"/>
      <w:marTop w:val="0"/>
      <w:marBottom w:val="0"/>
      <w:divBdr>
        <w:top w:val="none" w:sz="0" w:space="0" w:color="auto"/>
        <w:left w:val="none" w:sz="0" w:space="0" w:color="auto"/>
        <w:bottom w:val="none" w:sz="0" w:space="0" w:color="auto"/>
        <w:right w:val="none" w:sz="0" w:space="0" w:color="auto"/>
      </w:divBdr>
    </w:div>
    <w:div w:id="1269433827">
      <w:bodyDiv w:val="1"/>
      <w:marLeft w:val="0"/>
      <w:marRight w:val="0"/>
      <w:marTop w:val="0"/>
      <w:marBottom w:val="0"/>
      <w:divBdr>
        <w:top w:val="none" w:sz="0" w:space="0" w:color="auto"/>
        <w:left w:val="none" w:sz="0" w:space="0" w:color="auto"/>
        <w:bottom w:val="none" w:sz="0" w:space="0" w:color="auto"/>
        <w:right w:val="none" w:sz="0" w:space="0" w:color="auto"/>
      </w:divBdr>
    </w:div>
    <w:div w:id="1282299593">
      <w:bodyDiv w:val="1"/>
      <w:marLeft w:val="0"/>
      <w:marRight w:val="0"/>
      <w:marTop w:val="0"/>
      <w:marBottom w:val="0"/>
      <w:divBdr>
        <w:top w:val="none" w:sz="0" w:space="0" w:color="auto"/>
        <w:left w:val="none" w:sz="0" w:space="0" w:color="auto"/>
        <w:bottom w:val="none" w:sz="0" w:space="0" w:color="auto"/>
        <w:right w:val="none" w:sz="0" w:space="0" w:color="auto"/>
      </w:divBdr>
    </w:div>
    <w:div w:id="1462460809">
      <w:bodyDiv w:val="1"/>
      <w:marLeft w:val="0"/>
      <w:marRight w:val="0"/>
      <w:marTop w:val="0"/>
      <w:marBottom w:val="0"/>
      <w:divBdr>
        <w:top w:val="none" w:sz="0" w:space="0" w:color="auto"/>
        <w:left w:val="none" w:sz="0" w:space="0" w:color="auto"/>
        <w:bottom w:val="none" w:sz="0" w:space="0" w:color="auto"/>
        <w:right w:val="none" w:sz="0" w:space="0" w:color="auto"/>
      </w:divBdr>
    </w:div>
    <w:div w:id="1741439657">
      <w:bodyDiv w:val="1"/>
      <w:marLeft w:val="0"/>
      <w:marRight w:val="0"/>
      <w:marTop w:val="0"/>
      <w:marBottom w:val="0"/>
      <w:divBdr>
        <w:top w:val="none" w:sz="0" w:space="0" w:color="auto"/>
        <w:left w:val="none" w:sz="0" w:space="0" w:color="auto"/>
        <w:bottom w:val="none" w:sz="0" w:space="0" w:color="auto"/>
        <w:right w:val="none" w:sz="0" w:space="0" w:color="auto"/>
      </w:divBdr>
    </w:div>
    <w:div w:id="2012489183">
      <w:bodyDiv w:val="1"/>
      <w:marLeft w:val="0"/>
      <w:marRight w:val="0"/>
      <w:marTop w:val="0"/>
      <w:marBottom w:val="0"/>
      <w:divBdr>
        <w:top w:val="none" w:sz="0" w:space="0" w:color="auto"/>
        <w:left w:val="none" w:sz="0" w:space="0" w:color="auto"/>
        <w:bottom w:val="none" w:sz="0" w:space="0" w:color="auto"/>
        <w:right w:val="none" w:sz="0" w:space="0" w:color="auto"/>
      </w:divBdr>
    </w:div>
    <w:div w:id="2014919122">
      <w:bodyDiv w:val="1"/>
      <w:marLeft w:val="0"/>
      <w:marRight w:val="0"/>
      <w:marTop w:val="0"/>
      <w:marBottom w:val="0"/>
      <w:divBdr>
        <w:top w:val="none" w:sz="0" w:space="0" w:color="auto"/>
        <w:left w:val="none" w:sz="0" w:space="0" w:color="auto"/>
        <w:bottom w:val="none" w:sz="0" w:space="0" w:color="auto"/>
        <w:right w:val="none" w:sz="0" w:space="0" w:color="auto"/>
      </w:divBdr>
    </w:div>
    <w:div w:id="210575786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8.emf"/><Relationship Id="rId299" Type="http://schemas.openxmlformats.org/officeDocument/2006/relationships/header" Target="header2.xml"/><Relationship Id="rId303" Type="http://schemas.openxmlformats.org/officeDocument/2006/relationships/theme" Target="theme/theme1.xml"/><Relationship Id="rId21" Type="http://schemas.openxmlformats.org/officeDocument/2006/relationships/image" Target="media/image8.wmf"/><Relationship Id="rId42" Type="http://schemas.openxmlformats.org/officeDocument/2006/relationships/oleObject" Target="embeddings/oleObject4.bin"/><Relationship Id="rId63" Type="http://schemas.openxmlformats.org/officeDocument/2006/relationships/image" Target="media/image30.emf"/><Relationship Id="rId84" Type="http://schemas.openxmlformats.org/officeDocument/2006/relationships/oleObject" Target="embeddings/Microsoft_Word_97_-_2003_Document18.doc"/><Relationship Id="rId138" Type="http://schemas.openxmlformats.org/officeDocument/2006/relationships/oleObject" Target="embeddings/Microsoft_Visio_2003-2010_Drawing48.vsd"/><Relationship Id="rId159" Type="http://schemas.openxmlformats.org/officeDocument/2006/relationships/image" Target="media/image79.emf"/><Relationship Id="rId170" Type="http://schemas.openxmlformats.org/officeDocument/2006/relationships/oleObject" Target="embeddings/Microsoft_Visio_2003-2010_Drawing64.vsd"/><Relationship Id="rId191" Type="http://schemas.openxmlformats.org/officeDocument/2006/relationships/image" Target="media/image95.emf"/><Relationship Id="rId205" Type="http://schemas.openxmlformats.org/officeDocument/2006/relationships/image" Target="media/image102.emf"/><Relationship Id="rId226" Type="http://schemas.openxmlformats.org/officeDocument/2006/relationships/oleObject" Target="embeddings/Microsoft_Visio_2003-2010_Drawing88.vsd"/><Relationship Id="rId247" Type="http://schemas.openxmlformats.org/officeDocument/2006/relationships/image" Target="media/image124.jpeg"/><Relationship Id="rId107" Type="http://schemas.openxmlformats.org/officeDocument/2006/relationships/image" Target="media/image53.emf"/><Relationship Id="rId268" Type="http://schemas.openxmlformats.org/officeDocument/2006/relationships/image" Target="media/image136.emf"/><Relationship Id="rId289" Type="http://schemas.openxmlformats.org/officeDocument/2006/relationships/package" Target="embeddings/Microsoft_Visio_Drawing18.vsdx"/><Relationship Id="rId11" Type="http://schemas.openxmlformats.org/officeDocument/2006/relationships/image" Target="media/image3.emf"/><Relationship Id="rId32" Type="http://schemas.openxmlformats.org/officeDocument/2006/relationships/oleObject" Target="embeddings/Microsoft_Word_97_-_2003_Document7.doc"/><Relationship Id="rId53" Type="http://schemas.openxmlformats.org/officeDocument/2006/relationships/image" Target="media/image25.emf"/><Relationship Id="rId74" Type="http://schemas.openxmlformats.org/officeDocument/2006/relationships/oleObject" Target="embeddings/oleObject12.bin"/><Relationship Id="rId128" Type="http://schemas.openxmlformats.org/officeDocument/2006/relationships/oleObject" Target="embeddings/Microsoft_Visio_2003-2010_Drawing43.vsd"/><Relationship Id="rId149" Type="http://schemas.openxmlformats.org/officeDocument/2006/relationships/image" Target="media/image74.emf"/><Relationship Id="rId5" Type="http://schemas.openxmlformats.org/officeDocument/2006/relationships/footnotes" Target="footnotes.xml"/><Relationship Id="rId95" Type="http://schemas.openxmlformats.org/officeDocument/2006/relationships/image" Target="media/image47.emf"/><Relationship Id="rId160" Type="http://schemas.openxmlformats.org/officeDocument/2006/relationships/oleObject" Target="embeddings/Microsoft_Visio_2003-2010_Drawing59.vsd"/><Relationship Id="rId181" Type="http://schemas.openxmlformats.org/officeDocument/2006/relationships/image" Target="media/image90.emf"/><Relationship Id="rId216" Type="http://schemas.openxmlformats.org/officeDocument/2006/relationships/image" Target="media/image108.emf"/><Relationship Id="rId237" Type="http://schemas.openxmlformats.org/officeDocument/2006/relationships/image" Target="media/image119.emf"/><Relationship Id="rId258" Type="http://schemas.openxmlformats.org/officeDocument/2006/relationships/image" Target="media/image131.emf"/><Relationship Id="rId279" Type="http://schemas.openxmlformats.org/officeDocument/2006/relationships/image" Target="media/image142.emf"/><Relationship Id="rId22" Type="http://schemas.openxmlformats.org/officeDocument/2006/relationships/oleObject" Target="embeddings/oleObject2.bin"/><Relationship Id="rId43" Type="http://schemas.openxmlformats.org/officeDocument/2006/relationships/image" Target="media/image19.emf"/><Relationship Id="rId64" Type="http://schemas.openxmlformats.org/officeDocument/2006/relationships/oleObject" Target="embeddings/oleObject7.bin"/><Relationship Id="rId118" Type="http://schemas.openxmlformats.org/officeDocument/2006/relationships/oleObject" Target="embeddings/Microsoft_Visio_2003-2010_Drawing38.vsd"/><Relationship Id="rId139" Type="http://schemas.openxmlformats.org/officeDocument/2006/relationships/image" Target="media/image69.emf"/><Relationship Id="rId290" Type="http://schemas.openxmlformats.org/officeDocument/2006/relationships/image" Target="media/image149.emf"/><Relationship Id="rId85" Type="http://schemas.openxmlformats.org/officeDocument/2006/relationships/image" Target="media/image41.emf"/><Relationship Id="rId150" Type="http://schemas.openxmlformats.org/officeDocument/2006/relationships/oleObject" Target="embeddings/Microsoft_Visio_2003-2010_Drawing54.vsd"/><Relationship Id="rId171" Type="http://schemas.openxmlformats.org/officeDocument/2006/relationships/image" Target="media/image85.emf"/><Relationship Id="rId192" Type="http://schemas.openxmlformats.org/officeDocument/2006/relationships/oleObject" Target="embeddings/Microsoft_Visio_2003-2010_Drawing73.vsd"/><Relationship Id="rId206" Type="http://schemas.openxmlformats.org/officeDocument/2006/relationships/image" Target="media/image103.emf"/><Relationship Id="rId227" Type="http://schemas.openxmlformats.org/officeDocument/2006/relationships/image" Target="media/image114.emf"/><Relationship Id="rId248" Type="http://schemas.openxmlformats.org/officeDocument/2006/relationships/image" Target="media/image125.jpeg"/><Relationship Id="rId269" Type="http://schemas.openxmlformats.org/officeDocument/2006/relationships/package" Target="embeddings/Microsoft_Visio_Drawing11.vsdx"/><Relationship Id="rId12" Type="http://schemas.openxmlformats.org/officeDocument/2006/relationships/oleObject" Target="embeddings/Microsoft_Word_97_-_2003_Document.doc"/><Relationship Id="rId33" Type="http://schemas.openxmlformats.org/officeDocument/2006/relationships/image" Target="media/image14.emf"/><Relationship Id="rId108" Type="http://schemas.openxmlformats.org/officeDocument/2006/relationships/oleObject" Target="embeddings/Microsoft_Visio_2003-2010_Drawing33.vsd"/><Relationship Id="rId129" Type="http://schemas.openxmlformats.org/officeDocument/2006/relationships/image" Target="media/image64.emf"/><Relationship Id="rId280" Type="http://schemas.openxmlformats.org/officeDocument/2006/relationships/package" Target="embeddings/Microsoft_Visio_Drawing15.vsdx"/><Relationship Id="rId54" Type="http://schemas.openxmlformats.org/officeDocument/2006/relationships/oleObject" Target="embeddings/Microsoft_Word_97_-_2003_Document11.doc"/><Relationship Id="rId75" Type="http://schemas.openxmlformats.org/officeDocument/2006/relationships/image" Target="media/image36.emf"/><Relationship Id="rId96" Type="http://schemas.openxmlformats.org/officeDocument/2006/relationships/oleObject" Target="embeddings/Microsoft_Visio_2003-2010_Drawing27.vsd"/><Relationship Id="rId140" Type="http://schemas.openxmlformats.org/officeDocument/2006/relationships/oleObject" Target="embeddings/Microsoft_Visio_2003-2010_Drawing49.vsd"/><Relationship Id="rId161" Type="http://schemas.openxmlformats.org/officeDocument/2006/relationships/image" Target="media/image80.emf"/><Relationship Id="rId182" Type="http://schemas.openxmlformats.org/officeDocument/2006/relationships/oleObject" Target="embeddings/Microsoft_Visio_2003-2010_Drawing69.vsd"/><Relationship Id="rId217" Type="http://schemas.openxmlformats.org/officeDocument/2006/relationships/image" Target="media/image109.emf"/><Relationship Id="rId6" Type="http://schemas.openxmlformats.org/officeDocument/2006/relationships/endnotes" Target="endnotes.xml"/><Relationship Id="rId238" Type="http://schemas.openxmlformats.org/officeDocument/2006/relationships/oleObject" Target="embeddings/Microsoft_Word_97_-_2003_Document28.doc"/><Relationship Id="rId259" Type="http://schemas.openxmlformats.org/officeDocument/2006/relationships/oleObject" Target="embeddings/Microsoft_Word_97_-_2003_Document31.doc"/><Relationship Id="rId23" Type="http://schemas.openxmlformats.org/officeDocument/2006/relationships/image" Target="media/image9.emf"/><Relationship Id="rId119" Type="http://schemas.openxmlformats.org/officeDocument/2006/relationships/image" Target="media/image59.emf"/><Relationship Id="rId270" Type="http://schemas.openxmlformats.org/officeDocument/2006/relationships/image" Target="media/image137.emf"/><Relationship Id="rId291" Type="http://schemas.openxmlformats.org/officeDocument/2006/relationships/package" Target="embeddings/Microsoft_Visio_Drawing19.vsdx"/><Relationship Id="rId44" Type="http://schemas.openxmlformats.org/officeDocument/2006/relationships/oleObject" Target="embeddings/Microsoft_Visio_2003-2010_Drawing13.vsd"/><Relationship Id="rId65" Type="http://schemas.openxmlformats.org/officeDocument/2006/relationships/image" Target="media/image31.emf"/><Relationship Id="rId86" Type="http://schemas.openxmlformats.org/officeDocument/2006/relationships/oleObject" Target="embeddings/Microsoft_Visio_2003-2010_Drawing23.vsd"/><Relationship Id="rId130" Type="http://schemas.openxmlformats.org/officeDocument/2006/relationships/oleObject" Target="embeddings/Microsoft_Visio_2003-2010_Drawing44.vsd"/><Relationship Id="rId151" Type="http://schemas.openxmlformats.org/officeDocument/2006/relationships/image" Target="media/image75.emf"/><Relationship Id="rId172" Type="http://schemas.openxmlformats.org/officeDocument/2006/relationships/oleObject" Target="embeddings/Microsoft_Visio_2003-2010_Drawing65.vsd"/><Relationship Id="rId193" Type="http://schemas.openxmlformats.org/officeDocument/2006/relationships/image" Target="media/image96.emf"/><Relationship Id="rId207" Type="http://schemas.openxmlformats.org/officeDocument/2006/relationships/oleObject" Target="embeddings/Microsoft_Visio_2003-2010_Drawing80.vsd"/><Relationship Id="rId228" Type="http://schemas.openxmlformats.org/officeDocument/2006/relationships/oleObject" Target="embeddings/Microsoft_Word_97_-_2003_Document24.doc"/><Relationship Id="rId249" Type="http://schemas.openxmlformats.org/officeDocument/2006/relationships/image" Target="media/image126.jpeg"/><Relationship Id="rId13" Type="http://schemas.openxmlformats.org/officeDocument/2006/relationships/image" Target="media/image4.emf"/><Relationship Id="rId109" Type="http://schemas.openxmlformats.org/officeDocument/2006/relationships/image" Target="media/image54.emf"/><Relationship Id="rId260" Type="http://schemas.openxmlformats.org/officeDocument/2006/relationships/image" Target="media/image132.emf"/><Relationship Id="rId281" Type="http://schemas.openxmlformats.org/officeDocument/2006/relationships/image" Target="media/image143.emf"/><Relationship Id="rId34" Type="http://schemas.openxmlformats.org/officeDocument/2006/relationships/oleObject" Target="embeddings/Microsoft_Word_97_-_2003_Document8.doc"/><Relationship Id="rId55" Type="http://schemas.openxmlformats.org/officeDocument/2006/relationships/image" Target="media/image26.emf"/><Relationship Id="rId76" Type="http://schemas.openxmlformats.org/officeDocument/2006/relationships/oleObject" Target="embeddings/oleObject13.bin"/><Relationship Id="rId97" Type="http://schemas.openxmlformats.org/officeDocument/2006/relationships/image" Target="media/image48.emf"/><Relationship Id="rId120" Type="http://schemas.openxmlformats.org/officeDocument/2006/relationships/oleObject" Target="embeddings/Microsoft_Visio_2003-2010_Drawing39.vsd"/><Relationship Id="rId141" Type="http://schemas.openxmlformats.org/officeDocument/2006/relationships/image" Target="media/image70.emf"/><Relationship Id="rId7" Type="http://schemas.openxmlformats.org/officeDocument/2006/relationships/image" Target="media/image1.emf"/><Relationship Id="rId162" Type="http://schemas.openxmlformats.org/officeDocument/2006/relationships/oleObject" Target="embeddings/Microsoft_Visio_2003-2010_Drawing60.vsd"/><Relationship Id="rId183" Type="http://schemas.openxmlformats.org/officeDocument/2006/relationships/image" Target="media/image91.emf"/><Relationship Id="rId218" Type="http://schemas.openxmlformats.org/officeDocument/2006/relationships/oleObject" Target="embeddings/Microsoft_Visio_2003-2010_Drawing84.vsd"/><Relationship Id="rId239" Type="http://schemas.openxmlformats.org/officeDocument/2006/relationships/image" Target="media/image120.emf"/><Relationship Id="rId2" Type="http://schemas.openxmlformats.org/officeDocument/2006/relationships/styles" Target="styles.xml"/><Relationship Id="rId29" Type="http://schemas.openxmlformats.org/officeDocument/2006/relationships/image" Target="media/image12.emf"/><Relationship Id="rId250" Type="http://schemas.openxmlformats.org/officeDocument/2006/relationships/image" Target="media/image127.emf"/><Relationship Id="rId255" Type="http://schemas.openxmlformats.org/officeDocument/2006/relationships/package" Target="embeddings/Microsoft_Visio_Drawing5.vsdx"/><Relationship Id="rId271" Type="http://schemas.openxmlformats.org/officeDocument/2006/relationships/oleObject" Target="embeddings/Microsoft_Word_97_-_2003_Document32.doc"/><Relationship Id="rId276" Type="http://schemas.openxmlformats.org/officeDocument/2006/relationships/package" Target="embeddings/Microsoft_Visio_Drawing13.vsdx"/><Relationship Id="rId292" Type="http://schemas.openxmlformats.org/officeDocument/2006/relationships/image" Target="media/image150.emf"/><Relationship Id="rId297" Type="http://schemas.openxmlformats.org/officeDocument/2006/relationships/package" Target="embeddings/Microsoft_Visio_Drawing22.vsdx"/><Relationship Id="rId24" Type="http://schemas.openxmlformats.org/officeDocument/2006/relationships/oleObject" Target="embeddings/Microsoft_Visio_2003-2010_Drawing5.vsd"/><Relationship Id="rId40" Type="http://schemas.openxmlformats.org/officeDocument/2006/relationships/oleObject" Target="embeddings/oleObject3.bin"/><Relationship Id="rId45" Type="http://schemas.openxmlformats.org/officeDocument/2006/relationships/image" Target="media/image20.emf"/><Relationship Id="rId66" Type="http://schemas.openxmlformats.org/officeDocument/2006/relationships/oleObject" Target="embeddings/oleObject8.bin"/><Relationship Id="rId87" Type="http://schemas.openxmlformats.org/officeDocument/2006/relationships/image" Target="media/image42.emf"/><Relationship Id="rId110" Type="http://schemas.openxmlformats.org/officeDocument/2006/relationships/oleObject" Target="embeddings/Microsoft_Visio_2003-2010_Drawing34.vsd"/><Relationship Id="rId115" Type="http://schemas.openxmlformats.org/officeDocument/2006/relationships/image" Target="media/image57.emf"/><Relationship Id="rId131" Type="http://schemas.openxmlformats.org/officeDocument/2006/relationships/image" Target="media/image65.emf"/><Relationship Id="rId136" Type="http://schemas.openxmlformats.org/officeDocument/2006/relationships/oleObject" Target="embeddings/Microsoft_Visio_2003-2010_Drawing47.vsd"/><Relationship Id="rId157" Type="http://schemas.openxmlformats.org/officeDocument/2006/relationships/image" Target="media/image78.emf"/><Relationship Id="rId178" Type="http://schemas.openxmlformats.org/officeDocument/2006/relationships/oleObject" Target="embeddings/Microsoft_Visio_2003-2010_Drawing67.vsd"/><Relationship Id="rId301" Type="http://schemas.openxmlformats.org/officeDocument/2006/relationships/footer" Target="footer2.xml"/><Relationship Id="rId61" Type="http://schemas.openxmlformats.org/officeDocument/2006/relationships/image" Target="media/image29.emf"/><Relationship Id="rId82" Type="http://schemas.openxmlformats.org/officeDocument/2006/relationships/oleObject" Target="embeddings/Microsoft_Word_97_-_2003_Document17.doc"/><Relationship Id="rId152" Type="http://schemas.openxmlformats.org/officeDocument/2006/relationships/oleObject" Target="embeddings/Microsoft_Visio_2003-2010_Drawing55.vsd"/><Relationship Id="rId173" Type="http://schemas.openxmlformats.org/officeDocument/2006/relationships/image" Target="media/image86.emf"/><Relationship Id="rId194" Type="http://schemas.openxmlformats.org/officeDocument/2006/relationships/oleObject" Target="embeddings/Microsoft_Visio_2003-2010_Drawing74.vsd"/><Relationship Id="rId199" Type="http://schemas.openxmlformats.org/officeDocument/2006/relationships/image" Target="media/image99.emf"/><Relationship Id="rId203" Type="http://schemas.openxmlformats.org/officeDocument/2006/relationships/image" Target="media/image101.emf"/><Relationship Id="rId208" Type="http://schemas.openxmlformats.org/officeDocument/2006/relationships/image" Target="media/image104.emf"/><Relationship Id="rId229" Type="http://schemas.openxmlformats.org/officeDocument/2006/relationships/image" Target="media/image115.emf"/><Relationship Id="rId19" Type="http://schemas.openxmlformats.org/officeDocument/2006/relationships/image" Target="media/image7.emf"/><Relationship Id="rId224" Type="http://schemas.openxmlformats.org/officeDocument/2006/relationships/oleObject" Target="embeddings/Microsoft_Visio_2003-2010_Drawing87.vsd"/><Relationship Id="rId240" Type="http://schemas.openxmlformats.org/officeDocument/2006/relationships/oleObject" Target="embeddings/Microsoft_Word_97_-_2003_Document29.doc"/><Relationship Id="rId245" Type="http://schemas.openxmlformats.org/officeDocument/2006/relationships/image" Target="media/image123.emf"/><Relationship Id="rId261" Type="http://schemas.openxmlformats.org/officeDocument/2006/relationships/package" Target="embeddings/Microsoft_Visio_Drawing7.vsdx"/><Relationship Id="rId266" Type="http://schemas.openxmlformats.org/officeDocument/2006/relationships/image" Target="media/image135.emf"/><Relationship Id="rId287" Type="http://schemas.openxmlformats.org/officeDocument/2006/relationships/image" Target="media/image147.png"/><Relationship Id="rId14" Type="http://schemas.openxmlformats.org/officeDocument/2006/relationships/oleObject" Target="embeddings/Microsoft_Word_97_-_2003_Document1.doc"/><Relationship Id="rId30" Type="http://schemas.openxmlformats.org/officeDocument/2006/relationships/oleObject" Target="embeddings/Microsoft_Word_97_-_2003_Document6.doc"/><Relationship Id="rId35" Type="http://schemas.openxmlformats.org/officeDocument/2006/relationships/image" Target="media/image15.emf"/><Relationship Id="rId56" Type="http://schemas.openxmlformats.org/officeDocument/2006/relationships/oleObject" Target="embeddings/oleObject6.bin"/><Relationship Id="rId77" Type="http://schemas.openxmlformats.org/officeDocument/2006/relationships/image" Target="media/image37.emf"/><Relationship Id="rId100" Type="http://schemas.openxmlformats.org/officeDocument/2006/relationships/oleObject" Target="embeddings/Microsoft_Visio_2003-2010_Drawing29.vsd"/><Relationship Id="rId105" Type="http://schemas.openxmlformats.org/officeDocument/2006/relationships/image" Target="media/image52.emf"/><Relationship Id="rId126" Type="http://schemas.openxmlformats.org/officeDocument/2006/relationships/oleObject" Target="embeddings/Microsoft_Word_97_-_2003_Document20.doc"/><Relationship Id="rId147" Type="http://schemas.openxmlformats.org/officeDocument/2006/relationships/image" Target="media/image73.emf"/><Relationship Id="rId168" Type="http://schemas.openxmlformats.org/officeDocument/2006/relationships/oleObject" Target="embeddings/Microsoft_Visio_2003-2010_Drawing63.vsd"/><Relationship Id="rId282" Type="http://schemas.openxmlformats.org/officeDocument/2006/relationships/package" Target="embeddings/Microsoft_Visio_Drawing16.vsdx"/><Relationship Id="rId8" Type="http://schemas.openxmlformats.org/officeDocument/2006/relationships/oleObject" Target="embeddings/oleObject1.bin"/><Relationship Id="rId51" Type="http://schemas.openxmlformats.org/officeDocument/2006/relationships/image" Target="media/image24.emf"/><Relationship Id="rId72" Type="http://schemas.openxmlformats.org/officeDocument/2006/relationships/oleObject" Target="embeddings/oleObject11.bin"/><Relationship Id="rId93" Type="http://schemas.openxmlformats.org/officeDocument/2006/relationships/image" Target="media/image46.emf"/><Relationship Id="rId98" Type="http://schemas.openxmlformats.org/officeDocument/2006/relationships/oleObject" Target="embeddings/Microsoft_Visio_2003-2010_Drawing28.vsd"/><Relationship Id="rId121" Type="http://schemas.openxmlformats.org/officeDocument/2006/relationships/image" Target="media/image60.emf"/><Relationship Id="rId142" Type="http://schemas.openxmlformats.org/officeDocument/2006/relationships/oleObject" Target="embeddings/Microsoft_Visio_2003-2010_Drawing50.vsd"/><Relationship Id="rId163" Type="http://schemas.openxmlformats.org/officeDocument/2006/relationships/image" Target="media/image81.emf"/><Relationship Id="rId184" Type="http://schemas.openxmlformats.org/officeDocument/2006/relationships/oleObject" Target="embeddings/Microsoft_Word_97_-_2003_Document23.doc"/><Relationship Id="rId189" Type="http://schemas.openxmlformats.org/officeDocument/2006/relationships/image" Target="media/image94.emf"/><Relationship Id="rId219" Type="http://schemas.openxmlformats.org/officeDocument/2006/relationships/image" Target="media/image110.emf"/><Relationship Id="rId3" Type="http://schemas.openxmlformats.org/officeDocument/2006/relationships/settings" Target="settings.xml"/><Relationship Id="rId214" Type="http://schemas.openxmlformats.org/officeDocument/2006/relationships/image" Target="media/image107.emf"/><Relationship Id="rId230" Type="http://schemas.openxmlformats.org/officeDocument/2006/relationships/oleObject" Target="embeddings/Microsoft_Word_97_-_2003_Document25.doc"/><Relationship Id="rId235" Type="http://schemas.openxmlformats.org/officeDocument/2006/relationships/image" Target="media/image118.emf"/><Relationship Id="rId251" Type="http://schemas.openxmlformats.org/officeDocument/2006/relationships/oleObject" Target="embeddings/Microsoft_Visio_2003-2010_Drawing98.vsd"/><Relationship Id="rId256" Type="http://schemas.openxmlformats.org/officeDocument/2006/relationships/image" Target="media/image130.emf"/><Relationship Id="rId277" Type="http://schemas.openxmlformats.org/officeDocument/2006/relationships/image" Target="media/image141.emf"/><Relationship Id="rId298" Type="http://schemas.openxmlformats.org/officeDocument/2006/relationships/header" Target="header1.xml"/><Relationship Id="rId25" Type="http://schemas.openxmlformats.org/officeDocument/2006/relationships/image" Target="media/image10.emf"/><Relationship Id="rId46" Type="http://schemas.openxmlformats.org/officeDocument/2006/relationships/oleObject" Target="embeddings/Microsoft_Visio_2003-2010_Drawing14.vsd"/><Relationship Id="rId67" Type="http://schemas.openxmlformats.org/officeDocument/2006/relationships/image" Target="media/image32.emf"/><Relationship Id="rId116" Type="http://schemas.openxmlformats.org/officeDocument/2006/relationships/oleObject" Target="embeddings/Microsoft_Visio_2003-2010_Drawing37.vsd"/><Relationship Id="rId137" Type="http://schemas.openxmlformats.org/officeDocument/2006/relationships/image" Target="media/image68.emf"/><Relationship Id="rId158" Type="http://schemas.openxmlformats.org/officeDocument/2006/relationships/oleObject" Target="embeddings/Microsoft_Visio_2003-2010_Drawing58.vsd"/><Relationship Id="rId272" Type="http://schemas.openxmlformats.org/officeDocument/2006/relationships/image" Target="media/image138.emf"/><Relationship Id="rId293" Type="http://schemas.openxmlformats.org/officeDocument/2006/relationships/package" Target="embeddings/Microsoft_Visio_Drawing20.vsdx"/><Relationship Id="rId302" Type="http://schemas.openxmlformats.org/officeDocument/2006/relationships/fontTable" Target="fontTable.xml"/><Relationship Id="rId20" Type="http://schemas.openxmlformats.org/officeDocument/2006/relationships/oleObject" Target="embeddings/Microsoft_Word_97_-_2003_Document4.doc"/><Relationship Id="rId41" Type="http://schemas.openxmlformats.org/officeDocument/2006/relationships/image" Target="media/image18.emf"/><Relationship Id="rId62" Type="http://schemas.openxmlformats.org/officeDocument/2006/relationships/oleObject" Target="embeddings/Microsoft_Word_97_-_2003_Document14.doc"/><Relationship Id="rId83" Type="http://schemas.openxmlformats.org/officeDocument/2006/relationships/image" Target="media/image40.emf"/><Relationship Id="rId88" Type="http://schemas.openxmlformats.org/officeDocument/2006/relationships/image" Target="media/image43.emf"/><Relationship Id="rId111" Type="http://schemas.openxmlformats.org/officeDocument/2006/relationships/image" Target="media/image55.emf"/><Relationship Id="rId132" Type="http://schemas.openxmlformats.org/officeDocument/2006/relationships/oleObject" Target="embeddings/Microsoft_Visio_2003-2010_Drawing45.vsd"/><Relationship Id="rId153" Type="http://schemas.openxmlformats.org/officeDocument/2006/relationships/image" Target="media/image76.emf"/><Relationship Id="rId174" Type="http://schemas.openxmlformats.org/officeDocument/2006/relationships/oleObject" Target="embeddings/Microsoft_Visio_2003-2010_Drawing66.vsd"/><Relationship Id="rId179" Type="http://schemas.openxmlformats.org/officeDocument/2006/relationships/image" Target="media/image89.emf"/><Relationship Id="rId195" Type="http://schemas.openxmlformats.org/officeDocument/2006/relationships/image" Target="media/image97.emf"/><Relationship Id="rId209" Type="http://schemas.openxmlformats.org/officeDocument/2006/relationships/oleObject" Target="embeddings/Microsoft_Visio_2003-2010_Drawing81.vsd"/><Relationship Id="rId190" Type="http://schemas.openxmlformats.org/officeDocument/2006/relationships/oleObject" Target="embeddings/Microsoft_Visio_2003-2010_Drawing72.vsd"/><Relationship Id="rId204" Type="http://schemas.openxmlformats.org/officeDocument/2006/relationships/oleObject" Target="embeddings/Microsoft_Visio_2003-2010_Drawing79.vsd"/><Relationship Id="rId220" Type="http://schemas.openxmlformats.org/officeDocument/2006/relationships/oleObject" Target="embeddings/Microsoft_Visio_2003-2010_Drawing85.vsd"/><Relationship Id="rId225" Type="http://schemas.openxmlformats.org/officeDocument/2006/relationships/image" Target="media/image113.emf"/><Relationship Id="rId241" Type="http://schemas.openxmlformats.org/officeDocument/2006/relationships/image" Target="media/image121.emf"/><Relationship Id="rId246" Type="http://schemas.openxmlformats.org/officeDocument/2006/relationships/oleObject" Target="embeddings/Microsoft_Visio_2003-2010_Drawing97.vsd"/><Relationship Id="rId267" Type="http://schemas.openxmlformats.org/officeDocument/2006/relationships/package" Target="embeddings/Microsoft_Visio_Drawing10.vsdx"/><Relationship Id="rId288" Type="http://schemas.openxmlformats.org/officeDocument/2006/relationships/image" Target="media/image148.emf"/><Relationship Id="rId15" Type="http://schemas.openxmlformats.org/officeDocument/2006/relationships/image" Target="media/image5.emf"/><Relationship Id="rId36" Type="http://schemas.openxmlformats.org/officeDocument/2006/relationships/oleObject" Target="embeddings/Microsoft_Word_97_-_2003_Document9.doc"/><Relationship Id="rId57" Type="http://schemas.openxmlformats.org/officeDocument/2006/relationships/image" Target="media/image27.emf"/><Relationship Id="rId106" Type="http://schemas.openxmlformats.org/officeDocument/2006/relationships/oleObject" Target="embeddings/Microsoft_Visio_2003-2010_Drawing32.vsd"/><Relationship Id="rId127" Type="http://schemas.openxmlformats.org/officeDocument/2006/relationships/image" Target="media/image63.emf"/><Relationship Id="rId262" Type="http://schemas.openxmlformats.org/officeDocument/2006/relationships/image" Target="media/image133.emf"/><Relationship Id="rId283" Type="http://schemas.openxmlformats.org/officeDocument/2006/relationships/image" Target="media/image144.emf"/><Relationship Id="rId10" Type="http://schemas.openxmlformats.org/officeDocument/2006/relationships/oleObject" Target="embeddings/Microsoft_Visio_2003-2010_Drawing.vsd"/><Relationship Id="rId31" Type="http://schemas.openxmlformats.org/officeDocument/2006/relationships/image" Target="media/image13.emf"/><Relationship Id="rId52" Type="http://schemas.openxmlformats.org/officeDocument/2006/relationships/oleObject" Target="embeddings/oleObject5.bin"/><Relationship Id="rId73" Type="http://schemas.openxmlformats.org/officeDocument/2006/relationships/image" Target="media/image35.emf"/><Relationship Id="rId78" Type="http://schemas.openxmlformats.org/officeDocument/2006/relationships/oleObject" Target="embeddings/Microsoft_Word_97_-_2003_Document15.doc"/><Relationship Id="rId94" Type="http://schemas.openxmlformats.org/officeDocument/2006/relationships/oleObject" Target="embeddings/Microsoft_Visio_2003-2010_Drawing26.vsd"/><Relationship Id="rId99" Type="http://schemas.openxmlformats.org/officeDocument/2006/relationships/image" Target="media/image49.emf"/><Relationship Id="rId101" Type="http://schemas.openxmlformats.org/officeDocument/2006/relationships/image" Target="media/image50.emf"/><Relationship Id="rId122" Type="http://schemas.openxmlformats.org/officeDocument/2006/relationships/oleObject" Target="embeddings/Microsoft_Word_97_-_2003_Document19.doc"/><Relationship Id="rId143" Type="http://schemas.openxmlformats.org/officeDocument/2006/relationships/image" Target="media/image71.emf"/><Relationship Id="rId148" Type="http://schemas.openxmlformats.org/officeDocument/2006/relationships/oleObject" Target="embeddings/Microsoft_Visio_2003-2010_Drawing53.vsd"/><Relationship Id="rId164" Type="http://schemas.openxmlformats.org/officeDocument/2006/relationships/oleObject" Target="embeddings/Microsoft_Visio_2003-2010_Drawing61.vsd"/><Relationship Id="rId169" Type="http://schemas.openxmlformats.org/officeDocument/2006/relationships/image" Target="media/image84.emf"/><Relationship Id="rId185" Type="http://schemas.openxmlformats.org/officeDocument/2006/relationships/image" Target="media/image92.emf"/><Relationship Id="rId4" Type="http://schemas.openxmlformats.org/officeDocument/2006/relationships/webSettings" Target="webSettings.xml"/><Relationship Id="rId9" Type="http://schemas.openxmlformats.org/officeDocument/2006/relationships/image" Target="media/image2.emf"/><Relationship Id="rId180" Type="http://schemas.openxmlformats.org/officeDocument/2006/relationships/oleObject" Target="embeddings/Microsoft_Word_97_-_2003_Document22.doc"/><Relationship Id="rId210" Type="http://schemas.openxmlformats.org/officeDocument/2006/relationships/image" Target="media/image105.emf"/><Relationship Id="rId215" Type="http://schemas.openxmlformats.org/officeDocument/2006/relationships/oleObject" Target="embeddings/Microsoft_Visio_2003-2010_Drawing83.vsd"/><Relationship Id="rId236" Type="http://schemas.openxmlformats.org/officeDocument/2006/relationships/package" Target="embeddings/Microsoft_Visio_Drawing3.vsdx"/><Relationship Id="rId257" Type="http://schemas.openxmlformats.org/officeDocument/2006/relationships/package" Target="embeddings/Microsoft_Visio_Drawing6.vsdx"/><Relationship Id="rId278" Type="http://schemas.openxmlformats.org/officeDocument/2006/relationships/package" Target="embeddings/Microsoft_Visio_Drawing14.vsdx"/><Relationship Id="rId26" Type="http://schemas.openxmlformats.org/officeDocument/2006/relationships/oleObject" Target="embeddings/Microsoft_Visio_2003-2010_Drawing6.vsd"/><Relationship Id="rId231" Type="http://schemas.openxmlformats.org/officeDocument/2006/relationships/image" Target="media/image116.emf"/><Relationship Id="rId252" Type="http://schemas.openxmlformats.org/officeDocument/2006/relationships/image" Target="media/image128.emf"/><Relationship Id="rId273" Type="http://schemas.openxmlformats.org/officeDocument/2006/relationships/image" Target="media/image139.emf"/><Relationship Id="rId294" Type="http://schemas.openxmlformats.org/officeDocument/2006/relationships/image" Target="media/image151.emf"/><Relationship Id="rId47" Type="http://schemas.openxmlformats.org/officeDocument/2006/relationships/image" Target="media/image21.emf"/><Relationship Id="rId68" Type="http://schemas.openxmlformats.org/officeDocument/2006/relationships/oleObject" Target="embeddings/oleObject9.bin"/><Relationship Id="rId89" Type="http://schemas.openxmlformats.org/officeDocument/2006/relationships/image" Target="media/image44.emf"/><Relationship Id="rId112" Type="http://schemas.openxmlformats.org/officeDocument/2006/relationships/oleObject" Target="embeddings/Microsoft_Visio_2003-2010_Drawing35.vsd"/><Relationship Id="rId133" Type="http://schemas.openxmlformats.org/officeDocument/2006/relationships/image" Target="media/image66.emf"/><Relationship Id="rId154" Type="http://schemas.openxmlformats.org/officeDocument/2006/relationships/oleObject" Target="embeddings/Microsoft_Visio_2003-2010_Drawing56.vsd"/><Relationship Id="rId175" Type="http://schemas.openxmlformats.org/officeDocument/2006/relationships/image" Target="media/image87.emf"/><Relationship Id="rId196" Type="http://schemas.openxmlformats.org/officeDocument/2006/relationships/oleObject" Target="embeddings/Microsoft_Visio_2003-2010_Drawing75.vsd"/><Relationship Id="rId200" Type="http://schemas.openxmlformats.org/officeDocument/2006/relationships/oleObject" Target="embeddings/Microsoft_Visio_2003-2010_Drawing77.vsd"/><Relationship Id="rId16" Type="http://schemas.openxmlformats.org/officeDocument/2006/relationships/oleObject" Target="embeddings/Microsoft_Word_97_-_2003_Document2.doc"/><Relationship Id="rId221" Type="http://schemas.openxmlformats.org/officeDocument/2006/relationships/image" Target="media/image111.emf"/><Relationship Id="rId242" Type="http://schemas.openxmlformats.org/officeDocument/2006/relationships/oleObject" Target="embeddings/Microsoft_Visio_2003-2010_Drawing95.vsd"/><Relationship Id="rId263" Type="http://schemas.openxmlformats.org/officeDocument/2006/relationships/package" Target="embeddings/Microsoft_Visio_Drawing8.vsdx"/><Relationship Id="rId284" Type="http://schemas.openxmlformats.org/officeDocument/2006/relationships/package" Target="embeddings/Microsoft_Visio_Drawing17.vsdx"/><Relationship Id="rId37" Type="http://schemas.openxmlformats.org/officeDocument/2006/relationships/image" Target="media/image16.emf"/><Relationship Id="rId58" Type="http://schemas.openxmlformats.org/officeDocument/2006/relationships/oleObject" Target="embeddings/Microsoft_Word_97_-_2003_Document12.doc"/><Relationship Id="rId79" Type="http://schemas.openxmlformats.org/officeDocument/2006/relationships/image" Target="media/image38.emf"/><Relationship Id="rId102" Type="http://schemas.openxmlformats.org/officeDocument/2006/relationships/oleObject" Target="embeddings/Microsoft_Visio_2003-2010_Drawing30.vsd"/><Relationship Id="rId123" Type="http://schemas.openxmlformats.org/officeDocument/2006/relationships/image" Target="media/image61.emf"/><Relationship Id="rId144" Type="http://schemas.openxmlformats.org/officeDocument/2006/relationships/oleObject" Target="embeddings/Microsoft_Visio_2003-2010_Drawing51.vsd"/><Relationship Id="rId90" Type="http://schemas.openxmlformats.org/officeDocument/2006/relationships/oleObject" Target="embeddings/Microsoft_Visio_2003-2010_Drawing24.vsd"/><Relationship Id="rId165" Type="http://schemas.openxmlformats.org/officeDocument/2006/relationships/image" Target="media/image82.emf"/><Relationship Id="rId186" Type="http://schemas.openxmlformats.org/officeDocument/2006/relationships/package" Target="embeddings/Microsoft_Visio_Drawing1.vsdx"/><Relationship Id="rId211" Type="http://schemas.openxmlformats.org/officeDocument/2006/relationships/package" Target="embeddings/Microsoft_Visio_Drawing2.vsdx"/><Relationship Id="rId232" Type="http://schemas.openxmlformats.org/officeDocument/2006/relationships/oleObject" Target="embeddings/Microsoft_Word_97_-_2003_Document26.doc"/><Relationship Id="rId253" Type="http://schemas.openxmlformats.org/officeDocument/2006/relationships/package" Target="embeddings/Microsoft_Visio_Drawing4.vsdx"/><Relationship Id="rId274" Type="http://schemas.openxmlformats.org/officeDocument/2006/relationships/package" Target="embeddings/Microsoft_Visio_Drawing12.vsdx"/><Relationship Id="rId295" Type="http://schemas.openxmlformats.org/officeDocument/2006/relationships/package" Target="embeddings/Microsoft_Visio_Drawing21.vsdx"/><Relationship Id="rId27" Type="http://schemas.openxmlformats.org/officeDocument/2006/relationships/image" Target="media/image11.emf"/><Relationship Id="rId48" Type="http://schemas.openxmlformats.org/officeDocument/2006/relationships/image" Target="media/image22.emf"/><Relationship Id="rId69" Type="http://schemas.openxmlformats.org/officeDocument/2006/relationships/image" Target="media/image33.emf"/><Relationship Id="rId113" Type="http://schemas.openxmlformats.org/officeDocument/2006/relationships/image" Target="media/image56.emf"/><Relationship Id="rId134" Type="http://schemas.openxmlformats.org/officeDocument/2006/relationships/oleObject" Target="embeddings/Microsoft_Visio_2003-2010_Drawing46.vsd"/><Relationship Id="rId80" Type="http://schemas.openxmlformats.org/officeDocument/2006/relationships/oleObject" Target="embeddings/Microsoft_Word_97_-_2003_Document16.doc"/><Relationship Id="rId155" Type="http://schemas.openxmlformats.org/officeDocument/2006/relationships/image" Target="media/image77.emf"/><Relationship Id="rId176" Type="http://schemas.openxmlformats.org/officeDocument/2006/relationships/package" Target="embeddings/Microsoft_Visio_Drawing.vsdx"/><Relationship Id="rId197" Type="http://schemas.openxmlformats.org/officeDocument/2006/relationships/image" Target="media/image98.emf"/><Relationship Id="rId201" Type="http://schemas.openxmlformats.org/officeDocument/2006/relationships/image" Target="media/image100.emf"/><Relationship Id="rId222" Type="http://schemas.openxmlformats.org/officeDocument/2006/relationships/oleObject" Target="embeddings/Microsoft_Visio_2003-2010_Drawing86.vsd"/><Relationship Id="rId243" Type="http://schemas.openxmlformats.org/officeDocument/2006/relationships/image" Target="media/image122.emf"/><Relationship Id="rId264" Type="http://schemas.openxmlformats.org/officeDocument/2006/relationships/image" Target="media/image134.emf"/><Relationship Id="rId285" Type="http://schemas.openxmlformats.org/officeDocument/2006/relationships/image" Target="media/image145.png"/><Relationship Id="rId17" Type="http://schemas.openxmlformats.org/officeDocument/2006/relationships/image" Target="media/image6.emf"/><Relationship Id="rId38" Type="http://schemas.openxmlformats.org/officeDocument/2006/relationships/oleObject" Target="embeddings/Microsoft_Word_97_-_2003_Document10.doc"/><Relationship Id="rId59" Type="http://schemas.openxmlformats.org/officeDocument/2006/relationships/image" Target="media/image28.emf"/><Relationship Id="rId103" Type="http://schemas.openxmlformats.org/officeDocument/2006/relationships/image" Target="media/image51.emf"/><Relationship Id="rId124" Type="http://schemas.openxmlformats.org/officeDocument/2006/relationships/oleObject" Target="embeddings/Microsoft_Visio_2003-2010_Drawing41.vsd"/><Relationship Id="rId70" Type="http://schemas.openxmlformats.org/officeDocument/2006/relationships/oleObject" Target="embeddings/oleObject10.bin"/><Relationship Id="rId91" Type="http://schemas.openxmlformats.org/officeDocument/2006/relationships/image" Target="media/image45.emf"/><Relationship Id="rId145" Type="http://schemas.openxmlformats.org/officeDocument/2006/relationships/image" Target="media/image72.emf"/><Relationship Id="rId166" Type="http://schemas.openxmlformats.org/officeDocument/2006/relationships/oleObject" Target="embeddings/Microsoft_Word_97_-_2003_Document21.doc"/><Relationship Id="rId187" Type="http://schemas.openxmlformats.org/officeDocument/2006/relationships/image" Target="media/image93.emf"/><Relationship Id="rId1" Type="http://schemas.openxmlformats.org/officeDocument/2006/relationships/numbering" Target="numbering.xml"/><Relationship Id="rId212" Type="http://schemas.openxmlformats.org/officeDocument/2006/relationships/image" Target="media/image106.emf"/><Relationship Id="rId233" Type="http://schemas.openxmlformats.org/officeDocument/2006/relationships/image" Target="media/image117.emf"/><Relationship Id="rId254" Type="http://schemas.openxmlformats.org/officeDocument/2006/relationships/image" Target="media/image129.emf"/><Relationship Id="rId28" Type="http://schemas.openxmlformats.org/officeDocument/2006/relationships/oleObject" Target="embeddings/Microsoft_Word_97_-_2003_Document5.doc"/><Relationship Id="rId49" Type="http://schemas.openxmlformats.org/officeDocument/2006/relationships/oleObject" Target="embeddings/Microsoft_Visio_2003-2010_Drawing15.vsd"/><Relationship Id="rId114" Type="http://schemas.openxmlformats.org/officeDocument/2006/relationships/oleObject" Target="embeddings/Microsoft_Visio_2003-2010_Drawing36.vsd"/><Relationship Id="rId275" Type="http://schemas.openxmlformats.org/officeDocument/2006/relationships/image" Target="media/image140.emf"/><Relationship Id="rId296" Type="http://schemas.openxmlformats.org/officeDocument/2006/relationships/image" Target="media/image152.emf"/><Relationship Id="rId300" Type="http://schemas.openxmlformats.org/officeDocument/2006/relationships/footer" Target="footer1.xml"/><Relationship Id="rId60" Type="http://schemas.openxmlformats.org/officeDocument/2006/relationships/oleObject" Target="embeddings/Microsoft_Word_97_-_2003_Document13.doc"/><Relationship Id="rId81" Type="http://schemas.openxmlformats.org/officeDocument/2006/relationships/image" Target="media/image39.emf"/><Relationship Id="rId135" Type="http://schemas.openxmlformats.org/officeDocument/2006/relationships/image" Target="media/image67.emf"/><Relationship Id="rId156" Type="http://schemas.openxmlformats.org/officeDocument/2006/relationships/oleObject" Target="embeddings/Microsoft_Visio_2003-2010_Drawing57.vsd"/><Relationship Id="rId177" Type="http://schemas.openxmlformats.org/officeDocument/2006/relationships/image" Target="media/image88.emf"/><Relationship Id="rId198" Type="http://schemas.openxmlformats.org/officeDocument/2006/relationships/oleObject" Target="embeddings/Microsoft_Visio_2003-2010_Drawing76.vsd"/><Relationship Id="rId202" Type="http://schemas.openxmlformats.org/officeDocument/2006/relationships/oleObject" Target="embeddings/Microsoft_Visio_2003-2010_Drawing78.vsd"/><Relationship Id="rId223" Type="http://schemas.openxmlformats.org/officeDocument/2006/relationships/image" Target="media/image112.emf"/><Relationship Id="rId244" Type="http://schemas.openxmlformats.org/officeDocument/2006/relationships/oleObject" Target="embeddings/Microsoft_Word_97_-_2003_Document30.doc"/><Relationship Id="rId18" Type="http://schemas.openxmlformats.org/officeDocument/2006/relationships/oleObject" Target="embeddings/Microsoft_Word_97_-_2003_Document3.doc"/><Relationship Id="rId39" Type="http://schemas.openxmlformats.org/officeDocument/2006/relationships/image" Target="media/image17.emf"/><Relationship Id="rId265" Type="http://schemas.openxmlformats.org/officeDocument/2006/relationships/package" Target="embeddings/Microsoft_Visio_Drawing9.vsdx"/><Relationship Id="rId286" Type="http://schemas.openxmlformats.org/officeDocument/2006/relationships/image" Target="media/image146.png"/><Relationship Id="rId50" Type="http://schemas.openxmlformats.org/officeDocument/2006/relationships/image" Target="media/image23.emf"/><Relationship Id="rId104" Type="http://schemas.openxmlformats.org/officeDocument/2006/relationships/oleObject" Target="embeddings/Microsoft_Visio_2003-2010_Drawing31.vsd"/><Relationship Id="rId125" Type="http://schemas.openxmlformats.org/officeDocument/2006/relationships/image" Target="media/image62.emf"/><Relationship Id="rId146" Type="http://schemas.openxmlformats.org/officeDocument/2006/relationships/oleObject" Target="embeddings/Microsoft_Visio_2003-2010_Drawing52.vsd"/><Relationship Id="rId167" Type="http://schemas.openxmlformats.org/officeDocument/2006/relationships/image" Target="media/image83.emf"/><Relationship Id="rId188" Type="http://schemas.openxmlformats.org/officeDocument/2006/relationships/oleObject" Target="embeddings/Microsoft_Visio_2003-2010_Drawing71.vsd"/><Relationship Id="rId71" Type="http://schemas.openxmlformats.org/officeDocument/2006/relationships/image" Target="media/image34.emf"/><Relationship Id="rId92" Type="http://schemas.openxmlformats.org/officeDocument/2006/relationships/oleObject" Target="embeddings/Microsoft_Visio_2003-2010_Drawing25.vsd"/><Relationship Id="rId213" Type="http://schemas.openxmlformats.org/officeDocument/2006/relationships/oleObject" Target="embeddings/Microsoft_Visio_2003-2010_Drawing82.vsd"/><Relationship Id="rId234" Type="http://schemas.openxmlformats.org/officeDocument/2006/relationships/oleObject" Target="embeddings/Microsoft_Word_97_-_2003_Document27.doc"/></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42</TotalTime>
  <Pages>1</Pages>
  <Words>25791</Words>
  <Characters>147013</Characters>
  <Application>Microsoft Office Word</Application>
  <DocSecurity>0</DocSecurity>
  <Lines>1225</Lines>
  <Paragraphs>344</Paragraphs>
  <ScaleCrop>false</ScaleCrop>
  <HeadingPairs>
    <vt:vector size="2" baseType="variant">
      <vt:variant>
        <vt:lpstr>Title</vt:lpstr>
      </vt:variant>
      <vt:variant>
        <vt:i4>1</vt:i4>
      </vt:variant>
    </vt:vector>
  </HeadingPairs>
  <TitlesOfParts>
    <vt:vector size="1" baseType="lpstr">
      <vt:lpstr>3GPP TS 36.508</vt:lpstr>
    </vt:vector>
  </TitlesOfParts>
  <Company>ETSI</Company>
  <LinksUpToDate>false</LinksUpToDate>
  <CharactersWithSpaces>172460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36.508</dc:title>
  <dc:subject>Common test environment for UE; Conformance testing</dc:subject>
  <dc:creator>3GPP TSG RAN WG5</dc:creator>
  <cp:keywords>3GPP, LTE, testing, terminal</cp:keywords>
  <dc:description/>
  <cp:lastModifiedBy>5882</cp:lastModifiedBy>
  <cp:revision>37</cp:revision>
  <cp:lastPrinted>2008-11-20T16:42:00Z</cp:lastPrinted>
  <dcterms:created xsi:type="dcterms:W3CDTF">2021-04-11T16:58:00Z</dcterms:created>
  <dcterms:modified xsi:type="dcterms:W3CDTF">2022-09-23T16:59:00Z</dcterms:modified>
</cp:coreProperties>
</file>