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Derivation Path: </w:t>
            </w:r>
            <w:r w:rsidRPr="002B3813">
              <w:rPr>
                <w:rFonts w:ascii="Arial" w:eastAsia="MS Mincho" w:hAnsi="Arial"/>
                <w:color w:val="000000"/>
                <w:sz w:val="18"/>
              </w:rPr>
              <w:t>C</w:t>
            </w:r>
            <w:r w:rsidRPr="002B3813">
              <w:rPr>
                <w:rFonts w:ascii="Arial" w:hAnsi="Arial"/>
                <w:color w:val="000000"/>
                <w:sz w:val="18"/>
              </w:rPr>
              <w:t xml:space="preserve">lause </w:t>
            </w:r>
            <w:r w:rsidRPr="002B3813">
              <w:rPr>
                <w:rFonts w:ascii="Arial" w:eastAsia="MS Mincho" w:hAnsi="Arial"/>
                <w:color w:val="000000"/>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color w:val="000000"/>
                <w:sz w:val="18"/>
              </w:rPr>
            </w:pPr>
          </w:p>
        </w:tc>
        <w:tc>
          <w:tcPr>
            <w:tcW w:w="1700" w:type="dxa"/>
          </w:tcPr>
          <w:p w14:paraId="0E8C882A" w14:textId="77777777" w:rsidR="0017031D" w:rsidRPr="002B3813" w:rsidRDefault="0017031D" w:rsidP="00FD72C1">
            <w:pPr>
              <w:keepNext/>
              <w:keepLines/>
              <w:spacing w:after="0"/>
              <w:rPr>
                <w:rFonts w:ascii="Arial" w:hAnsi="Arial"/>
                <w:color w:val="000000"/>
                <w:sz w:val="18"/>
              </w:rPr>
            </w:pPr>
          </w:p>
        </w:tc>
        <w:tc>
          <w:tcPr>
            <w:tcW w:w="1245" w:type="dxa"/>
          </w:tcPr>
          <w:p w14:paraId="40506D54" w14:textId="77777777" w:rsidR="0017031D" w:rsidRPr="002B3813" w:rsidRDefault="0017031D" w:rsidP="00FD72C1">
            <w:pPr>
              <w:keepNext/>
              <w:keepLines/>
              <w:spacing w:after="0"/>
              <w:rPr>
                <w:rFonts w:ascii="Arial" w:hAnsi="Arial"/>
                <w:color w:val="000000"/>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color w:val="000000"/>
                <w:sz w:val="18"/>
              </w:rPr>
            </w:pPr>
          </w:p>
        </w:tc>
        <w:tc>
          <w:tcPr>
            <w:tcW w:w="1700" w:type="dxa"/>
          </w:tcPr>
          <w:p w14:paraId="1817DAA8" w14:textId="77777777" w:rsidR="0017031D" w:rsidRPr="002B3813" w:rsidRDefault="0017031D" w:rsidP="00FD72C1">
            <w:pPr>
              <w:keepNext/>
              <w:keepLines/>
              <w:spacing w:after="0"/>
              <w:rPr>
                <w:rFonts w:ascii="Arial" w:hAnsi="Arial"/>
                <w:color w:val="000000"/>
                <w:sz w:val="18"/>
              </w:rPr>
            </w:pPr>
          </w:p>
        </w:tc>
        <w:tc>
          <w:tcPr>
            <w:tcW w:w="1245" w:type="dxa"/>
          </w:tcPr>
          <w:p w14:paraId="662C20D1" w14:textId="77777777" w:rsidR="0017031D" w:rsidRPr="002B3813" w:rsidRDefault="0017031D" w:rsidP="00FD72C1">
            <w:pPr>
              <w:keepNext/>
              <w:keepLines/>
              <w:spacing w:after="0"/>
              <w:rPr>
                <w:rFonts w:ascii="Arial" w:hAnsi="Arial"/>
                <w:color w:val="000000"/>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color w:val="000000"/>
                <w:sz w:val="18"/>
              </w:rPr>
            </w:pPr>
          </w:p>
        </w:tc>
        <w:tc>
          <w:tcPr>
            <w:tcW w:w="1700" w:type="dxa"/>
          </w:tcPr>
          <w:p w14:paraId="7902684E" w14:textId="77777777" w:rsidR="0017031D" w:rsidRPr="002B3813" w:rsidRDefault="0017031D" w:rsidP="00FD72C1">
            <w:pPr>
              <w:keepNext/>
              <w:keepLines/>
              <w:spacing w:after="0"/>
              <w:rPr>
                <w:rFonts w:ascii="Arial" w:hAnsi="Arial"/>
                <w:color w:val="000000"/>
                <w:sz w:val="18"/>
              </w:rPr>
            </w:pPr>
          </w:p>
        </w:tc>
        <w:tc>
          <w:tcPr>
            <w:tcW w:w="1245" w:type="dxa"/>
          </w:tcPr>
          <w:p w14:paraId="6C687A7C" w14:textId="77777777" w:rsidR="0017031D" w:rsidRPr="002B3813" w:rsidRDefault="0017031D" w:rsidP="00FD72C1">
            <w:pPr>
              <w:keepNext/>
              <w:keepLines/>
              <w:spacing w:after="0"/>
              <w:rPr>
                <w:rFonts w:ascii="Arial" w:hAnsi="Arial"/>
                <w:color w:val="000000"/>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color w:val="000000"/>
                <w:sz w:val="18"/>
                <w:lang w:eastAsia="zh-CN"/>
              </w:rPr>
            </w:pPr>
            <w:r w:rsidRPr="002B3813">
              <w:rPr>
                <w:rFonts w:ascii="Arial" w:hAnsi="Arial"/>
                <w:color w:val="000000"/>
                <w:sz w:val="18"/>
              </w:rPr>
              <w:t xml:space="preserve">See subclause </w:t>
            </w:r>
            <w:r w:rsidRPr="002B3813">
              <w:rPr>
                <w:rFonts w:ascii="Arial" w:eastAsia="SimSun" w:hAnsi="Arial"/>
                <w:color w:val="000000"/>
                <w:sz w:val="18"/>
                <w:lang w:eastAsia="zh-CN"/>
              </w:rPr>
              <w:t>5.2.</w:t>
            </w:r>
            <w:r w:rsidRPr="002B3813">
              <w:rPr>
                <w:rFonts w:ascii="Arial" w:hAnsi="Arial"/>
                <w:color w:val="000000"/>
                <w:sz w:val="18"/>
              </w:rPr>
              <w:t>1</w:t>
            </w:r>
            <w:r w:rsidRPr="002B3813">
              <w:rPr>
                <w:rFonts w:ascii="Arial" w:eastAsia="SimSun" w:hAnsi="Arial"/>
                <w:color w:val="000000"/>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color w:val="000000"/>
                <w:sz w:val="18"/>
              </w:rPr>
            </w:pPr>
          </w:p>
        </w:tc>
        <w:tc>
          <w:tcPr>
            <w:tcW w:w="1245" w:type="dxa"/>
          </w:tcPr>
          <w:p w14:paraId="3CFB41CB" w14:textId="77777777" w:rsidR="0017031D" w:rsidRPr="002B3813" w:rsidRDefault="0017031D" w:rsidP="00FD72C1">
            <w:pPr>
              <w:keepNext/>
              <w:keepLines/>
              <w:spacing w:after="0"/>
              <w:rPr>
                <w:rFonts w:ascii="Arial" w:hAnsi="Arial"/>
                <w:color w:val="000000"/>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Not present</w:t>
            </w:r>
          </w:p>
        </w:tc>
        <w:tc>
          <w:tcPr>
            <w:tcW w:w="1700" w:type="dxa"/>
          </w:tcPr>
          <w:p w14:paraId="76F5374B" w14:textId="77777777" w:rsidR="0017031D" w:rsidRPr="002B3813" w:rsidRDefault="0017031D" w:rsidP="00FD72C1">
            <w:pPr>
              <w:keepNext/>
              <w:keepLines/>
              <w:spacing w:after="0"/>
              <w:rPr>
                <w:rFonts w:ascii="Arial" w:hAnsi="Arial"/>
                <w:color w:val="000000"/>
                <w:sz w:val="18"/>
              </w:rPr>
            </w:pPr>
          </w:p>
        </w:tc>
        <w:tc>
          <w:tcPr>
            <w:tcW w:w="1245" w:type="dxa"/>
          </w:tcPr>
          <w:p w14:paraId="385722CC" w14:textId="77777777" w:rsidR="0017031D" w:rsidRPr="002B3813" w:rsidRDefault="0017031D" w:rsidP="00FD72C1">
            <w:pPr>
              <w:keepNext/>
              <w:keepLines/>
              <w:spacing w:after="0"/>
              <w:rPr>
                <w:rFonts w:ascii="Arial" w:hAnsi="Arial"/>
                <w:color w:val="000000"/>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222A7708" w14:textId="77777777" w:rsidR="0017031D" w:rsidRPr="002B3813" w:rsidRDefault="0017031D" w:rsidP="00FD72C1">
            <w:pPr>
              <w:keepNext/>
              <w:keepLines/>
              <w:spacing w:after="0"/>
              <w:rPr>
                <w:rFonts w:ascii="Arial" w:hAnsi="Arial"/>
                <w:color w:val="000000"/>
                <w:sz w:val="18"/>
              </w:rPr>
            </w:pPr>
          </w:p>
        </w:tc>
        <w:tc>
          <w:tcPr>
            <w:tcW w:w="1700" w:type="dxa"/>
          </w:tcPr>
          <w:p w14:paraId="52253F5A" w14:textId="77777777" w:rsidR="0017031D" w:rsidRPr="002B3813" w:rsidRDefault="0017031D" w:rsidP="00FD72C1">
            <w:pPr>
              <w:keepNext/>
              <w:keepLines/>
              <w:spacing w:after="0"/>
              <w:rPr>
                <w:rFonts w:ascii="Arial" w:hAnsi="Arial"/>
                <w:color w:val="000000"/>
                <w:sz w:val="18"/>
              </w:rPr>
            </w:pPr>
          </w:p>
        </w:tc>
        <w:tc>
          <w:tcPr>
            <w:tcW w:w="1245" w:type="dxa"/>
          </w:tcPr>
          <w:p w14:paraId="79FC4A8A" w14:textId="77777777" w:rsidR="0017031D" w:rsidRPr="002B3813" w:rsidRDefault="0017031D" w:rsidP="00FD72C1">
            <w:pPr>
              <w:keepNext/>
              <w:keepLines/>
              <w:spacing w:after="0"/>
              <w:rPr>
                <w:rFonts w:ascii="Arial" w:hAnsi="Arial"/>
                <w:color w:val="000000"/>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09A6612E" w14:textId="77777777" w:rsidR="0017031D" w:rsidRPr="002B3813" w:rsidRDefault="0017031D" w:rsidP="00FD72C1">
            <w:pPr>
              <w:keepNext/>
              <w:keepLines/>
              <w:spacing w:after="0"/>
              <w:rPr>
                <w:rFonts w:ascii="Arial" w:hAnsi="Arial"/>
                <w:color w:val="000000"/>
                <w:sz w:val="18"/>
              </w:rPr>
            </w:pPr>
          </w:p>
        </w:tc>
        <w:tc>
          <w:tcPr>
            <w:tcW w:w="1700" w:type="dxa"/>
          </w:tcPr>
          <w:p w14:paraId="4EEAC933" w14:textId="77777777" w:rsidR="0017031D" w:rsidRPr="002B3813" w:rsidRDefault="0017031D" w:rsidP="00FD72C1">
            <w:pPr>
              <w:keepNext/>
              <w:keepLines/>
              <w:spacing w:after="0"/>
              <w:rPr>
                <w:rFonts w:ascii="Arial" w:hAnsi="Arial"/>
                <w:color w:val="000000"/>
                <w:sz w:val="18"/>
              </w:rPr>
            </w:pPr>
          </w:p>
        </w:tc>
        <w:tc>
          <w:tcPr>
            <w:tcW w:w="1245" w:type="dxa"/>
          </w:tcPr>
          <w:p w14:paraId="203578CE" w14:textId="77777777" w:rsidR="0017031D" w:rsidRPr="002B3813" w:rsidRDefault="0017031D" w:rsidP="00FD72C1">
            <w:pPr>
              <w:keepNext/>
              <w:keepLines/>
              <w:spacing w:after="0"/>
              <w:rPr>
                <w:rFonts w:ascii="Arial" w:hAnsi="Arial"/>
                <w:color w:val="000000"/>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w:t>
            </w:r>
          </w:p>
        </w:tc>
        <w:tc>
          <w:tcPr>
            <w:tcW w:w="2267" w:type="dxa"/>
          </w:tcPr>
          <w:p w14:paraId="234C0FD9" w14:textId="77777777" w:rsidR="0017031D" w:rsidRPr="002B3813" w:rsidRDefault="0017031D" w:rsidP="00FD72C1">
            <w:pPr>
              <w:keepNext/>
              <w:keepLines/>
              <w:spacing w:after="0"/>
              <w:rPr>
                <w:rFonts w:ascii="Arial" w:hAnsi="Arial"/>
                <w:color w:val="000000"/>
                <w:sz w:val="18"/>
              </w:rPr>
            </w:pPr>
          </w:p>
        </w:tc>
        <w:tc>
          <w:tcPr>
            <w:tcW w:w="1700" w:type="dxa"/>
          </w:tcPr>
          <w:p w14:paraId="3808C16A" w14:textId="77777777" w:rsidR="0017031D" w:rsidRPr="002B3813" w:rsidRDefault="0017031D" w:rsidP="00FD72C1">
            <w:pPr>
              <w:keepNext/>
              <w:keepLines/>
              <w:spacing w:after="0"/>
              <w:rPr>
                <w:rFonts w:ascii="Arial" w:hAnsi="Arial"/>
                <w:color w:val="000000"/>
                <w:sz w:val="18"/>
              </w:rPr>
            </w:pPr>
          </w:p>
        </w:tc>
        <w:tc>
          <w:tcPr>
            <w:tcW w:w="1245" w:type="dxa"/>
          </w:tcPr>
          <w:p w14:paraId="42F0C138" w14:textId="77777777" w:rsidR="0017031D" w:rsidRPr="002B3813" w:rsidRDefault="0017031D" w:rsidP="00FD72C1">
            <w:pPr>
              <w:keepNext/>
              <w:keepLines/>
              <w:spacing w:after="0"/>
              <w:rPr>
                <w:rFonts w:ascii="Arial" w:hAnsi="Arial"/>
                <w:color w:val="000000"/>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lastRenderedPageBreak/>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color w:val="000000"/>
                <w:lang w:eastAsia="en-US"/>
              </w:rPr>
              <w:t>C</w:t>
            </w:r>
            <w:r w:rsidR="004359B0" w:rsidRPr="002B3813">
              <w:rPr>
                <w:color w:val="000000"/>
                <w:lang w:eastAsia="en-US"/>
              </w:rPr>
              <w:t xml:space="preserve">lause </w:t>
            </w:r>
            <w:r w:rsidR="004359B0" w:rsidRPr="002B3813">
              <w:rPr>
                <w:rFonts w:eastAsia="MS Mincho"/>
                <w:color w:val="000000"/>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lastRenderedPageBreak/>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color w:val="000000"/>
                <w:lang w:eastAsia="en-US"/>
              </w:rPr>
              <w:t>C</w:t>
            </w:r>
            <w:r w:rsidRPr="002B3813">
              <w:rPr>
                <w:color w:val="000000"/>
                <w:lang w:eastAsia="en-US"/>
              </w:rPr>
              <w:t xml:space="preserve">lause </w:t>
            </w:r>
            <w:r w:rsidRPr="002B3813">
              <w:rPr>
                <w:rFonts w:eastAsia="MS Mincho"/>
                <w:color w:val="000000"/>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lang w:eastAsia="ja-JP"/>
        </w:rPr>
        <w:t>3</w:t>
      </w:r>
      <w:r w:rsidRPr="002B3813">
        <w:t>-</w:t>
      </w:r>
      <w:r w:rsidRPr="002B3813">
        <w:rPr>
          <w:rFonts w:eastAsia="MS Mincho"/>
          <w:lang w:eastAsia="ja-JP"/>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lang w:eastAsia="ja-JP"/>
              </w:rPr>
            </w:pPr>
            <w:r w:rsidRPr="002B3813">
              <w:rPr>
                <w:lang w:eastAsia="en-US"/>
              </w:rPr>
              <w:t xml:space="preserve">Derivation Path: </w:t>
            </w:r>
            <w:r w:rsidRPr="002B3813">
              <w:rPr>
                <w:rFonts w:eastAsia="MS Mincho"/>
                <w:lang w:eastAsia="ja-JP"/>
              </w:rPr>
              <w:t xml:space="preserve">Clause </w:t>
            </w:r>
            <w:r w:rsidRPr="002B3813">
              <w:rPr>
                <w:lang w:eastAsia="en-US"/>
              </w:rPr>
              <w:t>4.4.3.3</w:t>
            </w:r>
            <w:r w:rsidRPr="002B3813">
              <w:rPr>
                <w:rFonts w:eastAsia="MS Mincho"/>
                <w:lang w:eastAsia="ja-JP"/>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lang w:eastAsia="ja-JP"/>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lastRenderedPageBreak/>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lastRenderedPageBreak/>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w:t>
            </w:r>
            <w:r w:rsidRPr="002B3813">
              <w:rPr>
                <w:lang w:eastAsia="en-US"/>
              </w:rPr>
              <w:lastRenderedPageBreak/>
              <w:t xml:space="preserve">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lastRenderedPageBreak/>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2B3813"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B3813" w:rsidRDefault="00EE6386" w:rsidP="000B2FC7">
            <w:pPr>
              <w:pStyle w:val="TAL"/>
              <w:rPr>
                <w:lang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2B3813"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B3813" w:rsidRDefault="00EE6386" w:rsidP="000B2FC7">
            <w:pPr>
              <w:pStyle w:val="TAL"/>
              <w:rPr>
                <w:lang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B3813" w:rsidRDefault="00EE6386" w:rsidP="000B2FC7">
            <w:pPr>
              <w:pStyle w:val="TAL"/>
              <w:rPr>
                <w:lang w:eastAsia="en-US"/>
              </w:rPr>
            </w:pPr>
          </w:p>
        </w:tc>
        <w:tc>
          <w:tcPr>
            <w:tcW w:w="2267" w:type="dxa"/>
            <w:tcBorders>
              <w:bottom w:val="single" w:sz="4" w:space="0" w:color="auto"/>
            </w:tcBorders>
          </w:tcPr>
          <w:p w14:paraId="00D6E6DB" w14:textId="77777777" w:rsidR="00EE6386" w:rsidRPr="002B3813" w:rsidRDefault="00EE6386" w:rsidP="000B2FC7">
            <w:pPr>
              <w:pStyle w:val="TAL"/>
              <w:rPr>
                <w:lang w:eastAsia="en-US"/>
              </w:rPr>
            </w:pPr>
            <w:r w:rsidRPr="002B3813">
              <w:rPr>
                <w:lang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lastRenderedPageBreak/>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lastRenderedPageBreak/>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lastRenderedPageBreak/>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lastRenderedPageBreak/>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lastRenderedPageBreak/>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lastRenderedPageBreak/>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lastRenderedPageBreak/>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lastRenderedPageBreak/>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lastRenderedPageBreak/>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lastRenderedPageBreak/>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lastRenderedPageBreak/>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w:t>
            </w:r>
            <w:r w:rsidRPr="002B3813">
              <w:rPr>
                <w:i/>
                <w:color w:val="000000"/>
                <w:lang w:eastAsia="en-US"/>
              </w:rPr>
              <w:t>sCellToAddModList)</w:t>
            </w:r>
            <w:r w:rsidRPr="002B3813">
              <w:rPr>
                <w:lang w:eastAsia="en-US"/>
              </w:rPr>
              <w:t xml:space="preserve"> message to establish the SCC</w:t>
            </w:r>
            <w:r w:rsidR="008C3909" w:rsidRPr="002B3813">
              <w:rPr>
                <w:lang w:eastAsia="ja-JP"/>
              </w:rPr>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lang w:eastAsia="ja-JP"/>
              </w:rPr>
              <w:t>3</w:t>
            </w:r>
          </w:p>
        </w:tc>
        <w:tc>
          <w:tcPr>
            <w:tcW w:w="3904" w:type="dxa"/>
          </w:tcPr>
          <w:p w14:paraId="59BF4480" w14:textId="77777777" w:rsidR="008C3909" w:rsidRPr="002B3813" w:rsidRDefault="008C3909" w:rsidP="00F8040D">
            <w:pPr>
              <w:pStyle w:val="TAL"/>
              <w:rPr>
                <w:lang w:eastAsia="en-US"/>
              </w:rPr>
            </w:pPr>
            <w:r w:rsidRPr="002B3813">
              <w:rPr>
                <w:lang w:eastAsia="ja-JP"/>
              </w:rPr>
              <w:t xml:space="preserve">If not all </w:t>
            </w:r>
            <w:r w:rsidRPr="002B3813">
              <w:rPr>
                <w:lang w:eastAsia="en-US"/>
              </w:rPr>
              <w:t>SCC</w:t>
            </w:r>
            <w:r w:rsidRPr="002B3813">
              <w:rPr>
                <w:lang w:eastAsia="ja-JP"/>
              </w:rPr>
              <w:t>s</w:t>
            </w:r>
            <w:r w:rsidRPr="002B3813">
              <w:rPr>
                <w:lang w:eastAsia="en-US"/>
              </w:rPr>
              <w:t xml:space="preserve"> </w:t>
            </w:r>
            <w:r w:rsidRPr="002B3813">
              <w:rPr>
                <w:lang w:eastAsia="ja-JP"/>
              </w:rPr>
              <w:t xml:space="preserve">are </w:t>
            </w:r>
            <w:r w:rsidRPr="002B3813">
              <w:rPr>
                <w:lang w:eastAsia="en-US"/>
              </w:rPr>
              <w:t>establish</w:t>
            </w:r>
            <w:r w:rsidRPr="002B3813">
              <w:rPr>
                <w:lang w:eastAsia="ja-JP"/>
              </w:rPr>
              <w:t>ed, then</w:t>
            </w:r>
            <w:r w:rsidRPr="002B3813">
              <w:rPr>
                <w:lang w:eastAsia="en-US"/>
              </w:rPr>
              <w:t xml:space="preserve"> </w:t>
            </w:r>
            <w:r w:rsidRPr="002B3813">
              <w:rPr>
                <w:lang w:eastAsia="ja-JP"/>
              </w:rPr>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lastRenderedPageBreak/>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rPr>
                <w:lang w:eastAsia="ja-JP"/>
              </w:rPr>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rPr>
                <w:lang w:eastAsia="ja-JP"/>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eastAsia="ja-JP"/>
              </w:rPr>
            </w:pPr>
            <w:r w:rsidRPr="002A792A">
              <w:rPr>
                <w:rFonts w:hint="eastAsia"/>
                <w:lang w:val="en-US" w:eastAsia="ja-JP"/>
              </w:rPr>
              <w:t>Intra-B</w:t>
            </w:r>
          </w:p>
          <w:p w14:paraId="5D0C5074" w14:textId="77777777" w:rsidR="00421B7A" w:rsidRPr="002B3813" w:rsidRDefault="000B5705" w:rsidP="000B5705">
            <w:pPr>
              <w:pStyle w:val="TAL"/>
              <w:rPr>
                <w:lang w:eastAsia="en-US"/>
              </w:rPr>
            </w:pPr>
            <w:r w:rsidRPr="002A792A">
              <w:rPr>
                <w:rFonts w:hint="eastAsia"/>
                <w:lang w:val="en-US" w:eastAsia="ja-JP"/>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eastAsia="ja-JP"/>
              </w:rPr>
              <w:t xml:space="preserve">  </w:t>
            </w:r>
            <w:r w:rsidRPr="002A792A">
              <w:rPr>
                <w:lang w:val="en-US" w:eastAsia="en-US"/>
              </w:rPr>
              <w:t>(NS_</w:t>
            </w:r>
            <w:r w:rsidRPr="002A792A">
              <w:rPr>
                <w:rFonts w:hint="eastAsia"/>
                <w:lang w:val="en-US" w:eastAsia="ja-JP"/>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eastAsia="ja-JP"/>
              </w:rPr>
            </w:pPr>
            <w:r w:rsidRPr="002A792A">
              <w:rPr>
                <w:rFonts w:hint="eastAsia"/>
                <w:lang w:val="en-US" w:eastAsia="ja-JP"/>
              </w:rPr>
              <w:t>Inter-B</w:t>
            </w:r>
          </w:p>
          <w:p w14:paraId="22B9F460" w14:textId="77777777" w:rsidR="000B5705" w:rsidRPr="002A792A" w:rsidRDefault="000B5705" w:rsidP="005A3DEC">
            <w:pPr>
              <w:pStyle w:val="TAL"/>
              <w:rPr>
                <w:lang w:val="en-US" w:eastAsia="en-US"/>
              </w:rPr>
            </w:pPr>
            <w:r w:rsidRPr="002A792A">
              <w:rPr>
                <w:rFonts w:hint="eastAsia"/>
                <w:lang w:val="en-US" w:eastAsia="ja-JP"/>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lastRenderedPageBreak/>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eastAsia="ja-JP"/>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eastAsia="ja-JP"/>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eastAsia="ja-JP"/>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eastAsia="ja-JP"/>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w:t>
            </w:r>
            <w:r w:rsidRPr="002B3813">
              <w:rPr>
                <w:rFonts w:ascii="Arial" w:hAnsi="Arial"/>
                <w:sz w:val="18"/>
                <w:lang w:eastAsia="ja-JP"/>
              </w:rPr>
              <w:t>1</w:t>
            </w:r>
            <w:r w:rsidRPr="002B3813">
              <w:rPr>
                <w:rFonts w:ascii="Arial" w:hAnsi="Arial"/>
                <w:sz w:val="18"/>
              </w:rPr>
              <w:t>,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lastRenderedPageBreak/>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lang w:eastAsia="ja-JP"/>
              </w:rPr>
              <w:t xml:space="preserve">  </w:t>
            </w: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lastRenderedPageBreak/>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lastRenderedPageBreak/>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lastRenderedPageBreak/>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lang w:eastAsia="ja-JP"/>
        </w:rPr>
      </w:pPr>
      <w:r w:rsidRPr="002B3813">
        <w:t>Table 5.2A.7.4-</w:t>
      </w:r>
      <w:r w:rsidRPr="002B3813">
        <w:rPr>
          <w:rFonts w:eastAsia="MS Mincho"/>
          <w:lang w:eastAsia="ja-JP"/>
        </w:rPr>
        <w:t>1</w:t>
      </w:r>
      <w:r w:rsidRPr="002B3813">
        <w:t xml:space="preserve">: </w:t>
      </w:r>
      <w:r w:rsidRPr="002B3813">
        <w:rPr>
          <w:i/>
        </w:rPr>
        <w:t>UECapabilityEnquiry</w:t>
      </w:r>
      <w:r w:rsidRPr="002B3813">
        <w:rPr>
          <w:rFonts w:eastAsia="MS Mincho"/>
          <w:i/>
          <w:lang w:eastAsia="ja-JP"/>
        </w:rPr>
        <w:t xml:space="preserve"> </w:t>
      </w:r>
      <w:r w:rsidRPr="002B3813">
        <w:rPr>
          <w:rFonts w:eastAsia="MS Mincho"/>
          <w:lang w:eastAsia="ja-JP"/>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lang w:eastAsia="ja-JP"/>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lastRenderedPageBreak/>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w:t>
      </w:r>
      <w:r w:rsidRPr="00806F05">
        <w:rPr>
          <w:lang w:eastAsia="ja-JP"/>
        </w:rPr>
        <w:t>1</w:t>
      </w:r>
      <w:r w:rsidRPr="00806F05">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w:t>
            </w:r>
            <w:r w:rsidRPr="00806F05">
              <w:rPr>
                <w:rFonts w:ascii="Arial" w:hAnsi="Arial"/>
                <w:sz w:val="18"/>
                <w:lang w:eastAsia="ja-JP"/>
              </w:rPr>
              <w:t>1</w:t>
            </w:r>
            <w:r w:rsidRPr="00806F05">
              <w:rPr>
                <w:rFonts w:ascii="Arial" w:hAnsi="Arial"/>
                <w:sz w:val="18"/>
              </w:rPr>
              <w:t>,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lang w:eastAsia="ja-JP"/>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lang w:eastAsia="ja-JP"/>
              </w:rPr>
              <w:t xml:space="preserve">  </w:t>
            </w: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lastRenderedPageBreak/>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color w:val="000000"/>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color w:val="000000"/>
                <w:lang w:eastAsia="en-US"/>
              </w:rPr>
            </w:pPr>
            <w:r w:rsidRPr="002B3813">
              <w:rPr>
                <w:color w:val="000000"/>
                <w:lang w:eastAsia="en-US"/>
              </w:rPr>
              <w:t xml:space="preserve">  soundingRS-UL-ConfigCommon CHOICE {</w:t>
            </w:r>
          </w:p>
        </w:tc>
        <w:tc>
          <w:tcPr>
            <w:tcW w:w="2268" w:type="dxa"/>
          </w:tcPr>
          <w:p w14:paraId="416B7669" w14:textId="77777777" w:rsidR="00A43E6C" w:rsidRPr="002B3813" w:rsidRDefault="00A43E6C" w:rsidP="006F74D8">
            <w:pPr>
              <w:pStyle w:val="TAL"/>
              <w:rPr>
                <w:color w:val="000000"/>
                <w:lang w:eastAsia="en-US"/>
              </w:rPr>
            </w:pPr>
          </w:p>
        </w:tc>
        <w:tc>
          <w:tcPr>
            <w:tcW w:w="1701" w:type="dxa"/>
          </w:tcPr>
          <w:p w14:paraId="52AA7A20" w14:textId="77777777" w:rsidR="00A43E6C" w:rsidRPr="002B3813" w:rsidRDefault="00A43E6C" w:rsidP="006F74D8">
            <w:pPr>
              <w:pStyle w:val="TAL"/>
              <w:rPr>
                <w:color w:val="000000"/>
                <w:lang w:eastAsia="en-US"/>
              </w:rPr>
            </w:pPr>
          </w:p>
        </w:tc>
        <w:tc>
          <w:tcPr>
            <w:tcW w:w="1275" w:type="dxa"/>
          </w:tcPr>
          <w:p w14:paraId="711C119C" w14:textId="77777777" w:rsidR="00A43E6C" w:rsidRPr="002B3813" w:rsidRDefault="00A43E6C" w:rsidP="006F74D8">
            <w:pPr>
              <w:pStyle w:val="TAL"/>
              <w:rPr>
                <w:color w:val="000000"/>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color w:val="000000"/>
                <w:lang w:eastAsia="en-US"/>
              </w:rPr>
            </w:pPr>
            <w:r w:rsidRPr="002B3813">
              <w:rPr>
                <w:color w:val="000000"/>
                <w:lang w:eastAsia="en-US"/>
              </w:rPr>
              <w:t xml:space="preserve">    release</w:t>
            </w:r>
          </w:p>
        </w:tc>
        <w:tc>
          <w:tcPr>
            <w:tcW w:w="2268" w:type="dxa"/>
          </w:tcPr>
          <w:p w14:paraId="6F2F3F8F" w14:textId="77777777" w:rsidR="00A43E6C" w:rsidRPr="002B3813" w:rsidRDefault="00A43E6C" w:rsidP="006F74D8">
            <w:pPr>
              <w:pStyle w:val="TAL"/>
              <w:rPr>
                <w:color w:val="000000"/>
                <w:lang w:eastAsia="en-US"/>
              </w:rPr>
            </w:pPr>
            <w:r w:rsidRPr="002B3813">
              <w:rPr>
                <w:color w:val="000000"/>
                <w:lang w:eastAsia="en-US"/>
              </w:rPr>
              <w:t>NULL</w:t>
            </w:r>
          </w:p>
        </w:tc>
        <w:tc>
          <w:tcPr>
            <w:tcW w:w="1701" w:type="dxa"/>
          </w:tcPr>
          <w:p w14:paraId="02A63D86" w14:textId="77777777" w:rsidR="00A43E6C" w:rsidRPr="002B3813" w:rsidRDefault="00A43E6C" w:rsidP="006F74D8">
            <w:pPr>
              <w:pStyle w:val="TAL"/>
              <w:rPr>
                <w:color w:val="000000"/>
                <w:lang w:eastAsia="en-US"/>
              </w:rPr>
            </w:pPr>
          </w:p>
        </w:tc>
        <w:tc>
          <w:tcPr>
            <w:tcW w:w="1275" w:type="dxa"/>
          </w:tcPr>
          <w:p w14:paraId="3E92F8CC" w14:textId="77777777" w:rsidR="00A43E6C" w:rsidRPr="002B3813" w:rsidRDefault="00A43E6C" w:rsidP="006F74D8">
            <w:pPr>
              <w:pStyle w:val="TAL"/>
              <w:rPr>
                <w:color w:val="000000"/>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color w:val="000000"/>
                <w:lang w:eastAsia="en-US"/>
              </w:rPr>
            </w:pPr>
            <w:r w:rsidRPr="002B3813">
              <w:rPr>
                <w:color w:val="000000"/>
                <w:lang w:eastAsia="en-US"/>
              </w:rPr>
              <w:t xml:space="preserve">   }</w:t>
            </w:r>
          </w:p>
        </w:tc>
        <w:tc>
          <w:tcPr>
            <w:tcW w:w="2268" w:type="dxa"/>
          </w:tcPr>
          <w:p w14:paraId="53459E5C" w14:textId="77777777" w:rsidR="00A43E6C" w:rsidRPr="002B3813" w:rsidRDefault="00A43E6C" w:rsidP="006F74D8">
            <w:pPr>
              <w:pStyle w:val="TAL"/>
              <w:rPr>
                <w:color w:val="000000"/>
                <w:lang w:eastAsia="en-US"/>
              </w:rPr>
            </w:pPr>
          </w:p>
        </w:tc>
        <w:tc>
          <w:tcPr>
            <w:tcW w:w="1701" w:type="dxa"/>
          </w:tcPr>
          <w:p w14:paraId="30D9146D" w14:textId="77777777" w:rsidR="00A43E6C" w:rsidRPr="002B3813" w:rsidRDefault="00A43E6C" w:rsidP="006F74D8">
            <w:pPr>
              <w:pStyle w:val="TAL"/>
              <w:rPr>
                <w:color w:val="000000"/>
                <w:lang w:eastAsia="en-US"/>
              </w:rPr>
            </w:pPr>
          </w:p>
        </w:tc>
        <w:tc>
          <w:tcPr>
            <w:tcW w:w="1275" w:type="dxa"/>
          </w:tcPr>
          <w:p w14:paraId="12F16DBF" w14:textId="77777777" w:rsidR="00A43E6C" w:rsidRPr="002B3813" w:rsidRDefault="00A43E6C" w:rsidP="006F74D8">
            <w:pPr>
              <w:pStyle w:val="TAL"/>
              <w:rPr>
                <w:color w:val="000000"/>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lastRenderedPageBreak/>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rPr>
                <w:lang w:eastAsia="ja-JP"/>
              </w:rPr>
            </w:pPr>
            <w:r w:rsidRPr="002B3813">
              <w:rPr>
                <w:lang w:eastAsia="ja-JP"/>
              </w:rPr>
              <w:t>SRB1 and HalfDuplex and (CEmodeA or CEmodeB)</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rPr>
                <w:lang w:eastAsia="ja-JP"/>
              </w:rPr>
            </w:pPr>
            <w:r w:rsidRPr="002B3813">
              <w:rPr>
                <w:lang w:eastAsia="ja-JP"/>
              </w:rPr>
              <w:t>CEmodeA</w:t>
            </w:r>
          </w:p>
        </w:tc>
        <w:tc>
          <w:tcPr>
            <w:tcW w:w="7229" w:type="dxa"/>
          </w:tcPr>
          <w:p w14:paraId="2BE6E329" w14:textId="77777777" w:rsidR="00BF402A" w:rsidRPr="002B3813" w:rsidRDefault="00BF402A" w:rsidP="00D420D5">
            <w:pPr>
              <w:pStyle w:val="TAL"/>
              <w:rPr>
                <w:lang w:eastAsia="en-US"/>
              </w:rPr>
            </w:pPr>
            <w:r w:rsidRPr="002B3813">
              <w:rPr>
                <w:lang w:eastAsia="ja-JP"/>
              </w:rPr>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rPr>
                <w:lang w:eastAsia="ja-JP"/>
              </w:rPr>
            </w:pPr>
            <w:r w:rsidRPr="002B3813">
              <w:rPr>
                <w:lang w:eastAsia="ja-JP"/>
              </w:rPr>
              <w:t>CEmodeB</w:t>
            </w:r>
          </w:p>
        </w:tc>
        <w:tc>
          <w:tcPr>
            <w:tcW w:w="7229" w:type="dxa"/>
          </w:tcPr>
          <w:p w14:paraId="24A98F61" w14:textId="77777777" w:rsidR="00BF402A" w:rsidRPr="002B3813" w:rsidRDefault="00BF402A" w:rsidP="00D420D5">
            <w:pPr>
              <w:pStyle w:val="TAL"/>
              <w:rPr>
                <w:lang w:eastAsia="ja-JP"/>
              </w:rPr>
            </w:pPr>
            <w:r w:rsidRPr="002B3813">
              <w:rPr>
                <w:lang w:eastAsia="ja-JP"/>
              </w:rPr>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rPr>
                <w:lang w:eastAsia="ja-JP"/>
              </w:rPr>
            </w:pPr>
            <w:r w:rsidRPr="002B3813">
              <w:rPr>
                <w:lang w:eastAsia="ja-JP"/>
              </w:rPr>
              <w:t>HalfDuplex</w:t>
            </w:r>
          </w:p>
        </w:tc>
        <w:tc>
          <w:tcPr>
            <w:tcW w:w="7229" w:type="dxa"/>
          </w:tcPr>
          <w:p w14:paraId="65F2FF0E" w14:textId="77777777" w:rsidR="00BF402A" w:rsidRPr="002B3813" w:rsidRDefault="00BF402A" w:rsidP="00D420D5">
            <w:pPr>
              <w:pStyle w:val="TAL"/>
              <w:rPr>
                <w:lang w:eastAsia="ja-JP"/>
              </w:rPr>
            </w:pPr>
            <w:r w:rsidRPr="002B3813">
              <w:rPr>
                <w:lang w:eastAsia="ja-JP"/>
              </w:rPr>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77777777" w:rsidR="0051409A" w:rsidRPr="002B3813" w:rsidRDefault="0051409A" w:rsidP="0051409A">
      <w:r w:rsidRPr="002B3813">
        <w:t>The default channel bandwidth of 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03C5B5A0" w14:textId="77777777"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77777777" w:rsidR="0051409A" w:rsidRPr="002B3813" w:rsidRDefault="0051409A" w:rsidP="0051409A">
      <w:r w:rsidRPr="002B3813">
        <w:t>Test frequencies for signalling test are specified in table 6.2.3.1-1</w:t>
      </w:r>
      <w:r w:rsidR="00473654" w:rsidRPr="002B3813">
        <w:rPr>
          <w:rFonts w:eastAsia="SimSun"/>
          <w:lang w:eastAsia="zh-CN"/>
        </w:rPr>
        <w:t xml:space="preserve"> and 6.2.3.1-1a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28DD93D4" w:rsidR="00923CDA" w:rsidRPr="002B3813" w:rsidRDefault="00923CDA" w:rsidP="00425A18">
            <w:pPr>
              <w:pStyle w:val="TAC"/>
              <w:rPr>
                <w:lang w:eastAsia="en-US"/>
              </w:rPr>
            </w:pPr>
            <w:r w:rsidRPr="002B3813">
              <w:rPr>
                <w:lang w:eastAsia="en-US"/>
              </w:rPr>
              <w:t>34</w:t>
            </w:r>
            <w:r w:rsidR="00B87AA7">
              <w:rPr>
                <w:vertAlign w:val="superscript"/>
                <w:lang w:eastAsia="en-US"/>
              </w:rPr>
              <w:t>2</w:t>
            </w:r>
          </w:p>
        </w:tc>
        <w:tc>
          <w:tcPr>
            <w:tcW w:w="1005" w:type="dxa"/>
          </w:tcPr>
          <w:p w14:paraId="72E3993C" w14:textId="6C01BDCC" w:rsidR="00923CDA" w:rsidRPr="002B3813" w:rsidRDefault="00B87AA7" w:rsidP="00425A18">
            <w:pPr>
              <w:pStyle w:val="TAC"/>
              <w:rPr>
                <w:lang w:eastAsia="en-US"/>
              </w:rPr>
            </w:pPr>
            <w:r>
              <w:rPr>
                <w:lang w:eastAsia="en-US"/>
              </w:rPr>
              <w:t xml:space="preserve">Low </w:t>
            </w:r>
          </w:p>
        </w:tc>
        <w:tc>
          <w:tcPr>
            <w:tcW w:w="957" w:type="dxa"/>
          </w:tcPr>
          <w:p w14:paraId="207A93FA" w14:textId="19DB39E4" w:rsidR="00923CDA" w:rsidRPr="002B3813" w:rsidRDefault="00B87AA7" w:rsidP="00425A18">
            <w:pPr>
              <w:pStyle w:val="TAC"/>
              <w:rPr>
                <w:lang w:eastAsia="en-US"/>
              </w:rPr>
            </w:pPr>
            <w:r>
              <w:rPr>
                <w:lang w:eastAsia="en-US"/>
              </w:rPr>
              <w:t xml:space="preserve">Low </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0A48A032" w:rsidR="00923CDA" w:rsidRPr="002B3813" w:rsidRDefault="00B87AA7" w:rsidP="00425A18">
            <w:pPr>
              <w:pStyle w:val="TAC"/>
              <w:rPr>
                <w:lang w:eastAsia="en-US"/>
              </w:rPr>
            </w:pPr>
            <w:r>
              <w:rPr>
                <w:lang w:eastAsia="en-US"/>
              </w:rPr>
              <w:t>N/A</w:t>
            </w:r>
          </w:p>
        </w:tc>
        <w:tc>
          <w:tcPr>
            <w:tcW w:w="927" w:type="dxa"/>
          </w:tcPr>
          <w:p w14:paraId="24F2686E" w14:textId="1F3652C4" w:rsidR="00923CDA" w:rsidRPr="002B3813" w:rsidRDefault="00B87AA7" w:rsidP="00425A18">
            <w:pPr>
              <w:pStyle w:val="TAC"/>
              <w:rPr>
                <w:lang w:eastAsia="en-US"/>
              </w:rPr>
            </w:pPr>
            <w:r>
              <w:rPr>
                <w:lang w:eastAsia="en-US"/>
              </w:rPr>
              <w:t>N/A</w:t>
            </w:r>
          </w:p>
        </w:tc>
        <w:tc>
          <w:tcPr>
            <w:tcW w:w="952" w:type="dxa"/>
          </w:tcPr>
          <w:p w14:paraId="029CF8A4" w14:textId="0211F050" w:rsidR="00923CDA" w:rsidRPr="002B3813" w:rsidRDefault="00B87AA7" w:rsidP="00425A18">
            <w:pPr>
              <w:pStyle w:val="TAC"/>
              <w:rPr>
                <w:lang w:eastAsia="en-US"/>
              </w:rPr>
            </w:pPr>
            <w:r>
              <w:rPr>
                <w:lang w:eastAsia="en-US"/>
              </w:rPr>
              <w:t>N/A</w:t>
            </w:r>
            <w:r w:rsidRPr="002B3813">
              <w:rPr>
                <w:lang w:eastAsia="en-US"/>
              </w:rPr>
              <w:t xml:space="preserve"> </w:t>
            </w:r>
          </w:p>
        </w:tc>
        <w:tc>
          <w:tcPr>
            <w:tcW w:w="1017" w:type="dxa"/>
          </w:tcPr>
          <w:p w14:paraId="5AFB534A" w14:textId="053CEF01" w:rsidR="00923CDA" w:rsidRPr="002B3813" w:rsidRDefault="00B87AA7" w:rsidP="00425A18">
            <w:pPr>
              <w:pStyle w:val="TAC"/>
              <w:rPr>
                <w:lang w:eastAsia="en-US"/>
              </w:rPr>
            </w:pPr>
            <w:r>
              <w:rPr>
                <w:lang w:eastAsia="en-US"/>
              </w:rPr>
              <w:t>N/A</w:t>
            </w:r>
            <w:r w:rsidRPr="002B3813">
              <w:rPr>
                <w:lang w:eastAsia="en-US"/>
              </w:rPr>
              <w:t xml:space="preserve"> </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lang w:eastAsia="ja-JP"/>
              </w:rPr>
            </w:pPr>
            <w:r>
              <w:rPr>
                <w:rFonts w:eastAsia="MS Mincho"/>
                <w:lang w:eastAsia="ja-JP"/>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lang w:eastAsia="ja-JP"/>
              </w:rPr>
            </w:pPr>
            <w:r w:rsidRPr="002B3813">
              <w:rPr>
                <w:rFonts w:eastAsia="MS Mincho"/>
                <w:lang w:eastAsia="ja-JP"/>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lang w:eastAsia="ja-JP"/>
              </w:rPr>
            </w:pPr>
            <w:r w:rsidRPr="002B3813">
              <w:rPr>
                <w:rFonts w:eastAsia="MS Mincho"/>
                <w:lang w:eastAsia="ja-JP"/>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9D6AB5D" w14:textId="77777777" w:rsidR="00B87AA7" w:rsidRDefault="00EB1A82" w:rsidP="00B87AA7">
            <w:pPr>
              <w:pStyle w:val="TAL"/>
              <w:rPr>
                <w:rFonts w:eastAsia="SimSun"/>
                <w:lang w:eastAsia="zh-CN"/>
              </w:rPr>
            </w:pPr>
            <w:r w:rsidRPr="002B3813">
              <w:rPr>
                <w:rFonts w:eastAsia="SimSun"/>
                <w:lang w:eastAsia="zh-CN"/>
              </w:rPr>
              <w:t>NOTE 1:</w:t>
            </w:r>
            <w:r w:rsidRPr="002B3813">
              <w:rPr>
                <w:rFonts w:eastAsia="SimSun"/>
                <w:lang w:eastAsia="zh-CN"/>
              </w:rPr>
              <w:tab/>
              <w:t>Asymmetric operating band (UL + DL)</w:t>
            </w:r>
          </w:p>
          <w:p w14:paraId="611048C6" w14:textId="6CD279A4" w:rsidR="00EB1A82" w:rsidRPr="002B3813" w:rsidRDefault="00B87AA7" w:rsidP="00B87AA7">
            <w:pPr>
              <w:pStyle w:val="TAL"/>
              <w:rPr>
                <w:lang w:eastAsia="en-US"/>
              </w:rPr>
            </w:pPr>
            <w:r>
              <w:rPr>
                <w:rFonts w:eastAsia="SimSun"/>
                <w:lang w:eastAsia="zh-CN"/>
              </w:rPr>
              <w:t>NOTE 2:</w:t>
            </w:r>
            <w:r>
              <w:rPr>
                <w:rFonts w:eastAsia="SimSun"/>
                <w:lang w:eastAsia="zh-CN"/>
              </w:rPr>
              <w:tab/>
            </w:r>
            <w:r>
              <w:t>DL operation in this band is restricted to 1526 – 1536 MHz and UL operation is restricted to 1627.5 – 1637.5 MHz and 1646.5 – 1656.5 MHz.</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Pr>
        <w:rPr>
          <w:lang w:eastAsia="ja-JP"/>
        </w:rPr>
      </w:pPr>
    </w:p>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rPr>
                <w:lang w:eastAsia="ja-JP"/>
              </w:rPr>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rPr>
                <w:lang w:eastAsia="ja-JP"/>
              </w:rPr>
            </w:pPr>
            <w:r w:rsidRPr="002B3813">
              <w:rPr>
                <w:lang w:eastAsia="ja-JP"/>
              </w:rPr>
              <w:t>CA_1A-7A</w:t>
            </w:r>
            <w:r w:rsidR="002529FE" w:rsidRPr="002B3813">
              <w:rPr>
                <w:lang w:eastAsia="ja-JP"/>
              </w:rPr>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rPr>
                <w:lang w:eastAsia="ja-JP"/>
              </w:rPr>
            </w:pPr>
            <w:r w:rsidRPr="002B3813">
              <w:rPr>
                <w:lang w:eastAsia="ja-JP"/>
              </w:rPr>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rPr>
                <w:lang w:eastAsia="ja-JP"/>
              </w:rPr>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rPr>
                <w:lang w:eastAsia="ja-JP"/>
              </w:rPr>
            </w:pPr>
            <w:r w:rsidRPr="002B3813">
              <w:rPr>
                <w:lang w:eastAsia="ja-JP"/>
              </w:rPr>
              <w:t>CA_1A-8A</w:t>
            </w:r>
            <w:r w:rsidR="002529FE" w:rsidRPr="002B3813">
              <w:rPr>
                <w:lang w:eastAsia="ja-JP"/>
              </w:rPr>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rPr>
                <w:lang w:eastAsia="ja-JP"/>
              </w:rPr>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rPr>
                <w:lang w:eastAsia="ja-JP"/>
              </w:rPr>
            </w:pPr>
            <w:r w:rsidRPr="002B3813">
              <w:rPr>
                <w:lang w:eastAsia="ja-JP"/>
              </w:rPr>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rPr>
                <w:lang w:eastAsia="ja-JP"/>
              </w:rPr>
            </w:pPr>
            <w:r w:rsidRPr="002B3813">
              <w:rPr>
                <w:lang w:eastAsia="ja-JP"/>
              </w:rPr>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rPr>
                <w:lang w:eastAsia="ja-JP"/>
              </w:rPr>
            </w:pPr>
            <w:r w:rsidRPr="002B3813">
              <w:rPr>
                <w:lang w:eastAsia="ja-JP"/>
              </w:rPr>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rPr>
                <w:lang w:eastAsia="ja-JP"/>
              </w:rPr>
            </w:pPr>
            <w:r w:rsidRPr="002B3813">
              <w:rPr>
                <w:lang w:eastAsia="ja-JP"/>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rPr>
                <w:lang w:eastAsia="ja-JP"/>
              </w:rPr>
            </w:pPr>
            <w:r w:rsidRPr="002B3813">
              <w:rPr>
                <w:lang w:eastAsia="ja-JP"/>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rPr>
                <w:lang w:eastAsia="ja-JP"/>
              </w:rPr>
            </w:pPr>
            <w:r w:rsidRPr="002B3813">
              <w:rPr>
                <w:lang w:eastAsia="ja-JP"/>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rPr>
                <w:lang w:eastAsia="ja-JP"/>
              </w:rPr>
            </w:pPr>
            <w:r w:rsidRPr="002B3813">
              <w:rPr>
                <w:lang w:eastAsia="ja-JP"/>
              </w:rPr>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rPr>
                <w:lang w:eastAsia="ja-JP"/>
              </w:rPr>
            </w:pPr>
            <w:r w:rsidRPr="002B3813">
              <w:rPr>
                <w:lang w:eastAsia="ja-JP"/>
              </w:rPr>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rPr>
                <w:lang w:eastAsia="ja-JP"/>
              </w:rPr>
            </w:pPr>
            <w:r w:rsidRPr="002B3813">
              <w:rPr>
                <w:lang w:eastAsia="ja-JP"/>
              </w:rPr>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rPr>
                <w:lang w:eastAsia="ja-JP"/>
              </w:rPr>
            </w:pPr>
            <w:r w:rsidRPr="002B3813">
              <w:rPr>
                <w:lang w:eastAsia="ja-JP"/>
              </w:rPr>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rPr>
                <w:lang w:eastAsia="ja-JP"/>
              </w:rPr>
            </w:pPr>
            <w:r w:rsidRPr="002B3813">
              <w:rPr>
                <w:lang w:eastAsia="ja-JP"/>
              </w:rPr>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rPr>
                <w:lang w:eastAsia="ja-JP"/>
              </w:rPr>
            </w:pPr>
            <w:r w:rsidRPr="002B3813">
              <w:rPr>
                <w:lang w:eastAsia="ja-JP"/>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rPr>
                <w:lang w:eastAsia="ja-JP"/>
              </w:rPr>
            </w:pPr>
            <w:r w:rsidRPr="002B3813">
              <w:rPr>
                <w:lang w:eastAsia="ja-JP"/>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rPr>
                <w:lang w:eastAsia="ja-JP"/>
              </w:rPr>
            </w:pPr>
            <w:r w:rsidRPr="002B3813">
              <w:rPr>
                <w:lang w:eastAsia="ja-JP"/>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rPr>
                <w:lang w:eastAsia="ja-JP"/>
              </w:rPr>
            </w:pPr>
            <w:r w:rsidRPr="002B3813">
              <w:rPr>
                <w:lang w:eastAsia="ja-JP"/>
              </w:rPr>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rPr>
                <w:lang w:eastAsia="ja-JP"/>
              </w:rPr>
            </w:pPr>
            <w:r w:rsidRPr="002B3813">
              <w:rPr>
                <w:lang w:eastAsia="ja-JP"/>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rPr>
                <w:lang w:eastAsia="ja-JP"/>
              </w:rPr>
            </w:pPr>
            <w:r w:rsidRPr="002B3813">
              <w:rPr>
                <w:lang w:eastAsia="ja-JP"/>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rPr>
                <w:lang w:eastAsia="ja-JP"/>
              </w:rPr>
            </w:pPr>
            <w:r w:rsidRPr="002B3813">
              <w:rPr>
                <w:lang w:eastAsia="ja-JP"/>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rPr>
                <w:lang w:eastAsia="ja-JP"/>
              </w:rPr>
            </w:pPr>
            <w:r w:rsidRPr="002B3813">
              <w:rPr>
                <w:lang w:eastAsia="ja-JP"/>
              </w:rPr>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rPr>
                <w:lang w:eastAsia="ja-JP"/>
              </w:rPr>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rPr>
                <w:lang w:eastAsia="ja-JP"/>
              </w:rPr>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rPr>
                <w:lang w:eastAsia="ja-JP"/>
              </w:rPr>
            </w:pPr>
            <w:r w:rsidRPr="002B3813">
              <w:rPr>
                <w:lang w:eastAsia="ja-JP"/>
              </w:rPr>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rPr>
                <w:lang w:eastAsia="ja-JP"/>
              </w:rPr>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rPr>
                <w:lang w:eastAsia="ja-JP"/>
              </w:rPr>
            </w:pPr>
            <w:r w:rsidRPr="002B3813">
              <w:rPr>
                <w:lang w:eastAsia="ja-JP"/>
              </w:rPr>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rPr>
                <w:lang w:eastAsia="ja-JP"/>
              </w:rPr>
            </w:pPr>
            <w:r w:rsidRPr="002B3813">
              <w:rPr>
                <w:lang w:eastAsia="ja-JP"/>
              </w:rPr>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rPr>
                <w:lang w:eastAsia="ja-JP"/>
              </w:rPr>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rPr>
                <w:lang w:eastAsia="ja-JP"/>
              </w:rPr>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rPr>
                <w:lang w:eastAsia="ja-JP"/>
              </w:rPr>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rPr>
                <w:lang w:eastAsia="ja-JP"/>
              </w:rPr>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rPr>
                <w:lang w:eastAsia="ja-JP"/>
              </w:rPr>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rPr>
                <w:lang w:eastAsia="ja-JP"/>
              </w:rPr>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rPr>
                <w:lang w:eastAsia="ja-JP"/>
              </w:rPr>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rPr>
                <w:lang w:eastAsia="ja-JP"/>
              </w:rPr>
              <w:t>C</w:t>
            </w:r>
            <w:r>
              <w:rPr>
                <w:lang w:eastAsia="ja-JP"/>
              </w:rPr>
              <w:t>A_1A-38</w:t>
            </w:r>
            <w:r w:rsidRPr="002B3813">
              <w:rPr>
                <w:lang w:eastAsia="ja-JP"/>
              </w:rPr>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rPr>
                <w:lang w:eastAsia="ja-JP"/>
              </w:rPr>
              <w:t>60+</w:t>
            </w:r>
            <w:r>
              <w:rPr>
                <w:lang w:eastAsia="ja-JP"/>
              </w:rP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rPr>
                <w:lang w:eastAsia="ja-JP"/>
              </w:rPr>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rPr>
                <w:lang w:eastAsia="ja-JP"/>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rPr>
                <w:lang w:eastAsia="ja-JP"/>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rPr>
                <w:lang w:eastAsia="ja-JP"/>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rPr>
                <w:lang w:eastAsia="ja-JP"/>
              </w:rPr>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rPr>
                <w:lang w:eastAsia="ja-JP"/>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rPr>
                <w:lang w:eastAsia="ja-JP"/>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rPr>
                <w:lang w:eastAsia="ja-JP"/>
              </w:rPr>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rPr>
                <w:lang w:eastAsia="ja-JP"/>
              </w:rPr>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rPr>
                <w:lang w:eastAsia="ja-JP"/>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rPr>
                <w:lang w:eastAsia="ja-JP"/>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rPr>
                <w:lang w:eastAsia="ja-JP"/>
              </w:rPr>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rPr>
                <w:lang w:eastAsia="ja-JP"/>
              </w:rPr>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rPr>
                <w:lang w:eastAsia="ja-JP"/>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rPr>
                <w:lang w:eastAsia="ja-JP"/>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rPr>
                <w:lang w:eastAsia="ja-JP"/>
              </w:rPr>
            </w:pPr>
            <w:r w:rsidRPr="002B3813">
              <w:rPr>
                <w:lang w:eastAsia="ja-JP"/>
              </w:rPr>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rPr>
                <w:lang w:eastAsia="ja-JP"/>
              </w:rPr>
            </w:pPr>
            <w:r w:rsidRPr="002B3813">
              <w:rPr>
                <w:lang w:eastAsia="ja-JP"/>
              </w:rPr>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rPr>
                <w:lang w:eastAsia="ja-JP"/>
              </w:rPr>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rPr>
                <w:lang w:eastAsia="ja-JP"/>
              </w:rPr>
            </w:pPr>
            <w:r w:rsidRPr="002B3813">
              <w:rPr>
                <w:lang w:eastAsia="en-US"/>
              </w:rPr>
              <w:t xml:space="preserve">60 + </w:t>
            </w:r>
            <w:r w:rsidRPr="002B3813">
              <w:rPr>
                <w:lang w:eastAsia="ja-JP"/>
              </w:rPr>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rPr>
                <w:lang w:eastAsia="ja-JP"/>
              </w:rPr>
            </w:pPr>
            <w:r w:rsidRPr="002B3813">
              <w:rPr>
                <w:lang w:eastAsia="ja-JP"/>
              </w:rPr>
              <w:t>75</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rPr>
                <w:lang w:eastAsia="ja-JP"/>
              </w:rPr>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rPr>
                <w:lang w:eastAsia="ja-JP"/>
              </w:rPr>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rPr>
                <w:lang w:eastAsia="ja-JP"/>
              </w:rPr>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rPr>
                <w:lang w:eastAsia="ja-JP"/>
              </w:rPr>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rPr>
                <w:lang w:eastAsia="ja-JP"/>
              </w:rPr>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rPr>
                <w:lang w:eastAsia="ja-JP"/>
              </w:rPr>
            </w:pPr>
            <w:r w:rsidRPr="002B3813">
              <w:rPr>
                <w:lang w:eastAsia="ja-JP"/>
              </w:rPr>
              <w:t>CA_3A-19A</w:t>
            </w:r>
            <w:r w:rsidR="005725C3" w:rsidRPr="002B3813">
              <w:rPr>
                <w:lang w:eastAsia="ja-JP"/>
              </w:rPr>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rPr>
                <w:lang w:eastAsia="ja-JP"/>
              </w:rPr>
            </w:pPr>
            <w:r w:rsidRPr="002B3813">
              <w:rPr>
                <w:lang w:eastAsia="ja-JP"/>
              </w:rPr>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rPr>
                <w:lang w:eastAsia="ja-JP"/>
              </w:rPr>
            </w:pPr>
            <w:r w:rsidRPr="002B3813">
              <w:rPr>
                <w:lang w:eastAsia="ja-JP"/>
              </w:rPr>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rPr>
                <w:lang w:eastAsia="ja-JP"/>
              </w:rPr>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rPr>
                <w:lang w:eastAsia="ja-JP"/>
              </w:rPr>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rPr>
                <w:lang w:eastAsia="ja-JP"/>
              </w:rPr>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rPr>
                <w:lang w:eastAsia="ja-JP"/>
              </w:rPr>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CA_3A-20A</w:t>
            </w:r>
            <w:r w:rsidR="005725C3" w:rsidRPr="002B3813">
              <w:rPr>
                <w:rFonts w:ascii="Arial" w:hAnsi="Arial"/>
                <w:sz w:val="18"/>
                <w:lang w:eastAsia="ja-JP"/>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A-26A</w:t>
            </w:r>
            <w:r w:rsidR="005725C3" w:rsidRPr="002B3813">
              <w:rPr>
                <w:lang w:eastAsia="ja-JP"/>
              </w:rPr>
              <w:t>, DC_</w:t>
            </w:r>
            <w:r w:rsidR="005725C3" w:rsidRPr="002B3813">
              <w:rPr>
                <w:rFonts w:eastAsia="Malgun Gothic"/>
                <w:lang w:eastAsia="ko-KR"/>
              </w:rPr>
              <w:t>3</w:t>
            </w:r>
            <w:r w:rsidR="005725C3" w:rsidRPr="002B3813">
              <w:rPr>
                <w:lang w:eastAsia="ja-JP"/>
              </w:rPr>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rPr>
                <w:lang w:eastAsia="ja-JP"/>
              </w:rPr>
            </w:pPr>
            <w:r w:rsidRPr="002B3813">
              <w:rPr>
                <w:rFonts w:eastAsia="Malgun Gothic"/>
                <w:lang w:eastAsia="ko-KR"/>
              </w:rPr>
              <w:t>75</w:t>
            </w:r>
            <w:r w:rsidRPr="002B3813">
              <w:rPr>
                <w:lang w:eastAsia="ja-JP"/>
              </w:rPr>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rPr>
                <w:lang w:eastAsia="ja-JP"/>
              </w:rPr>
            </w:pPr>
            <w:r w:rsidRPr="002B3813">
              <w:rPr>
                <w:lang w:eastAsia="ja-JP"/>
              </w:rPr>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rPr>
                <w:lang w:eastAsia="ja-JP"/>
              </w:rPr>
            </w:pPr>
            <w:r w:rsidRPr="002B3813">
              <w:rPr>
                <w:lang w:eastAsia="ja-JP"/>
              </w:rPr>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w:t>
            </w:r>
            <w:r w:rsidRPr="002B3813">
              <w:rPr>
                <w:rFonts w:eastAsia="Malgun Gothic"/>
                <w:lang w:eastAsia="ko-KR"/>
              </w:rPr>
              <w:t>7</w:t>
            </w:r>
            <w:r w:rsidRPr="002B3813">
              <w:rPr>
                <w:lang w:eastAsia="ja-JP"/>
              </w:rPr>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rPr>
                <w:lang w:eastAsia="ja-JP"/>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rPr>
                <w:lang w:eastAsia="ja-JP"/>
              </w:rPr>
            </w:pPr>
            <w:r w:rsidRPr="002B3813">
              <w:rPr>
                <w:lang w:eastAsia="ja-JP"/>
              </w:rPr>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rPr>
                <w:lang w:eastAsia="ja-JP"/>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rPr>
                <w:lang w:eastAsia="ja-JP"/>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rPr>
                <w:lang w:eastAsia="ja-JP"/>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rPr>
                <w:lang w:eastAsia="ja-JP"/>
              </w:rPr>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rPr>
                <w:lang w:eastAsia="ja-JP"/>
              </w:rPr>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rPr>
                <w:lang w:eastAsia="ja-JP"/>
              </w:rPr>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rPr>
                <w:lang w:eastAsia="ja-JP"/>
              </w:rPr>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rPr>
                <w:lang w:eastAsia="ja-JP"/>
              </w:rPr>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rPr>
                <w:lang w:eastAsia="ja-JP"/>
              </w:rPr>
            </w:pPr>
            <w:r w:rsidRPr="002B3813">
              <w:rPr>
                <w:lang w:eastAsia="ja-JP"/>
              </w:rPr>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rPr>
                <w:lang w:eastAsia="ja-JP"/>
              </w:rPr>
            </w:pPr>
            <w:r w:rsidRPr="002B3813">
              <w:rPr>
                <w:lang w:eastAsia="ja-JP"/>
              </w:rPr>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rPr>
                <w:lang w:eastAsia="ja-JP"/>
              </w:rPr>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rPr>
                <w:lang w:eastAsia="ja-JP"/>
              </w:rPr>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rPr>
                <w:lang w:eastAsia="ja-JP"/>
              </w:rPr>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rPr>
                <w:lang w:eastAsia="ja-JP"/>
              </w:rPr>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rPr>
                <w:lang w:eastAsia="ja-JP"/>
              </w:rPr>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rPr>
                <w:lang w:eastAsia="ja-JP"/>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rPr>
                <w:lang w:eastAsia="ja-JP"/>
              </w:rPr>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rPr>
                <w:lang w:eastAsia="ja-JP"/>
              </w:rPr>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w:t>
            </w:r>
            <w:r w:rsidRPr="002B3813">
              <w:rPr>
                <w:rFonts w:ascii="Arial" w:hAnsi="Arial" w:cs="Arial"/>
                <w:sz w:val="18"/>
                <w:lang w:eastAsia="ja-JP"/>
              </w:rPr>
              <w:t>3</w:t>
            </w:r>
            <w:r w:rsidRPr="002B3813">
              <w:rPr>
                <w:rFonts w:ascii="Arial" w:hAnsi="Arial" w:cs="Arial"/>
                <w:sz w:val="18"/>
              </w:rPr>
              <w:t>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lang w:eastAsia="ja-JP"/>
              </w:rPr>
              <w:t>75</w:t>
            </w:r>
            <w:r w:rsidRPr="002B3813">
              <w:rPr>
                <w:rFonts w:ascii="Arial" w:hAnsi="Arial" w:cs="Arial"/>
                <w:sz w:val="18"/>
              </w:rPr>
              <w:t xml:space="preserve">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100</w:t>
            </w:r>
            <w:r w:rsidRPr="002B3813">
              <w:rPr>
                <w:rFonts w:ascii="Arial" w:hAnsi="Arial" w:cs="Arial"/>
                <w:sz w:val="18"/>
              </w:rPr>
              <w:t xml:space="preserve"> + </w:t>
            </w:r>
            <w:r w:rsidRPr="002B3813">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rPr>
                <w:lang w:eastAsia="ja-JP"/>
              </w:rPr>
              <w:t>3</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rPr>
                <w:lang w:eastAsia="ja-JP"/>
              </w:rPr>
              <w:t>75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rPr>
                <w:lang w:eastAsia="ja-JP"/>
              </w:rPr>
              <w:t>100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rPr>
                <w:lang w:eastAsia="ja-JP"/>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rPr>
                <w:lang w:eastAsia="ja-JP"/>
              </w:rPr>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rPr>
                <w:lang w:eastAsia="ja-JP"/>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rPr>
                <w:lang w:eastAsia="ja-JP"/>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rPr>
                <w:lang w:eastAsia="ja-JP"/>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rPr>
                <w:lang w:eastAsia="ja-JP"/>
              </w:rPr>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rPr>
                <w:lang w:eastAsia="ja-JP"/>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rPr>
                <w:lang w:eastAsia="ja-JP"/>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rPr>
                <w:lang w:eastAsia="ja-JP"/>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rPr>
                <w:lang w:eastAsia="ja-JP"/>
              </w:rPr>
            </w:pPr>
            <w:r w:rsidRPr="002B3813">
              <w:rPr>
                <w:lang w:eastAsia="ja-JP"/>
              </w:rPr>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rPr>
                <w:lang w:eastAsia="ja-JP"/>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rPr>
                <w:lang w:eastAsia="ja-JP"/>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rPr>
                <w:lang w:eastAsia="ja-JP"/>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rPr>
                <w:lang w:eastAsia="ja-JP"/>
              </w:rPr>
            </w:pPr>
            <w:r w:rsidRPr="002B3813">
              <w:rPr>
                <w:lang w:eastAsia="ja-JP"/>
              </w:rPr>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rPr>
                <w:lang w:eastAsia="ja-JP"/>
              </w:rPr>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rPr>
                <w:lang w:eastAsia="ja-JP"/>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rPr>
                <w:lang w:eastAsia="ja-JP"/>
              </w:rPr>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rPr>
                <w:lang w:eastAsia="ja-JP"/>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rPr>
                <w:lang w:eastAsia="ja-JP"/>
              </w:rPr>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rPr>
                <w:lang w:eastAsia="ja-JP"/>
              </w:rPr>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rPr>
                <w:lang w:eastAsia="ja-JP"/>
              </w:rPr>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CA_4A-7A</w:t>
            </w:r>
            <w:r w:rsidR="005725C3" w:rsidRPr="002B3813">
              <w:rPr>
                <w:rFonts w:ascii="Arial" w:hAnsi="Arial"/>
                <w:sz w:val="18"/>
                <w:lang w:eastAsia="ja-JP"/>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rPr>
                <w:lang w:eastAsia="ja-JP"/>
              </w:rPr>
            </w:pPr>
            <w:r w:rsidRPr="002B3813">
              <w:rPr>
                <w:lang w:eastAsia="ja-JP"/>
              </w:rPr>
              <w:t>CA_5A-7A</w:t>
            </w:r>
            <w:r w:rsidR="005725C3" w:rsidRPr="002B3813">
              <w:rPr>
                <w:lang w:eastAsia="ja-JP"/>
              </w:rPr>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rPr>
                <w:lang w:eastAsia="ja-JP"/>
              </w:rPr>
            </w:pPr>
            <w:r w:rsidRPr="002B3813">
              <w:rPr>
                <w:lang w:eastAsia="ja-JP"/>
              </w:rPr>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rPr>
                <w:lang w:eastAsia="ja-JP"/>
              </w:rPr>
            </w:pPr>
            <w:r w:rsidRPr="002B3813">
              <w:rPr>
                <w:lang w:eastAsia="ja-JP"/>
              </w:rPr>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rPr>
                <w:lang w:eastAsia="ja-JP"/>
              </w:rPr>
            </w:pPr>
            <w:r w:rsidRPr="002B3813">
              <w:rPr>
                <w:lang w:eastAsia="ja-JP"/>
              </w:rPr>
              <w:t>CA_5A-2</w:t>
            </w:r>
            <w:r w:rsidRPr="002B3813">
              <w:rPr>
                <w:rFonts w:eastAsia="PMingLiU"/>
                <w:lang w:eastAsia="zh-TW"/>
              </w:rPr>
              <w:t>9</w:t>
            </w:r>
            <w:r w:rsidRPr="002B3813">
              <w:rPr>
                <w:lang w:eastAsia="ja-JP"/>
              </w:rPr>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rPr>
                <w:lang w:eastAsia="ja-JP"/>
              </w:rPr>
            </w:pPr>
            <w:r w:rsidRPr="002B3813">
              <w:rPr>
                <w:lang w:eastAsia="ja-JP"/>
              </w:rPr>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rPr>
                <w:lang w:eastAsia="ja-JP"/>
              </w:rPr>
            </w:pPr>
            <w:r w:rsidRPr="002B3813">
              <w:rPr>
                <w:lang w:eastAsia="ja-JP"/>
              </w:rPr>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rPr>
                <w:lang w:eastAsia="ja-JP"/>
              </w:rPr>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rPr>
                <w:lang w:eastAsia="ja-JP"/>
              </w:rPr>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rPr>
                <w:lang w:eastAsia="ja-JP"/>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rPr>
                <w:lang w:eastAsia="ja-JP"/>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rPr>
                <w:lang w:eastAsia="ja-JP"/>
              </w:rPr>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rPr>
                <w:lang w:eastAsia="ja-JP"/>
              </w:rPr>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rPr>
                <w:lang w:eastAsia="ja-JP"/>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rPr>
                <w:lang w:eastAsia="ja-JP"/>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rPr>
                <w:lang w:eastAsia="ja-JP"/>
              </w:rPr>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rPr>
                <w:lang w:eastAsia="ja-JP"/>
              </w:rPr>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rPr>
                <w:lang w:eastAsia="ja-JP"/>
              </w:rPr>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rPr>
                <w:lang w:eastAsia="ja-JP"/>
              </w:rPr>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rPr>
                <w:lang w:eastAsia="ja-JP"/>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rPr>
                <w:lang w:eastAsia="ja-JP"/>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rPr>
                <w:lang w:eastAsia="ja-JP"/>
              </w:rPr>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rPr>
                <w:lang w:eastAsia="ja-JP"/>
              </w:rPr>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rPr>
                <w:lang w:eastAsia="ja-JP"/>
              </w:rPr>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rPr>
                <w:lang w:eastAsia="ja-JP"/>
              </w:rPr>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rPr>
                <w:lang w:eastAsia="ja-JP"/>
              </w:rPr>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rPr>
                <w:lang w:eastAsia="ja-JP"/>
              </w:rPr>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rPr>
                <w:lang w:eastAsia="ja-JP"/>
              </w:rPr>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rPr>
                <w:lang w:eastAsia="ja-JP"/>
              </w:rPr>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rPr>
                <w:lang w:eastAsia="ja-JP"/>
              </w:rPr>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rPr>
                <w:lang w:eastAsia="ja-JP"/>
              </w:rPr>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rPr>
                <w:lang w:eastAsia="ja-JP"/>
              </w:rPr>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rPr>
                <w:lang w:eastAsia="ja-JP"/>
              </w:rPr>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rPr>
                <w:lang w:eastAsia="ja-JP"/>
              </w:rPr>
            </w:pPr>
            <w:r w:rsidRPr="002B3813">
              <w:rPr>
                <w:lang w:eastAsia="ja-JP"/>
              </w:rPr>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rPr>
                <w:lang w:eastAsia="ja-JP"/>
              </w:rPr>
            </w:pPr>
            <w:r w:rsidRPr="002B3813">
              <w:rPr>
                <w:lang w:eastAsia="ja-JP"/>
              </w:rPr>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rPr>
                <w:lang w:eastAsia="ja-JP"/>
              </w:rPr>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rPr>
                <w:lang w:eastAsia="ja-JP"/>
              </w:rPr>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rPr>
                <w:lang w:eastAsia="ja-JP"/>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rPr>
                <w:lang w:eastAsia="ja-JP"/>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rPr>
                <w:lang w:eastAsia="ja-JP"/>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rPr>
                <w:lang w:eastAsia="ja-JP"/>
              </w:rPr>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rPr>
                <w:lang w:eastAsia="ja-JP"/>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rPr>
                <w:lang w:eastAsia="ja-JP"/>
              </w:rPr>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rPr>
                <w:lang w:eastAsia="ja-JP"/>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rPr>
                <w:lang w:eastAsia="ja-JP"/>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rPr>
                <w:lang w:eastAsia="ja-JP"/>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rPr>
                <w:lang w:eastAsia="ja-JP"/>
              </w:rPr>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rPr>
                <w:lang w:eastAsia="ja-JP"/>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rPr>
                <w:lang w:eastAsia="ja-JP"/>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rPr>
                <w:lang w:eastAsia="ja-JP"/>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rPr>
                <w:lang w:eastAsia="ja-JP"/>
              </w:rPr>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rPr>
                <w:lang w:eastAsia="ja-JP"/>
              </w:rPr>
            </w:pPr>
            <w:r w:rsidRPr="002B3813">
              <w:rPr>
                <w:lang w:eastAsia="ja-JP"/>
              </w:rPr>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rPr>
                <w:lang w:eastAsia="ja-JP"/>
              </w:rPr>
            </w:pPr>
            <w:r w:rsidRPr="002B3813">
              <w:rPr>
                <w:lang w:eastAsia="ja-JP"/>
              </w:rPr>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rPr>
                <w:lang w:eastAsia="ja-JP"/>
              </w:rPr>
            </w:pPr>
            <w:r w:rsidRPr="002B3813">
              <w:rPr>
                <w:lang w:eastAsia="ja-JP"/>
              </w:rPr>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rPr>
                <w:lang w:eastAsia="ja-JP"/>
              </w:rPr>
            </w:pPr>
            <w:r w:rsidRPr="002B3813">
              <w:rPr>
                <w:lang w:eastAsia="ja-JP"/>
              </w:rPr>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rPr>
                <w:lang w:eastAsia="ja-JP"/>
              </w:rPr>
            </w:pPr>
            <w:r w:rsidRPr="002B3813">
              <w:rPr>
                <w:lang w:eastAsia="ja-JP"/>
              </w:rPr>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rPr>
                <w:lang w:eastAsia="ja-JP"/>
              </w:rPr>
            </w:pPr>
            <w:r w:rsidRPr="002B3813">
              <w:rPr>
                <w:lang w:eastAsia="ja-JP"/>
              </w:rPr>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rPr>
                <w:lang w:eastAsia="ja-JP"/>
              </w:rPr>
            </w:pPr>
            <w:r w:rsidRPr="002B3813">
              <w:rPr>
                <w:lang w:eastAsia="ja-JP"/>
              </w:rPr>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rPr>
                <w:lang w:eastAsia="ja-JP"/>
              </w:rPr>
            </w:pPr>
            <w:r w:rsidRPr="002B3813">
              <w:rPr>
                <w:lang w:eastAsia="ja-JP"/>
              </w:rPr>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rPr>
                <w:lang w:eastAsia="ja-JP"/>
              </w:rPr>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rPr>
                <w:lang w:eastAsia="ja-JP"/>
              </w:rPr>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rPr>
                <w:lang w:eastAsia="ja-JP"/>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rPr>
                <w:lang w:eastAsia="ja-JP"/>
              </w:rPr>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rPr>
                <w:lang w:eastAsia="ja-JP"/>
              </w:rPr>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rPr>
                <w:lang w:eastAsia="ja-JP"/>
              </w:rPr>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rPr>
                <w:lang w:eastAsia="ja-JP"/>
              </w:rPr>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rPr>
                <w:lang w:eastAsia="ja-JP"/>
              </w:rPr>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rPr>
                <w:lang w:eastAsia="ja-JP"/>
              </w:rPr>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rPr>
                <w:lang w:eastAsia="ja-JP"/>
              </w:rPr>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rPr>
                <w:lang w:eastAsia="ja-JP"/>
              </w:rPr>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rPr>
                <w:lang w:eastAsia="ja-JP"/>
              </w:rPr>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rPr>
                <w:lang w:eastAsia="ja-JP"/>
              </w:rPr>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rPr>
                <w:lang w:eastAsia="ja-JP"/>
              </w:rPr>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rPr>
                <w:lang w:eastAsia="ja-JP"/>
              </w:rPr>
            </w:pPr>
            <w:r w:rsidRPr="002B3813">
              <w:rPr>
                <w:lang w:eastAsia="ja-JP"/>
              </w:rPr>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rPr>
                <w:lang w:eastAsia="ja-JP"/>
              </w:rPr>
            </w:pPr>
            <w:r w:rsidRPr="002B3813">
              <w:rPr>
                <w:lang w:eastAsia="ja-JP"/>
              </w:rPr>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rPr>
                <w:lang w:eastAsia="ja-JP"/>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rPr>
                <w:lang w:eastAsia="ja-JP"/>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rPr>
                <w:lang w:eastAsia="ja-JP"/>
              </w:rPr>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rPr>
                <w:lang w:eastAsia="ja-JP"/>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rPr>
                <w:lang w:eastAsia="ja-JP"/>
              </w:rPr>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rPr>
                <w:lang w:eastAsia="ja-JP"/>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rPr>
                <w:lang w:eastAsia="ja-JP"/>
              </w:rPr>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rPr>
                <w:lang w:eastAsia="ja-JP"/>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rPr>
                <w:lang w:eastAsia="ja-JP"/>
              </w:rPr>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rPr>
                <w:lang w:eastAsia="ja-JP"/>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rPr>
                <w:lang w:eastAsia="ja-JP"/>
              </w:rPr>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rPr>
                <w:lang w:eastAsia="ja-JP"/>
              </w:rPr>
            </w:pPr>
            <w:r w:rsidRPr="002B3813">
              <w:rPr>
                <w:lang w:eastAsia="ja-JP"/>
              </w:rPr>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rPr>
                <w:lang w:eastAsia="ja-JP"/>
              </w:rPr>
            </w:pPr>
            <w:r w:rsidRPr="002B3813">
              <w:rPr>
                <w:lang w:eastAsia="ja-JP"/>
              </w:rPr>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rPr>
                <w:lang w:eastAsia="ja-JP"/>
              </w:rPr>
            </w:pPr>
            <w:r w:rsidRPr="002B3813">
              <w:rPr>
                <w:lang w:eastAsia="ja-JP"/>
              </w:rPr>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rPr>
                <w:lang w:eastAsia="ja-JP"/>
              </w:rPr>
            </w:pPr>
            <w:r w:rsidRPr="002B3813">
              <w:rPr>
                <w:lang w:eastAsia="ja-JP"/>
              </w:rPr>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rPr>
                <w:lang w:eastAsia="ja-JP"/>
              </w:rPr>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rPr>
                <w:lang w:eastAsia="ja-JP"/>
              </w:rPr>
              <w:t>19</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rPr>
                <w:lang w:eastAsia="ja-JP"/>
              </w:rPr>
              <w:t>15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rPr>
                <w:lang w:eastAsia="ja-JP"/>
              </w:rPr>
              <w:t>50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rPr>
                <w:lang w:eastAsia="ja-JP"/>
              </w:rPr>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rPr>
                <w:lang w:eastAsia="ja-JP"/>
              </w:rPr>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rPr>
                <w:lang w:eastAsia="ja-JP"/>
              </w:rPr>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rPr>
                <w:lang w:eastAsia="ja-JP"/>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rPr>
                <w:lang w:eastAsia="ja-JP"/>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rPr>
                <w:lang w:eastAsia="ja-JP"/>
              </w:rPr>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rPr>
                <w:lang w:eastAsia="ja-JP"/>
              </w:rPr>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rPr>
                <w:lang w:eastAsia="ja-JP"/>
              </w:rPr>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rPr>
                <w:lang w:eastAsia="ja-JP"/>
              </w:rPr>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rPr>
                <w:lang w:eastAsia="ja-JP"/>
              </w:rPr>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rPr>
                <w:lang w:eastAsia="ja-JP"/>
              </w:rPr>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rPr>
                <w:lang w:eastAsia="ja-JP"/>
              </w:rPr>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rPr>
                <w:lang w:eastAsia="ja-JP"/>
              </w:rPr>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rPr>
                <w:lang w:eastAsia="ja-JP"/>
              </w:rPr>
            </w:pPr>
            <w:r w:rsidRPr="00BE3CC2">
              <w:rPr>
                <w:rFonts w:hint="eastAsia"/>
                <w:lang w:eastAsia="ja-JP"/>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rPr>
                <w:lang w:eastAsia="ja-JP"/>
              </w:rPr>
            </w:pPr>
            <w:r w:rsidRPr="00BE3CC2">
              <w:rPr>
                <w:rFonts w:hint="eastAsia"/>
                <w:lang w:eastAsia="ja-JP"/>
              </w:rPr>
              <w:t>15+20</w:t>
            </w:r>
            <w:r w:rsidRPr="00BE3CC2">
              <w:rPr>
                <w:lang w:eastAsia="ja-JP"/>
              </w:rPr>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rPr>
                <w:lang w:eastAsia="ja-JP"/>
              </w:rPr>
            </w:pPr>
            <w:r w:rsidRPr="00BE3CC2">
              <w:rPr>
                <w:lang w:eastAsia="ja-JP"/>
              </w:rPr>
              <w:t xml:space="preserve">75 </w:t>
            </w:r>
            <w:r w:rsidRPr="00BE3CC2">
              <w:rPr>
                <w:rFonts w:hint="eastAsia"/>
                <w:lang w:eastAsia="ja-JP"/>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rPr>
                <w:lang w:eastAsia="ja-JP"/>
              </w:rPr>
            </w:pPr>
            <w:r w:rsidRPr="00BE3CC2">
              <w:rPr>
                <w:rFonts w:hint="eastAsia"/>
                <w:lang w:eastAsia="ja-JP"/>
              </w:rPr>
              <w:t xml:space="preserve">CC </w:t>
            </w:r>
            <w:r w:rsidRPr="00BE3CC2">
              <w:rPr>
                <w:lang w:eastAsia="ja-JP"/>
              </w:rPr>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rPr>
                <w:lang w:eastAsia="ja-JP"/>
              </w:rPr>
            </w:pPr>
            <w:r w:rsidRPr="002B3813">
              <w:rPr>
                <w:lang w:eastAsia="ja-JP"/>
              </w:rPr>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rPr>
                <w:lang w:eastAsia="ja-JP"/>
              </w:rPr>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rPr>
                <w:lang w:eastAsia="ja-JP"/>
              </w:rPr>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rPr>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rPr>
                <w:lang w:eastAsia="ja-JP"/>
              </w:rPr>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CA_28A-41</w:t>
            </w:r>
            <w:r w:rsidRPr="002B3813">
              <w:rPr>
                <w:rFonts w:ascii="Arial" w:eastAsia="MS Mincho" w:hAnsi="Arial"/>
                <w:sz w:val="18"/>
                <w:lang w:eastAsia="ja-JP"/>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lang w:eastAsia="ja-JP"/>
              </w:rPr>
              <w:t>41</w:t>
            </w:r>
            <w:r w:rsidRPr="002B3813">
              <w:rPr>
                <w:rFonts w:ascii="Arial" w:hAnsi="Arial"/>
                <w:sz w:val="18"/>
              </w:rPr>
              <w:t>A-4</w:t>
            </w:r>
            <w:r w:rsidRPr="002B3813">
              <w:rPr>
                <w:rFonts w:ascii="Arial" w:eastAsia="MS Mincho" w:hAnsi="Arial"/>
                <w:sz w:val="18"/>
                <w:lang w:eastAsia="ja-JP"/>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100</w:t>
            </w:r>
            <w:r w:rsidRPr="002B3813">
              <w:rPr>
                <w:rFonts w:ascii="Arial" w:hAnsi="Arial"/>
                <w:sz w:val="18"/>
                <w:lang w:eastAsia="ja-JP"/>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CC</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CA_</w:t>
            </w:r>
            <w:r w:rsidRPr="002B3813">
              <w:rPr>
                <w:rFonts w:ascii="Arial" w:eastAsia="MS Mincho" w:hAnsi="Arial"/>
                <w:sz w:val="18"/>
                <w:lang w:eastAsia="ja-JP"/>
              </w:rPr>
              <w:t>41C</w:t>
            </w:r>
            <w:r w:rsidRPr="002B3813">
              <w:rPr>
                <w:rFonts w:ascii="Arial" w:hAnsi="Arial"/>
                <w:sz w:val="18"/>
              </w:rPr>
              <w:t>-4</w:t>
            </w:r>
            <w:r w:rsidRPr="002B3813">
              <w:rPr>
                <w:rFonts w:ascii="Arial" w:eastAsia="MS Mincho" w:hAnsi="Arial"/>
                <w:sz w:val="18"/>
                <w:lang w:eastAsia="ja-JP"/>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lang w:eastAsia="ja-JP"/>
              </w:rPr>
              <w:t>100+100</w:t>
            </w:r>
            <w:r w:rsidRPr="002B3813">
              <w:rPr>
                <w:rFonts w:ascii="Arial" w:eastAsia="MS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rPr>
                <w:lang w:eastAsia="ja-JP"/>
              </w:rPr>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rPr>
                <w:lang w:eastAsia="ja-JP"/>
              </w:rPr>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rPr>
                <w:lang w:eastAsia="ja-JP"/>
              </w:rPr>
            </w:pPr>
            <w:r>
              <w:t xml:space="preserve">CC </w:t>
            </w:r>
            <w:r>
              <w:rPr>
                <w:rFonts w:eastAsia="MS Mincho"/>
                <w:lang w:eastAsia="ja-JP"/>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rPr>
                <w:lang w:eastAsia="ja-JP"/>
              </w:rPr>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rPr>
                <w:lang w:eastAsia="ja-JP"/>
              </w:rPr>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rPr>
                <w:lang w:eastAsia="ja-JP"/>
              </w:rPr>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rPr>
                <w:lang w:eastAsia="ja-JP"/>
              </w:rPr>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rPr>
                <w:lang w:eastAsia="ja-JP"/>
              </w:rPr>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rPr>
                <w:lang w:eastAsia="ja-JP"/>
              </w:rPr>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rPr>
                <w:lang w:eastAsia="ja-JP"/>
              </w:rPr>
            </w:pPr>
            <w:r w:rsidRPr="002B3813">
              <w:rPr>
                <w:lang w:eastAsia="ja-JP"/>
              </w:rPr>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561180" w:rsidRPr="002B3813" w14:paraId="37AD500B" w14:textId="77777777">
        <w:trPr>
          <w:jc w:val="center"/>
        </w:trPr>
        <w:tc>
          <w:tcPr>
            <w:tcW w:w="1093" w:type="dxa"/>
            <w:shd w:val="clear" w:color="auto" w:fill="auto"/>
          </w:tcPr>
          <w:p w14:paraId="3BB200DE" w14:textId="77777777" w:rsidR="00561180" w:rsidRPr="002B3813" w:rsidRDefault="00561180" w:rsidP="00736CE3">
            <w:pPr>
              <w:pStyle w:val="TAC"/>
              <w:rPr>
                <w:lang w:eastAsia="en-US"/>
              </w:rPr>
            </w:pPr>
            <w:r w:rsidRPr="002B3813">
              <w:rPr>
                <w:lang w:eastAsia="en-US"/>
              </w:rPr>
              <w:t>Cell A</w:t>
            </w:r>
          </w:p>
        </w:tc>
        <w:tc>
          <w:tcPr>
            <w:tcW w:w="0" w:type="auto"/>
          </w:tcPr>
          <w:p w14:paraId="36D81C2A"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1BBD5718"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49C2F368" w14:textId="77777777" w:rsidR="00561180" w:rsidRPr="002B3813" w:rsidRDefault="00561180" w:rsidP="00736CE3">
            <w:pPr>
              <w:pStyle w:val="TAC"/>
              <w:rPr>
                <w:lang w:eastAsia="en-US"/>
              </w:rPr>
            </w:pPr>
            <w:r w:rsidRPr="002B3813">
              <w:rPr>
                <w:lang w:eastAsia="en-US"/>
              </w:rPr>
              <w:t>1</w:t>
            </w:r>
          </w:p>
        </w:tc>
        <w:tc>
          <w:tcPr>
            <w:tcW w:w="1019" w:type="dxa"/>
          </w:tcPr>
          <w:p w14:paraId="5700C5C1" w14:textId="77777777" w:rsidR="00561180" w:rsidRPr="002B3813" w:rsidRDefault="00561180" w:rsidP="00736CE3">
            <w:pPr>
              <w:pStyle w:val="TAC"/>
              <w:rPr>
                <w:lang w:eastAsia="en-US"/>
              </w:rPr>
            </w:pPr>
            <w:r w:rsidRPr="002B3813">
              <w:rPr>
                <w:lang w:eastAsia="en-US"/>
              </w:rPr>
              <w:t>TAI-1</w:t>
            </w:r>
          </w:p>
        </w:tc>
        <w:tc>
          <w:tcPr>
            <w:tcW w:w="1631" w:type="dxa"/>
          </w:tcPr>
          <w:p w14:paraId="53AF694F" w14:textId="77777777" w:rsidR="00561180" w:rsidRPr="002B3813" w:rsidRDefault="00561180" w:rsidP="00736CE3">
            <w:pPr>
              <w:pStyle w:val="TAC"/>
              <w:rPr>
                <w:lang w:eastAsia="en-US"/>
              </w:rPr>
            </w:pPr>
            <w:r w:rsidRPr="002B3813">
              <w:rPr>
                <w:lang w:eastAsia="en-US"/>
              </w:rPr>
              <w:t>32769</w:t>
            </w:r>
          </w:p>
        </w:tc>
        <w:tc>
          <w:tcPr>
            <w:tcW w:w="1276" w:type="dxa"/>
          </w:tcPr>
          <w:p w14:paraId="0B67E0A2" w14:textId="77777777" w:rsidR="00561180" w:rsidRPr="002B3813" w:rsidRDefault="00561180" w:rsidP="00736CE3">
            <w:pPr>
              <w:pStyle w:val="TAC"/>
              <w:rPr>
                <w:lang w:eastAsia="en-US"/>
              </w:rPr>
            </w:pPr>
            <w:r w:rsidRPr="002B3813">
              <w:rPr>
                <w:lang w:eastAsia="en-US"/>
              </w:rPr>
              <w:t>1</w:t>
            </w:r>
          </w:p>
        </w:tc>
        <w:tc>
          <w:tcPr>
            <w:tcW w:w="1335" w:type="dxa"/>
            <w:vMerge w:val="restart"/>
            <w:shd w:val="clear" w:color="auto" w:fill="auto"/>
          </w:tcPr>
          <w:p w14:paraId="2B214DAB" w14:textId="77777777" w:rsidR="00561180" w:rsidRPr="002B3813" w:rsidRDefault="00561180" w:rsidP="00736CE3">
            <w:pPr>
              <w:pStyle w:val="TAC"/>
              <w:rPr>
                <w:lang w:eastAsia="en-US"/>
              </w:rPr>
            </w:pPr>
            <w:r w:rsidRPr="002B3813">
              <w:rPr>
                <w:lang w:eastAsia="en-US"/>
              </w:rPr>
              <w:t>Arbitrarily selected according to TS 23.003 subclause 2.8 [2].</w:t>
            </w:r>
          </w:p>
        </w:tc>
      </w:tr>
      <w:tr w:rsidR="00561180" w:rsidRPr="002B3813" w14:paraId="13D5D711" w14:textId="77777777">
        <w:trPr>
          <w:jc w:val="center"/>
        </w:trPr>
        <w:tc>
          <w:tcPr>
            <w:tcW w:w="1093" w:type="dxa"/>
            <w:shd w:val="clear" w:color="auto" w:fill="auto"/>
          </w:tcPr>
          <w:p w14:paraId="0EE4954F" w14:textId="77777777" w:rsidR="00561180" w:rsidRPr="002B3813" w:rsidRDefault="00561180" w:rsidP="00736CE3">
            <w:pPr>
              <w:pStyle w:val="TAC"/>
              <w:rPr>
                <w:lang w:eastAsia="en-US"/>
              </w:rPr>
            </w:pPr>
            <w:r w:rsidRPr="002B3813">
              <w:rPr>
                <w:lang w:eastAsia="en-US"/>
              </w:rPr>
              <w:t>Cell B</w:t>
            </w:r>
          </w:p>
        </w:tc>
        <w:tc>
          <w:tcPr>
            <w:tcW w:w="949" w:type="dxa"/>
          </w:tcPr>
          <w:p w14:paraId="7240ACF8" w14:textId="77777777" w:rsidR="00561180" w:rsidRPr="002B3813" w:rsidRDefault="00561180" w:rsidP="00736CE3">
            <w:pPr>
              <w:pStyle w:val="TAC"/>
              <w:rPr>
                <w:lang w:eastAsia="en-US"/>
              </w:rPr>
            </w:pPr>
            <w:r w:rsidRPr="002B3813">
              <w:rPr>
                <w:lang w:eastAsia="en-US"/>
              </w:rPr>
              <w:t>TAI-2</w:t>
            </w:r>
          </w:p>
        </w:tc>
        <w:tc>
          <w:tcPr>
            <w:tcW w:w="0" w:type="auto"/>
            <w:gridSpan w:val="2"/>
            <w:shd w:val="clear" w:color="auto" w:fill="auto"/>
          </w:tcPr>
          <w:p w14:paraId="3638ABE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72819BC" w14:textId="77777777" w:rsidR="00561180" w:rsidRPr="002B3813" w:rsidRDefault="00561180" w:rsidP="00736CE3">
            <w:pPr>
              <w:pStyle w:val="TAC"/>
              <w:rPr>
                <w:lang w:eastAsia="en-US"/>
              </w:rPr>
            </w:pPr>
            <w:r w:rsidRPr="002B3813">
              <w:rPr>
                <w:lang w:eastAsia="en-US"/>
              </w:rPr>
              <w:t>2</w:t>
            </w:r>
          </w:p>
        </w:tc>
        <w:tc>
          <w:tcPr>
            <w:tcW w:w="1019" w:type="dxa"/>
          </w:tcPr>
          <w:p w14:paraId="18700017" w14:textId="77777777" w:rsidR="00561180" w:rsidRPr="002B3813" w:rsidRDefault="00561180" w:rsidP="00736CE3">
            <w:pPr>
              <w:pStyle w:val="TAC"/>
              <w:rPr>
                <w:lang w:eastAsia="en-US"/>
              </w:rPr>
            </w:pPr>
            <w:r w:rsidRPr="002B3813">
              <w:rPr>
                <w:lang w:eastAsia="en-US"/>
              </w:rPr>
              <w:t>TAI-2</w:t>
            </w:r>
          </w:p>
        </w:tc>
        <w:tc>
          <w:tcPr>
            <w:tcW w:w="1631" w:type="dxa"/>
          </w:tcPr>
          <w:p w14:paraId="1BC02E13" w14:textId="77777777" w:rsidR="00561180" w:rsidRPr="002B3813" w:rsidRDefault="00561180" w:rsidP="00736CE3">
            <w:pPr>
              <w:pStyle w:val="TAC"/>
              <w:rPr>
                <w:lang w:eastAsia="en-US"/>
              </w:rPr>
            </w:pPr>
            <w:r w:rsidRPr="002B3813">
              <w:rPr>
                <w:lang w:eastAsia="en-US"/>
              </w:rPr>
              <w:t>32770</w:t>
            </w:r>
          </w:p>
        </w:tc>
        <w:tc>
          <w:tcPr>
            <w:tcW w:w="1276" w:type="dxa"/>
          </w:tcPr>
          <w:p w14:paraId="36B45FD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40CD0216" w14:textId="77777777" w:rsidR="00561180" w:rsidRPr="002B3813" w:rsidRDefault="00561180" w:rsidP="00736CE3">
            <w:pPr>
              <w:pStyle w:val="TAC"/>
              <w:rPr>
                <w:lang w:eastAsia="en-US"/>
              </w:rPr>
            </w:pPr>
          </w:p>
        </w:tc>
      </w:tr>
      <w:tr w:rsidR="00561180" w:rsidRPr="002B3813" w14:paraId="61E5A40E" w14:textId="77777777">
        <w:trPr>
          <w:jc w:val="center"/>
        </w:trPr>
        <w:tc>
          <w:tcPr>
            <w:tcW w:w="1093" w:type="dxa"/>
            <w:shd w:val="clear" w:color="auto" w:fill="auto"/>
          </w:tcPr>
          <w:p w14:paraId="0DA86F2F" w14:textId="77777777" w:rsidR="00561180" w:rsidRPr="002B3813" w:rsidRDefault="00561180" w:rsidP="00736CE3">
            <w:pPr>
              <w:pStyle w:val="TAC"/>
              <w:rPr>
                <w:lang w:eastAsia="en-US"/>
              </w:rPr>
            </w:pPr>
            <w:r w:rsidRPr="002B3813">
              <w:rPr>
                <w:lang w:eastAsia="en-US"/>
              </w:rPr>
              <w:t>Cell C</w:t>
            </w:r>
          </w:p>
        </w:tc>
        <w:tc>
          <w:tcPr>
            <w:tcW w:w="949" w:type="dxa"/>
          </w:tcPr>
          <w:p w14:paraId="11BE26E8" w14:textId="77777777" w:rsidR="00561180" w:rsidRPr="002B3813" w:rsidRDefault="00561180" w:rsidP="00736CE3">
            <w:pPr>
              <w:pStyle w:val="TAC"/>
              <w:rPr>
                <w:lang w:eastAsia="en-US"/>
              </w:rPr>
            </w:pPr>
            <w:r w:rsidRPr="002B3813">
              <w:rPr>
                <w:lang w:eastAsia="en-US"/>
              </w:rPr>
              <w:t>TAI-3</w:t>
            </w:r>
          </w:p>
        </w:tc>
        <w:tc>
          <w:tcPr>
            <w:tcW w:w="0" w:type="auto"/>
            <w:gridSpan w:val="2"/>
            <w:shd w:val="clear" w:color="auto" w:fill="auto"/>
          </w:tcPr>
          <w:p w14:paraId="46E75B09"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49C506C" w14:textId="77777777" w:rsidR="00561180" w:rsidRPr="002B3813" w:rsidRDefault="00561180" w:rsidP="00736CE3">
            <w:pPr>
              <w:pStyle w:val="TAC"/>
              <w:rPr>
                <w:lang w:eastAsia="en-US"/>
              </w:rPr>
            </w:pPr>
            <w:r w:rsidRPr="002B3813">
              <w:rPr>
                <w:lang w:eastAsia="en-US"/>
              </w:rPr>
              <w:t>3</w:t>
            </w:r>
          </w:p>
        </w:tc>
        <w:tc>
          <w:tcPr>
            <w:tcW w:w="1019" w:type="dxa"/>
          </w:tcPr>
          <w:p w14:paraId="6BC60524" w14:textId="77777777" w:rsidR="00561180" w:rsidRPr="002B3813" w:rsidRDefault="00561180" w:rsidP="00736CE3">
            <w:pPr>
              <w:pStyle w:val="TAC"/>
              <w:rPr>
                <w:lang w:eastAsia="en-US"/>
              </w:rPr>
            </w:pPr>
            <w:r w:rsidRPr="002B3813">
              <w:rPr>
                <w:lang w:eastAsia="en-US"/>
              </w:rPr>
              <w:t>TAI-3</w:t>
            </w:r>
          </w:p>
        </w:tc>
        <w:tc>
          <w:tcPr>
            <w:tcW w:w="1631" w:type="dxa"/>
          </w:tcPr>
          <w:p w14:paraId="26C021FA" w14:textId="77777777" w:rsidR="00561180" w:rsidRPr="002B3813" w:rsidRDefault="00561180" w:rsidP="00736CE3">
            <w:pPr>
              <w:pStyle w:val="TAC"/>
              <w:rPr>
                <w:lang w:eastAsia="en-US"/>
              </w:rPr>
            </w:pPr>
            <w:r w:rsidRPr="002B3813">
              <w:rPr>
                <w:lang w:eastAsia="en-US"/>
              </w:rPr>
              <w:t>32771</w:t>
            </w:r>
          </w:p>
        </w:tc>
        <w:tc>
          <w:tcPr>
            <w:tcW w:w="1276" w:type="dxa"/>
          </w:tcPr>
          <w:p w14:paraId="33E43CE0"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6003B09" w14:textId="77777777" w:rsidR="00561180" w:rsidRPr="002B3813" w:rsidRDefault="00561180" w:rsidP="00736CE3">
            <w:pPr>
              <w:pStyle w:val="TAC"/>
              <w:rPr>
                <w:lang w:eastAsia="en-US"/>
              </w:rPr>
            </w:pPr>
          </w:p>
        </w:tc>
      </w:tr>
      <w:tr w:rsidR="00561180" w:rsidRPr="002B3813" w14:paraId="50D26698" w14:textId="77777777">
        <w:trPr>
          <w:jc w:val="center"/>
        </w:trPr>
        <w:tc>
          <w:tcPr>
            <w:tcW w:w="1093" w:type="dxa"/>
            <w:shd w:val="clear" w:color="auto" w:fill="auto"/>
          </w:tcPr>
          <w:p w14:paraId="41D39A7B" w14:textId="77777777" w:rsidR="00561180" w:rsidRPr="002B3813" w:rsidRDefault="00561180" w:rsidP="00736CE3">
            <w:pPr>
              <w:pStyle w:val="TAC"/>
              <w:rPr>
                <w:lang w:eastAsia="en-US"/>
              </w:rPr>
            </w:pPr>
            <w:r w:rsidRPr="002B3813">
              <w:rPr>
                <w:lang w:eastAsia="en-US"/>
              </w:rPr>
              <w:t>Cell D</w:t>
            </w:r>
          </w:p>
        </w:tc>
        <w:tc>
          <w:tcPr>
            <w:tcW w:w="949" w:type="dxa"/>
          </w:tcPr>
          <w:p w14:paraId="6DDA4203" w14:textId="77777777" w:rsidR="00561180" w:rsidRPr="002B3813" w:rsidRDefault="00561180" w:rsidP="00736CE3">
            <w:pPr>
              <w:pStyle w:val="TAC"/>
              <w:rPr>
                <w:lang w:eastAsia="en-US"/>
              </w:rPr>
            </w:pPr>
            <w:r w:rsidRPr="002B3813">
              <w:rPr>
                <w:lang w:eastAsia="en-US"/>
              </w:rPr>
              <w:t>TAI-4</w:t>
            </w:r>
          </w:p>
        </w:tc>
        <w:tc>
          <w:tcPr>
            <w:tcW w:w="0" w:type="auto"/>
            <w:gridSpan w:val="2"/>
            <w:shd w:val="clear" w:color="auto" w:fill="auto"/>
          </w:tcPr>
          <w:p w14:paraId="69236B6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0EDCCB4E" w14:textId="77777777" w:rsidR="00561180" w:rsidRPr="002B3813" w:rsidRDefault="00561180" w:rsidP="00736CE3">
            <w:pPr>
              <w:pStyle w:val="TAC"/>
              <w:rPr>
                <w:lang w:eastAsia="en-US"/>
              </w:rPr>
            </w:pPr>
            <w:r w:rsidRPr="002B3813">
              <w:rPr>
                <w:lang w:eastAsia="en-US"/>
              </w:rPr>
              <w:t>4</w:t>
            </w:r>
          </w:p>
        </w:tc>
        <w:tc>
          <w:tcPr>
            <w:tcW w:w="1019" w:type="dxa"/>
          </w:tcPr>
          <w:p w14:paraId="4770243C" w14:textId="77777777" w:rsidR="00561180" w:rsidRPr="002B3813" w:rsidRDefault="00561180" w:rsidP="00736CE3">
            <w:pPr>
              <w:pStyle w:val="TAC"/>
              <w:rPr>
                <w:lang w:eastAsia="en-US"/>
              </w:rPr>
            </w:pPr>
            <w:r w:rsidRPr="002B3813">
              <w:rPr>
                <w:lang w:eastAsia="en-US"/>
              </w:rPr>
              <w:t>TAI-4</w:t>
            </w:r>
          </w:p>
        </w:tc>
        <w:tc>
          <w:tcPr>
            <w:tcW w:w="1631" w:type="dxa"/>
          </w:tcPr>
          <w:p w14:paraId="342AF4C7" w14:textId="77777777" w:rsidR="00561180" w:rsidRPr="002B3813" w:rsidRDefault="00561180" w:rsidP="00736CE3">
            <w:pPr>
              <w:pStyle w:val="TAC"/>
              <w:rPr>
                <w:lang w:eastAsia="en-US"/>
              </w:rPr>
            </w:pPr>
            <w:r w:rsidRPr="002B3813">
              <w:rPr>
                <w:lang w:eastAsia="en-US"/>
              </w:rPr>
              <w:t>32772</w:t>
            </w:r>
          </w:p>
        </w:tc>
        <w:tc>
          <w:tcPr>
            <w:tcW w:w="1276" w:type="dxa"/>
          </w:tcPr>
          <w:p w14:paraId="6EFD4E1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06AA5D85" w14:textId="77777777" w:rsidR="00561180" w:rsidRPr="002B3813" w:rsidRDefault="00561180" w:rsidP="00736CE3">
            <w:pPr>
              <w:pStyle w:val="TAC"/>
              <w:rPr>
                <w:lang w:eastAsia="en-US"/>
              </w:rPr>
            </w:pPr>
          </w:p>
        </w:tc>
      </w:tr>
      <w:tr w:rsidR="00561180" w:rsidRPr="002B3813" w14:paraId="18B19A07" w14:textId="77777777">
        <w:trPr>
          <w:jc w:val="center"/>
        </w:trPr>
        <w:tc>
          <w:tcPr>
            <w:tcW w:w="1093" w:type="dxa"/>
            <w:shd w:val="clear" w:color="auto" w:fill="auto"/>
          </w:tcPr>
          <w:p w14:paraId="32B6C6A9" w14:textId="77777777" w:rsidR="00561180" w:rsidRPr="002B3813" w:rsidRDefault="00561180" w:rsidP="00736CE3">
            <w:pPr>
              <w:pStyle w:val="TAC"/>
              <w:rPr>
                <w:lang w:eastAsia="en-US"/>
              </w:rPr>
            </w:pPr>
            <w:r w:rsidRPr="002B3813">
              <w:rPr>
                <w:lang w:eastAsia="en-US"/>
              </w:rPr>
              <w:t>Cell E</w:t>
            </w:r>
          </w:p>
        </w:tc>
        <w:tc>
          <w:tcPr>
            <w:tcW w:w="949" w:type="dxa"/>
          </w:tcPr>
          <w:p w14:paraId="28F01B63" w14:textId="77777777" w:rsidR="00561180" w:rsidRPr="002B3813" w:rsidRDefault="00561180" w:rsidP="00736CE3">
            <w:pPr>
              <w:pStyle w:val="TAC"/>
              <w:rPr>
                <w:lang w:eastAsia="en-US"/>
              </w:rPr>
            </w:pPr>
            <w:r w:rsidRPr="002B3813">
              <w:rPr>
                <w:lang w:eastAsia="en-US"/>
              </w:rPr>
              <w:t>TAI-12</w:t>
            </w:r>
          </w:p>
        </w:tc>
        <w:tc>
          <w:tcPr>
            <w:tcW w:w="0" w:type="auto"/>
            <w:shd w:val="clear" w:color="auto" w:fill="auto"/>
          </w:tcPr>
          <w:p w14:paraId="1E575E36"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8C60EC4"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0131442F" w14:textId="77777777" w:rsidR="00561180" w:rsidRPr="002B3813" w:rsidRDefault="00561180" w:rsidP="00736CE3">
            <w:pPr>
              <w:pStyle w:val="TAC"/>
              <w:rPr>
                <w:lang w:eastAsia="en-US"/>
              </w:rPr>
            </w:pPr>
            <w:r w:rsidRPr="002B3813">
              <w:rPr>
                <w:lang w:eastAsia="en-US"/>
              </w:rPr>
              <w:t>3</w:t>
            </w:r>
          </w:p>
        </w:tc>
        <w:tc>
          <w:tcPr>
            <w:tcW w:w="1019" w:type="dxa"/>
          </w:tcPr>
          <w:p w14:paraId="5A115D6B" w14:textId="77777777" w:rsidR="00561180" w:rsidRPr="002B3813" w:rsidRDefault="00561180" w:rsidP="00736CE3">
            <w:pPr>
              <w:pStyle w:val="TAC"/>
              <w:rPr>
                <w:lang w:eastAsia="en-US"/>
              </w:rPr>
            </w:pPr>
            <w:r w:rsidRPr="002B3813">
              <w:rPr>
                <w:lang w:eastAsia="en-US"/>
              </w:rPr>
              <w:t>TAI-12</w:t>
            </w:r>
          </w:p>
        </w:tc>
        <w:tc>
          <w:tcPr>
            <w:tcW w:w="1631" w:type="dxa"/>
          </w:tcPr>
          <w:p w14:paraId="6739C15D" w14:textId="77777777" w:rsidR="00561180" w:rsidRPr="002B3813" w:rsidRDefault="00561180" w:rsidP="00736CE3">
            <w:pPr>
              <w:pStyle w:val="TAC"/>
              <w:rPr>
                <w:lang w:eastAsia="en-US"/>
              </w:rPr>
            </w:pPr>
            <w:r w:rsidRPr="002B3813">
              <w:rPr>
                <w:lang w:eastAsia="en-US"/>
              </w:rPr>
              <w:t>32777</w:t>
            </w:r>
          </w:p>
        </w:tc>
        <w:tc>
          <w:tcPr>
            <w:tcW w:w="1276" w:type="dxa"/>
          </w:tcPr>
          <w:p w14:paraId="2DBBFCE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FE11364" w14:textId="77777777" w:rsidR="00561180" w:rsidRPr="002B3813" w:rsidRDefault="00561180" w:rsidP="00736CE3">
            <w:pPr>
              <w:pStyle w:val="TAC"/>
              <w:rPr>
                <w:lang w:eastAsia="en-US"/>
              </w:rPr>
            </w:pPr>
          </w:p>
        </w:tc>
      </w:tr>
      <w:tr w:rsidR="00561180" w:rsidRPr="002B3813" w14:paraId="27A49FB5" w14:textId="77777777">
        <w:trPr>
          <w:jc w:val="center"/>
        </w:trPr>
        <w:tc>
          <w:tcPr>
            <w:tcW w:w="1093" w:type="dxa"/>
            <w:shd w:val="clear" w:color="auto" w:fill="auto"/>
          </w:tcPr>
          <w:p w14:paraId="706EC8F2" w14:textId="77777777" w:rsidR="00561180" w:rsidRPr="002B3813" w:rsidRDefault="00561180" w:rsidP="00736CE3">
            <w:pPr>
              <w:pStyle w:val="TAC"/>
              <w:rPr>
                <w:lang w:eastAsia="en-US"/>
              </w:rPr>
            </w:pPr>
            <w:r w:rsidRPr="002B3813">
              <w:rPr>
                <w:lang w:eastAsia="en-US"/>
              </w:rPr>
              <w:t>Cell F</w:t>
            </w:r>
          </w:p>
        </w:tc>
        <w:tc>
          <w:tcPr>
            <w:tcW w:w="949" w:type="dxa"/>
          </w:tcPr>
          <w:p w14:paraId="651FD3EA" w14:textId="77777777" w:rsidR="00561180" w:rsidRPr="002B3813" w:rsidRDefault="00561180" w:rsidP="00736CE3">
            <w:pPr>
              <w:pStyle w:val="TAC"/>
              <w:rPr>
                <w:lang w:eastAsia="en-US"/>
              </w:rPr>
            </w:pPr>
          </w:p>
        </w:tc>
        <w:tc>
          <w:tcPr>
            <w:tcW w:w="0" w:type="auto"/>
            <w:gridSpan w:val="2"/>
            <w:shd w:val="clear" w:color="auto" w:fill="auto"/>
          </w:tcPr>
          <w:p w14:paraId="11119659" w14:textId="77777777" w:rsidR="00561180" w:rsidRPr="002B3813" w:rsidRDefault="00561180" w:rsidP="00736CE3">
            <w:pPr>
              <w:pStyle w:val="TAC"/>
              <w:rPr>
                <w:lang w:eastAsia="en-US"/>
              </w:rPr>
            </w:pPr>
          </w:p>
        </w:tc>
        <w:tc>
          <w:tcPr>
            <w:tcW w:w="852" w:type="dxa"/>
            <w:shd w:val="clear" w:color="auto" w:fill="auto"/>
          </w:tcPr>
          <w:p w14:paraId="6AC17BBE" w14:textId="77777777" w:rsidR="00561180" w:rsidRPr="002B3813" w:rsidRDefault="00561180" w:rsidP="00736CE3">
            <w:pPr>
              <w:pStyle w:val="TAC"/>
              <w:rPr>
                <w:lang w:eastAsia="en-US"/>
              </w:rPr>
            </w:pPr>
          </w:p>
        </w:tc>
        <w:tc>
          <w:tcPr>
            <w:tcW w:w="1019" w:type="dxa"/>
          </w:tcPr>
          <w:p w14:paraId="1BB516B2" w14:textId="77777777" w:rsidR="00561180" w:rsidRPr="002B3813" w:rsidRDefault="00561180" w:rsidP="00736CE3">
            <w:pPr>
              <w:pStyle w:val="TAC"/>
              <w:rPr>
                <w:lang w:eastAsia="en-US"/>
              </w:rPr>
            </w:pPr>
          </w:p>
        </w:tc>
        <w:tc>
          <w:tcPr>
            <w:tcW w:w="1631" w:type="dxa"/>
          </w:tcPr>
          <w:p w14:paraId="0D346902" w14:textId="77777777" w:rsidR="00561180" w:rsidRPr="002B3813" w:rsidRDefault="00561180" w:rsidP="00736CE3">
            <w:pPr>
              <w:pStyle w:val="TAC"/>
              <w:rPr>
                <w:lang w:eastAsia="en-US"/>
              </w:rPr>
            </w:pPr>
          </w:p>
        </w:tc>
        <w:tc>
          <w:tcPr>
            <w:tcW w:w="1276" w:type="dxa"/>
          </w:tcPr>
          <w:p w14:paraId="2EAD2A00" w14:textId="77777777" w:rsidR="00561180" w:rsidRPr="002B3813" w:rsidRDefault="00561180" w:rsidP="00736CE3">
            <w:pPr>
              <w:pStyle w:val="TAC"/>
              <w:rPr>
                <w:lang w:eastAsia="en-US"/>
              </w:rPr>
            </w:pPr>
          </w:p>
        </w:tc>
        <w:tc>
          <w:tcPr>
            <w:tcW w:w="1335" w:type="dxa"/>
            <w:vMerge/>
            <w:shd w:val="clear" w:color="auto" w:fill="auto"/>
          </w:tcPr>
          <w:p w14:paraId="44310549" w14:textId="77777777" w:rsidR="00561180" w:rsidRPr="002B3813" w:rsidRDefault="00561180" w:rsidP="00736CE3">
            <w:pPr>
              <w:pStyle w:val="TAC"/>
              <w:rPr>
                <w:lang w:eastAsia="en-US"/>
              </w:rPr>
            </w:pPr>
          </w:p>
        </w:tc>
      </w:tr>
      <w:tr w:rsidR="00561180" w:rsidRPr="002B3813" w14:paraId="14920639" w14:textId="77777777">
        <w:trPr>
          <w:jc w:val="center"/>
        </w:trPr>
        <w:tc>
          <w:tcPr>
            <w:tcW w:w="1093" w:type="dxa"/>
            <w:shd w:val="clear" w:color="auto" w:fill="auto"/>
          </w:tcPr>
          <w:p w14:paraId="718FA297" w14:textId="77777777" w:rsidR="00561180" w:rsidRPr="002B3813" w:rsidRDefault="00561180" w:rsidP="00736CE3">
            <w:pPr>
              <w:pStyle w:val="TAC"/>
              <w:rPr>
                <w:lang w:eastAsia="en-US"/>
              </w:rPr>
            </w:pPr>
            <w:r w:rsidRPr="002B3813">
              <w:rPr>
                <w:lang w:eastAsia="en-US"/>
              </w:rPr>
              <w:t>Cell G</w:t>
            </w:r>
          </w:p>
        </w:tc>
        <w:tc>
          <w:tcPr>
            <w:tcW w:w="949" w:type="dxa"/>
          </w:tcPr>
          <w:p w14:paraId="2E5D71C5" w14:textId="77777777" w:rsidR="00561180" w:rsidRPr="002B3813" w:rsidRDefault="00561180" w:rsidP="00736CE3">
            <w:pPr>
              <w:pStyle w:val="TAC"/>
              <w:rPr>
                <w:lang w:eastAsia="en-US"/>
              </w:rPr>
            </w:pPr>
            <w:r w:rsidRPr="002B3813">
              <w:rPr>
                <w:lang w:eastAsia="en-US"/>
              </w:rPr>
              <w:t>TAI-7</w:t>
            </w:r>
          </w:p>
        </w:tc>
        <w:tc>
          <w:tcPr>
            <w:tcW w:w="0" w:type="auto"/>
            <w:shd w:val="clear" w:color="auto" w:fill="auto"/>
          </w:tcPr>
          <w:p w14:paraId="51E2503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22CD414"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3CD0EBA4" w14:textId="77777777" w:rsidR="00561180" w:rsidRPr="002B3813" w:rsidRDefault="00561180" w:rsidP="00736CE3">
            <w:pPr>
              <w:pStyle w:val="TAC"/>
              <w:rPr>
                <w:lang w:eastAsia="en-US"/>
              </w:rPr>
            </w:pPr>
            <w:r w:rsidRPr="002B3813">
              <w:rPr>
                <w:lang w:eastAsia="en-US"/>
              </w:rPr>
              <w:t>1</w:t>
            </w:r>
          </w:p>
        </w:tc>
        <w:tc>
          <w:tcPr>
            <w:tcW w:w="1019" w:type="dxa"/>
          </w:tcPr>
          <w:p w14:paraId="35ECCD78" w14:textId="77777777" w:rsidR="00561180" w:rsidRPr="002B3813" w:rsidRDefault="00561180" w:rsidP="00736CE3">
            <w:pPr>
              <w:pStyle w:val="TAC"/>
              <w:rPr>
                <w:lang w:eastAsia="en-US"/>
              </w:rPr>
            </w:pPr>
            <w:r w:rsidRPr="002B3813">
              <w:rPr>
                <w:lang w:eastAsia="en-US"/>
              </w:rPr>
              <w:t>TAI-7</w:t>
            </w:r>
          </w:p>
        </w:tc>
        <w:tc>
          <w:tcPr>
            <w:tcW w:w="1631" w:type="dxa"/>
          </w:tcPr>
          <w:p w14:paraId="589334BB" w14:textId="77777777" w:rsidR="00561180" w:rsidRPr="002B3813" w:rsidRDefault="00561180" w:rsidP="00736CE3">
            <w:pPr>
              <w:pStyle w:val="TAC"/>
              <w:rPr>
                <w:lang w:eastAsia="en-US"/>
              </w:rPr>
            </w:pPr>
            <w:r w:rsidRPr="002B3813">
              <w:rPr>
                <w:lang w:eastAsia="en-US"/>
              </w:rPr>
              <w:t>32775</w:t>
            </w:r>
          </w:p>
        </w:tc>
        <w:tc>
          <w:tcPr>
            <w:tcW w:w="1276" w:type="dxa"/>
          </w:tcPr>
          <w:p w14:paraId="225AD65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1DE3488" w14:textId="77777777" w:rsidR="00561180" w:rsidRPr="002B3813" w:rsidRDefault="00561180" w:rsidP="00736CE3">
            <w:pPr>
              <w:pStyle w:val="TAC"/>
              <w:rPr>
                <w:lang w:eastAsia="en-US"/>
              </w:rPr>
            </w:pPr>
          </w:p>
        </w:tc>
      </w:tr>
      <w:tr w:rsidR="00561180" w:rsidRPr="002B3813" w14:paraId="74F118D3" w14:textId="77777777">
        <w:trPr>
          <w:jc w:val="center"/>
        </w:trPr>
        <w:tc>
          <w:tcPr>
            <w:tcW w:w="1093" w:type="dxa"/>
            <w:shd w:val="clear" w:color="auto" w:fill="auto"/>
          </w:tcPr>
          <w:p w14:paraId="410570C1" w14:textId="77777777" w:rsidR="00561180" w:rsidRPr="002B3813" w:rsidRDefault="00561180" w:rsidP="00736CE3">
            <w:pPr>
              <w:pStyle w:val="TAC"/>
              <w:rPr>
                <w:lang w:eastAsia="en-US"/>
              </w:rPr>
            </w:pPr>
            <w:r w:rsidRPr="002B3813">
              <w:rPr>
                <w:lang w:eastAsia="en-US"/>
              </w:rPr>
              <w:t>Cell H</w:t>
            </w:r>
          </w:p>
        </w:tc>
        <w:tc>
          <w:tcPr>
            <w:tcW w:w="949" w:type="dxa"/>
          </w:tcPr>
          <w:p w14:paraId="08C370DC" w14:textId="77777777" w:rsidR="00561180" w:rsidRPr="002B3813" w:rsidRDefault="00561180" w:rsidP="00736CE3">
            <w:pPr>
              <w:pStyle w:val="TAC"/>
              <w:rPr>
                <w:lang w:eastAsia="en-US"/>
              </w:rPr>
            </w:pPr>
            <w:r w:rsidRPr="002B3813">
              <w:rPr>
                <w:lang w:eastAsia="en-US"/>
              </w:rPr>
              <w:t>TAI-8</w:t>
            </w:r>
          </w:p>
        </w:tc>
        <w:tc>
          <w:tcPr>
            <w:tcW w:w="0" w:type="auto"/>
            <w:shd w:val="clear" w:color="auto" w:fill="auto"/>
          </w:tcPr>
          <w:p w14:paraId="4CCD6C1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FB92CE2"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7DFBDB93" w14:textId="77777777" w:rsidR="00561180" w:rsidRPr="002B3813" w:rsidRDefault="00561180" w:rsidP="00736CE3">
            <w:pPr>
              <w:pStyle w:val="TAC"/>
              <w:rPr>
                <w:lang w:eastAsia="en-US"/>
              </w:rPr>
            </w:pPr>
            <w:r w:rsidRPr="002B3813">
              <w:rPr>
                <w:lang w:eastAsia="en-US"/>
              </w:rPr>
              <w:t>2</w:t>
            </w:r>
          </w:p>
        </w:tc>
        <w:tc>
          <w:tcPr>
            <w:tcW w:w="1019" w:type="dxa"/>
          </w:tcPr>
          <w:p w14:paraId="422391CF" w14:textId="77777777" w:rsidR="00561180" w:rsidRPr="002B3813" w:rsidRDefault="00561180" w:rsidP="00736CE3">
            <w:pPr>
              <w:pStyle w:val="TAC"/>
              <w:rPr>
                <w:lang w:eastAsia="en-US"/>
              </w:rPr>
            </w:pPr>
            <w:r w:rsidRPr="002B3813">
              <w:rPr>
                <w:lang w:eastAsia="en-US"/>
              </w:rPr>
              <w:t>TAI-8</w:t>
            </w:r>
          </w:p>
        </w:tc>
        <w:tc>
          <w:tcPr>
            <w:tcW w:w="1631" w:type="dxa"/>
          </w:tcPr>
          <w:p w14:paraId="699D9254" w14:textId="77777777" w:rsidR="00561180" w:rsidRPr="002B3813" w:rsidRDefault="00561180" w:rsidP="00736CE3">
            <w:pPr>
              <w:pStyle w:val="TAC"/>
              <w:rPr>
                <w:lang w:eastAsia="en-US"/>
              </w:rPr>
            </w:pPr>
            <w:r w:rsidRPr="002B3813">
              <w:rPr>
                <w:lang w:eastAsia="en-US"/>
              </w:rPr>
              <w:t>32776</w:t>
            </w:r>
          </w:p>
        </w:tc>
        <w:tc>
          <w:tcPr>
            <w:tcW w:w="1276" w:type="dxa"/>
          </w:tcPr>
          <w:p w14:paraId="5D03A27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6F7BA18A" w14:textId="77777777" w:rsidR="00561180" w:rsidRPr="002B3813" w:rsidRDefault="00561180" w:rsidP="00736CE3">
            <w:pPr>
              <w:pStyle w:val="TAC"/>
              <w:rPr>
                <w:lang w:eastAsia="en-US"/>
              </w:rPr>
            </w:pPr>
          </w:p>
        </w:tc>
      </w:tr>
      <w:tr w:rsidR="00561180" w:rsidRPr="002B3813" w14:paraId="3A92B864" w14:textId="77777777">
        <w:trPr>
          <w:jc w:val="center"/>
        </w:trPr>
        <w:tc>
          <w:tcPr>
            <w:tcW w:w="1093" w:type="dxa"/>
            <w:shd w:val="clear" w:color="auto" w:fill="auto"/>
          </w:tcPr>
          <w:p w14:paraId="605253DB" w14:textId="77777777" w:rsidR="00561180" w:rsidRPr="002B3813" w:rsidRDefault="00561180" w:rsidP="00736CE3">
            <w:pPr>
              <w:pStyle w:val="TAC"/>
              <w:rPr>
                <w:lang w:eastAsia="en-US"/>
              </w:rPr>
            </w:pPr>
            <w:r w:rsidRPr="002B3813">
              <w:rPr>
                <w:lang w:eastAsia="en-US"/>
              </w:rPr>
              <w:t>Cell I</w:t>
            </w:r>
          </w:p>
        </w:tc>
        <w:tc>
          <w:tcPr>
            <w:tcW w:w="949" w:type="dxa"/>
          </w:tcPr>
          <w:p w14:paraId="5167E67A"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1A01C212"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507EE7A8"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2F89FDEF" w14:textId="77777777" w:rsidR="00561180" w:rsidRPr="002B3813" w:rsidRDefault="00561180" w:rsidP="00736CE3">
            <w:pPr>
              <w:pStyle w:val="TAC"/>
              <w:rPr>
                <w:lang w:eastAsia="en-US"/>
              </w:rPr>
            </w:pPr>
            <w:r w:rsidRPr="002B3813">
              <w:rPr>
                <w:lang w:eastAsia="en-US"/>
              </w:rPr>
              <w:t>1</w:t>
            </w:r>
          </w:p>
        </w:tc>
        <w:tc>
          <w:tcPr>
            <w:tcW w:w="1019" w:type="dxa"/>
          </w:tcPr>
          <w:p w14:paraId="5BDF94DC" w14:textId="77777777" w:rsidR="00561180" w:rsidRPr="002B3813" w:rsidRDefault="00561180" w:rsidP="00736CE3">
            <w:pPr>
              <w:pStyle w:val="TAC"/>
              <w:rPr>
                <w:lang w:eastAsia="en-US"/>
              </w:rPr>
            </w:pPr>
            <w:r w:rsidRPr="002B3813">
              <w:rPr>
                <w:lang w:eastAsia="en-US"/>
              </w:rPr>
              <w:t>TAI-9</w:t>
            </w:r>
          </w:p>
        </w:tc>
        <w:tc>
          <w:tcPr>
            <w:tcW w:w="1631" w:type="dxa"/>
          </w:tcPr>
          <w:p w14:paraId="2B5EB05D" w14:textId="77777777" w:rsidR="00561180" w:rsidRPr="002B3813" w:rsidRDefault="00561180" w:rsidP="00736CE3">
            <w:pPr>
              <w:pStyle w:val="TAC"/>
              <w:rPr>
                <w:lang w:eastAsia="en-US"/>
              </w:rPr>
            </w:pPr>
            <w:r w:rsidRPr="002B3813">
              <w:rPr>
                <w:lang w:eastAsia="en-US"/>
              </w:rPr>
              <w:t>32777</w:t>
            </w:r>
          </w:p>
        </w:tc>
        <w:tc>
          <w:tcPr>
            <w:tcW w:w="1276" w:type="dxa"/>
          </w:tcPr>
          <w:p w14:paraId="6AA09D99"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ECAF12B" w14:textId="77777777" w:rsidR="00561180" w:rsidRPr="002B3813" w:rsidRDefault="00561180" w:rsidP="00736CE3">
            <w:pPr>
              <w:pStyle w:val="TAC"/>
              <w:rPr>
                <w:lang w:eastAsia="en-US"/>
              </w:rPr>
            </w:pPr>
          </w:p>
        </w:tc>
      </w:tr>
      <w:tr w:rsidR="00561180" w:rsidRPr="002B3813" w14:paraId="1FD996E3" w14:textId="77777777">
        <w:trPr>
          <w:jc w:val="center"/>
        </w:trPr>
        <w:tc>
          <w:tcPr>
            <w:tcW w:w="1093" w:type="dxa"/>
            <w:shd w:val="clear" w:color="auto" w:fill="auto"/>
          </w:tcPr>
          <w:p w14:paraId="29B8AFE4" w14:textId="77777777" w:rsidR="00561180" w:rsidRPr="002B3813" w:rsidRDefault="00561180" w:rsidP="00736CE3">
            <w:pPr>
              <w:pStyle w:val="TAC"/>
              <w:rPr>
                <w:lang w:eastAsia="en-US"/>
              </w:rPr>
            </w:pPr>
            <w:r w:rsidRPr="002B3813">
              <w:rPr>
                <w:lang w:eastAsia="en-US"/>
              </w:rPr>
              <w:t>Cell J</w:t>
            </w:r>
          </w:p>
        </w:tc>
        <w:tc>
          <w:tcPr>
            <w:tcW w:w="949" w:type="dxa"/>
          </w:tcPr>
          <w:p w14:paraId="2D409652" w14:textId="77777777" w:rsidR="00561180" w:rsidRPr="002B3813" w:rsidRDefault="00561180" w:rsidP="00736CE3">
            <w:pPr>
              <w:pStyle w:val="TAC"/>
              <w:rPr>
                <w:lang w:eastAsia="en-US"/>
              </w:rPr>
            </w:pPr>
            <w:r w:rsidRPr="002B3813">
              <w:rPr>
                <w:lang w:eastAsia="en-US"/>
              </w:rPr>
              <w:t>TAI-10</w:t>
            </w:r>
          </w:p>
        </w:tc>
        <w:tc>
          <w:tcPr>
            <w:tcW w:w="0" w:type="auto"/>
            <w:shd w:val="clear" w:color="auto" w:fill="auto"/>
          </w:tcPr>
          <w:p w14:paraId="21D38F1F" w14:textId="77777777" w:rsidR="00561180" w:rsidRPr="002B3813" w:rsidRDefault="00561180" w:rsidP="00736CE3">
            <w:pPr>
              <w:pStyle w:val="TAC"/>
              <w:rPr>
                <w:lang w:eastAsia="en-US"/>
              </w:rPr>
            </w:pPr>
            <w:r w:rsidRPr="002B3813">
              <w:rPr>
                <w:lang w:eastAsia="en-US"/>
              </w:rPr>
              <w:t>003</w:t>
            </w:r>
          </w:p>
        </w:tc>
        <w:tc>
          <w:tcPr>
            <w:tcW w:w="0" w:type="auto"/>
            <w:shd w:val="clear" w:color="auto" w:fill="auto"/>
          </w:tcPr>
          <w:p w14:paraId="4C266F1A"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9812649" w14:textId="77777777" w:rsidR="00561180" w:rsidRPr="002B3813" w:rsidRDefault="00561180" w:rsidP="00736CE3">
            <w:pPr>
              <w:pStyle w:val="TAC"/>
              <w:rPr>
                <w:lang w:eastAsia="en-US"/>
              </w:rPr>
            </w:pPr>
            <w:r w:rsidRPr="002B3813">
              <w:rPr>
                <w:lang w:eastAsia="en-US"/>
              </w:rPr>
              <w:t>1</w:t>
            </w:r>
          </w:p>
        </w:tc>
        <w:tc>
          <w:tcPr>
            <w:tcW w:w="1019" w:type="dxa"/>
          </w:tcPr>
          <w:p w14:paraId="6AA6C9A9" w14:textId="77777777" w:rsidR="00561180" w:rsidRPr="002B3813" w:rsidRDefault="00561180" w:rsidP="00736CE3">
            <w:pPr>
              <w:pStyle w:val="TAC"/>
              <w:rPr>
                <w:lang w:eastAsia="en-US"/>
              </w:rPr>
            </w:pPr>
            <w:r w:rsidRPr="002B3813">
              <w:rPr>
                <w:lang w:eastAsia="en-US"/>
              </w:rPr>
              <w:t>TAI-10</w:t>
            </w:r>
          </w:p>
        </w:tc>
        <w:tc>
          <w:tcPr>
            <w:tcW w:w="1631" w:type="dxa"/>
          </w:tcPr>
          <w:p w14:paraId="1B933E13" w14:textId="77777777" w:rsidR="00561180" w:rsidRPr="002B3813" w:rsidRDefault="00561180" w:rsidP="00736CE3">
            <w:pPr>
              <w:pStyle w:val="TAC"/>
              <w:rPr>
                <w:lang w:eastAsia="en-US"/>
              </w:rPr>
            </w:pPr>
            <w:r w:rsidRPr="002B3813">
              <w:rPr>
                <w:lang w:eastAsia="en-US"/>
              </w:rPr>
              <w:t>32778</w:t>
            </w:r>
          </w:p>
        </w:tc>
        <w:tc>
          <w:tcPr>
            <w:tcW w:w="1276" w:type="dxa"/>
          </w:tcPr>
          <w:p w14:paraId="7AC1250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EB6A4B5" w14:textId="77777777" w:rsidR="00561180" w:rsidRPr="002B3813" w:rsidRDefault="00561180" w:rsidP="00736CE3">
            <w:pPr>
              <w:pStyle w:val="TAC"/>
              <w:rPr>
                <w:lang w:eastAsia="en-US"/>
              </w:rPr>
            </w:pPr>
          </w:p>
        </w:tc>
      </w:tr>
      <w:tr w:rsidR="00561180" w:rsidRPr="002B3813" w14:paraId="6ED58038" w14:textId="77777777">
        <w:trPr>
          <w:jc w:val="center"/>
        </w:trPr>
        <w:tc>
          <w:tcPr>
            <w:tcW w:w="1093" w:type="dxa"/>
            <w:shd w:val="clear" w:color="auto" w:fill="auto"/>
          </w:tcPr>
          <w:p w14:paraId="797E41DA" w14:textId="77777777" w:rsidR="00561180" w:rsidRPr="002B3813" w:rsidRDefault="00561180" w:rsidP="00736CE3">
            <w:pPr>
              <w:pStyle w:val="TAC"/>
              <w:rPr>
                <w:lang w:eastAsia="en-US"/>
              </w:rPr>
            </w:pPr>
            <w:r w:rsidRPr="002B3813">
              <w:rPr>
                <w:lang w:eastAsia="en-US"/>
              </w:rPr>
              <w:t>Cell K</w:t>
            </w:r>
          </w:p>
        </w:tc>
        <w:tc>
          <w:tcPr>
            <w:tcW w:w="949" w:type="dxa"/>
          </w:tcPr>
          <w:p w14:paraId="7BB13BA8"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594A98C9"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DD4417F"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2E15CE1" w14:textId="77777777" w:rsidR="00561180" w:rsidRPr="002B3813" w:rsidRDefault="00561180" w:rsidP="00736CE3">
            <w:pPr>
              <w:pStyle w:val="TAC"/>
              <w:rPr>
                <w:lang w:eastAsia="en-US"/>
              </w:rPr>
            </w:pPr>
            <w:r w:rsidRPr="002B3813">
              <w:rPr>
                <w:lang w:eastAsia="en-US"/>
              </w:rPr>
              <w:t>1</w:t>
            </w:r>
          </w:p>
        </w:tc>
        <w:tc>
          <w:tcPr>
            <w:tcW w:w="1019" w:type="dxa"/>
          </w:tcPr>
          <w:p w14:paraId="4AB52956" w14:textId="77777777" w:rsidR="00561180" w:rsidRPr="002B3813" w:rsidRDefault="00561180" w:rsidP="00736CE3">
            <w:pPr>
              <w:pStyle w:val="TAC"/>
              <w:rPr>
                <w:lang w:eastAsia="en-US"/>
              </w:rPr>
            </w:pPr>
            <w:r w:rsidRPr="002B3813">
              <w:rPr>
                <w:lang w:eastAsia="en-US"/>
              </w:rPr>
              <w:t>TAI-9</w:t>
            </w:r>
          </w:p>
        </w:tc>
        <w:tc>
          <w:tcPr>
            <w:tcW w:w="1631" w:type="dxa"/>
          </w:tcPr>
          <w:p w14:paraId="22FF9CFD" w14:textId="77777777" w:rsidR="00561180" w:rsidRPr="002B3813" w:rsidRDefault="00561180" w:rsidP="00736CE3">
            <w:pPr>
              <w:pStyle w:val="TAC"/>
              <w:rPr>
                <w:lang w:eastAsia="en-US"/>
              </w:rPr>
            </w:pPr>
            <w:r w:rsidRPr="002B3813">
              <w:rPr>
                <w:lang w:eastAsia="en-US"/>
              </w:rPr>
              <w:t>32777</w:t>
            </w:r>
          </w:p>
        </w:tc>
        <w:tc>
          <w:tcPr>
            <w:tcW w:w="1276" w:type="dxa"/>
          </w:tcPr>
          <w:p w14:paraId="43365A1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72B2FCD" w14:textId="77777777" w:rsidR="00561180" w:rsidRPr="002B3813" w:rsidRDefault="00561180" w:rsidP="00736CE3">
            <w:pPr>
              <w:pStyle w:val="TAC"/>
              <w:rPr>
                <w:lang w:eastAsia="en-US"/>
              </w:rPr>
            </w:pPr>
          </w:p>
        </w:tc>
      </w:tr>
      <w:tr w:rsidR="00561180" w:rsidRPr="002B3813" w14:paraId="44E1B6A9" w14:textId="77777777">
        <w:trPr>
          <w:jc w:val="center"/>
        </w:trPr>
        <w:tc>
          <w:tcPr>
            <w:tcW w:w="1093" w:type="dxa"/>
            <w:shd w:val="clear" w:color="auto" w:fill="auto"/>
          </w:tcPr>
          <w:p w14:paraId="0FA4DFC1" w14:textId="77777777" w:rsidR="00561180" w:rsidRPr="002B3813" w:rsidRDefault="00561180" w:rsidP="00736CE3">
            <w:pPr>
              <w:pStyle w:val="TAC"/>
              <w:rPr>
                <w:lang w:eastAsia="en-US"/>
              </w:rPr>
            </w:pPr>
            <w:r w:rsidRPr="002B3813">
              <w:rPr>
                <w:lang w:eastAsia="en-US"/>
              </w:rPr>
              <w:t>Cell L</w:t>
            </w:r>
          </w:p>
        </w:tc>
        <w:tc>
          <w:tcPr>
            <w:tcW w:w="949" w:type="dxa"/>
          </w:tcPr>
          <w:p w14:paraId="4328A8E2" w14:textId="77777777" w:rsidR="00561180" w:rsidRPr="002B3813" w:rsidRDefault="00561180" w:rsidP="00736CE3">
            <w:pPr>
              <w:pStyle w:val="TAC"/>
              <w:rPr>
                <w:lang w:eastAsia="en-US"/>
              </w:rPr>
            </w:pPr>
            <w:r w:rsidRPr="002B3813">
              <w:rPr>
                <w:lang w:eastAsia="en-US"/>
              </w:rPr>
              <w:t>TAI-11</w:t>
            </w:r>
          </w:p>
        </w:tc>
        <w:tc>
          <w:tcPr>
            <w:tcW w:w="0" w:type="auto"/>
            <w:shd w:val="clear" w:color="auto" w:fill="auto"/>
          </w:tcPr>
          <w:p w14:paraId="09E3C1AB"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01896F41"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107DB196" w14:textId="77777777" w:rsidR="00561180" w:rsidRPr="002B3813" w:rsidRDefault="00561180" w:rsidP="00736CE3">
            <w:pPr>
              <w:pStyle w:val="TAC"/>
              <w:rPr>
                <w:lang w:eastAsia="en-US"/>
              </w:rPr>
            </w:pPr>
            <w:r w:rsidRPr="002B3813">
              <w:rPr>
                <w:lang w:eastAsia="en-US"/>
              </w:rPr>
              <w:t>2</w:t>
            </w:r>
          </w:p>
        </w:tc>
        <w:tc>
          <w:tcPr>
            <w:tcW w:w="1019" w:type="dxa"/>
          </w:tcPr>
          <w:p w14:paraId="411277F9" w14:textId="77777777" w:rsidR="00561180" w:rsidRPr="002B3813" w:rsidRDefault="00561180" w:rsidP="00736CE3">
            <w:pPr>
              <w:pStyle w:val="TAC"/>
              <w:rPr>
                <w:lang w:eastAsia="en-US"/>
              </w:rPr>
            </w:pPr>
            <w:r w:rsidRPr="002B3813">
              <w:rPr>
                <w:lang w:eastAsia="en-US"/>
              </w:rPr>
              <w:t>TAI-11</w:t>
            </w:r>
          </w:p>
        </w:tc>
        <w:tc>
          <w:tcPr>
            <w:tcW w:w="1631" w:type="dxa"/>
          </w:tcPr>
          <w:p w14:paraId="7C915E70" w14:textId="77777777" w:rsidR="00561180" w:rsidRPr="002B3813" w:rsidRDefault="00561180" w:rsidP="00736CE3">
            <w:pPr>
              <w:pStyle w:val="TAC"/>
              <w:rPr>
                <w:lang w:eastAsia="en-US"/>
              </w:rPr>
            </w:pPr>
            <w:r w:rsidRPr="002B3813">
              <w:rPr>
                <w:lang w:eastAsia="en-US"/>
              </w:rPr>
              <w:t>32779</w:t>
            </w:r>
          </w:p>
        </w:tc>
        <w:tc>
          <w:tcPr>
            <w:tcW w:w="1276" w:type="dxa"/>
          </w:tcPr>
          <w:p w14:paraId="6FE0E21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14DE89E" w14:textId="77777777" w:rsidR="00561180" w:rsidRPr="002B3813" w:rsidRDefault="00561180" w:rsidP="00736CE3">
            <w:pPr>
              <w:pStyle w:val="TAC"/>
              <w:rPr>
                <w:lang w:eastAsia="en-US"/>
              </w:rPr>
            </w:pPr>
          </w:p>
        </w:tc>
      </w:tr>
      <w:tr w:rsidR="00561180" w:rsidRPr="002B3813" w14:paraId="62CC21AC" w14:textId="77777777">
        <w:trPr>
          <w:jc w:val="center"/>
        </w:trPr>
        <w:tc>
          <w:tcPr>
            <w:tcW w:w="1093" w:type="dxa"/>
            <w:shd w:val="clear" w:color="auto" w:fill="auto"/>
          </w:tcPr>
          <w:p w14:paraId="22295341" w14:textId="77777777" w:rsidR="00561180" w:rsidRPr="002B3813" w:rsidRDefault="00561180" w:rsidP="00736CE3">
            <w:pPr>
              <w:pStyle w:val="TAC"/>
              <w:rPr>
                <w:lang w:eastAsia="en-US"/>
              </w:rPr>
            </w:pPr>
            <w:r w:rsidRPr="002B3813">
              <w:rPr>
                <w:lang w:eastAsia="en-US"/>
              </w:rPr>
              <w:t>Cell M</w:t>
            </w:r>
          </w:p>
        </w:tc>
        <w:tc>
          <w:tcPr>
            <w:tcW w:w="949" w:type="dxa"/>
          </w:tcPr>
          <w:p w14:paraId="266BA0A2"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09FE2D4A"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771C1977" w14:textId="77777777" w:rsidR="00561180" w:rsidRPr="002B3813" w:rsidRDefault="00561180" w:rsidP="00736CE3">
            <w:pPr>
              <w:pStyle w:val="TAC"/>
              <w:rPr>
                <w:lang w:eastAsia="en-US"/>
              </w:rPr>
            </w:pPr>
            <w:r w:rsidRPr="002B3813">
              <w:rPr>
                <w:lang w:eastAsia="en-US"/>
              </w:rPr>
              <w:t>1</w:t>
            </w:r>
          </w:p>
        </w:tc>
        <w:tc>
          <w:tcPr>
            <w:tcW w:w="1019" w:type="dxa"/>
          </w:tcPr>
          <w:p w14:paraId="0C09E32B" w14:textId="77777777" w:rsidR="00561180" w:rsidRPr="002B3813" w:rsidRDefault="00561180" w:rsidP="00736CE3">
            <w:pPr>
              <w:pStyle w:val="TAC"/>
              <w:rPr>
                <w:lang w:eastAsia="en-US"/>
              </w:rPr>
            </w:pPr>
            <w:r w:rsidRPr="002B3813">
              <w:rPr>
                <w:lang w:eastAsia="en-US"/>
              </w:rPr>
              <w:t>TAI-1</w:t>
            </w:r>
          </w:p>
        </w:tc>
        <w:tc>
          <w:tcPr>
            <w:tcW w:w="1631" w:type="dxa"/>
          </w:tcPr>
          <w:p w14:paraId="725CA2B0" w14:textId="77777777" w:rsidR="00561180" w:rsidRPr="002B3813" w:rsidRDefault="00561180" w:rsidP="00736CE3">
            <w:pPr>
              <w:pStyle w:val="TAC"/>
              <w:rPr>
                <w:lang w:eastAsia="en-US"/>
              </w:rPr>
            </w:pPr>
            <w:r w:rsidRPr="002B3813">
              <w:rPr>
                <w:lang w:eastAsia="en-US"/>
              </w:rPr>
              <w:t>32769</w:t>
            </w:r>
          </w:p>
        </w:tc>
        <w:tc>
          <w:tcPr>
            <w:tcW w:w="1276" w:type="dxa"/>
          </w:tcPr>
          <w:p w14:paraId="66DA315F"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BA4F808" w14:textId="77777777" w:rsidR="00561180" w:rsidRPr="002B3813" w:rsidRDefault="00561180" w:rsidP="00736CE3">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081360" w:rsidRPr="002B3813" w14:paraId="79C7994C" w14:textId="77777777" w:rsidTr="004E0543">
        <w:trPr>
          <w:jc w:val="center"/>
        </w:trPr>
        <w:tc>
          <w:tcPr>
            <w:tcW w:w="959" w:type="dxa"/>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2"/>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4E0543">
        <w:trPr>
          <w:jc w:val="center"/>
        </w:trPr>
        <w:tc>
          <w:tcPr>
            <w:tcW w:w="959" w:type="dxa"/>
            <w:vMerge/>
            <w:shd w:val="clear" w:color="auto" w:fill="auto"/>
          </w:tcPr>
          <w:p w14:paraId="7950EA6D" w14:textId="77777777" w:rsidR="00081360" w:rsidRPr="002B3813" w:rsidRDefault="00081360" w:rsidP="000775E8">
            <w:pPr>
              <w:pStyle w:val="TAH"/>
              <w:rPr>
                <w:lang w:eastAsia="en-US"/>
              </w:rPr>
            </w:pPr>
          </w:p>
        </w:tc>
        <w:tc>
          <w:tcPr>
            <w:tcW w:w="1937" w:type="dxa"/>
            <w:vMerge/>
            <w:shd w:val="clear" w:color="auto" w:fill="auto"/>
          </w:tcPr>
          <w:p w14:paraId="303E4512" w14:textId="77777777" w:rsidR="00081360" w:rsidRPr="002B3813" w:rsidRDefault="00081360" w:rsidP="000775E8">
            <w:pPr>
              <w:pStyle w:val="TAH"/>
              <w:rPr>
                <w:lang w:eastAsia="en-US"/>
              </w:rPr>
            </w:pPr>
          </w:p>
        </w:tc>
        <w:tc>
          <w:tcPr>
            <w:tcW w:w="1179" w:type="dxa"/>
            <w:vMerge/>
            <w:shd w:val="clear" w:color="auto" w:fill="auto"/>
          </w:tcPr>
          <w:p w14:paraId="5FEC858D" w14:textId="77777777" w:rsidR="00081360" w:rsidRPr="002B3813" w:rsidRDefault="00081360" w:rsidP="000775E8">
            <w:pPr>
              <w:pStyle w:val="TAH"/>
              <w:rPr>
                <w:lang w:eastAsia="en-US"/>
              </w:rPr>
            </w:pPr>
          </w:p>
        </w:tc>
        <w:tc>
          <w:tcPr>
            <w:tcW w:w="1560" w:type="dxa"/>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vMerge/>
            <w:shd w:val="clear" w:color="auto" w:fill="auto"/>
          </w:tcPr>
          <w:p w14:paraId="3AE77604" w14:textId="77777777" w:rsidR="00081360" w:rsidRPr="002B3813" w:rsidRDefault="00081360" w:rsidP="000775E8">
            <w:pPr>
              <w:pStyle w:val="TAH"/>
              <w:rPr>
                <w:lang w:eastAsia="en-US"/>
              </w:rPr>
            </w:pPr>
          </w:p>
        </w:tc>
        <w:tc>
          <w:tcPr>
            <w:tcW w:w="1088" w:type="dxa"/>
            <w:vMerge/>
            <w:shd w:val="clear" w:color="auto" w:fill="auto"/>
          </w:tcPr>
          <w:p w14:paraId="5CA74A8C" w14:textId="77777777" w:rsidR="00081360" w:rsidRPr="002B3813" w:rsidRDefault="00081360" w:rsidP="000775E8">
            <w:pPr>
              <w:pStyle w:val="TAH"/>
              <w:rPr>
                <w:lang w:eastAsia="en-US"/>
              </w:rPr>
            </w:pPr>
          </w:p>
        </w:tc>
        <w:tc>
          <w:tcPr>
            <w:tcW w:w="1134" w:type="dxa"/>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4E0543">
        <w:trPr>
          <w:jc w:val="center"/>
        </w:trPr>
        <w:tc>
          <w:tcPr>
            <w:tcW w:w="959" w:type="dxa"/>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4E0543">
        <w:trPr>
          <w:jc w:val="center"/>
        </w:trPr>
        <w:tc>
          <w:tcPr>
            <w:tcW w:w="959" w:type="dxa"/>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4E0543">
        <w:trPr>
          <w:jc w:val="center"/>
        </w:trPr>
        <w:tc>
          <w:tcPr>
            <w:tcW w:w="959" w:type="dxa"/>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4E0543">
        <w:trPr>
          <w:jc w:val="center"/>
        </w:trPr>
        <w:tc>
          <w:tcPr>
            <w:tcW w:w="959" w:type="dxa"/>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4E0543">
        <w:trPr>
          <w:jc w:val="center"/>
        </w:trPr>
        <w:tc>
          <w:tcPr>
            <w:tcW w:w="959" w:type="dxa"/>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4E0543">
        <w:trPr>
          <w:jc w:val="center"/>
        </w:trPr>
        <w:tc>
          <w:tcPr>
            <w:tcW w:w="959" w:type="dxa"/>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4E0543">
        <w:trPr>
          <w:jc w:val="center"/>
        </w:trPr>
        <w:tc>
          <w:tcPr>
            <w:tcW w:w="959" w:type="dxa"/>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4E0543">
        <w:trPr>
          <w:jc w:val="center"/>
        </w:trPr>
        <w:tc>
          <w:tcPr>
            <w:tcW w:w="959" w:type="dxa"/>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4E0543">
        <w:trPr>
          <w:jc w:val="center"/>
        </w:trPr>
        <w:tc>
          <w:tcPr>
            <w:tcW w:w="959" w:type="dxa"/>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4E0543">
        <w:trPr>
          <w:jc w:val="center"/>
        </w:trPr>
        <w:tc>
          <w:tcPr>
            <w:tcW w:w="959" w:type="dxa"/>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4E0543">
        <w:trPr>
          <w:jc w:val="center"/>
        </w:trPr>
        <w:tc>
          <w:tcPr>
            <w:tcW w:w="959" w:type="dxa"/>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4E0543">
        <w:trPr>
          <w:jc w:val="center"/>
        </w:trPr>
        <w:tc>
          <w:tcPr>
            <w:tcW w:w="959" w:type="dxa"/>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4E0543">
        <w:trPr>
          <w:jc w:val="center"/>
        </w:trPr>
        <w:tc>
          <w:tcPr>
            <w:tcW w:w="959" w:type="dxa"/>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081360" w:rsidRPr="002B3813" w14:paraId="21EDA975" w14:textId="77777777" w:rsidTr="004E0543">
        <w:trPr>
          <w:jc w:val="center"/>
        </w:trPr>
        <w:tc>
          <w:tcPr>
            <w:tcW w:w="9795" w:type="dxa"/>
            <w:gridSpan w:val="8"/>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57" w:name="_Toc295921064"/>
      <w:r w:rsidRPr="002B3813">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3.75pt" o:ole="">
            <v:imagedata r:id="rId7" o:title="" croptop="-685f" cropleft="-779f" cropright="-1345f"/>
          </v:shape>
          <o:OLEObject Type="Embed" ProgID="Word.Picture.8" ShapeID="_x0000_i1025" DrawAspect="Content" ObjectID="_1694421978" r:id="rId8"/>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color w:val="000000"/>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color w:val="000000"/>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color w:val="000000"/>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color w:val="000000"/>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color w:val="000000"/>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color w:val="000000"/>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w:t>
      </w:r>
      <w:r w:rsidRPr="002B3813">
        <w:rPr>
          <w:color w:val="000000"/>
        </w:rPr>
        <w:t xml:space="preserve"> after successful completion of handover from UTRA</w:t>
      </w:r>
      <w:r w:rsidRPr="002B3813">
        <w:t>.</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color w:val="000000"/>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color w:val="000000"/>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color w:val="000000"/>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The UE transmits an EMERGENCY SETUP message.</w:t>
            </w:r>
          </w:p>
        </w:tc>
        <w:tc>
          <w:tcPr>
            <w:tcW w:w="709" w:type="dxa"/>
          </w:tcPr>
          <w:p w14:paraId="589B5657" w14:textId="77777777" w:rsidR="006C1B19" w:rsidRPr="002B3813" w:rsidRDefault="006C1B19" w:rsidP="006C1B19">
            <w:pPr>
              <w:pStyle w:val="TAC"/>
              <w:rPr>
                <w:lang w:eastAsia="en-US"/>
              </w:rPr>
            </w:pPr>
            <w:r w:rsidRPr="002B3813">
              <w:rPr>
                <w:lang w:eastAsia="en-US"/>
              </w:rPr>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color w:val="000000"/>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color w:val="000000"/>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color w:val="000000"/>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color w:val="000000"/>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color w:val="000000"/>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09"/>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t>MeasConfig-DEFAULT</w:t>
      </w:r>
      <w:bookmarkEnd w:id="114"/>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77777777" w:rsidR="00736CE3" w:rsidRPr="002B3813" w:rsidRDefault="00A02FD4" w:rsidP="00A02FD4">
            <w:pPr>
              <w:pStyle w:val="TAN"/>
              <w:rPr>
                <w:lang w:eastAsia="en-US"/>
              </w:rPr>
            </w:pPr>
            <w:r w:rsidRPr="002B3813">
              <w:rPr>
                <w:lang w:eastAsia="en-US"/>
              </w:rPr>
              <w:t>Note 5:</w:t>
            </w:r>
            <w:r w:rsidRPr="002B3813">
              <w:rPr>
                <w:lang w:eastAsia="en-US"/>
              </w:rPr>
              <w:tab/>
              <w:t>QCI 69 is used for MCPTT delay sensitive signalling</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Maximum bit rate for downlink</w:t>
            </w:r>
          </w:p>
        </w:tc>
        <w:tc>
          <w:tcPr>
            <w:tcW w:w="803" w:type="pct"/>
          </w:tcPr>
          <w:p w14:paraId="051F8DBF" w14:textId="77777777" w:rsidR="00A02FD4" w:rsidRPr="002B3813" w:rsidRDefault="00A02FD4" w:rsidP="00FB26FD">
            <w:pPr>
              <w:pStyle w:val="TAC"/>
              <w:rPr>
                <w:lang w:eastAsia="en-US"/>
              </w:rPr>
            </w:pPr>
            <w:r w:rsidRPr="002B3813">
              <w:rPr>
                <w:lang w:eastAsia="en-US"/>
              </w:rPr>
              <w:t>384 kbps</w:t>
            </w:r>
          </w:p>
        </w:tc>
        <w:tc>
          <w:tcPr>
            <w:tcW w:w="803" w:type="pct"/>
          </w:tcPr>
          <w:p w14:paraId="268D9BD3" w14:textId="77777777" w:rsidR="00A02FD4" w:rsidRPr="002B3813" w:rsidRDefault="00A02FD4" w:rsidP="00FB26FD">
            <w:pPr>
              <w:pStyle w:val="TAC"/>
              <w:rPr>
                <w:lang w:eastAsia="en-US"/>
              </w:rPr>
            </w:pPr>
            <w:r w:rsidRPr="002B3813">
              <w:rPr>
                <w:lang w:eastAsia="en-US"/>
              </w:rPr>
              <w:t>See "PDP 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4292C" w:rsidRPr="0034292C" w14:paraId="778A4245" w14:textId="77777777" w:rsidTr="00633380">
        <w:tc>
          <w:tcPr>
            <w:tcW w:w="984" w:type="pct"/>
          </w:tcPr>
          <w:p w14:paraId="162E7BC0" w14:textId="77777777" w:rsidR="0034292C" w:rsidRPr="0034292C" w:rsidRDefault="0034292C" w:rsidP="00633380">
            <w:pPr>
              <w:pStyle w:val="TAH"/>
              <w:rPr>
                <w:lang w:eastAsia="en-US"/>
              </w:rPr>
            </w:pPr>
            <w:r w:rsidRPr="0034292C">
              <w:rPr>
                <w:lang w:eastAsia="en-US"/>
              </w:rPr>
              <w:t>Parameters</w:t>
            </w:r>
          </w:p>
        </w:tc>
        <w:tc>
          <w:tcPr>
            <w:tcW w:w="803" w:type="pct"/>
          </w:tcPr>
          <w:p w14:paraId="104E1FC3" w14:textId="77777777" w:rsidR="0034292C" w:rsidRPr="0034292C" w:rsidRDefault="0034292C" w:rsidP="00633380">
            <w:pPr>
              <w:pStyle w:val="TAH"/>
              <w:rPr>
                <w:lang w:eastAsia="en-US"/>
              </w:rPr>
            </w:pPr>
            <w:r w:rsidRPr="0034292C">
              <w:rPr>
                <w:lang w:eastAsia="en-US"/>
              </w:rPr>
              <w:t>Reference dedicated EPS bearer context #6</w:t>
            </w:r>
          </w:p>
        </w:tc>
        <w:tc>
          <w:tcPr>
            <w:tcW w:w="803" w:type="pct"/>
          </w:tcPr>
          <w:p w14:paraId="2025395C" w14:textId="77777777" w:rsidR="0034292C" w:rsidRPr="0034292C" w:rsidRDefault="003F4D35" w:rsidP="00633380">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4292C" w:rsidRPr="0034292C" w:rsidRDefault="005A3DEC" w:rsidP="00633380">
            <w:pPr>
              <w:pStyle w:val="TAH"/>
              <w:rPr>
                <w:lang w:eastAsia="en-US"/>
              </w:rPr>
            </w:pPr>
            <w:r w:rsidRPr="004A6B36">
              <w:rPr>
                <w:lang w:eastAsia="en-US"/>
              </w:rPr>
              <w:t>Reference dedicated EPS bearer context #</w:t>
            </w:r>
            <w:r>
              <w:rPr>
                <w:lang w:eastAsia="en-US"/>
              </w:rPr>
              <w:t>8</w:t>
            </w:r>
          </w:p>
        </w:tc>
        <w:tc>
          <w:tcPr>
            <w:tcW w:w="803" w:type="pct"/>
          </w:tcPr>
          <w:p w14:paraId="223FEDD3" w14:textId="77777777" w:rsidR="0034292C" w:rsidRPr="0034292C" w:rsidRDefault="0034292C" w:rsidP="00633380">
            <w:pPr>
              <w:pStyle w:val="TAH"/>
              <w:rPr>
                <w:lang w:eastAsia="en-US"/>
              </w:rPr>
            </w:pPr>
          </w:p>
        </w:tc>
        <w:tc>
          <w:tcPr>
            <w:tcW w:w="803" w:type="pct"/>
          </w:tcPr>
          <w:p w14:paraId="09936B5B" w14:textId="77777777" w:rsidR="0034292C" w:rsidRPr="0034292C" w:rsidRDefault="0034292C" w:rsidP="00633380">
            <w:pPr>
              <w:pStyle w:val="TAH"/>
              <w:rPr>
                <w:lang w:eastAsia="en-US"/>
              </w:rPr>
            </w:pPr>
          </w:p>
        </w:tc>
      </w:tr>
      <w:tr w:rsidR="0034292C" w:rsidRPr="0034292C" w14:paraId="5CB4AD92" w14:textId="77777777" w:rsidTr="00633380">
        <w:tc>
          <w:tcPr>
            <w:tcW w:w="984" w:type="pct"/>
          </w:tcPr>
          <w:p w14:paraId="0E1D4476" w14:textId="77777777" w:rsidR="0034292C" w:rsidRPr="0034292C" w:rsidRDefault="0034292C" w:rsidP="00633380">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4292C" w:rsidRPr="0034292C" w:rsidRDefault="0034292C" w:rsidP="00633380">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4292C" w:rsidRPr="0034292C" w:rsidRDefault="003F4D35" w:rsidP="00633380">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4292C" w:rsidRPr="0034292C" w:rsidRDefault="005A3DEC" w:rsidP="00633380">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77777777" w:rsidR="0034292C" w:rsidRPr="0034292C" w:rsidRDefault="0034292C" w:rsidP="00633380">
            <w:pPr>
              <w:pStyle w:val="TAC"/>
              <w:rPr>
                <w:lang w:eastAsia="en-US"/>
              </w:rPr>
            </w:pPr>
          </w:p>
        </w:tc>
        <w:tc>
          <w:tcPr>
            <w:tcW w:w="803" w:type="pct"/>
            <w:tcBorders>
              <w:bottom w:val="single" w:sz="4" w:space="0" w:color="auto"/>
            </w:tcBorders>
          </w:tcPr>
          <w:p w14:paraId="5BC62CE1" w14:textId="77777777" w:rsidR="0034292C" w:rsidRPr="0034292C" w:rsidRDefault="0034292C" w:rsidP="00633380">
            <w:pPr>
              <w:pStyle w:val="TAC"/>
              <w:rPr>
                <w:lang w:eastAsia="en-US"/>
              </w:rPr>
            </w:pPr>
          </w:p>
        </w:tc>
      </w:tr>
      <w:tr w:rsidR="0034292C" w:rsidRPr="0034292C" w14:paraId="5D95E4B6" w14:textId="77777777" w:rsidTr="00633380">
        <w:tc>
          <w:tcPr>
            <w:tcW w:w="984" w:type="pct"/>
          </w:tcPr>
          <w:p w14:paraId="1A73A138" w14:textId="77777777" w:rsidR="0034292C" w:rsidRPr="0034292C" w:rsidRDefault="0034292C" w:rsidP="00633380">
            <w:pPr>
              <w:pStyle w:val="TAL"/>
              <w:rPr>
                <w:lang w:eastAsia="en-US"/>
              </w:rPr>
            </w:pPr>
            <w:r w:rsidRPr="0034292C">
              <w:rPr>
                <w:lang w:eastAsia="en-US"/>
              </w:rPr>
              <w:t>EPS QoS</w:t>
            </w:r>
          </w:p>
        </w:tc>
        <w:tc>
          <w:tcPr>
            <w:tcW w:w="803" w:type="pct"/>
            <w:tcBorders>
              <w:right w:val="single" w:sz="4" w:space="0" w:color="FFFFFF"/>
            </w:tcBorders>
          </w:tcPr>
          <w:p w14:paraId="60FC9963"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5956612"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5F79AB16"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9A55012" w14:textId="77777777" w:rsidR="0034292C" w:rsidRPr="0034292C" w:rsidRDefault="0034292C" w:rsidP="00633380">
            <w:pPr>
              <w:pStyle w:val="TAC"/>
              <w:rPr>
                <w:lang w:eastAsia="en-US"/>
              </w:rPr>
            </w:pPr>
          </w:p>
        </w:tc>
        <w:tc>
          <w:tcPr>
            <w:tcW w:w="803" w:type="pct"/>
            <w:tcBorders>
              <w:left w:val="single" w:sz="4" w:space="0" w:color="FFFFFF"/>
            </w:tcBorders>
          </w:tcPr>
          <w:p w14:paraId="35FD9DA7" w14:textId="77777777" w:rsidR="0034292C" w:rsidRPr="0034292C" w:rsidRDefault="0034292C" w:rsidP="00633380">
            <w:pPr>
              <w:pStyle w:val="TAC"/>
              <w:rPr>
                <w:lang w:eastAsia="en-US"/>
              </w:rPr>
            </w:pPr>
          </w:p>
        </w:tc>
      </w:tr>
      <w:tr w:rsidR="0034292C" w:rsidRPr="0034292C" w14:paraId="38E1C4D6" w14:textId="77777777" w:rsidTr="00633380">
        <w:tc>
          <w:tcPr>
            <w:tcW w:w="984" w:type="pct"/>
          </w:tcPr>
          <w:p w14:paraId="5A73FA2D" w14:textId="77777777" w:rsidR="0034292C" w:rsidRPr="0034292C" w:rsidRDefault="0034292C" w:rsidP="00633380">
            <w:pPr>
              <w:pStyle w:val="TAL"/>
              <w:rPr>
                <w:lang w:eastAsia="en-US"/>
              </w:rPr>
            </w:pPr>
            <w:r w:rsidRPr="0034292C">
              <w:rPr>
                <w:lang w:eastAsia="en-US"/>
              </w:rPr>
              <w:t>QCI</w:t>
            </w:r>
          </w:p>
          <w:p w14:paraId="2E5164F1" w14:textId="77777777" w:rsidR="0034292C" w:rsidRPr="0034292C" w:rsidRDefault="0034292C" w:rsidP="00633380">
            <w:pPr>
              <w:pStyle w:val="TAL"/>
              <w:rPr>
                <w:lang w:eastAsia="en-US"/>
              </w:rPr>
            </w:pPr>
            <w:r w:rsidRPr="0034292C">
              <w:rPr>
                <w:lang w:eastAsia="en-US"/>
              </w:rPr>
              <w:t>(Note 1)</w:t>
            </w:r>
          </w:p>
        </w:tc>
        <w:tc>
          <w:tcPr>
            <w:tcW w:w="803" w:type="pct"/>
          </w:tcPr>
          <w:p w14:paraId="039A4E2B" w14:textId="77777777" w:rsidR="0034292C" w:rsidRPr="0034292C" w:rsidRDefault="0034292C" w:rsidP="00633380">
            <w:pPr>
              <w:pStyle w:val="TAC"/>
              <w:rPr>
                <w:lang w:eastAsia="en-US"/>
              </w:rPr>
            </w:pPr>
            <w:r w:rsidRPr="0034292C">
              <w:rPr>
                <w:lang w:eastAsia="en-US"/>
              </w:rPr>
              <w:t>8</w:t>
            </w:r>
          </w:p>
          <w:p w14:paraId="51B56837" w14:textId="77777777" w:rsidR="0034292C" w:rsidRPr="0034292C" w:rsidRDefault="0034292C" w:rsidP="00633380">
            <w:pPr>
              <w:pStyle w:val="TAC"/>
              <w:rPr>
                <w:lang w:eastAsia="en-US"/>
              </w:rPr>
            </w:pPr>
            <w:r w:rsidRPr="0034292C">
              <w:rPr>
                <w:lang w:eastAsia="en-US"/>
              </w:rPr>
              <w:t>(non-GBR QCI)</w:t>
            </w:r>
          </w:p>
        </w:tc>
        <w:tc>
          <w:tcPr>
            <w:tcW w:w="803" w:type="pct"/>
          </w:tcPr>
          <w:p w14:paraId="376BE058" w14:textId="77777777" w:rsidR="003F4D35" w:rsidRDefault="003F4D35" w:rsidP="003F4D35">
            <w:pPr>
              <w:pStyle w:val="TAC"/>
              <w:rPr>
                <w:lang w:eastAsia="en-US"/>
              </w:rPr>
            </w:pPr>
            <w:r>
              <w:rPr>
                <w:lang w:eastAsia="en-US"/>
              </w:rPr>
              <w:t>79</w:t>
            </w:r>
          </w:p>
          <w:p w14:paraId="408A6C0E" w14:textId="77777777" w:rsidR="0034292C" w:rsidRPr="0034292C" w:rsidRDefault="003F4D35" w:rsidP="003F4D35">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5A3DEC" w:rsidRPr="004A6B36" w:rsidRDefault="005A3DEC" w:rsidP="005A3DEC">
            <w:pPr>
              <w:pStyle w:val="TAC"/>
              <w:rPr>
                <w:lang w:eastAsia="en-US"/>
              </w:rPr>
            </w:pPr>
            <w:r w:rsidRPr="004A6B36">
              <w:rPr>
                <w:lang w:eastAsia="en-US"/>
              </w:rPr>
              <w:t>66</w:t>
            </w:r>
          </w:p>
          <w:p w14:paraId="1B50DC20" w14:textId="77777777" w:rsidR="0034292C" w:rsidRPr="0034292C" w:rsidRDefault="005A3DEC" w:rsidP="005A3DEC">
            <w:pPr>
              <w:pStyle w:val="TAC"/>
              <w:rPr>
                <w:lang w:eastAsia="en-US"/>
              </w:rPr>
            </w:pPr>
            <w:r w:rsidRPr="004A6B36">
              <w:rPr>
                <w:lang w:eastAsia="en-US"/>
              </w:rPr>
              <w:t>(GBR QCI)</w:t>
            </w:r>
          </w:p>
        </w:tc>
        <w:tc>
          <w:tcPr>
            <w:tcW w:w="803" w:type="pct"/>
          </w:tcPr>
          <w:p w14:paraId="08196ABB" w14:textId="77777777" w:rsidR="0034292C" w:rsidRPr="0034292C" w:rsidRDefault="0034292C" w:rsidP="00633380">
            <w:pPr>
              <w:pStyle w:val="TAC"/>
              <w:rPr>
                <w:lang w:eastAsia="en-US"/>
              </w:rPr>
            </w:pPr>
          </w:p>
        </w:tc>
        <w:tc>
          <w:tcPr>
            <w:tcW w:w="803" w:type="pct"/>
          </w:tcPr>
          <w:p w14:paraId="522036C3" w14:textId="77777777" w:rsidR="0034292C" w:rsidRPr="0034292C" w:rsidRDefault="0034292C" w:rsidP="00633380">
            <w:pPr>
              <w:pStyle w:val="TAC"/>
              <w:rPr>
                <w:lang w:eastAsia="en-US"/>
              </w:rPr>
            </w:pPr>
          </w:p>
        </w:tc>
      </w:tr>
      <w:tr w:rsidR="0034292C" w:rsidRPr="0034292C" w14:paraId="6FACF3C5" w14:textId="77777777" w:rsidTr="00633380">
        <w:tc>
          <w:tcPr>
            <w:tcW w:w="984" w:type="pct"/>
          </w:tcPr>
          <w:p w14:paraId="48491218" w14:textId="77777777" w:rsidR="0034292C" w:rsidRPr="0034292C" w:rsidRDefault="0034292C" w:rsidP="00633380">
            <w:pPr>
              <w:pStyle w:val="TAL"/>
              <w:rPr>
                <w:lang w:eastAsia="en-US"/>
              </w:rPr>
            </w:pPr>
            <w:r w:rsidRPr="0034292C">
              <w:rPr>
                <w:lang w:eastAsia="en-US"/>
              </w:rPr>
              <w:t>Maximum bit rate for uplink</w:t>
            </w:r>
          </w:p>
        </w:tc>
        <w:tc>
          <w:tcPr>
            <w:tcW w:w="803" w:type="pct"/>
          </w:tcPr>
          <w:p w14:paraId="36480015" w14:textId="77777777" w:rsidR="0034292C" w:rsidRPr="0034292C" w:rsidRDefault="0034292C" w:rsidP="00633380">
            <w:pPr>
              <w:pStyle w:val="TAC"/>
              <w:rPr>
                <w:lang w:eastAsia="en-US"/>
              </w:rPr>
            </w:pPr>
            <w:r w:rsidRPr="0034292C">
              <w:rPr>
                <w:lang w:eastAsia="en-US"/>
              </w:rPr>
              <w:t>384 kbps</w:t>
            </w:r>
          </w:p>
          <w:p w14:paraId="0337E58C" w14:textId="77777777" w:rsidR="0034292C" w:rsidRPr="0034292C" w:rsidRDefault="0034292C" w:rsidP="00633380">
            <w:pPr>
              <w:pStyle w:val="TAC"/>
              <w:rPr>
                <w:lang w:eastAsia="en-US"/>
              </w:rPr>
            </w:pPr>
            <w:r w:rsidRPr="0034292C">
              <w:rPr>
                <w:lang w:eastAsia="en-US"/>
              </w:rPr>
              <w:t>(Note 2)</w:t>
            </w:r>
          </w:p>
        </w:tc>
        <w:tc>
          <w:tcPr>
            <w:tcW w:w="803" w:type="pct"/>
          </w:tcPr>
          <w:p w14:paraId="126DDD04" w14:textId="77777777" w:rsidR="003F4D35" w:rsidRPr="0034292C" w:rsidRDefault="003F4D35" w:rsidP="003F4D35">
            <w:pPr>
              <w:pStyle w:val="TAC"/>
              <w:rPr>
                <w:lang w:eastAsia="en-US"/>
              </w:rPr>
            </w:pPr>
            <w:r w:rsidRPr="0034292C">
              <w:rPr>
                <w:lang w:eastAsia="en-US"/>
              </w:rPr>
              <w:t>384 kbps</w:t>
            </w:r>
          </w:p>
          <w:p w14:paraId="1BC49BEE" w14:textId="77777777" w:rsidR="0034292C" w:rsidRPr="0034292C" w:rsidRDefault="003F4D35" w:rsidP="003F4D35">
            <w:pPr>
              <w:pStyle w:val="TAC"/>
              <w:rPr>
                <w:lang w:eastAsia="en-US"/>
              </w:rPr>
            </w:pPr>
            <w:r w:rsidRPr="0034292C">
              <w:rPr>
                <w:lang w:eastAsia="en-US"/>
              </w:rPr>
              <w:t>(Note 2)</w:t>
            </w:r>
          </w:p>
        </w:tc>
        <w:tc>
          <w:tcPr>
            <w:tcW w:w="804" w:type="pct"/>
          </w:tcPr>
          <w:p w14:paraId="609EA9CA" w14:textId="77777777" w:rsidR="0034292C" w:rsidRPr="0034292C" w:rsidRDefault="005A3DEC" w:rsidP="00633380">
            <w:pPr>
              <w:pStyle w:val="TAC"/>
              <w:rPr>
                <w:lang w:eastAsia="en-US"/>
              </w:rPr>
            </w:pPr>
            <w:r w:rsidRPr="004A6B36">
              <w:rPr>
                <w:lang w:eastAsia="en-US"/>
              </w:rPr>
              <w:t>384 kbps</w:t>
            </w:r>
          </w:p>
        </w:tc>
        <w:tc>
          <w:tcPr>
            <w:tcW w:w="803" w:type="pct"/>
          </w:tcPr>
          <w:p w14:paraId="41E48A4B" w14:textId="77777777" w:rsidR="0034292C" w:rsidRPr="0034292C" w:rsidRDefault="0034292C" w:rsidP="00633380">
            <w:pPr>
              <w:pStyle w:val="TAC"/>
              <w:rPr>
                <w:lang w:eastAsia="en-US"/>
              </w:rPr>
            </w:pPr>
          </w:p>
        </w:tc>
        <w:tc>
          <w:tcPr>
            <w:tcW w:w="803" w:type="pct"/>
          </w:tcPr>
          <w:p w14:paraId="779A25E7" w14:textId="77777777" w:rsidR="0034292C" w:rsidRPr="0034292C" w:rsidRDefault="0034292C" w:rsidP="00633380">
            <w:pPr>
              <w:pStyle w:val="TAC"/>
              <w:rPr>
                <w:lang w:eastAsia="en-US"/>
              </w:rPr>
            </w:pPr>
          </w:p>
        </w:tc>
      </w:tr>
      <w:tr w:rsidR="0034292C" w:rsidRPr="0034292C" w14:paraId="0569035F" w14:textId="77777777" w:rsidTr="00633380">
        <w:tc>
          <w:tcPr>
            <w:tcW w:w="984" w:type="pct"/>
          </w:tcPr>
          <w:p w14:paraId="5910B949" w14:textId="77777777" w:rsidR="0034292C" w:rsidRPr="0034292C" w:rsidRDefault="0034292C" w:rsidP="00633380">
            <w:pPr>
              <w:pStyle w:val="TAL"/>
              <w:rPr>
                <w:lang w:eastAsia="en-US"/>
              </w:rPr>
            </w:pPr>
            <w:r w:rsidRPr="0034292C">
              <w:rPr>
                <w:lang w:eastAsia="en-US"/>
              </w:rPr>
              <w:t>Maximum bit rate for downlink</w:t>
            </w:r>
          </w:p>
        </w:tc>
        <w:tc>
          <w:tcPr>
            <w:tcW w:w="803" w:type="pct"/>
          </w:tcPr>
          <w:p w14:paraId="71A114EF" w14:textId="77777777" w:rsidR="0034292C" w:rsidRPr="0034292C" w:rsidRDefault="0034292C" w:rsidP="00633380">
            <w:pPr>
              <w:pStyle w:val="TAC"/>
              <w:rPr>
                <w:lang w:eastAsia="en-US"/>
              </w:rPr>
            </w:pPr>
            <w:r w:rsidRPr="0034292C">
              <w:rPr>
                <w:lang w:eastAsia="en-US"/>
              </w:rPr>
              <w:t>384 kbps</w:t>
            </w:r>
          </w:p>
          <w:p w14:paraId="4BAD18D9" w14:textId="77777777" w:rsidR="0034292C" w:rsidRPr="0034292C" w:rsidRDefault="0034292C" w:rsidP="00633380">
            <w:pPr>
              <w:pStyle w:val="TAC"/>
              <w:rPr>
                <w:lang w:eastAsia="en-US"/>
              </w:rPr>
            </w:pPr>
            <w:r w:rsidRPr="0034292C">
              <w:rPr>
                <w:lang w:eastAsia="en-US"/>
              </w:rPr>
              <w:t>(Note 2)</w:t>
            </w:r>
          </w:p>
        </w:tc>
        <w:tc>
          <w:tcPr>
            <w:tcW w:w="803" w:type="pct"/>
          </w:tcPr>
          <w:p w14:paraId="4A9F18C5" w14:textId="77777777" w:rsidR="003F4D35" w:rsidRPr="0034292C" w:rsidRDefault="003F4D35" w:rsidP="003F4D35">
            <w:pPr>
              <w:pStyle w:val="TAC"/>
              <w:rPr>
                <w:lang w:eastAsia="en-US"/>
              </w:rPr>
            </w:pPr>
            <w:r w:rsidRPr="0034292C">
              <w:rPr>
                <w:lang w:eastAsia="en-US"/>
              </w:rPr>
              <w:t>384 kbps</w:t>
            </w:r>
          </w:p>
          <w:p w14:paraId="54861289" w14:textId="77777777" w:rsidR="0034292C" w:rsidRPr="0034292C" w:rsidRDefault="003F4D35" w:rsidP="003F4D35">
            <w:pPr>
              <w:pStyle w:val="TAC"/>
              <w:rPr>
                <w:lang w:eastAsia="en-US"/>
              </w:rPr>
            </w:pPr>
            <w:r w:rsidRPr="0034292C">
              <w:rPr>
                <w:lang w:eastAsia="en-US"/>
              </w:rPr>
              <w:t>(Note 2)</w:t>
            </w:r>
          </w:p>
        </w:tc>
        <w:tc>
          <w:tcPr>
            <w:tcW w:w="804" w:type="pct"/>
          </w:tcPr>
          <w:p w14:paraId="3681EADC" w14:textId="77777777" w:rsidR="005A3DEC" w:rsidRPr="004A6B36" w:rsidRDefault="005A3DEC" w:rsidP="005A3DEC">
            <w:pPr>
              <w:pStyle w:val="TAC"/>
              <w:rPr>
                <w:lang w:eastAsia="en-US"/>
              </w:rPr>
            </w:pPr>
            <w:r w:rsidRPr="004A6B36">
              <w:rPr>
                <w:lang w:eastAsia="en-US"/>
              </w:rPr>
              <w:t>384 kbps</w:t>
            </w:r>
          </w:p>
          <w:p w14:paraId="311BD2A3" w14:textId="77777777" w:rsidR="0034292C" w:rsidRPr="0034292C" w:rsidRDefault="0034292C" w:rsidP="00633380">
            <w:pPr>
              <w:pStyle w:val="TAC"/>
              <w:rPr>
                <w:lang w:eastAsia="en-US"/>
              </w:rPr>
            </w:pPr>
          </w:p>
        </w:tc>
        <w:tc>
          <w:tcPr>
            <w:tcW w:w="803" w:type="pct"/>
          </w:tcPr>
          <w:p w14:paraId="136C9374" w14:textId="77777777" w:rsidR="0034292C" w:rsidRPr="0034292C" w:rsidRDefault="0034292C" w:rsidP="00633380">
            <w:pPr>
              <w:pStyle w:val="TAC"/>
              <w:rPr>
                <w:lang w:eastAsia="en-US"/>
              </w:rPr>
            </w:pPr>
          </w:p>
        </w:tc>
        <w:tc>
          <w:tcPr>
            <w:tcW w:w="803" w:type="pct"/>
          </w:tcPr>
          <w:p w14:paraId="4761939F" w14:textId="77777777" w:rsidR="0034292C" w:rsidRPr="0034292C" w:rsidRDefault="0034292C" w:rsidP="00633380">
            <w:pPr>
              <w:pStyle w:val="TAC"/>
              <w:rPr>
                <w:lang w:eastAsia="en-US"/>
              </w:rPr>
            </w:pPr>
          </w:p>
        </w:tc>
      </w:tr>
      <w:tr w:rsidR="0034292C" w:rsidRPr="0034292C" w14:paraId="62C2750C" w14:textId="77777777" w:rsidTr="00633380">
        <w:tc>
          <w:tcPr>
            <w:tcW w:w="984" w:type="pct"/>
          </w:tcPr>
          <w:p w14:paraId="28B3075D" w14:textId="77777777" w:rsidR="0034292C" w:rsidRPr="0034292C" w:rsidRDefault="0034292C" w:rsidP="00633380">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4292C" w:rsidRPr="0034292C" w:rsidRDefault="0034292C" w:rsidP="00633380">
            <w:pPr>
              <w:pStyle w:val="TAC"/>
              <w:rPr>
                <w:lang w:eastAsia="en-US"/>
              </w:rPr>
            </w:pPr>
            <w:r w:rsidRPr="0034292C">
              <w:rPr>
                <w:lang w:eastAsia="en-US"/>
              </w:rPr>
              <w:t>128 kbps</w:t>
            </w:r>
          </w:p>
          <w:p w14:paraId="45B0E3F9" w14:textId="77777777" w:rsidR="0034292C" w:rsidRPr="0034292C" w:rsidRDefault="0034292C" w:rsidP="00633380">
            <w:pPr>
              <w:pStyle w:val="TAC"/>
              <w:rPr>
                <w:lang w:eastAsia="en-US"/>
              </w:rPr>
            </w:pPr>
            <w:r w:rsidRPr="0034292C">
              <w:rPr>
                <w:lang w:eastAsia="en-US"/>
              </w:rPr>
              <w:t>(Note 2)</w:t>
            </w:r>
          </w:p>
        </w:tc>
        <w:tc>
          <w:tcPr>
            <w:tcW w:w="803" w:type="pct"/>
          </w:tcPr>
          <w:p w14:paraId="2E2697B5" w14:textId="77777777" w:rsidR="003F4D35" w:rsidRPr="0034292C" w:rsidRDefault="003F4D35" w:rsidP="003F4D35">
            <w:pPr>
              <w:pStyle w:val="TAC"/>
              <w:rPr>
                <w:lang w:eastAsia="en-US"/>
              </w:rPr>
            </w:pPr>
            <w:r w:rsidRPr="0034292C">
              <w:rPr>
                <w:lang w:eastAsia="en-US"/>
              </w:rPr>
              <w:t>128 kbps</w:t>
            </w:r>
          </w:p>
          <w:p w14:paraId="1996C2D6" w14:textId="77777777" w:rsidR="0034292C" w:rsidRPr="0034292C" w:rsidRDefault="003F4D35" w:rsidP="003F4D35">
            <w:pPr>
              <w:pStyle w:val="TAC"/>
              <w:rPr>
                <w:lang w:eastAsia="en-US"/>
              </w:rPr>
            </w:pPr>
            <w:r w:rsidRPr="0034292C">
              <w:rPr>
                <w:lang w:eastAsia="en-US"/>
              </w:rPr>
              <w:t>(Note 2)</w:t>
            </w:r>
          </w:p>
        </w:tc>
        <w:tc>
          <w:tcPr>
            <w:tcW w:w="804" w:type="pct"/>
          </w:tcPr>
          <w:p w14:paraId="47BD5B8A" w14:textId="77777777" w:rsidR="005A3DEC" w:rsidRPr="004A6B36" w:rsidRDefault="005A3DEC" w:rsidP="005A3DEC">
            <w:pPr>
              <w:pStyle w:val="TAC"/>
              <w:rPr>
                <w:lang w:eastAsia="en-US"/>
              </w:rPr>
            </w:pPr>
            <w:r w:rsidRPr="004A6B36">
              <w:rPr>
                <w:lang w:eastAsia="en-US"/>
              </w:rPr>
              <w:t>128 kbps</w:t>
            </w:r>
          </w:p>
          <w:p w14:paraId="466DA821" w14:textId="77777777" w:rsidR="0034292C" w:rsidRPr="0034292C" w:rsidRDefault="0034292C" w:rsidP="00633380">
            <w:pPr>
              <w:pStyle w:val="TAC"/>
              <w:rPr>
                <w:lang w:eastAsia="en-US"/>
              </w:rPr>
            </w:pPr>
          </w:p>
        </w:tc>
        <w:tc>
          <w:tcPr>
            <w:tcW w:w="803" w:type="pct"/>
          </w:tcPr>
          <w:p w14:paraId="77D7E283" w14:textId="77777777" w:rsidR="0034292C" w:rsidRPr="0034292C" w:rsidRDefault="0034292C" w:rsidP="00633380">
            <w:pPr>
              <w:pStyle w:val="TAC"/>
              <w:rPr>
                <w:lang w:eastAsia="en-US"/>
              </w:rPr>
            </w:pPr>
          </w:p>
        </w:tc>
        <w:tc>
          <w:tcPr>
            <w:tcW w:w="803" w:type="pct"/>
          </w:tcPr>
          <w:p w14:paraId="3019A457" w14:textId="77777777" w:rsidR="0034292C" w:rsidRPr="0034292C" w:rsidRDefault="0034292C" w:rsidP="00633380">
            <w:pPr>
              <w:pStyle w:val="TAC"/>
              <w:rPr>
                <w:lang w:eastAsia="en-US"/>
              </w:rPr>
            </w:pPr>
          </w:p>
        </w:tc>
      </w:tr>
      <w:tr w:rsidR="0034292C" w:rsidRPr="0034292C" w14:paraId="4032C8ED" w14:textId="77777777" w:rsidTr="00633380">
        <w:tc>
          <w:tcPr>
            <w:tcW w:w="984" w:type="pct"/>
          </w:tcPr>
          <w:p w14:paraId="59112639" w14:textId="77777777" w:rsidR="0034292C" w:rsidRPr="0034292C" w:rsidRDefault="0034292C" w:rsidP="00633380">
            <w:pPr>
              <w:pStyle w:val="TAL"/>
              <w:rPr>
                <w:lang w:eastAsia="en-US"/>
              </w:rPr>
            </w:pPr>
            <w:r w:rsidRPr="0034292C">
              <w:rPr>
                <w:lang w:eastAsia="en-US"/>
              </w:rPr>
              <w:t>Guaranteed bit rate for downlink</w:t>
            </w:r>
          </w:p>
        </w:tc>
        <w:tc>
          <w:tcPr>
            <w:tcW w:w="803" w:type="pct"/>
          </w:tcPr>
          <w:p w14:paraId="01F442E2" w14:textId="77777777" w:rsidR="0034292C" w:rsidRPr="0034292C" w:rsidRDefault="0034292C" w:rsidP="00633380">
            <w:pPr>
              <w:pStyle w:val="TAC"/>
              <w:rPr>
                <w:lang w:eastAsia="en-US"/>
              </w:rPr>
            </w:pPr>
            <w:r w:rsidRPr="0034292C">
              <w:rPr>
                <w:lang w:eastAsia="en-US"/>
              </w:rPr>
              <w:t>128 kbps</w:t>
            </w:r>
          </w:p>
          <w:p w14:paraId="12B69A57" w14:textId="77777777" w:rsidR="0034292C" w:rsidRPr="0034292C" w:rsidRDefault="0034292C" w:rsidP="00633380">
            <w:pPr>
              <w:pStyle w:val="TAC"/>
              <w:rPr>
                <w:lang w:eastAsia="en-US"/>
              </w:rPr>
            </w:pPr>
            <w:r w:rsidRPr="0034292C">
              <w:rPr>
                <w:lang w:eastAsia="en-US"/>
              </w:rPr>
              <w:t>(Note 2)</w:t>
            </w:r>
          </w:p>
        </w:tc>
        <w:tc>
          <w:tcPr>
            <w:tcW w:w="803" w:type="pct"/>
          </w:tcPr>
          <w:p w14:paraId="024BC4F7" w14:textId="77777777" w:rsidR="003F4D35" w:rsidRPr="0034292C" w:rsidRDefault="003F4D35" w:rsidP="003F4D35">
            <w:pPr>
              <w:pStyle w:val="TAC"/>
              <w:rPr>
                <w:lang w:eastAsia="en-US"/>
              </w:rPr>
            </w:pPr>
            <w:r w:rsidRPr="0034292C">
              <w:rPr>
                <w:lang w:eastAsia="en-US"/>
              </w:rPr>
              <w:t>128 kbps</w:t>
            </w:r>
          </w:p>
          <w:p w14:paraId="2FCFFB8B" w14:textId="77777777" w:rsidR="0034292C" w:rsidRPr="0034292C" w:rsidRDefault="003F4D35" w:rsidP="003F4D35">
            <w:pPr>
              <w:pStyle w:val="TAC"/>
              <w:rPr>
                <w:lang w:eastAsia="en-US"/>
              </w:rPr>
            </w:pPr>
            <w:r w:rsidRPr="0034292C">
              <w:rPr>
                <w:lang w:eastAsia="en-US"/>
              </w:rPr>
              <w:t>(Note 2)</w:t>
            </w:r>
          </w:p>
        </w:tc>
        <w:tc>
          <w:tcPr>
            <w:tcW w:w="804" w:type="pct"/>
          </w:tcPr>
          <w:p w14:paraId="58F1C5BC" w14:textId="77777777" w:rsidR="005A3DEC" w:rsidRPr="004A6B36" w:rsidRDefault="005A3DEC" w:rsidP="005A3DEC">
            <w:pPr>
              <w:pStyle w:val="TAC"/>
              <w:rPr>
                <w:lang w:eastAsia="en-US"/>
              </w:rPr>
            </w:pPr>
            <w:r w:rsidRPr="004A6B36">
              <w:rPr>
                <w:lang w:eastAsia="en-US"/>
              </w:rPr>
              <w:t>128 kbps</w:t>
            </w:r>
          </w:p>
          <w:p w14:paraId="4E3B9DA7" w14:textId="77777777" w:rsidR="0034292C" w:rsidRPr="0034292C" w:rsidRDefault="0034292C" w:rsidP="00633380">
            <w:pPr>
              <w:pStyle w:val="TAC"/>
              <w:rPr>
                <w:lang w:eastAsia="en-US"/>
              </w:rPr>
            </w:pPr>
          </w:p>
        </w:tc>
        <w:tc>
          <w:tcPr>
            <w:tcW w:w="803" w:type="pct"/>
          </w:tcPr>
          <w:p w14:paraId="601C0022" w14:textId="77777777" w:rsidR="0034292C" w:rsidRPr="0034292C" w:rsidRDefault="0034292C" w:rsidP="00633380">
            <w:pPr>
              <w:pStyle w:val="TAC"/>
              <w:rPr>
                <w:lang w:eastAsia="en-US"/>
              </w:rPr>
            </w:pPr>
          </w:p>
        </w:tc>
        <w:tc>
          <w:tcPr>
            <w:tcW w:w="803" w:type="pct"/>
          </w:tcPr>
          <w:p w14:paraId="2D3E0AD8" w14:textId="77777777" w:rsidR="0034292C" w:rsidRPr="0034292C" w:rsidRDefault="0034292C" w:rsidP="00633380">
            <w:pPr>
              <w:pStyle w:val="TAC"/>
              <w:rPr>
                <w:lang w:eastAsia="en-US"/>
              </w:rPr>
            </w:pPr>
          </w:p>
        </w:tc>
      </w:tr>
      <w:tr w:rsidR="0034292C" w:rsidRPr="0034292C" w14:paraId="1E669819" w14:textId="77777777" w:rsidTr="00633380">
        <w:tc>
          <w:tcPr>
            <w:tcW w:w="984" w:type="pct"/>
          </w:tcPr>
          <w:p w14:paraId="7752F85F" w14:textId="77777777" w:rsidR="0034292C" w:rsidRPr="0034292C" w:rsidRDefault="0034292C" w:rsidP="00633380">
            <w:pPr>
              <w:pStyle w:val="TAL"/>
              <w:rPr>
                <w:lang w:eastAsia="en-US"/>
              </w:rPr>
            </w:pPr>
            <w:r w:rsidRPr="0034292C">
              <w:rPr>
                <w:lang w:eastAsia="en-US"/>
              </w:rPr>
              <w:t>Maximum bit rate for uplink (extended)</w:t>
            </w:r>
          </w:p>
        </w:tc>
        <w:tc>
          <w:tcPr>
            <w:tcW w:w="803" w:type="pct"/>
          </w:tcPr>
          <w:p w14:paraId="450F5144" w14:textId="77777777" w:rsidR="0034292C" w:rsidRPr="0034292C" w:rsidRDefault="0034292C" w:rsidP="00633380">
            <w:pPr>
              <w:pStyle w:val="TAC"/>
              <w:rPr>
                <w:lang w:eastAsia="en-US"/>
              </w:rPr>
            </w:pPr>
            <w:r w:rsidRPr="0034292C">
              <w:rPr>
                <w:lang w:eastAsia="en-US"/>
              </w:rPr>
              <w:t>0</w:t>
            </w:r>
          </w:p>
        </w:tc>
        <w:tc>
          <w:tcPr>
            <w:tcW w:w="803" w:type="pct"/>
          </w:tcPr>
          <w:p w14:paraId="77AD882C" w14:textId="77777777" w:rsidR="0034292C" w:rsidRPr="0034292C" w:rsidRDefault="003F4D35" w:rsidP="00633380">
            <w:pPr>
              <w:pStyle w:val="TAC"/>
              <w:rPr>
                <w:lang w:eastAsia="en-US"/>
              </w:rPr>
            </w:pPr>
            <w:r>
              <w:rPr>
                <w:lang w:eastAsia="en-US"/>
              </w:rPr>
              <w:t>0</w:t>
            </w:r>
          </w:p>
        </w:tc>
        <w:tc>
          <w:tcPr>
            <w:tcW w:w="804" w:type="pct"/>
          </w:tcPr>
          <w:p w14:paraId="574E0475" w14:textId="77777777" w:rsidR="0034292C" w:rsidRPr="0034292C" w:rsidRDefault="005A3DEC" w:rsidP="00633380">
            <w:pPr>
              <w:pStyle w:val="TAC"/>
              <w:rPr>
                <w:lang w:eastAsia="en-US"/>
              </w:rPr>
            </w:pPr>
            <w:r w:rsidRPr="004A6B36">
              <w:rPr>
                <w:lang w:eastAsia="en-US"/>
              </w:rPr>
              <w:t>0</w:t>
            </w:r>
          </w:p>
        </w:tc>
        <w:tc>
          <w:tcPr>
            <w:tcW w:w="803" w:type="pct"/>
          </w:tcPr>
          <w:p w14:paraId="670DDBBC" w14:textId="77777777" w:rsidR="0034292C" w:rsidRPr="0034292C" w:rsidDel="00C36236" w:rsidRDefault="0034292C" w:rsidP="00633380">
            <w:pPr>
              <w:pStyle w:val="TAC"/>
              <w:rPr>
                <w:lang w:eastAsia="en-US"/>
              </w:rPr>
            </w:pPr>
          </w:p>
        </w:tc>
        <w:tc>
          <w:tcPr>
            <w:tcW w:w="803" w:type="pct"/>
          </w:tcPr>
          <w:p w14:paraId="19B3B655" w14:textId="77777777" w:rsidR="0034292C" w:rsidRPr="0034292C" w:rsidRDefault="0034292C" w:rsidP="00633380">
            <w:pPr>
              <w:pStyle w:val="TAC"/>
              <w:rPr>
                <w:lang w:eastAsia="en-US"/>
              </w:rPr>
            </w:pPr>
          </w:p>
        </w:tc>
      </w:tr>
      <w:tr w:rsidR="0034292C" w:rsidRPr="0034292C" w14:paraId="5CBDBFF3" w14:textId="77777777" w:rsidTr="00633380">
        <w:tc>
          <w:tcPr>
            <w:tcW w:w="984" w:type="pct"/>
          </w:tcPr>
          <w:p w14:paraId="60E5B9EB" w14:textId="77777777" w:rsidR="0034292C" w:rsidRPr="0034292C" w:rsidRDefault="0034292C" w:rsidP="00633380">
            <w:pPr>
              <w:pStyle w:val="TAL"/>
              <w:rPr>
                <w:lang w:eastAsia="en-US"/>
              </w:rPr>
            </w:pPr>
            <w:r w:rsidRPr="0034292C">
              <w:rPr>
                <w:lang w:eastAsia="en-US"/>
              </w:rPr>
              <w:t>Maximum bit rate for downlink (extended)</w:t>
            </w:r>
          </w:p>
        </w:tc>
        <w:tc>
          <w:tcPr>
            <w:tcW w:w="803" w:type="pct"/>
          </w:tcPr>
          <w:p w14:paraId="681A471B" w14:textId="77777777" w:rsidR="0034292C" w:rsidRPr="0034292C" w:rsidRDefault="0034292C" w:rsidP="00633380">
            <w:pPr>
              <w:pStyle w:val="TAC"/>
              <w:rPr>
                <w:lang w:eastAsia="en-US"/>
              </w:rPr>
            </w:pPr>
            <w:r w:rsidRPr="0034292C">
              <w:rPr>
                <w:lang w:eastAsia="en-US"/>
              </w:rPr>
              <w:t>0</w:t>
            </w:r>
          </w:p>
        </w:tc>
        <w:tc>
          <w:tcPr>
            <w:tcW w:w="803" w:type="pct"/>
          </w:tcPr>
          <w:p w14:paraId="5326D5BC" w14:textId="77777777" w:rsidR="0034292C" w:rsidRPr="0034292C" w:rsidRDefault="003F4D35" w:rsidP="00633380">
            <w:pPr>
              <w:pStyle w:val="TAC"/>
              <w:rPr>
                <w:lang w:eastAsia="en-US"/>
              </w:rPr>
            </w:pPr>
            <w:r>
              <w:rPr>
                <w:lang w:eastAsia="en-US"/>
              </w:rPr>
              <w:t>0</w:t>
            </w:r>
          </w:p>
        </w:tc>
        <w:tc>
          <w:tcPr>
            <w:tcW w:w="804" w:type="pct"/>
          </w:tcPr>
          <w:p w14:paraId="13E281F7" w14:textId="77777777" w:rsidR="0034292C" w:rsidRPr="0034292C" w:rsidRDefault="005A3DEC" w:rsidP="00633380">
            <w:pPr>
              <w:pStyle w:val="TAC"/>
              <w:rPr>
                <w:lang w:eastAsia="en-US"/>
              </w:rPr>
            </w:pPr>
            <w:r w:rsidRPr="004A6B36">
              <w:rPr>
                <w:lang w:eastAsia="en-US"/>
              </w:rPr>
              <w:t>0</w:t>
            </w:r>
          </w:p>
        </w:tc>
        <w:tc>
          <w:tcPr>
            <w:tcW w:w="803" w:type="pct"/>
          </w:tcPr>
          <w:p w14:paraId="73A08D16" w14:textId="77777777" w:rsidR="0034292C" w:rsidRPr="0034292C" w:rsidDel="00C36236" w:rsidRDefault="0034292C" w:rsidP="00633380">
            <w:pPr>
              <w:pStyle w:val="TAC"/>
              <w:rPr>
                <w:lang w:eastAsia="en-US"/>
              </w:rPr>
            </w:pPr>
          </w:p>
        </w:tc>
        <w:tc>
          <w:tcPr>
            <w:tcW w:w="803" w:type="pct"/>
          </w:tcPr>
          <w:p w14:paraId="71517336" w14:textId="77777777" w:rsidR="0034292C" w:rsidRPr="0034292C" w:rsidRDefault="0034292C" w:rsidP="00633380">
            <w:pPr>
              <w:pStyle w:val="TAC"/>
              <w:rPr>
                <w:lang w:eastAsia="en-US"/>
              </w:rPr>
            </w:pPr>
          </w:p>
        </w:tc>
      </w:tr>
      <w:tr w:rsidR="0034292C" w:rsidRPr="0034292C" w14:paraId="53626535" w14:textId="77777777" w:rsidTr="00633380">
        <w:tc>
          <w:tcPr>
            <w:tcW w:w="984" w:type="pct"/>
          </w:tcPr>
          <w:p w14:paraId="7679A551" w14:textId="77777777" w:rsidR="0034292C" w:rsidRPr="0034292C" w:rsidRDefault="0034292C" w:rsidP="00633380">
            <w:pPr>
              <w:pStyle w:val="TAL"/>
              <w:rPr>
                <w:lang w:eastAsia="en-US"/>
              </w:rPr>
            </w:pPr>
            <w:r w:rsidRPr="0034292C">
              <w:rPr>
                <w:lang w:eastAsia="en-US"/>
              </w:rPr>
              <w:t>Guaranteed bit rate for uplink (extended)</w:t>
            </w:r>
          </w:p>
        </w:tc>
        <w:tc>
          <w:tcPr>
            <w:tcW w:w="803" w:type="pct"/>
          </w:tcPr>
          <w:p w14:paraId="33C7FEAD" w14:textId="77777777" w:rsidR="0034292C" w:rsidRPr="0034292C" w:rsidRDefault="0034292C" w:rsidP="00633380">
            <w:pPr>
              <w:pStyle w:val="TAC"/>
              <w:rPr>
                <w:lang w:eastAsia="en-US"/>
              </w:rPr>
            </w:pPr>
            <w:r w:rsidRPr="0034292C">
              <w:rPr>
                <w:lang w:eastAsia="en-US"/>
              </w:rPr>
              <w:t>0</w:t>
            </w:r>
          </w:p>
        </w:tc>
        <w:tc>
          <w:tcPr>
            <w:tcW w:w="803" w:type="pct"/>
          </w:tcPr>
          <w:p w14:paraId="1A81FC34" w14:textId="77777777" w:rsidR="0034292C" w:rsidRPr="0034292C" w:rsidRDefault="003F4D35" w:rsidP="00633380">
            <w:pPr>
              <w:pStyle w:val="TAC"/>
              <w:rPr>
                <w:lang w:eastAsia="en-US"/>
              </w:rPr>
            </w:pPr>
            <w:r>
              <w:rPr>
                <w:lang w:eastAsia="en-US"/>
              </w:rPr>
              <w:t>0</w:t>
            </w:r>
          </w:p>
        </w:tc>
        <w:tc>
          <w:tcPr>
            <w:tcW w:w="804" w:type="pct"/>
          </w:tcPr>
          <w:p w14:paraId="07B52A11" w14:textId="77777777" w:rsidR="0034292C" w:rsidRPr="0034292C" w:rsidRDefault="005A3DEC" w:rsidP="00633380">
            <w:pPr>
              <w:pStyle w:val="TAC"/>
              <w:rPr>
                <w:lang w:eastAsia="en-US"/>
              </w:rPr>
            </w:pPr>
            <w:r w:rsidRPr="004A6B36">
              <w:rPr>
                <w:lang w:eastAsia="en-US"/>
              </w:rPr>
              <w:t>0</w:t>
            </w:r>
          </w:p>
        </w:tc>
        <w:tc>
          <w:tcPr>
            <w:tcW w:w="803" w:type="pct"/>
          </w:tcPr>
          <w:p w14:paraId="4C1B731D" w14:textId="77777777" w:rsidR="0034292C" w:rsidRPr="0034292C" w:rsidDel="00C36236" w:rsidRDefault="0034292C" w:rsidP="00633380">
            <w:pPr>
              <w:pStyle w:val="TAC"/>
              <w:rPr>
                <w:lang w:eastAsia="en-US"/>
              </w:rPr>
            </w:pPr>
          </w:p>
        </w:tc>
        <w:tc>
          <w:tcPr>
            <w:tcW w:w="803" w:type="pct"/>
          </w:tcPr>
          <w:p w14:paraId="541C0E6E" w14:textId="77777777" w:rsidR="0034292C" w:rsidRPr="0034292C" w:rsidRDefault="0034292C" w:rsidP="00633380">
            <w:pPr>
              <w:pStyle w:val="TAC"/>
              <w:rPr>
                <w:lang w:eastAsia="en-US"/>
              </w:rPr>
            </w:pPr>
          </w:p>
        </w:tc>
      </w:tr>
      <w:tr w:rsidR="0034292C" w:rsidRPr="0034292C" w14:paraId="7A4C1636" w14:textId="77777777" w:rsidTr="00633380">
        <w:tc>
          <w:tcPr>
            <w:tcW w:w="984" w:type="pct"/>
          </w:tcPr>
          <w:p w14:paraId="00D17488" w14:textId="77777777" w:rsidR="0034292C" w:rsidRPr="0034292C" w:rsidRDefault="0034292C" w:rsidP="00633380">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4292C" w:rsidRPr="0034292C" w:rsidRDefault="0034292C" w:rsidP="00633380">
            <w:pPr>
              <w:pStyle w:val="TAC"/>
              <w:rPr>
                <w:lang w:eastAsia="en-US"/>
              </w:rPr>
            </w:pPr>
            <w:r w:rsidRPr="0034292C">
              <w:rPr>
                <w:lang w:eastAsia="en-US"/>
              </w:rPr>
              <w:t>0</w:t>
            </w:r>
          </w:p>
        </w:tc>
        <w:tc>
          <w:tcPr>
            <w:tcW w:w="803" w:type="pct"/>
            <w:tcBorders>
              <w:bottom w:val="single" w:sz="4" w:space="0" w:color="auto"/>
            </w:tcBorders>
          </w:tcPr>
          <w:p w14:paraId="2F0CECC3" w14:textId="77777777" w:rsidR="0034292C" w:rsidRPr="0034292C" w:rsidRDefault="003F4D35" w:rsidP="00633380">
            <w:pPr>
              <w:pStyle w:val="TAC"/>
              <w:rPr>
                <w:lang w:eastAsia="en-US"/>
              </w:rPr>
            </w:pPr>
            <w:r>
              <w:rPr>
                <w:lang w:eastAsia="en-US"/>
              </w:rPr>
              <w:t>0</w:t>
            </w:r>
          </w:p>
        </w:tc>
        <w:tc>
          <w:tcPr>
            <w:tcW w:w="804" w:type="pct"/>
            <w:tcBorders>
              <w:bottom w:val="single" w:sz="4" w:space="0" w:color="auto"/>
            </w:tcBorders>
          </w:tcPr>
          <w:p w14:paraId="1DE3CF21" w14:textId="77777777" w:rsidR="0034292C" w:rsidRPr="0034292C" w:rsidRDefault="005A3DEC" w:rsidP="00633380">
            <w:pPr>
              <w:pStyle w:val="TAC"/>
              <w:rPr>
                <w:lang w:eastAsia="en-US"/>
              </w:rPr>
            </w:pPr>
            <w:r w:rsidRPr="004A6B36">
              <w:rPr>
                <w:lang w:eastAsia="en-US"/>
              </w:rPr>
              <w:t>0</w:t>
            </w:r>
          </w:p>
        </w:tc>
        <w:tc>
          <w:tcPr>
            <w:tcW w:w="803" w:type="pct"/>
            <w:tcBorders>
              <w:bottom w:val="single" w:sz="4" w:space="0" w:color="auto"/>
            </w:tcBorders>
          </w:tcPr>
          <w:p w14:paraId="478DFA1B" w14:textId="77777777" w:rsidR="0034292C" w:rsidRPr="0034292C" w:rsidDel="00C36236" w:rsidRDefault="0034292C" w:rsidP="00633380">
            <w:pPr>
              <w:pStyle w:val="TAC"/>
              <w:rPr>
                <w:lang w:eastAsia="en-US"/>
              </w:rPr>
            </w:pPr>
          </w:p>
        </w:tc>
        <w:tc>
          <w:tcPr>
            <w:tcW w:w="803" w:type="pct"/>
            <w:tcBorders>
              <w:bottom w:val="single" w:sz="4" w:space="0" w:color="auto"/>
            </w:tcBorders>
          </w:tcPr>
          <w:p w14:paraId="2CC0C4D6" w14:textId="77777777" w:rsidR="0034292C" w:rsidRPr="0034292C" w:rsidRDefault="0034292C" w:rsidP="00633380">
            <w:pPr>
              <w:pStyle w:val="TAC"/>
              <w:rPr>
                <w:lang w:eastAsia="en-US"/>
              </w:rPr>
            </w:pP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4292C" w:rsidRPr="0034292C" w14:paraId="51D409FD" w14:textId="77777777" w:rsidTr="00633380">
        <w:tc>
          <w:tcPr>
            <w:tcW w:w="984" w:type="pct"/>
          </w:tcPr>
          <w:p w14:paraId="3023ECE4" w14:textId="77777777" w:rsidR="0034292C" w:rsidRPr="0034292C" w:rsidRDefault="0034292C" w:rsidP="00633380">
            <w:pPr>
              <w:pStyle w:val="TAL"/>
              <w:rPr>
                <w:lang w:eastAsia="en-US"/>
              </w:rPr>
            </w:pPr>
            <w:r w:rsidRPr="0034292C">
              <w:rPr>
                <w:lang w:eastAsia="en-US"/>
              </w:rPr>
              <w:t>TFT operation code</w:t>
            </w:r>
          </w:p>
        </w:tc>
        <w:tc>
          <w:tcPr>
            <w:tcW w:w="803" w:type="pct"/>
          </w:tcPr>
          <w:p w14:paraId="6D43BFEA" w14:textId="77777777" w:rsidR="0034292C" w:rsidRPr="0034292C" w:rsidRDefault="0034292C" w:rsidP="00633380">
            <w:pPr>
              <w:pStyle w:val="TAC"/>
              <w:rPr>
                <w:lang w:eastAsia="en-US"/>
              </w:rPr>
            </w:pPr>
            <w:r w:rsidRPr="0034292C">
              <w:rPr>
                <w:lang w:eastAsia="en-US"/>
              </w:rPr>
              <w:t>"create new TFT"</w:t>
            </w:r>
          </w:p>
        </w:tc>
        <w:tc>
          <w:tcPr>
            <w:tcW w:w="803" w:type="pct"/>
          </w:tcPr>
          <w:p w14:paraId="5B267316" w14:textId="77777777" w:rsidR="0034292C" w:rsidRPr="0034292C" w:rsidRDefault="003F4D35" w:rsidP="00633380">
            <w:pPr>
              <w:pStyle w:val="TAC"/>
              <w:rPr>
                <w:lang w:eastAsia="en-US"/>
              </w:rPr>
            </w:pPr>
            <w:r w:rsidRPr="00720CA6">
              <w:rPr>
                <w:lang w:eastAsia="en-US"/>
              </w:rPr>
              <w:t>"create new TFT"</w:t>
            </w:r>
          </w:p>
        </w:tc>
        <w:tc>
          <w:tcPr>
            <w:tcW w:w="804" w:type="pct"/>
          </w:tcPr>
          <w:p w14:paraId="6D19EF3A" w14:textId="77777777" w:rsidR="0034292C" w:rsidRPr="0034292C" w:rsidRDefault="005A3DEC" w:rsidP="00633380">
            <w:pPr>
              <w:pStyle w:val="TAC"/>
              <w:rPr>
                <w:lang w:eastAsia="en-US"/>
              </w:rPr>
            </w:pPr>
            <w:r w:rsidRPr="004A6B36">
              <w:rPr>
                <w:lang w:eastAsia="en-US"/>
              </w:rPr>
              <w:t>"create new TFT"</w:t>
            </w:r>
          </w:p>
        </w:tc>
        <w:tc>
          <w:tcPr>
            <w:tcW w:w="803" w:type="pct"/>
          </w:tcPr>
          <w:p w14:paraId="16FB74EA" w14:textId="77777777" w:rsidR="0034292C" w:rsidRPr="0034292C" w:rsidRDefault="0034292C" w:rsidP="00633380">
            <w:pPr>
              <w:pStyle w:val="TAC"/>
              <w:rPr>
                <w:lang w:eastAsia="en-US"/>
              </w:rPr>
            </w:pPr>
          </w:p>
        </w:tc>
        <w:tc>
          <w:tcPr>
            <w:tcW w:w="803" w:type="pct"/>
          </w:tcPr>
          <w:p w14:paraId="47C0FDC3" w14:textId="77777777" w:rsidR="0034292C" w:rsidRPr="0034292C" w:rsidRDefault="0034292C" w:rsidP="00633380">
            <w:pPr>
              <w:pStyle w:val="TAC"/>
              <w:rPr>
                <w:lang w:eastAsia="en-US"/>
              </w:rPr>
            </w:pPr>
          </w:p>
        </w:tc>
      </w:tr>
      <w:tr w:rsidR="0034292C" w:rsidRPr="0034292C" w14:paraId="30B088FE" w14:textId="77777777" w:rsidTr="00633380">
        <w:tc>
          <w:tcPr>
            <w:tcW w:w="984" w:type="pct"/>
          </w:tcPr>
          <w:p w14:paraId="4E901B2E" w14:textId="77777777" w:rsidR="0034292C" w:rsidRPr="0034292C" w:rsidRDefault="0034292C" w:rsidP="00633380">
            <w:pPr>
              <w:pStyle w:val="TAL"/>
              <w:rPr>
                <w:lang w:eastAsia="en-US"/>
              </w:rPr>
            </w:pPr>
            <w:r w:rsidRPr="0034292C">
              <w:rPr>
                <w:lang w:eastAsia="en-US"/>
              </w:rPr>
              <w:t>E bit</w:t>
            </w:r>
          </w:p>
        </w:tc>
        <w:tc>
          <w:tcPr>
            <w:tcW w:w="803" w:type="pct"/>
          </w:tcPr>
          <w:p w14:paraId="096F9F9D" w14:textId="77777777" w:rsidR="0034292C" w:rsidRPr="0034292C" w:rsidRDefault="0034292C" w:rsidP="00633380">
            <w:pPr>
              <w:pStyle w:val="TAC"/>
              <w:rPr>
                <w:lang w:eastAsia="en-US"/>
              </w:rPr>
            </w:pPr>
            <w:r w:rsidRPr="0034292C">
              <w:rPr>
                <w:lang w:eastAsia="en-US"/>
              </w:rPr>
              <w:t>0</w:t>
            </w:r>
          </w:p>
        </w:tc>
        <w:tc>
          <w:tcPr>
            <w:tcW w:w="803" w:type="pct"/>
          </w:tcPr>
          <w:p w14:paraId="1A4AECBB" w14:textId="77777777" w:rsidR="0034292C" w:rsidRPr="0034292C" w:rsidRDefault="003F4D35" w:rsidP="00633380">
            <w:pPr>
              <w:pStyle w:val="TAC"/>
              <w:rPr>
                <w:lang w:eastAsia="en-US"/>
              </w:rPr>
            </w:pPr>
            <w:r w:rsidRPr="00720CA6">
              <w:rPr>
                <w:lang w:eastAsia="en-US"/>
              </w:rPr>
              <w:t>0</w:t>
            </w:r>
          </w:p>
        </w:tc>
        <w:tc>
          <w:tcPr>
            <w:tcW w:w="804" w:type="pct"/>
          </w:tcPr>
          <w:p w14:paraId="4768793B" w14:textId="77777777" w:rsidR="0034292C" w:rsidRPr="0034292C" w:rsidRDefault="005A3DEC" w:rsidP="00633380">
            <w:pPr>
              <w:pStyle w:val="TAC"/>
              <w:rPr>
                <w:lang w:eastAsia="en-US"/>
              </w:rPr>
            </w:pPr>
            <w:r w:rsidRPr="004A6B36">
              <w:rPr>
                <w:lang w:eastAsia="en-US"/>
              </w:rPr>
              <w:t>0</w:t>
            </w:r>
          </w:p>
        </w:tc>
        <w:tc>
          <w:tcPr>
            <w:tcW w:w="803" w:type="pct"/>
          </w:tcPr>
          <w:p w14:paraId="0DFFA839" w14:textId="77777777" w:rsidR="0034292C" w:rsidRPr="0034292C" w:rsidDel="00C36236" w:rsidRDefault="0034292C" w:rsidP="00633380">
            <w:pPr>
              <w:pStyle w:val="TAC"/>
              <w:rPr>
                <w:lang w:eastAsia="en-US"/>
              </w:rPr>
            </w:pPr>
          </w:p>
        </w:tc>
        <w:tc>
          <w:tcPr>
            <w:tcW w:w="803" w:type="pct"/>
          </w:tcPr>
          <w:p w14:paraId="23E559BE" w14:textId="77777777" w:rsidR="0034292C" w:rsidRPr="0034292C" w:rsidRDefault="0034292C" w:rsidP="00633380">
            <w:pPr>
              <w:pStyle w:val="TAC"/>
              <w:rPr>
                <w:lang w:eastAsia="en-US"/>
              </w:rPr>
            </w:pPr>
          </w:p>
        </w:tc>
      </w:tr>
      <w:tr w:rsidR="0034292C" w:rsidRPr="0034292C" w14:paraId="3AC6A681" w14:textId="77777777" w:rsidTr="00633380">
        <w:tc>
          <w:tcPr>
            <w:tcW w:w="984" w:type="pct"/>
          </w:tcPr>
          <w:p w14:paraId="7F84503C" w14:textId="77777777" w:rsidR="0034292C" w:rsidRPr="0034292C" w:rsidRDefault="0034292C" w:rsidP="00633380">
            <w:pPr>
              <w:pStyle w:val="TAL"/>
              <w:rPr>
                <w:lang w:eastAsia="en-US"/>
              </w:rPr>
            </w:pPr>
            <w:r w:rsidRPr="0034292C">
              <w:rPr>
                <w:lang w:eastAsia="en-US"/>
              </w:rPr>
              <w:t>Packet filters</w:t>
            </w:r>
          </w:p>
          <w:p w14:paraId="12071771" w14:textId="77777777" w:rsidR="0034292C" w:rsidRPr="0034292C" w:rsidRDefault="0034292C" w:rsidP="00633380">
            <w:pPr>
              <w:pStyle w:val="TAL"/>
              <w:rPr>
                <w:lang w:eastAsia="en-US"/>
              </w:rPr>
            </w:pPr>
            <w:r w:rsidRPr="0034292C">
              <w:rPr>
                <w:lang w:eastAsia="en-US"/>
              </w:rPr>
              <w:t>(Note 3)</w:t>
            </w:r>
          </w:p>
        </w:tc>
        <w:tc>
          <w:tcPr>
            <w:tcW w:w="803" w:type="pct"/>
            <w:tcBorders>
              <w:bottom w:val="single" w:sz="4" w:space="0" w:color="auto"/>
            </w:tcBorders>
          </w:tcPr>
          <w:p w14:paraId="351B1774" w14:textId="77777777" w:rsidR="0034292C" w:rsidRPr="0034292C" w:rsidRDefault="0034292C" w:rsidP="00633380">
            <w:pPr>
              <w:pStyle w:val="TAC"/>
              <w:rPr>
                <w:lang w:eastAsia="en-US"/>
              </w:rPr>
            </w:pPr>
            <w:r w:rsidRPr="0034292C">
              <w:rPr>
                <w:lang w:eastAsia="en-US"/>
              </w:rPr>
              <w:t>6, 7</w:t>
            </w:r>
          </w:p>
        </w:tc>
        <w:tc>
          <w:tcPr>
            <w:tcW w:w="803" w:type="pct"/>
            <w:tcBorders>
              <w:bottom w:val="single" w:sz="4" w:space="0" w:color="auto"/>
            </w:tcBorders>
          </w:tcPr>
          <w:p w14:paraId="6B5F88F7" w14:textId="77777777" w:rsidR="0034292C" w:rsidRPr="0034292C" w:rsidRDefault="003F4D35" w:rsidP="00633380">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4292C" w:rsidRPr="0034292C" w:rsidRDefault="005A3DEC" w:rsidP="00633380">
            <w:pPr>
              <w:pStyle w:val="TAC"/>
              <w:rPr>
                <w:lang w:eastAsia="en-US"/>
              </w:rPr>
            </w:pPr>
            <w:r>
              <w:rPr>
                <w:lang w:eastAsia="en-US"/>
              </w:rPr>
              <w:t>9</w:t>
            </w:r>
          </w:p>
        </w:tc>
        <w:tc>
          <w:tcPr>
            <w:tcW w:w="803" w:type="pct"/>
            <w:tcBorders>
              <w:bottom w:val="single" w:sz="4" w:space="0" w:color="auto"/>
            </w:tcBorders>
          </w:tcPr>
          <w:p w14:paraId="352F0D78" w14:textId="77777777" w:rsidR="0034292C" w:rsidRPr="0034292C" w:rsidDel="000C1E04" w:rsidRDefault="0034292C" w:rsidP="00633380">
            <w:pPr>
              <w:pStyle w:val="TAC"/>
              <w:rPr>
                <w:lang w:eastAsia="en-US"/>
              </w:rPr>
            </w:pPr>
          </w:p>
        </w:tc>
        <w:tc>
          <w:tcPr>
            <w:tcW w:w="803" w:type="pct"/>
            <w:tcBorders>
              <w:bottom w:val="single" w:sz="4" w:space="0" w:color="auto"/>
            </w:tcBorders>
          </w:tcPr>
          <w:p w14:paraId="69249074" w14:textId="77777777" w:rsidR="0034292C" w:rsidRPr="0034292C" w:rsidRDefault="0034292C" w:rsidP="00633380">
            <w:pPr>
              <w:pStyle w:val="TAC"/>
              <w:rPr>
                <w:lang w:eastAsia="en-US"/>
              </w:rPr>
            </w:pPr>
          </w:p>
        </w:tc>
      </w:tr>
      <w:tr w:rsidR="0034292C" w:rsidRPr="0034292C" w14:paraId="743A1424" w14:textId="77777777" w:rsidTr="00633380">
        <w:tc>
          <w:tcPr>
            <w:tcW w:w="984" w:type="pct"/>
          </w:tcPr>
          <w:p w14:paraId="71EE8012" w14:textId="77777777" w:rsidR="0034292C" w:rsidRPr="0034292C" w:rsidRDefault="0034292C" w:rsidP="00633380">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4CD1F75B"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2E0B44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0140CF27" w14:textId="77777777" w:rsidR="0034292C" w:rsidRPr="0034292C" w:rsidRDefault="0034292C" w:rsidP="00633380">
            <w:pPr>
              <w:pStyle w:val="TAC"/>
              <w:rPr>
                <w:lang w:eastAsia="en-US"/>
              </w:rPr>
            </w:pPr>
          </w:p>
        </w:tc>
        <w:tc>
          <w:tcPr>
            <w:tcW w:w="803" w:type="pct"/>
            <w:tcBorders>
              <w:left w:val="single" w:sz="4" w:space="0" w:color="FFFFFF"/>
            </w:tcBorders>
          </w:tcPr>
          <w:p w14:paraId="2E57AAA4" w14:textId="77777777" w:rsidR="0034292C" w:rsidRPr="0034292C" w:rsidRDefault="0034292C" w:rsidP="00633380">
            <w:pPr>
              <w:pStyle w:val="TAC"/>
              <w:rPr>
                <w:lang w:eastAsia="en-US"/>
              </w:rPr>
            </w:pPr>
          </w:p>
        </w:tc>
      </w:tr>
      <w:tr w:rsidR="0034292C" w:rsidRPr="0034292C" w14:paraId="6D5366B4" w14:textId="77777777" w:rsidTr="00633380">
        <w:tc>
          <w:tcPr>
            <w:tcW w:w="984" w:type="pct"/>
          </w:tcPr>
          <w:p w14:paraId="7323A81E" w14:textId="77777777" w:rsidR="0034292C" w:rsidRPr="0034292C" w:rsidDel="006F055D" w:rsidRDefault="0034292C" w:rsidP="00633380">
            <w:pPr>
              <w:pStyle w:val="TAL"/>
              <w:rPr>
                <w:lang w:eastAsia="en-US"/>
              </w:rPr>
            </w:pPr>
            <w:r w:rsidRPr="0034292C">
              <w:rPr>
                <w:lang w:eastAsia="en-US"/>
              </w:rPr>
              <w:t>Traffic Class</w:t>
            </w:r>
          </w:p>
        </w:tc>
        <w:tc>
          <w:tcPr>
            <w:tcW w:w="803" w:type="pct"/>
          </w:tcPr>
          <w:p w14:paraId="39F572DF" w14:textId="77777777" w:rsidR="0034292C" w:rsidRPr="0034292C" w:rsidRDefault="0034292C" w:rsidP="00633380">
            <w:pPr>
              <w:pStyle w:val="TAC"/>
              <w:rPr>
                <w:lang w:eastAsia="en-US"/>
              </w:rPr>
            </w:pPr>
            <w:r w:rsidRPr="0034292C">
              <w:rPr>
                <w:lang w:eastAsia="en-US"/>
              </w:rPr>
              <w:t>-</w:t>
            </w:r>
          </w:p>
        </w:tc>
        <w:tc>
          <w:tcPr>
            <w:tcW w:w="803" w:type="pct"/>
          </w:tcPr>
          <w:p w14:paraId="1844A51D" w14:textId="77777777" w:rsidR="0034292C" w:rsidRPr="0034292C" w:rsidRDefault="003F4D35" w:rsidP="00633380">
            <w:pPr>
              <w:pStyle w:val="TAC"/>
              <w:rPr>
                <w:lang w:eastAsia="en-US"/>
              </w:rPr>
            </w:pPr>
            <w:r>
              <w:rPr>
                <w:lang w:eastAsia="en-US"/>
              </w:rPr>
              <w:t>-</w:t>
            </w:r>
          </w:p>
        </w:tc>
        <w:tc>
          <w:tcPr>
            <w:tcW w:w="804" w:type="pct"/>
          </w:tcPr>
          <w:p w14:paraId="1C7F03AF" w14:textId="77777777" w:rsidR="0034292C" w:rsidRPr="0034292C" w:rsidRDefault="005A3DEC" w:rsidP="00633380">
            <w:pPr>
              <w:pStyle w:val="TAC"/>
              <w:rPr>
                <w:lang w:eastAsia="en-US"/>
              </w:rPr>
            </w:pPr>
            <w:r w:rsidRPr="004A6B36">
              <w:rPr>
                <w:lang w:eastAsia="en-US"/>
              </w:rPr>
              <w:t xml:space="preserve">Conversational </w:t>
            </w:r>
          </w:p>
        </w:tc>
        <w:tc>
          <w:tcPr>
            <w:tcW w:w="803" w:type="pct"/>
          </w:tcPr>
          <w:p w14:paraId="4FBD0240" w14:textId="77777777" w:rsidR="0034292C" w:rsidRPr="0034292C" w:rsidDel="00C36236" w:rsidRDefault="0034292C" w:rsidP="00633380">
            <w:pPr>
              <w:pStyle w:val="TAC"/>
              <w:rPr>
                <w:lang w:eastAsia="en-US"/>
              </w:rPr>
            </w:pPr>
          </w:p>
        </w:tc>
        <w:tc>
          <w:tcPr>
            <w:tcW w:w="803" w:type="pct"/>
          </w:tcPr>
          <w:p w14:paraId="210C3B80" w14:textId="77777777" w:rsidR="0034292C" w:rsidRPr="0034292C" w:rsidRDefault="0034292C" w:rsidP="00633380">
            <w:pPr>
              <w:pStyle w:val="TAC"/>
              <w:rPr>
                <w:lang w:eastAsia="en-US"/>
              </w:rPr>
            </w:pPr>
          </w:p>
        </w:tc>
      </w:tr>
      <w:tr w:rsidR="0034292C" w:rsidRPr="0034292C" w14:paraId="1684DB9E" w14:textId="77777777" w:rsidTr="00633380">
        <w:tc>
          <w:tcPr>
            <w:tcW w:w="984" w:type="pct"/>
          </w:tcPr>
          <w:p w14:paraId="3397F2FD" w14:textId="77777777" w:rsidR="0034292C" w:rsidRPr="0034292C" w:rsidDel="006F055D" w:rsidRDefault="0034292C" w:rsidP="00633380">
            <w:pPr>
              <w:pStyle w:val="TAL"/>
              <w:rPr>
                <w:lang w:eastAsia="en-US"/>
              </w:rPr>
            </w:pPr>
            <w:r w:rsidRPr="0034292C">
              <w:rPr>
                <w:lang w:eastAsia="en-US"/>
              </w:rPr>
              <w:t>Delivery Order</w:t>
            </w:r>
          </w:p>
        </w:tc>
        <w:tc>
          <w:tcPr>
            <w:tcW w:w="803" w:type="pct"/>
          </w:tcPr>
          <w:p w14:paraId="6751A774" w14:textId="77777777" w:rsidR="0034292C" w:rsidRPr="0034292C" w:rsidRDefault="0034292C" w:rsidP="00633380">
            <w:pPr>
              <w:pStyle w:val="TAC"/>
              <w:rPr>
                <w:lang w:eastAsia="en-US"/>
              </w:rPr>
            </w:pPr>
            <w:r w:rsidRPr="0034292C">
              <w:rPr>
                <w:lang w:eastAsia="en-US"/>
              </w:rPr>
              <w:t>-</w:t>
            </w:r>
          </w:p>
        </w:tc>
        <w:tc>
          <w:tcPr>
            <w:tcW w:w="803" w:type="pct"/>
          </w:tcPr>
          <w:p w14:paraId="4291FB49" w14:textId="77777777" w:rsidR="0034292C" w:rsidRPr="0034292C" w:rsidRDefault="003F4D35" w:rsidP="00633380">
            <w:pPr>
              <w:pStyle w:val="TAC"/>
              <w:rPr>
                <w:lang w:eastAsia="en-US"/>
              </w:rPr>
            </w:pPr>
            <w:r>
              <w:rPr>
                <w:lang w:eastAsia="en-US"/>
              </w:rPr>
              <w:t>-</w:t>
            </w:r>
          </w:p>
        </w:tc>
        <w:tc>
          <w:tcPr>
            <w:tcW w:w="804" w:type="pct"/>
          </w:tcPr>
          <w:p w14:paraId="7561F9CE" w14:textId="77777777" w:rsidR="0034292C" w:rsidRPr="0034292C" w:rsidRDefault="005A3DEC" w:rsidP="00633380">
            <w:pPr>
              <w:pStyle w:val="TAC"/>
              <w:rPr>
                <w:lang w:eastAsia="en-US"/>
              </w:rPr>
            </w:pPr>
            <w:r w:rsidRPr="004A6B36">
              <w:rPr>
                <w:lang w:eastAsia="en-US"/>
              </w:rPr>
              <w:t>‘no’</w:t>
            </w:r>
          </w:p>
        </w:tc>
        <w:tc>
          <w:tcPr>
            <w:tcW w:w="803" w:type="pct"/>
          </w:tcPr>
          <w:p w14:paraId="4AB94F51" w14:textId="77777777" w:rsidR="0034292C" w:rsidRPr="0034292C" w:rsidDel="00C36236" w:rsidRDefault="0034292C" w:rsidP="00633380">
            <w:pPr>
              <w:pStyle w:val="TAC"/>
              <w:rPr>
                <w:lang w:eastAsia="en-US"/>
              </w:rPr>
            </w:pPr>
          </w:p>
        </w:tc>
        <w:tc>
          <w:tcPr>
            <w:tcW w:w="803" w:type="pct"/>
          </w:tcPr>
          <w:p w14:paraId="4224BD74" w14:textId="77777777" w:rsidR="0034292C" w:rsidRPr="0034292C" w:rsidRDefault="0034292C" w:rsidP="00633380">
            <w:pPr>
              <w:pStyle w:val="TAC"/>
              <w:rPr>
                <w:lang w:eastAsia="en-US"/>
              </w:rPr>
            </w:pPr>
          </w:p>
        </w:tc>
      </w:tr>
      <w:tr w:rsidR="0034292C" w:rsidRPr="0034292C" w14:paraId="285FA204" w14:textId="77777777" w:rsidTr="00633380">
        <w:tc>
          <w:tcPr>
            <w:tcW w:w="984" w:type="pct"/>
          </w:tcPr>
          <w:p w14:paraId="01E9F306" w14:textId="77777777" w:rsidR="0034292C" w:rsidRPr="0034292C" w:rsidDel="006F055D" w:rsidRDefault="0034292C" w:rsidP="00633380">
            <w:pPr>
              <w:pStyle w:val="TAL"/>
              <w:rPr>
                <w:lang w:eastAsia="en-US"/>
              </w:rPr>
            </w:pPr>
            <w:r w:rsidRPr="0034292C">
              <w:rPr>
                <w:lang w:eastAsia="en-US"/>
              </w:rPr>
              <w:t>Delivery of erroneous SDU</w:t>
            </w:r>
          </w:p>
        </w:tc>
        <w:tc>
          <w:tcPr>
            <w:tcW w:w="803" w:type="pct"/>
          </w:tcPr>
          <w:p w14:paraId="071CF09E" w14:textId="77777777" w:rsidR="0034292C" w:rsidRPr="0034292C" w:rsidRDefault="0034292C" w:rsidP="00633380">
            <w:pPr>
              <w:pStyle w:val="TAC"/>
              <w:rPr>
                <w:lang w:eastAsia="en-US"/>
              </w:rPr>
            </w:pPr>
            <w:r w:rsidRPr="0034292C">
              <w:rPr>
                <w:lang w:eastAsia="en-US"/>
              </w:rPr>
              <w:t>-</w:t>
            </w:r>
          </w:p>
        </w:tc>
        <w:tc>
          <w:tcPr>
            <w:tcW w:w="803" w:type="pct"/>
          </w:tcPr>
          <w:p w14:paraId="7C47A328" w14:textId="77777777" w:rsidR="0034292C" w:rsidRPr="0034292C" w:rsidRDefault="003F4D35" w:rsidP="00633380">
            <w:pPr>
              <w:pStyle w:val="TAC"/>
              <w:rPr>
                <w:lang w:eastAsia="en-US"/>
              </w:rPr>
            </w:pPr>
            <w:r>
              <w:rPr>
                <w:lang w:eastAsia="en-US"/>
              </w:rPr>
              <w:t>-</w:t>
            </w:r>
          </w:p>
        </w:tc>
        <w:tc>
          <w:tcPr>
            <w:tcW w:w="804" w:type="pct"/>
          </w:tcPr>
          <w:p w14:paraId="634B2A7C" w14:textId="77777777" w:rsidR="0034292C" w:rsidRPr="0034292C" w:rsidRDefault="005A3DEC" w:rsidP="00633380">
            <w:pPr>
              <w:pStyle w:val="TAC"/>
              <w:rPr>
                <w:lang w:eastAsia="en-US"/>
              </w:rPr>
            </w:pPr>
            <w:r w:rsidRPr="004A6B36">
              <w:rPr>
                <w:lang w:eastAsia="en-US"/>
              </w:rPr>
              <w:t>‘no’</w:t>
            </w:r>
          </w:p>
        </w:tc>
        <w:tc>
          <w:tcPr>
            <w:tcW w:w="803" w:type="pct"/>
          </w:tcPr>
          <w:p w14:paraId="55A9B66E" w14:textId="77777777" w:rsidR="0034292C" w:rsidRPr="0034292C" w:rsidDel="00C36236" w:rsidRDefault="0034292C" w:rsidP="00633380">
            <w:pPr>
              <w:pStyle w:val="TAC"/>
              <w:rPr>
                <w:lang w:eastAsia="en-US"/>
              </w:rPr>
            </w:pPr>
          </w:p>
        </w:tc>
        <w:tc>
          <w:tcPr>
            <w:tcW w:w="803" w:type="pct"/>
          </w:tcPr>
          <w:p w14:paraId="6AC87C90" w14:textId="77777777" w:rsidR="0034292C" w:rsidRPr="0034292C" w:rsidRDefault="0034292C" w:rsidP="00633380">
            <w:pPr>
              <w:pStyle w:val="TAC"/>
              <w:rPr>
                <w:lang w:eastAsia="en-US"/>
              </w:rPr>
            </w:pPr>
          </w:p>
        </w:tc>
      </w:tr>
      <w:tr w:rsidR="0034292C" w:rsidRPr="0034292C" w14:paraId="7B537DE2" w14:textId="77777777" w:rsidTr="00633380">
        <w:tc>
          <w:tcPr>
            <w:tcW w:w="984" w:type="pct"/>
          </w:tcPr>
          <w:p w14:paraId="77D7371C" w14:textId="77777777" w:rsidR="0034292C" w:rsidRPr="0034292C" w:rsidDel="006F055D" w:rsidRDefault="0034292C" w:rsidP="00633380">
            <w:pPr>
              <w:pStyle w:val="TAL"/>
              <w:rPr>
                <w:lang w:eastAsia="en-US"/>
              </w:rPr>
            </w:pPr>
            <w:r w:rsidRPr="0034292C">
              <w:rPr>
                <w:lang w:eastAsia="en-US"/>
              </w:rPr>
              <w:t>Maximum SDU size</w:t>
            </w:r>
          </w:p>
        </w:tc>
        <w:tc>
          <w:tcPr>
            <w:tcW w:w="803" w:type="pct"/>
          </w:tcPr>
          <w:p w14:paraId="166A2E34" w14:textId="77777777" w:rsidR="0034292C" w:rsidRPr="0034292C" w:rsidRDefault="0034292C" w:rsidP="00633380">
            <w:pPr>
              <w:pStyle w:val="TAC"/>
              <w:rPr>
                <w:lang w:eastAsia="en-US"/>
              </w:rPr>
            </w:pPr>
            <w:r w:rsidRPr="0034292C">
              <w:rPr>
                <w:lang w:eastAsia="en-US"/>
              </w:rPr>
              <w:t>-</w:t>
            </w:r>
          </w:p>
        </w:tc>
        <w:tc>
          <w:tcPr>
            <w:tcW w:w="803" w:type="pct"/>
          </w:tcPr>
          <w:p w14:paraId="027B2C47" w14:textId="77777777" w:rsidR="0034292C" w:rsidRPr="0034292C" w:rsidRDefault="003F4D35" w:rsidP="00633380">
            <w:pPr>
              <w:pStyle w:val="TAC"/>
              <w:rPr>
                <w:lang w:eastAsia="en-US"/>
              </w:rPr>
            </w:pPr>
            <w:r>
              <w:rPr>
                <w:lang w:eastAsia="en-US"/>
              </w:rPr>
              <w:t>-</w:t>
            </w:r>
          </w:p>
        </w:tc>
        <w:tc>
          <w:tcPr>
            <w:tcW w:w="804" w:type="pct"/>
          </w:tcPr>
          <w:p w14:paraId="4A5E59CA" w14:textId="77777777" w:rsidR="0034292C" w:rsidRPr="0034292C" w:rsidRDefault="005A3DEC" w:rsidP="00633380">
            <w:pPr>
              <w:pStyle w:val="TAC"/>
              <w:rPr>
                <w:lang w:eastAsia="en-US"/>
              </w:rPr>
            </w:pPr>
            <w:r w:rsidRPr="004A6B36">
              <w:rPr>
                <w:lang w:eastAsia="en-US"/>
              </w:rPr>
              <w:t>150</w:t>
            </w:r>
          </w:p>
        </w:tc>
        <w:tc>
          <w:tcPr>
            <w:tcW w:w="803" w:type="pct"/>
          </w:tcPr>
          <w:p w14:paraId="20A7647E" w14:textId="77777777" w:rsidR="0034292C" w:rsidRPr="0034292C" w:rsidDel="00C36236" w:rsidRDefault="0034292C" w:rsidP="00633380">
            <w:pPr>
              <w:pStyle w:val="TAC"/>
              <w:rPr>
                <w:lang w:eastAsia="en-US"/>
              </w:rPr>
            </w:pPr>
          </w:p>
        </w:tc>
        <w:tc>
          <w:tcPr>
            <w:tcW w:w="803" w:type="pct"/>
          </w:tcPr>
          <w:p w14:paraId="50C6F28A" w14:textId="77777777" w:rsidR="0034292C" w:rsidRPr="0034292C" w:rsidRDefault="0034292C" w:rsidP="00633380">
            <w:pPr>
              <w:pStyle w:val="TAC"/>
              <w:rPr>
                <w:lang w:eastAsia="en-US"/>
              </w:rPr>
            </w:pPr>
          </w:p>
        </w:tc>
      </w:tr>
      <w:tr w:rsidR="0034292C" w:rsidRPr="0034292C" w14:paraId="7C971E83" w14:textId="77777777" w:rsidTr="00633380">
        <w:tc>
          <w:tcPr>
            <w:tcW w:w="984" w:type="pct"/>
          </w:tcPr>
          <w:p w14:paraId="4D113A91" w14:textId="77777777" w:rsidR="0034292C" w:rsidRPr="0034292C" w:rsidDel="006F055D" w:rsidRDefault="0034292C" w:rsidP="00633380">
            <w:pPr>
              <w:pStyle w:val="TAL"/>
              <w:rPr>
                <w:lang w:eastAsia="en-US"/>
              </w:rPr>
            </w:pPr>
            <w:r w:rsidRPr="0034292C">
              <w:rPr>
                <w:lang w:eastAsia="en-US"/>
              </w:rPr>
              <w:t>Maximum bit rate for uplink</w:t>
            </w:r>
          </w:p>
        </w:tc>
        <w:tc>
          <w:tcPr>
            <w:tcW w:w="803" w:type="pct"/>
          </w:tcPr>
          <w:p w14:paraId="2900A312" w14:textId="77777777" w:rsidR="0034292C" w:rsidRPr="0034292C" w:rsidRDefault="0034292C" w:rsidP="00633380">
            <w:pPr>
              <w:pStyle w:val="TAC"/>
              <w:rPr>
                <w:lang w:eastAsia="en-US"/>
              </w:rPr>
            </w:pPr>
            <w:r w:rsidRPr="0034292C">
              <w:rPr>
                <w:lang w:eastAsia="en-US"/>
              </w:rPr>
              <w:t>-</w:t>
            </w:r>
          </w:p>
        </w:tc>
        <w:tc>
          <w:tcPr>
            <w:tcW w:w="803" w:type="pct"/>
          </w:tcPr>
          <w:p w14:paraId="187CAD94" w14:textId="77777777" w:rsidR="0034292C" w:rsidRPr="0034292C" w:rsidRDefault="003F4D35" w:rsidP="00633380">
            <w:pPr>
              <w:pStyle w:val="TAC"/>
              <w:rPr>
                <w:lang w:eastAsia="en-US"/>
              </w:rPr>
            </w:pPr>
            <w:r>
              <w:rPr>
                <w:lang w:eastAsia="en-US"/>
              </w:rPr>
              <w:t>-</w:t>
            </w:r>
          </w:p>
        </w:tc>
        <w:tc>
          <w:tcPr>
            <w:tcW w:w="804" w:type="pct"/>
          </w:tcPr>
          <w:p w14:paraId="021BB78C" w14:textId="77777777" w:rsidR="0034292C" w:rsidRPr="0034292C" w:rsidRDefault="005A3DEC" w:rsidP="00633380">
            <w:pPr>
              <w:pStyle w:val="TAC"/>
              <w:rPr>
                <w:lang w:eastAsia="en-US"/>
              </w:rPr>
            </w:pPr>
            <w:r w:rsidRPr="004A6B36">
              <w:rPr>
                <w:lang w:eastAsia="en-US"/>
              </w:rPr>
              <w:t>384 kbps</w:t>
            </w:r>
          </w:p>
        </w:tc>
        <w:tc>
          <w:tcPr>
            <w:tcW w:w="803" w:type="pct"/>
          </w:tcPr>
          <w:p w14:paraId="7C5D32D9" w14:textId="77777777" w:rsidR="0034292C" w:rsidRPr="0034292C" w:rsidRDefault="0034292C" w:rsidP="00633380">
            <w:pPr>
              <w:pStyle w:val="TAC"/>
              <w:rPr>
                <w:lang w:eastAsia="en-US"/>
              </w:rPr>
            </w:pPr>
          </w:p>
        </w:tc>
        <w:tc>
          <w:tcPr>
            <w:tcW w:w="803" w:type="pct"/>
          </w:tcPr>
          <w:p w14:paraId="1E74A97F" w14:textId="77777777" w:rsidR="0034292C" w:rsidRPr="0034292C" w:rsidRDefault="0034292C" w:rsidP="00633380">
            <w:pPr>
              <w:pStyle w:val="TAC"/>
              <w:rPr>
                <w:lang w:eastAsia="en-US"/>
              </w:rPr>
            </w:pPr>
          </w:p>
        </w:tc>
      </w:tr>
      <w:tr w:rsidR="0034292C" w:rsidRPr="0034292C" w14:paraId="03FBE941" w14:textId="77777777" w:rsidTr="00633380">
        <w:tc>
          <w:tcPr>
            <w:tcW w:w="984" w:type="pct"/>
          </w:tcPr>
          <w:p w14:paraId="4C7A7C54" w14:textId="77777777" w:rsidR="0034292C" w:rsidRPr="0034292C" w:rsidDel="006F055D" w:rsidRDefault="0034292C" w:rsidP="00633380">
            <w:pPr>
              <w:pStyle w:val="TAL"/>
              <w:rPr>
                <w:lang w:eastAsia="en-US"/>
              </w:rPr>
            </w:pPr>
            <w:r w:rsidRPr="0034292C">
              <w:rPr>
                <w:lang w:eastAsia="en-US"/>
              </w:rPr>
              <w:t>Maximum bit rate for downlink</w:t>
            </w:r>
          </w:p>
        </w:tc>
        <w:tc>
          <w:tcPr>
            <w:tcW w:w="803" w:type="pct"/>
          </w:tcPr>
          <w:p w14:paraId="12007C5C" w14:textId="77777777" w:rsidR="0034292C" w:rsidRPr="0034292C" w:rsidRDefault="0034292C" w:rsidP="00633380">
            <w:pPr>
              <w:pStyle w:val="TAC"/>
              <w:rPr>
                <w:lang w:eastAsia="en-US"/>
              </w:rPr>
            </w:pPr>
            <w:r w:rsidRPr="0034292C">
              <w:rPr>
                <w:lang w:eastAsia="en-US"/>
              </w:rPr>
              <w:t>-</w:t>
            </w:r>
          </w:p>
        </w:tc>
        <w:tc>
          <w:tcPr>
            <w:tcW w:w="803" w:type="pct"/>
          </w:tcPr>
          <w:p w14:paraId="37AF80BB" w14:textId="77777777" w:rsidR="0034292C" w:rsidRPr="0034292C" w:rsidRDefault="003F4D35" w:rsidP="00633380">
            <w:pPr>
              <w:pStyle w:val="TAC"/>
              <w:rPr>
                <w:lang w:eastAsia="en-US"/>
              </w:rPr>
            </w:pPr>
            <w:r>
              <w:rPr>
                <w:lang w:eastAsia="en-US"/>
              </w:rPr>
              <w:t>-</w:t>
            </w:r>
          </w:p>
        </w:tc>
        <w:tc>
          <w:tcPr>
            <w:tcW w:w="804" w:type="pct"/>
          </w:tcPr>
          <w:p w14:paraId="62EA5F52" w14:textId="77777777" w:rsidR="0034292C" w:rsidRPr="0034292C" w:rsidRDefault="005A3DEC" w:rsidP="00633380">
            <w:pPr>
              <w:pStyle w:val="TAC"/>
              <w:rPr>
                <w:lang w:eastAsia="en-US"/>
              </w:rPr>
            </w:pPr>
            <w:r w:rsidRPr="004A6B36">
              <w:rPr>
                <w:lang w:eastAsia="en-US"/>
              </w:rPr>
              <w:t>384 kbps</w:t>
            </w:r>
          </w:p>
        </w:tc>
        <w:tc>
          <w:tcPr>
            <w:tcW w:w="803" w:type="pct"/>
          </w:tcPr>
          <w:p w14:paraId="5457C160" w14:textId="77777777" w:rsidR="0034292C" w:rsidRPr="0034292C" w:rsidRDefault="0034292C" w:rsidP="00633380">
            <w:pPr>
              <w:pStyle w:val="TAC"/>
              <w:rPr>
                <w:lang w:eastAsia="en-US"/>
              </w:rPr>
            </w:pPr>
          </w:p>
        </w:tc>
        <w:tc>
          <w:tcPr>
            <w:tcW w:w="803" w:type="pct"/>
          </w:tcPr>
          <w:p w14:paraId="45A271FE" w14:textId="77777777" w:rsidR="0034292C" w:rsidRPr="0034292C" w:rsidRDefault="0034292C" w:rsidP="00633380">
            <w:pPr>
              <w:pStyle w:val="TAC"/>
              <w:rPr>
                <w:lang w:eastAsia="en-US"/>
              </w:rPr>
            </w:pPr>
          </w:p>
        </w:tc>
      </w:tr>
      <w:tr w:rsidR="0034292C" w:rsidRPr="0034292C" w14:paraId="64096F02" w14:textId="77777777" w:rsidTr="00633380">
        <w:tc>
          <w:tcPr>
            <w:tcW w:w="984" w:type="pct"/>
          </w:tcPr>
          <w:p w14:paraId="72301D21" w14:textId="77777777" w:rsidR="0034292C" w:rsidRPr="0034292C" w:rsidDel="006F055D" w:rsidRDefault="0034292C" w:rsidP="00633380">
            <w:pPr>
              <w:pStyle w:val="TAL"/>
              <w:rPr>
                <w:lang w:eastAsia="en-US"/>
              </w:rPr>
            </w:pPr>
            <w:r w:rsidRPr="0034292C">
              <w:rPr>
                <w:lang w:eastAsia="en-US"/>
              </w:rPr>
              <w:t>Residual BER</w:t>
            </w:r>
          </w:p>
        </w:tc>
        <w:tc>
          <w:tcPr>
            <w:tcW w:w="803" w:type="pct"/>
          </w:tcPr>
          <w:p w14:paraId="3ADA75DF" w14:textId="77777777" w:rsidR="0034292C" w:rsidRPr="0034292C" w:rsidRDefault="0034292C" w:rsidP="00633380">
            <w:pPr>
              <w:pStyle w:val="TAC"/>
              <w:rPr>
                <w:lang w:eastAsia="en-US"/>
              </w:rPr>
            </w:pPr>
            <w:r w:rsidRPr="0034292C">
              <w:rPr>
                <w:lang w:eastAsia="en-US"/>
              </w:rPr>
              <w:t>-</w:t>
            </w:r>
          </w:p>
        </w:tc>
        <w:tc>
          <w:tcPr>
            <w:tcW w:w="803" w:type="pct"/>
          </w:tcPr>
          <w:p w14:paraId="69E8C1A7" w14:textId="77777777" w:rsidR="0034292C" w:rsidRPr="0034292C" w:rsidRDefault="003F4D35" w:rsidP="00633380">
            <w:pPr>
              <w:pStyle w:val="TAC"/>
              <w:rPr>
                <w:lang w:eastAsia="en-US"/>
              </w:rPr>
            </w:pPr>
            <w:r>
              <w:rPr>
                <w:lang w:eastAsia="en-US"/>
              </w:rPr>
              <w:t>-</w:t>
            </w:r>
          </w:p>
        </w:tc>
        <w:tc>
          <w:tcPr>
            <w:tcW w:w="804" w:type="pct"/>
          </w:tcPr>
          <w:p w14:paraId="215A151D" w14:textId="77777777" w:rsidR="0034292C" w:rsidRPr="0034292C" w:rsidRDefault="005A3DEC" w:rsidP="00633380">
            <w:pPr>
              <w:pStyle w:val="TAC"/>
              <w:rPr>
                <w:lang w:eastAsia="en-US"/>
              </w:rPr>
            </w:pPr>
            <w:r w:rsidRPr="004A6B36">
              <w:rPr>
                <w:lang w:eastAsia="en-US"/>
              </w:rPr>
              <w:t>5*10</w:t>
            </w:r>
            <w:r w:rsidRPr="004A6B36">
              <w:rPr>
                <w:vertAlign w:val="superscript"/>
                <w:lang w:eastAsia="en-US"/>
              </w:rPr>
              <w:t>-2</w:t>
            </w:r>
          </w:p>
        </w:tc>
        <w:tc>
          <w:tcPr>
            <w:tcW w:w="803" w:type="pct"/>
          </w:tcPr>
          <w:p w14:paraId="17E8AD2A" w14:textId="77777777" w:rsidR="0034292C" w:rsidRPr="0034292C" w:rsidRDefault="0034292C" w:rsidP="00633380">
            <w:pPr>
              <w:pStyle w:val="TAC"/>
              <w:rPr>
                <w:lang w:eastAsia="en-US"/>
              </w:rPr>
            </w:pPr>
          </w:p>
        </w:tc>
        <w:tc>
          <w:tcPr>
            <w:tcW w:w="803" w:type="pct"/>
          </w:tcPr>
          <w:p w14:paraId="5447DD81" w14:textId="77777777" w:rsidR="0034292C" w:rsidRPr="0034292C" w:rsidRDefault="0034292C" w:rsidP="00633380">
            <w:pPr>
              <w:pStyle w:val="TAC"/>
              <w:rPr>
                <w:lang w:eastAsia="en-US"/>
              </w:rPr>
            </w:pPr>
          </w:p>
        </w:tc>
      </w:tr>
      <w:tr w:rsidR="0034292C" w:rsidRPr="0034292C" w14:paraId="258D3018" w14:textId="77777777" w:rsidTr="00633380">
        <w:tc>
          <w:tcPr>
            <w:tcW w:w="984" w:type="pct"/>
          </w:tcPr>
          <w:p w14:paraId="58F49510" w14:textId="77777777" w:rsidR="0034292C" w:rsidRPr="0034292C" w:rsidDel="006F055D" w:rsidRDefault="0034292C" w:rsidP="00633380">
            <w:pPr>
              <w:pStyle w:val="TAL"/>
              <w:rPr>
                <w:lang w:eastAsia="en-US"/>
              </w:rPr>
            </w:pPr>
            <w:r w:rsidRPr="0034292C">
              <w:rPr>
                <w:lang w:eastAsia="en-US"/>
              </w:rPr>
              <w:t>SDU error ratio</w:t>
            </w:r>
          </w:p>
        </w:tc>
        <w:tc>
          <w:tcPr>
            <w:tcW w:w="803" w:type="pct"/>
          </w:tcPr>
          <w:p w14:paraId="3A0771E3" w14:textId="77777777" w:rsidR="0034292C" w:rsidRPr="0034292C" w:rsidRDefault="0034292C" w:rsidP="00633380">
            <w:pPr>
              <w:pStyle w:val="TAC"/>
              <w:rPr>
                <w:lang w:eastAsia="en-US"/>
              </w:rPr>
            </w:pPr>
            <w:r w:rsidRPr="0034292C">
              <w:rPr>
                <w:lang w:eastAsia="en-US"/>
              </w:rPr>
              <w:t>-</w:t>
            </w:r>
          </w:p>
        </w:tc>
        <w:tc>
          <w:tcPr>
            <w:tcW w:w="803" w:type="pct"/>
          </w:tcPr>
          <w:p w14:paraId="4AA8DA98" w14:textId="77777777" w:rsidR="0034292C" w:rsidRPr="0034292C" w:rsidRDefault="003F4D35" w:rsidP="00633380">
            <w:pPr>
              <w:pStyle w:val="TAC"/>
              <w:rPr>
                <w:lang w:eastAsia="en-US"/>
              </w:rPr>
            </w:pPr>
            <w:r>
              <w:rPr>
                <w:lang w:eastAsia="en-US"/>
              </w:rPr>
              <w:t>-</w:t>
            </w:r>
          </w:p>
        </w:tc>
        <w:tc>
          <w:tcPr>
            <w:tcW w:w="804" w:type="pct"/>
          </w:tcPr>
          <w:p w14:paraId="4AD6DDD9" w14:textId="77777777" w:rsidR="0034292C" w:rsidRPr="0034292C" w:rsidRDefault="005A3DEC" w:rsidP="00633380">
            <w:pPr>
              <w:pStyle w:val="TAC"/>
              <w:rPr>
                <w:lang w:eastAsia="en-US"/>
              </w:rPr>
            </w:pPr>
            <w:r w:rsidRPr="004A6B36">
              <w:rPr>
                <w:lang w:eastAsia="en-US"/>
              </w:rPr>
              <w:t>10</w:t>
            </w:r>
            <w:r w:rsidRPr="004A6B36">
              <w:rPr>
                <w:vertAlign w:val="superscript"/>
                <w:lang w:eastAsia="en-US"/>
              </w:rPr>
              <w:t>-2</w:t>
            </w:r>
          </w:p>
        </w:tc>
        <w:tc>
          <w:tcPr>
            <w:tcW w:w="803" w:type="pct"/>
          </w:tcPr>
          <w:p w14:paraId="3009A580" w14:textId="77777777" w:rsidR="0034292C" w:rsidRPr="0034292C" w:rsidRDefault="0034292C" w:rsidP="00633380">
            <w:pPr>
              <w:pStyle w:val="TAC"/>
              <w:rPr>
                <w:lang w:eastAsia="en-US"/>
              </w:rPr>
            </w:pPr>
          </w:p>
        </w:tc>
        <w:tc>
          <w:tcPr>
            <w:tcW w:w="803" w:type="pct"/>
          </w:tcPr>
          <w:p w14:paraId="7D1EE6E7" w14:textId="77777777" w:rsidR="0034292C" w:rsidRPr="0034292C" w:rsidRDefault="0034292C" w:rsidP="00633380">
            <w:pPr>
              <w:pStyle w:val="TAC"/>
              <w:rPr>
                <w:lang w:eastAsia="en-US"/>
              </w:rPr>
            </w:pPr>
          </w:p>
        </w:tc>
      </w:tr>
      <w:tr w:rsidR="0034292C" w:rsidRPr="0034292C" w14:paraId="0FE409BF" w14:textId="77777777" w:rsidTr="00633380">
        <w:tc>
          <w:tcPr>
            <w:tcW w:w="984" w:type="pct"/>
          </w:tcPr>
          <w:p w14:paraId="347ACC15" w14:textId="77777777" w:rsidR="0034292C" w:rsidRPr="0034292C" w:rsidDel="006F055D" w:rsidRDefault="0034292C" w:rsidP="00633380">
            <w:pPr>
              <w:pStyle w:val="TAL"/>
              <w:rPr>
                <w:lang w:eastAsia="en-US"/>
              </w:rPr>
            </w:pPr>
            <w:r w:rsidRPr="0034292C">
              <w:rPr>
                <w:lang w:eastAsia="en-US"/>
              </w:rPr>
              <w:t>Transfer delay</w:t>
            </w:r>
          </w:p>
        </w:tc>
        <w:tc>
          <w:tcPr>
            <w:tcW w:w="803" w:type="pct"/>
          </w:tcPr>
          <w:p w14:paraId="65F4006B" w14:textId="77777777" w:rsidR="0034292C" w:rsidRPr="0034292C" w:rsidRDefault="0034292C" w:rsidP="00633380">
            <w:pPr>
              <w:pStyle w:val="TAC"/>
              <w:rPr>
                <w:lang w:eastAsia="en-US"/>
              </w:rPr>
            </w:pPr>
            <w:r w:rsidRPr="0034292C">
              <w:rPr>
                <w:lang w:eastAsia="en-US"/>
              </w:rPr>
              <w:t>-</w:t>
            </w:r>
          </w:p>
        </w:tc>
        <w:tc>
          <w:tcPr>
            <w:tcW w:w="803" w:type="pct"/>
          </w:tcPr>
          <w:p w14:paraId="5CC0EAF3" w14:textId="77777777" w:rsidR="0034292C" w:rsidRPr="0034292C" w:rsidRDefault="003F4D35" w:rsidP="00633380">
            <w:pPr>
              <w:pStyle w:val="TAC"/>
              <w:rPr>
                <w:lang w:eastAsia="en-US"/>
              </w:rPr>
            </w:pPr>
            <w:r>
              <w:rPr>
                <w:lang w:eastAsia="en-US"/>
              </w:rPr>
              <w:t>-</w:t>
            </w:r>
          </w:p>
        </w:tc>
        <w:tc>
          <w:tcPr>
            <w:tcW w:w="804" w:type="pct"/>
          </w:tcPr>
          <w:p w14:paraId="70026390" w14:textId="77777777" w:rsidR="0034292C" w:rsidRPr="0034292C" w:rsidRDefault="005A3DEC" w:rsidP="00633380">
            <w:pPr>
              <w:pStyle w:val="TAC"/>
              <w:rPr>
                <w:lang w:eastAsia="en-US"/>
              </w:rPr>
            </w:pPr>
            <w:r>
              <w:rPr>
                <w:lang w:eastAsia="en-US"/>
              </w:rPr>
              <w:t>75</w:t>
            </w:r>
            <w:r w:rsidRPr="004A6B36">
              <w:rPr>
                <w:lang w:eastAsia="en-US"/>
              </w:rPr>
              <w:t xml:space="preserve"> ms</w:t>
            </w:r>
          </w:p>
        </w:tc>
        <w:tc>
          <w:tcPr>
            <w:tcW w:w="803" w:type="pct"/>
          </w:tcPr>
          <w:p w14:paraId="26B26BBF" w14:textId="77777777" w:rsidR="0034292C" w:rsidRPr="0034292C" w:rsidDel="00C36236" w:rsidRDefault="0034292C" w:rsidP="00633380">
            <w:pPr>
              <w:pStyle w:val="TAC"/>
              <w:rPr>
                <w:lang w:eastAsia="en-US"/>
              </w:rPr>
            </w:pPr>
          </w:p>
        </w:tc>
        <w:tc>
          <w:tcPr>
            <w:tcW w:w="803" w:type="pct"/>
          </w:tcPr>
          <w:p w14:paraId="25DC4F89" w14:textId="77777777" w:rsidR="0034292C" w:rsidRPr="0034292C" w:rsidRDefault="0034292C" w:rsidP="00633380">
            <w:pPr>
              <w:pStyle w:val="TAC"/>
              <w:rPr>
                <w:lang w:eastAsia="en-US"/>
              </w:rPr>
            </w:pPr>
          </w:p>
        </w:tc>
      </w:tr>
      <w:tr w:rsidR="0034292C" w:rsidRPr="0034292C" w14:paraId="5021105A" w14:textId="77777777" w:rsidTr="00633380">
        <w:tc>
          <w:tcPr>
            <w:tcW w:w="984" w:type="pct"/>
          </w:tcPr>
          <w:p w14:paraId="3A56A919" w14:textId="77777777" w:rsidR="0034292C" w:rsidRPr="0034292C" w:rsidDel="006F055D" w:rsidRDefault="0034292C" w:rsidP="00633380">
            <w:pPr>
              <w:pStyle w:val="TAL"/>
              <w:rPr>
                <w:lang w:eastAsia="en-US"/>
              </w:rPr>
            </w:pPr>
            <w:r w:rsidRPr="0034292C">
              <w:rPr>
                <w:lang w:eastAsia="en-US"/>
              </w:rPr>
              <w:t>Traffic Handling priority</w:t>
            </w:r>
          </w:p>
        </w:tc>
        <w:tc>
          <w:tcPr>
            <w:tcW w:w="803" w:type="pct"/>
          </w:tcPr>
          <w:p w14:paraId="29A1ED37" w14:textId="77777777" w:rsidR="0034292C" w:rsidRPr="0034292C" w:rsidRDefault="0034292C" w:rsidP="00633380">
            <w:pPr>
              <w:pStyle w:val="TAC"/>
              <w:rPr>
                <w:lang w:eastAsia="en-US"/>
              </w:rPr>
            </w:pPr>
            <w:r w:rsidRPr="0034292C">
              <w:rPr>
                <w:lang w:eastAsia="en-US"/>
              </w:rPr>
              <w:t>-</w:t>
            </w:r>
          </w:p>
        </w:tc>
        <w:tc>
          <w:tcPr>
            <w:tcW w:w="803" w:type="pct"/>
          </w:tcPr>
          <w:p w14:paraId="4416153F" w14:textId="77777777" w:rsidR="0034292C" w:rsidRPr="0034292C" w:rsidRDefault="003F4D35" w:rsidP="00633380">
            <w:pPr>
              <w:pStyle w:val="TAC"/>
              <w:rPr>
                <w:lang w:eastAsia="en-US"/>
              </w:rPr>
            </w:pPr>
            <w:r>
              <w:rPr>
                <w:lang w:eastAsia="en-US"/>
              </w:rPr>
              <w:t>-</w:t>
            </w:r>
          </w:p>
        </w:tc>
        <w:tc>
          <w:tcPr>
            <w:tcW w:w="804" w:type="pct"/>
          </w:tcPr>
          <w:p w14:paraId="1E39E98E" w14:textId="77777777" w:rsidR="0034292C" w:rsidRPr="0034292C" w:rsidRDefault="005A3DEC" w:rsidP="00633380">
            <w:pPr>
              <w:pStyle w:val="TAC"/>
              <w:rPr>
                <w:lang w:eastAsia="en-US"/>
              </w:rPr>
            </w:pPr>
            <w:r w:rsidRPr="004A6B36">
              <w:rPr>
                <w:lang w:eastAsia="en-US"/>
              </w:rPr>
              <w:t>0</w:t>
            </w:r>
          </w:p>
        </w:tc>
        <w:tc>
          <w:tcPr>
            <w:tcW w:w="803" w:type="pct"/>
          </w:tcPr>
          <w:p w14:paraId="2EC1B3FE" w14:textId="77777777" w:rsidR="0034292C" w:rsidRPr="0034292C" w:rsidDel="00C36236" w:rsidRDefault="0034292C" w:rsidP="00633380">
            <w:pPr>
              <w:pStyle w:val="TAC"/>
              <w:rPr>
                <w:lang w:eastAsia="en-US"/>
              </w:rPr>
            </w:pPr>
          </w:p>
        </w:tc>
        <w:tc>
          <w:tcPr>
            <w:tcW w:w="803" w:type="pct"/>
          </w:tcPr>
          <w:p w14:paraId="5822F515" w14:textId="77777777" w:rsidR="0034292C" w:rsidRPr="0034292C" w:rsidRDefault="0034292C" w:rsidP="00633380">
            <w:pPr>
              <w:pStyle w:val="TAC"/>
              <w:rPr>
                <w:lang w:eastAsia="en-US"/>
              </w:rPr>
            </w:pPr>
          </w:p>
        </w:tc>
      </w:tr>
      <w:tr w:rsidR="0034292C" w:rsidRPr="0034292C" w14:paraId="270BDCD7" w14:textId="77777777" w:rsidTr="00633380">
        <w:tc>
          <w:tcPr>
            <w:tcW w:w="984" w:type="pct"/>
          </w:tcPr>
          <w:p w14:paraId="1F7D31DA" w14:textId="77777777" w:rsidR="0034292C" w:rsidRPr="0034292C" w:rsidDel="006F055D" w:rsidRDefault="0034292C" w:rsidP="00633380">
            <w:pPr>
              <w:pStyle w:val="TAL"/>
              <w:rPr>
                <w:lang w:eastAsia="en-US"/>
              </w:rPr>
            </w:pPr>
            <w:r w:rsidRPr="0034292C">
              <w:rPr>
                <w:lang w:eastAsia="en-US"/>
              </w:rPr>
              <w:t>Guaranteed bit rate for uplink</w:t>
            </w:r>
          </w:p>
        </w:tc>
        <w:tc>
          <w:tcPr>
            <w:tcW w:w="803" w:type="pct"/>
          </w:tcPr>
          <w:p w14:paraId="20EE33EA" w14:textId="77777777" w:rsidR="0034292C" w:rsidRPr="0034292C" w:rsidRDefault="0034292C" w:rsidP="00633380">
            <w:pPr>
              <w:pStyle w:val="TAC"/>
              <w:rPr>
                <w:lang w:eastAsia="en-US"/>
              </w:rPr>
            </w:pPr>
            <w:r w:rsidRPr="0034292C">
              <w:rPr>
                <w:lang w:eastAsia="en-US"/>
              </w:rPr>
              <w:t>-</w:t>
            </w:r>
          </w:p>
        </w:tc>
        <w:tc>
          <w:tcPr>
            <w:tcW w:w="803" w:type="pct"/>
          </w:tcPr>
          <w:p w14:paraId="6D4A68EE" w14:textId="77777777" w:rsidR="0034292C" w:rsidRPr="0034292C" w:rsidRDefault="003F4D35" w:rsidP="00633380">
            <w:pPr>
              <w:pStyle w:val="TAC"/>
              <w:rPr>
                <w:lang w:eastAsia="en-US"/>
              </w:rPr>
            </w:pPr>
            <w:r>
              <w:rPr>
                <w:lang w:eastAsia="en-US"/>
              </w:rPr>
              <w:t>-</w:t>
            </w:r>
          </w:p>
        </w:tc>
        <w:tc>
          <w:tcPr>
            <w:tcW w:w="804" w:type="pct"/>
          </w:tcPr>
          <w:p w14:paraId="5AA852E4" w14:textId="77777777" w:rsidR="0034292C" w:rsidRPr="0034292C" w:rsidRDefault="005A3DEC" w:rsidP="00633380">
            <w:pPr>
              <w:pStyle w:val="TAC"/>
              <w:rPr>
                <w:lang w:eastAsia="en-US"/>
              </w:rPr>
            </w:pPr>
            <w:r w:rsidRPr="004A6B36">
              <w:rPr>
                <w:lang w:eastAsia="en-US"/>
              </w:rPr>
              <w:t>0</w:t>
            </w:r>
          </w:p>
        </w:tc>
        <w:tc>
          <w:tcPr>
            <w:tcW w:w="803" w:type="pct"/>
          </w:tcPr>
          <w:p w14:paraId="0680EC58" w14:textId="77777777" w:rsidR="0034292C" w:rsidRPr="0034292C" w:rsidDel="00C36236" w:rsidRDefault="0034292C" w:rsidP="00633380">
            <w:pPr>
              <w:pStyle w:val="TAC"/>
              <w:rPr>
                <w:lang w:eastAsia="en-US"/>
              </w:rPr>
            </w:pPr>
          </w:p>
        </w:tc>
        <w:tc>
          <w:tcPr>
            <w:tcW w:w="803" w:type="pct"/>
          </w:tcPr>
          <w:p w14:paraId="1AF79495" w14:textId="77777777" w:rsidR="0034292C" w:rsidRPr="0034292C" w:rsidRDefault="0034292C" w:rsidP="00633380">
            <w:pPr>
              <w:pStyle w:val="TAC"/>
              <w:rPr>
                <w:lang w:eastAsia="en-US"/>
              </w:rPr>
            </w:pPr>
          </w:p>
        </w:tc>
      </w:tr>
      <w:tr w:rsidR="0034292C" w:rsidRPr="0034292C" w14:paraId="42521282" w14:textId="77777777" w:rsidTr="00633380">
        <w:tc>
          <w:tcPr>
            <w:tcW w:w="984" w:type="pct"/>
          </w:tcPr>
          <w:p w14:paraId="0D23ED3D" w14:textId="77777777" w:rsidR="0034292C" w:rsidRPr="0034292C" w:rsidDel="006F055D" w:rsidRDefault="0034292C" w:rsidP="00633380">
            <w:pPr>
              <w:pStyle w:val="TAL"/>
              <w:rPr>
                <w:lang w:eastAsia="en-US"/>
              </w:rPr>
            </w:pPr>
            <w:r w:rsidRPr="0034292C">
              <w:rPr>
                <w:lang w:eastAsia="en-US"/>
              </w:rPr>
              <w:t>Guaranteed bit rate for downlink</w:t>
            </w:r>
          </w:p>
        </w:tc>
        <w:tc>
          <w:tcPr>
            <w:tcW w:w="803" w:type="pct"/>
          </w:tcPr>
          <w:p w14:paraId="3650FB6D" w14:textId="77777777" w:rsidR="0034292C" w:rsidRPr="0034292C" w:rsidRDefault="0034292C" w:rsidP="00633380">
            <w:pPr>
              <w:pStyle w:val="TAC"/>
              <w:rPr>
                <w:lang w:eastAsia="en-US"/>
              </w:rPr>
            </w:pPr>
            <w:r w:rsidRPr="0034292C">
              <w:rPr>
                <w:lang w:eastAsia="en-US"/>
              </w:rPr>
              <w:t>-</w:t>
            </w:r>
          </w:p>
        </w:tc>
        <w:tc>
          <w:tcPr>
            <w:tcW w:w="803" w:type="pct"/>
          </w:tcPr>
          <w:p w14:paraId="5BCA5C43" w14:textId="77777777" w:rsidR="0034292C" w:rsidRPr="0034292C" w:rsidRDefault="003F4D35" w:rsidP="00633380">
            <w:pPr>
              <w:pStyle w:val="TAC"/>
              <w:rPr>
                <w:lang w:eastAsia="en-US"/>
              </w:rPr>
            </w:pPr>
            <w:r>
              <w:rPr>
                <w:lang w:eastAsia="en-US"/>
              </w:rPr>
              <w:t>-</w:t>
            </w:r>
          </w:p>
        </w:tc>
        <w:tc>
          <w:tcPr>
            <w:tcW w:w="804" w:type="pct"/>
          </w:tcPr>
          <w:p w14:paraId="7D42641B" w14:textId="77777777" w:rsidR="0034292C" w:rsidRPr="0034292C" w:rsidRDefault="005A3DEC" w:rsidP="00633380">
            <w:pPr>
              <w:pStyle w:val="TAC"/>
              <w:rPr>
                <w:lang w:eastAsia="en-US"/>
              </w:rPr>
            </w:pPr>
            <w:r w:rsidRPr="004A6B36">
              <w:rPr>
                <w:lang w:eastAsia="en-US"/>
              </w:rPr>
              <w:t>0</w:t>
            </w:r>
          </w:p>
        </w:tc>
        <w:tc>
          <w:tcPr>
            <w:tcW w:w="803" w:type="pct"/>
          </w:tcPr>
          <w:p w14:paraId="770763FB" w14:textId="77777777" w:rsidR="0034292C" w:rsidRPr="0034292C" w:rsidDel="00C36236" w:rsidRDefault="0034292C" w:rsidP="00633380">
            <w:pPr>
              <w:pStyle w:val="TAC"/>
              <w:rPr>
                <w:lang w:eastAsia="en-US"/>
              </w:rPr>
            </w:pPr>
          </w:p>
        </w:tc>
        <w:tc>
          <w:tcPr>
            <w:tcW w:w="803" w:type="pct"/>
          </w:tcPr>
          <w:p w14:paraId="71937DE8" w14:textId="77777777" w:rsidR="0034292C" w:rsidRPr="0034292C" w:rsidRDefault="0034292C" w:rsidP="00633380">
            <w:pPr>
              <w:pStyle w:val="TAC"/>
              <w:rPr>
                <w:lang w:eastAsia="en-US"/>
              </w:rPr>
            </w:pPr>
          </w:p>
        </w:tc>
      </w:tr>
      <w:tr w:rsidR="0034292C" w:rsidRPr="0034292C" w14:paraId="2DC0C06B" w14:textId="77777777" w:rsidTr="00633380">
        <w:tc>
          <w:tcPr>
            <w:tcW w:w="984" w:type="pct"/>
          </w:tcPr>
          <w:p w14:paraId="619CEE59" w14:textId="77777777" w:rsidR="0034292C" w:rsidRPr="0034292C" w:rsidDel="006F055D" w:rsidRDefault="0034292C" w:rsidP="00633380">
            <w:pPr>
              <w:pStyle w:val="TAL"/>
              <w:rPr>
                <w:lang w:eastAsia="en-US"/>
              </w:rPr>
            </w:pPr>
            <w:r w:rsidRPr="0034292C">
              <w:rPr>
                <w:lang w:eastAsia="en-US"/>
              </w:rPr>
              <w:t>Signalling Indication</w:t>
            </w:r>
          </w:p>
        </w:tc>
        <w:tc>
          <w:tcPr>
            <w:tcW w:w="803" w:type="pct"/>
          </w:tcPr>
          <w:p w14:paraId="5C70C677" w14:textId="77777777" w:rsidR="0034292C" w:rsidRPr="0034292C" w:rsidRDefault="0034292C" w:rsidP="00633380">
            <w:pPr>
              <w:pStyle w:val="TAC"/>
              <w:rPr>
                <w:lang w:eastAsia="en-US"/>
              </w:rPr>
            </w:pPr>
            <w:r w:rsidRPr="0034292C">
              <w:rPr>
                <w:lang w:eastAsia="en-US"/>
              </w:rPr>
              <w:t>-</w:t>
            </w:r>
          </w:p>
        </w:tc>
        <w:tc>
          <w:tcPr>
            <w:tcW w:w="803" w:type="pct"/>
          </w:tcPr>
          <w:p w14:paraId="6D7A9FEA" w14:textId="77777777" w:rsidR="0034292C" w:rsidRPr="0034292C" w:rsidRDefault="003F4D35" w:rsidP="00633380">
            <w:pPr>
              <w:pStyle w:val="TAC"/>
              <w:rPr>
                <w:lang w:eastAsia="en-US"/>
              </w:rPr>
            </w:pPr>
            <w:r>
              <w:rPr>
                <w:lang w:eastAsia="en-US"/>
              </w:rPr>
              <w:t>-</w:t>
            </w:r>
          </w:p>
        </w:tc>
        <w:tc>
          <w:tcPr>
            <w:tcW w:w="804" w:type="pct"/>
          </w:tcPr>
          <w:p w14:paraId="1455C84D" w14:textId="77777777" w:rsidR="0034292C" w:rsidRPr="0034292C" w:rsidRDefault="005A3DEC" w:rsidP="00633380">
            <w:pPr>
              <w:pStyle w:val="TAC"/>
              <w:rPr>
                <w:lang w:eastAsia="en-US"/>
              </w:rPr>
            </w:pPr>
            <w:r w:rsidRPr="004A6B36">
              <w:rPr>
                <w:lang w:eastAsia="en-US"/>
              </w:rPr>
              <w:t>0</w:t>
            </w:r>
          </w:p>
        </w:tc>
        <w:tc>
          <w:tcPr>
            <w:tcW w:w="803" w:type="pct"/>
          </w:tcPr>
          <w:p w14:paraId="39F1E1DA" w14:textId="77777777" w:rsidR="0034292C" w:rsidRPr="0034292C" w:rsidDel="00C36236" w:rsidRDefault="0034292C" w:rsidP="00633380">
            <w:pPr>
              <w:pStyle w:val="TAC"/>
              <w:rPr>
                <w:lang w:eastAsia="en-US"/>
              </w:rPr>
            </w:pPr>
          </w:p>
        </w:tc>
        <w:tc>
          <w:tcPr>
            <w:tcW w:w="803" w:type="pct"/>
          </w:tcPr>
          <w:p w14:paraId="0F7244A9" w14:textId="77777777" w:rsidR="0034292C" w:rsidRPr="0034292C" w:rsidRDefault="0034292C" w:rsidP="00633380">
            <w:pPr>
              <w:pStyle w:val="TAC"/>
              <w:rPr>
                <w:lang w:eastAsia="en-US"/>
              </w:rPr>
            </w:pPr>
          </w:p>
        </w:tc>
      </w:tr>
      <w:tr w:rsidR="0034292C" w:rsidRPr="0034292C" w14:paraId="6D724F02" w14:textId="77777777" w:rsidTr="00633380">
        <w:tc>
          <w:tcPr>
            <w:tcW w:w="984" w:type="pct"/>
          </w:tcPr>
          <w:p w14:paraId="56A2851D" w14:textId="77777777" w:rsidR="0034292C" w:rsidRPr="0034292C" w:rsidDel="006F055D" w:rsidRDefault="0034292C" w:rsidP="00633380">
            <w:pPr>
              <w:pStyle w:val="TAL"/>
              <w:rPr>
                <w:lang w:eastAsia="en-US"/>
              </w:rPr>
            </w:pPr>
            <w:r w:rsidRPr="0034292C">
              <w:rPr>
                <w:lang w:eastAsia="en-US"/>
              </w:rPr>
              <w:t>Source Statistics Descriptor</w:t>
            </w:r>
          </w:p>
        </w:tc>
        <w:tc>
          <w:tcPr>
            <w:tcW w:w="803" w:type="pct"/>
          </w:tcPr>
          <w:p w14:paraId="33D984E0" w14:textId="77777777" w:rsidR="0034292C" w:rsidRPr="0034292C" w:rsidRDefault="0034292C" w:rsidP="00633380">
            <w:pPr>
              <w:pStyle w:val="TAC"/>
              <w:rPr>
                <w:lang w:eastAsia="en-US"/>
              </w:rPr>
            </w:pPr>
            <w:r w:rsidRPr="0034292C">
              <w:rPr>
                <w:lang w:eastAsia="en-US"/>
              </w:rPr>
              <w:t>-</w:t>
            </w:r>
          </w:p>
        </w:tc>
        <w:tc>
          <w:tcPr>
            <w:tcW w:w="803" w:type="pct"/>
          </w:tcPr>
          <w:p w14:paraId="3ACB48F6" w14:textId="77777777" w:rsidR="0034292C" w:rsidRPr="0034292C" w:rsidRDefault="003F4D35" w:rsidP="00633380">
            <w:pPr>
              <w:pStyle w:val="TAC"/>
              <w:rPr>
                <w:lang w:eastAsia="en-US"/>
              </w:rPr>
            </w:pPr>
            <w:r>
              <w:rPr>
                <w:lang w:eastAsia="en-US"/>
              </w:rPr>
              <w:t>-</w:t>
            </w:r>
          </w:p>
        </w:tc>
        <w:tc>
          <w:tcPr>
            <w:tcW w:w="804" w:type="pct"/>
          </w:tcPr>
          <w:p w14:paraId="23BAD910" w14:textId="77777777" w:rsidR="0034292C" w:rsidRPr="0034292C" w:rsidRDefault="005A3DEC" w:rsidP="00633380">
            <w:pPr>
              <w:pStyle w:val="TAC"/>
              <w:rPr>
                <w:lang w:eastAsia="en-US"/>
              </w:rPr>
            </w:pPr>
            <w:r w:rsidRPr="004A6B36">
              <w:rPr>
                <w:lang w:eastAsia="en-US"/>
              </w:rPr>
              <w:t>0</w:t>
            </w:r>
          </w:p>
        </w:tc>
        <w:tc>
          <w:tcPr>
            <w:tcW w:w="803" w:type="pct"/>
          </w:tcPr>
          <w:p w14:paraId="52261088" w14:textId="77777777" w:rsidR="0034292C" w:rsidRPr="0034292C" w:rsidDel="00C36236" w:rsidRDefault="0034292C" w:rsidP="00633380">
            <w:pPr>
              <w:pStyle w:val="TAC"/>
              <w:rPr>
                <w:lang w:eastAsia="en-US"/>
              </w:rPr>
            </w:pPr>
          </w:p>
        </w:tc>
        <w:tc>
          <w:tcPr>
            <w:tcW w:w="803" w:type="pct"/>
          </w:tcPr>
          <w:p w14:paraId="19550375" w14:textId="77777777" w:rsidR="0034292C" w:rsidRPr="0034292C" w:rsidRDefault="0034292C" w:rsidP="00633380">
            <w:pPr>
              <w:pStyle w:val="TAC"/>
              <w:rPr>
                <w:lang w:eastAsia="en-US"/>
              </w:rPr>
            </w:pPr>
          </w:p>
        </w:tc>
      </w:tr>
      <w:tr w:rsidR="0034292C" w:rsidRPr="0034292C" w14:paraId="0A99A6B9" w14:textId="77777777" w:rsidTr="00633380">
        <w:tc>
          <w:tcPr>
            <w:tcW w:w="984" w:type="pct"/>
          </w:tcPr>
          <w:p w14:paraId="554DDFB5" w14:textId="77777777" w:rsidR="0034292C" w:rsidRPr="0034292C" w:rsidDel="006F055D" w:rsidRDefault="0034292C" w:rsidP="00633380">
            <w:pPr>
              <w:pStyle w:val="TAL"/>
              <w:rPr>
                <w:lang w:eastAsia="en-US"/>
              </w:rPr>
            </w:pPr>
            <w:r w:rsidRPr="0034292C">
              <w:rPr>
                <w:lang w:eastAsia="en-US"/>
              </w:rPr>
              <w:t>Maximum bit rate for downlink (extended)</w:t>
            </w:r>
          </w:p>
        </w:tc>
        <w:tc>
          <w:tcPr>
            <w:tcW w:w="803" w:type="pct"/>
          </w:tcPr>
          <w:p w14:paraId="278C16D2" w14:textId="77777777" w:rsidR="0034292C" w:rsidRPr="0034292C" w:rsidRDefault="0034292C" w:rsidP="00633380">
            <w:pPr>
              <w:pStyle w:val="TAC"/>
              <w:rPr>
                <w:lang w:eastAsia="en-US"/>
              </w:rPr>
            </w:pPr>
            <w:r w:rsidRPr="0034292C">
              <w:rPr>
                <w:lang w:eastAsia="en-US"/>
              </w:rPr>
              <w:t>-</w:t>
            </w:r>
          </w:p>
        </w:tc>
        <w:tc>
          <w:tcPr>
            <w:tcW w:w="803" w:type="pct"/>
          </w:tcPr>
          <w:p w14:paraId="445437A0" w14:textId="77777777" w:rsidR="0034292C" w:rsidRPr="0034292C" w:rsidRDefault="003F4D35" w:rsidP="00633380">
            <w:pPr>
              <w:pStyle w:val="TAC"/>
              <w:rPr>
                <w:lang w:eastAsia="en-US"/>
              </w:rPr>
            </w:pPr>
            <w:r>
              <w:rPr>
                <w:lang w:eastAsia="en-US"/>
              </w:rPr>
              <w:t>-</w:t>
            </w:r>
          </w:p>
        </w:tc>
        <w:tc>
          <w:tcPr>
            <w:tcW w:w="804" w:type="pct"/>
          </w:tcPr>
          <w:p w14:paraId="6DE6DDF2" w14:textId="77777777" w:rsidR="0034292C" w:rsidRPr="0034292C" w:rsidRDefault="005A3DEC" w:rsidP="00633380">
            <w:pPr>
              <w:pStyle w:val="TAC"/>
              <w:rPr>
                <w:lang w:eastAsia="en-US"/>
              </w:rPr>
            </w:pPr>
            <w:r w:rsidRPr="004A6B36">
              <w:rPr>
                <w:lang w:eastAsia="en-US"/>
              </w:rPr>
              <w:t>0</w:t>
            </w:r>
          </w:p>
        </w:tc>
        <w:tc>
          <w:tcPr>
            <w:tcW w:w="803" w:type="pct"/>
          </w:tcPr>
          <w:p w14:paraId="4CDD9189" w14:textId="77777777" w:rsidR="0034292C" w:rsidRPr="0034292C" w:rsidDel="00C36236" w:rsidRDefault="0034292C" w:rsidP="00633380">
            <w:pPr>
              <w:pStyle w:val="TAC"/>
              <w:rPr>
                <w:lang w:eastAsia="en-US"/>
              </w:rPr>
            </w:pPr>
          </w:p>
        </w:tc>
        <w:tc>
          <w:tcPr>
            <w:tcW w:w="803" w:type="pct"/>
          </w:tcPr>
          <w:p w14:paraId="6B252216" w14:textId="77777777" w:rsidR="0034292C" w:rsidRPr="0034292C" w:rsidRDefault="0034292C" w:rsidP="00633380">
            <w:pPr>
              <w:pStyle w:val="TAC"/>
              <w:rPr>
                <w:lang w:eastAsia="en-US"/>
              </w:rPr>
            </w:pPr>
          </w:p>
        </w:tc>
      </w:tr>
      <w:tr w:rsidR="0034292C" w:rsidRPr="0034292C" w14:paraId="416B7847" w14:textId="77777777" w:rsidTr="00633380">
        <w:tc>
          <w:tcPr>
            <w:tcW w:w="984" w:type="pct"/>
          </w:tcPr>
          <w:p w14:paraId="439DBD15" w14:textId="77777777" w:rsidR="0034292C" w:rsidRPr="0034292C" w:rsidDel="006F055D" w:rsidRDefault="0034292C" w:rsidP="00633380">
            <w:pPr>
              <w:pStyle w:val="TAL"/>
              <w:rPr>
                <w:lang w:eastAsia="en-US"/>
              </w:rPr>
            </w:pPr>
            <w:r w:rsidRPr="0034292C">
              <w:rPr>
                <w:lang w:eastAsia="en-US"/>
              </w:rPr>
              <w:t>Guaranteed bit rate for downlink (extended)</w:t>
            </w:r>
          </w:p>
        </w:tc>
        <w:tc>
          <w:tcPr>
            <w:tcW w:w="803" w:type="pct"/>
          </w:tcPr>
          <w:p w14:paraId="156B991C" w14:textId="77777777" w:rsidR="0034292C" w:rsidRPr="0034292C" w:rsidRDefault="0034292C" w:rsidP="00633380">
            <w:pPr>
              <w:pStyle w:val="TAC"/>
              <w:rPr>
                <w:lang w:eastAsia="en-US"/>
              </w:rPr>
            </w:pPr>
            <w:r w:rsidRPr="0034292C">
              <w:rPr>
                <w:lang w:eastAsia="en-US"/>
              </w:rPr>
              <w:t>-</w:t>
            </w:r>
          </w:p>
        </w:tc>
        <w:tc>
          <w:tcPr>
            <w:tcW w:w="803" w:type="pct"/>
          </w:tcPr>
          <w:p w14:paraId="5BDD8FC7" w14:textId="77777777" w:rsidR="0034292C" w:rsidRPr="0034292C" w:rsidRDefault="003F4D35" w:rsidP="00633380">
            <w:pPr>
              <w:pStyle w:val="TAC"/>
              <w:rPr>
                <w:lang w:eastAsia="en-US"/>
              </w:rPr>
            </w:pPr>
            <w:r>
              <w:rPr>
                <w:lang w:eastAsia="en-US"/>
              </w:rPr>
              <w:t>-</w:t>
            </w:r>
          </w:p>
        </w:tc>
        <w:tc>
          <w:tcPr>
            <w:tcW w:w="804" w:type="pct"/>
          </w:tcPr>
          <w:p w14:paraId="5DE19F81" w14:textId="77777777" w:rsidR="0034292C" w:rsidRPr="0034292C" w:rsidRDefault="005A3DEC" w:rsidP="00633380">
            <w:pPr>
              <w:pStyle w:val="TAC"/>
              <w:rPr>
                <w:lang w:eastAsia="en-US"/>
              </w:rPr>
            </w:pPr>
            <w:r w:rsidRPr="004A6B36">
              <w:rPr>
                <w:lang w:eastAsia="en-US"/>
              </w:rPr>
              <w:t>0</w:t>
            </w:r>
          </w:p>
        </w:tc>
        <w:tc>
          <w:tcPr>
            <w:tcW w:w="803" w:type="pct"/>
          </w:tcPr>
          <w:p w14:paraId="33B10C61" w14:textId="77777777" w:rsidR="0034292C" w:rsidRPr="0034292C" w:rsidDel="00C36236" w:rsidRDefault="0034292C" w:rsidP="00633380">
            <w:pPr>
              <w:pStyle w:val="TAC"/>
              <w:rPr>
                <w:lang w:eastAsia="en-US"/>
              </w:rPr>
            </w:pPr>
          </w:p>
        </w:tc>
        <w:tc>
          <w:tcPr>
            <w:tcW w:w="803" w:type="pct"/>
          </w:tcPr>
          <w:p w14:paraId="2A34AA06" w14:textId="77777777" w:rsidR="0034292C" w:rsidRPr="0034292C" w:rsidRDefault="0034292C" w:rsidP="00633380">
            <w:pPr>
              <w:pStyle w:val="TAC"/>
              <w:rPr>
                <w:lang w:eastAsia="en-US"/>
              </w:rPr>
            </w:pPr>
          </w:p>
        </w:tc>
      </w:tr>
      <w:tr w:rsidR="0034292C" w:rsidRPr="0034292C" w14:paraId="166B92D1" w14:textId="77777777" w:rsidTr="00633380">
        <w:tc>
          <w:tcPr>
            <w:tcW w:w="984" w:type="pct"/>
          </w:tcPr>
          <w:p w14:paraId="52F21C4D" w14:textId="77777777" w:rsidR="0034292C" w:rsidRPr="0034292C" w:rsidDel="006F055D" w:rsidRDefault="0034292C" w:rsidP="00633380">
            <w:pPr>
              <w:pStyle w:val="TAL"/>
              <w:rPr>
                <w:lang w:eastAsia="en-US"/>
              </w:rPr>
            </w:pPr>
            <w:r w:rsidRPr="0034292C">
              <w:rPr>
                <w:lang w:eastAsia="en-US"/>
              </w:rPr>
              <w:t>Maximum bit rate for uplink (extended)</w:t>
            </w:r>
          </w:p>
        </w:tc>
        <w:tc>
          <w:tcPr>
            <w:tcW w:w="803" w:type="pct"/>
          </w:tcPr>
          <w:p w14:paraId="2D348E04" w14:textId="77777777" w:rsidR="0034292C" w:rsidRPr="0034292C" w:rsidRDefault="0034292C" w:rsidP="00633380">
            <w:pPr>
              <w:pStyle w:val="TAC"/>
              <w:rPr>
                <w:lang w:eastAsia="en-US"/>
              </w:rPr>
            </w:pPr>
            <w:r w:rsidRPr="0034292C">
              <w:rPr>
                <w:lang w:eastAsia="en-US"/>
              </w:rPr>
              <w:t>-</w:t>
            </w:r>
          </w:p>
        </w:tc>
        <w:tc>
          <w:tcPr>
            <w:tcW w:w="803" w:type="pct"/>
          </w:tcPr>
          <w:p w14:paraId="5438F356" w14:textId="77777777" w:rsidR="0034292C" w:rsidRPr="0034292C" w:rsidRDefault="003F4D35" w:rsidP="00633380">
            <w:pPr>
              <w:pStyle w:val="TAC"/>
              <w:rPr>
                <w:lang w:eastAsia="en-US"/>
              </w:rPr>
            </w:pPr>
            <w:r>
              <w:rPr>
                <w:lang w:eastAsia="en-US"/>
              </w:rPr>
              <w:t>-</w:t>
            </w:r>
          </w:p>
        </w:tc>
        <w:tc>
          <w:tcPr>
            <w:tcW w:w="804" w:type="pct"/>
          </w:tcPr>
          <w:p w14:paraId="27DC19D0" w14:textId="77777777" w:rsidR="0034292C" w:rsidRPr="0034292C" w:rsidRDefault="005A3DEC" w:rsidP="00A22AB6">
            <w:pPr>
              <w:pStyle w:val="TAC"/>
              <w:rPr>
                <w:lang w:eastAsia="en-US"/>
              </w:rPr>
            </w:pPr>
            <w:r>
              <w:rPr>
                <w:lang w:eastAsia="en-US"/>
              </w:rPr>
              <w:t>0</w:t>
            </w:r>
          </w:p>
        </w:tc>
        <w:tc>
          <w:tcPr>
            <w:tcW w:w="803" w:type="pct"/>
          </w:tcPr>
          <w:p w14:paraId="41D705CC" w14:textId="77777777" w:rsidR="0034292C" w:rsidRPr="0034292C" w:rsidDel="00C36236" w:rsidRDefault="0034292C" w:rsidP="00633380">
            <w:pPr>
              <w:pStyle w:val="TAC"/>
              <w:rPr>
                <w:lang w:eastAsia="en-US"/>
              </w:rPr>
            </w:pPr>
          </w:p>
        </w:tc>
        <w:tc>
          <w:tcPr>
            <w:tcW w:w="803" w:type="pct"/>
          </w:tcPr>
          <w:p w14:paraId="710636A7" w14:textId="77777777" w:rsidR="0034292C" w:rsidRPr="0034292C" w:rsidRDefault="0034292C" w:rsidP="00633380">
            <w:pPr>
              <w:pStyle w:val="TAC"/>
              <w:rPr>
                <w:lang w:eastAsia="en-US"/>
              </w:rPr>
            </w:pPr>
          </w:p>
        </w:tc>
      </w:tr>
      <w:tr w:rsidR="0034292C" w:rsidRPr="0034292C" w14:paraId="4D22D481" w14:textId="77777777" w:rsidTr="00633380">
        <w:tc>
          <w:tcPr>
            <w:tcW w:w="984" w:type="pct"/>
          </w:tcPr>
          <w:p w14:paraId="37EC1000" w14:textId="77777777" w:rsidR="0034292C" w:rsidRPr="0034292C" w:rsidDel="006F055D" w:rsidRDefault="0034292C" w:rsidP="00633380">
            <w:pPr>
              <w:pStyle w:val="TAL"/>
              <w:rPr>
                <w:lang w:eastAsia="en-US"/>
              </w:rPr>
            </w:pPr>
            <w:r w:rsidRPr="0034292C">
              <w:rPr>
                <w:lang w:eastAsia="en-US"/>
              </w:rPr>
              <w:t>Guaranteed bit rate for uplink (extended)</w:t>
            </w:r>
          </w:p>
        </w:tc>
        <w:tc>
          <w:tcPr>
            <w:tcW w:w="803" w:type="pct"/>
          </w:tcPr>
          <w:p w14:paraId="762EB30D" w14:textId="77777777" w:rsidR="0034292C" w:rsidRPr="0034292C" w:rsidRDefault="0034292C" w:rsidP="00633380">
            <w:pPr>
              <w:pStyle w:val="TAC"/>
              <w:rPr>
                <w:lang w:eastAsia="en-US"/>
              </w:rPr>
            </w:pPr>
            <w:r w:rsidRPr="0034292C">
              <w:rPr>
                <w:lang w:eastAsia="en-US"/>
              </w:rPr>
              <w:t>-</w:t>
            </w:r>
          </w:p>
        </w:tc>
        <w:tc>
          <w:tcPr>
            <w:tcW w:w="803" w:type="pct"/>
          </w:tcPr>
          <w:p w14:paraId="7897FEDE" w14:textId="77777777" w:rsidR="0034292C" w:rsidRPr="0034292C" w:rsidRDefault="003F4D35" w:rsidP="00633380">
            <w:pPr>
              <w:pStyle w:val="TAC"/>
              <w:rPr>
                <w:lang w:eastAsia="en-US"/>
              </w:rPr>
            </w:pPr>
            <w:r>
              <w:rPr>
                <w:lang w:eastAsia="en-US"/>
              </w:rPr>
              <w:t>-</w:t>
            </w:r>
          </w:p>
        </w:tc>
        <w:tc>
          <w:tcPr>
            <w:tcW w:w="804" w:type="pct"/>
          </w:tcPr>
          <w:p w14:paraId="7A19824E" w14:textId="77777777" w:rsidR="0034292C" w:rsidRPr="0034292C" w:rsidRDefault="005A3DEC" w:rsidP="00633380">
            <w:pPr>
              <w:pStyle w:val="TAC"/>
              <w:rPr>
                <w:lang w:eastAsia="en-US"/>
              </w:rPr>
            </w:pPr>
            <w:r>
              <w:rPr>
                <w:lang w:eastAsia="en-US"/>
              </w:rPr>
              <w:t>0</w:t>
            </w:r>
          </w:p>
        </w:tc>
        <w:tc>
          <w:tcPr>
            <w:tcW w:w="803" w:type="pct"/>
          </w:tcPr>
          <w:p w14:paraId="3FA8EDB0" w14:textId="77777777" w:rsidR="0034292C" w:rsidRPr="0034292C" w:rsidDel="00C36236" w:rsidRDefault="0034292C" w:rsidP="00633380">
            <w:pPr>
              <w:pStyle w:val="TAC"/>
              <w:rPr>
                <w:lang w:eastAsia="en-US"/>
              </w:rPr>
            </w:pPr>
          </w:p>
        </w:tc>
        <w:tc>
          <w:tcPr>
            <w:tcW w:w="803" w:type="pct"/>
          </w:tcPr>
          <w:p w14:paraId="4EB33C73" w14:textId="77777777" w:rsidR="0034292C" w:rsidRPr="0034292C" w:rsidRDefault="0034292C" w:rsidP="00633380">
            <w:pPr>
              <w:pStyle w:val="TAC"/>
              <w:rPr>
                <w:lang w:eastAsia="en-US"/>
              </w:rPr>
            </w:pPr>
          </w:p>
        </w:tc>
      </w:tr>
      <w:tr w:rsidR="0034292C" w:rsidRPr="0034292C" w14:paraId="3EB81BB2" w14:textId="77777777" w:rsidTr="00633380">
        <w:tc>
          <w:tcPr>
            <w:tcW w:w="984" w:type="pct"/>
          </w:tcPr>
          <w:p w14:paraId="4C3F32B4" w14:textId="77777777" w:rsidR="0034292C" w:rsidRPr="0034292C" w:rsidRDefault="0034292C" w:rsidP="00633380">
            <w:pPr>
              <w:pStyle w:val="TAL"/>
              <w:rPr>
                <w:lang w:eastAsia="en-US"/>
              </w:rPr>
            </w:pPr>
            <w:r w:rsidRPr="0034292C">
              <w:rPr>
                <w:lang w:eastAsia="en-US"/>
              </w:rPr>
              <w:t>Negotiated LLC SAPI</w:t>
            </w:r>
          </w:p>
        </w:tc>
        <w:tc>
          <w:tcPr>
            <w:tcW w:w="803" w:type="pct"/>
          </w:tcPr>
          <w:p w14:paraId="2F88F510" w14:textId="77777777" w:rsidR="0034292C" w:rsidRPr="0034292C" w:rsidRDefault="0034292C" w:rsidP="00633380">
            <w:pPr>
              <w:pStyle w:val="TAC"/>
              <w:rPr>
                <w:lang w:eastAsia="en-US"/>
              </w:rPr>
            </w:pPr>
            <w:r w:rsidRPr="0034292C">
              <w:rPr>
                <w:lang w:eastAsia="en-US"/>
              </w:rPr>
              <w:t>-</w:t>
            </w:r>
          </w:p>
        </w:tc>
        <w:tc>
          <w:tcPr>
            <w:tcW w:w="803" w:type="pct"/>
          </w:tcPr>
          <w:p w14:paraId="342E4034" w14:textId="77777777" w:rsidR="0034292C" w:rsidRPr="0034292C" w:rsidRDefault="003F4D35" w:rsidP="00633380">
            <w:pPr>
              <w:pStyle w:val="TAC"/>
              <w:rPr>
                <w:lang w:eastAsia="en-US"/>
              </w:rPr>
            </w:pPr>
            <w:r>
              <w:rPr>
                <w:lang w:eastAsia="en-US"/>
              </w:rPr>
              <w:t>-</w:t>
            </w:r>
          </w:p>
        </w:tc>
        <w:tc>
          <w:tcPr>
            <w:tcW w:w="804" w:type="pct"/>
          </w:tcPr>
          <w:p w14:paraId="6D61D91D" w14:textId="77777777" w:rsidR="0034292C" w:rsidRPr="0034292C" w:rsidRDefault="005A3DEC" w:rsidP="00633380">
            <w:pPr>
              <w:pStyle w:val="TAC"/>
              <w:rPr>
                <w:lang w:eastAsia="en-US"/>
              </w:rPr>
            </w:pPr>
            <w:r>
              <w:rPr>
                <w:lang w:eastAsia="en-US"/>
              </w:rPr>
              <w:t>-</w:t>
            </w:r>
          </w:p>
        </w:tc>
        <w:tc>
          <w:tcPr>
            <w:tcW w:w="803" w:type="pct"/>
          </w:tcPr>
          <w:p w14:paraId="5DD31FA6" w14:textId="77777777" w:rsidR="0034292C" w:rsidRPr="0034292C" w:rsidDel="00C36236" w:rsidRDefault="0034292C" w:rsidP="00633380">
            <w:pPr>
              <w:pStyle w:val="TAC"/>
              <w:rPr>
                <w:lang w:eastAsia="en-US"/>
              </w:rPr>
            </w:pPr>
          </w:p>
        </w:tc>
        <w:tc>
          <w:tcPr>
            <w:tcW w:w="803" w:type="pct"/>
          </w:tcPr>
          <w:p w14:paraId="077215B9" w14:textId="77777777" w:rsidR="0034292C" w:rsidRPr="0034292C" w:rsidRDefault="0034292C" w:rsidP="00633380">
            <w:pPr>
              <w:pStyle w:val="TAC"/>
              <w:rPr>
                <w:lang w:eastAsia="en-US"/>
              </w:rPr>
            </w:pPr>
          </w:p>
        </w:tc>
      </w:tr>
      <w:tr w:rsidR="0034292C" w:rsidRPr="0034292C" w14:paraId="7E359E61" w14:textId="77777777" w:rsidTr="00633380">
        <w:tc>
          <w:tcPr>
            <w:tcW w:w="984" w:type="pct"/>
          </w:tcPr>
          <w:p w14:paraId="380B4C10" w14:textId="77777777" w:rsidR="0034292C" w:rsidRPr="0034292C" w:rsidRDefault="0034292C" w:rsidP="00633380">
            <w:pPr>
              <w:pStyle w:val="TAL"/>
              <w:rPr>
                <w:lang w:eastAsia="en-US"/>
              </w:rPr>
            </w:pPr>
            <w:r w:rsidRPr="0034292C">
              <w:rPr>
                <w:lang w:eastAsia="en-US"/>
              </w:rPr>
              <w:t>Radio priority</w:t>
            </w:r>
          </w:p>
        </w:tc>
        <w:tc>
          <w:tcPr>
            <w:tcW w:w="803" w:type="pct"/>
          </w:tcPr>
          <w:p w14:paraId="2471D7D5" w14:textId="77777777" w:rsidR="0034292C" w:rsidRPr="0034292C" w:rsidRDefault="0034292C" w:rsidP="00633380">
            <w:pPr>
              <w:pStyle w:val="TAC"/>
              <w:rPr>
                <w:lang w:eastAsia="en-US"/>
              </w:rPr>
            </w:pPr>
            <w:r w:rsidRPr="0034292C">
              <w:rPr>
                <w:lang w:eastAsia="en-US"/>
              </w:rPr>
              <w:t>-</w:t>
            </w:r>
          </w:p>
        </w:tc>
        <w:tc>
          <w:tcPr>
            <w:tcW w:w="803" w:type="pct"/>
          </w:tcPr>
          <w:p w14:paraId="3E71CDF0" w14:textId="77777777" w:rsidR="0034292C" w:rsidRPr="0034292C" w:rsidRDefault="003F4D35" w:rsidP="00633380">
            <w:pPr>
              <w:pStyle w:val="TAC"/>
              <w:rPr>
                <w:lang w:eastAsia="en-US"/>
              </w:rPr>
            </w:pPr>
            <w:r>
              <w:rPr>
                <w:lang w:eastAsia="en-US"/>
              </w:rPr>
              <w:t>-</w:t>
            </w:r>
          </w:p>
        </w:tc>
        <w:tc>
          <w:tcPr>
            <w:tcW w:w="804" w:type="pct"/>
          </w:tcPr>
          <w:p w14:paraId="2EF63593" w14:textId="77777777" w:rsidR="0034292C" w:rsidRPr="0034292C" w:rsidRDefault="005A3DEC" w:rsidP="00633380">
            <w:pPr>
              <w:pStyle w:val="TAC"/>
              <w:rPr>
                <w:lang w:eastAsia="en-US"/>
              </w:rPr>
            </w:pPr>
            <w:r>
              <w:rPr>
                <w:lang w:eastAsia="en-US"/>
              </w:rPr>
              <w:t>-</w:t>
            </w:r>
          </w:p>
        </w:tc>
        <w:tc>
          <w:tcPr>
            <w:tcW w:w="803" w:type="pct"/>
          </w:tcPr>
          <w:p w14:paraId="36720386" w14:textId="77777777" w:rsidR="0034292C" w:rsidRPr="0034292C" w:rsidDel="00C36236" w:rsidRDefault="0034292C" w:rsidP="00633380">
            <w:pPr>
              <w:pStyle w:val="TAC"/>
              <w:rPr>
                <w:lang w:eastAsia="en-US"/>
              </w:rPr>
            </w:pPr>
          </w:p>
        </w:tc>
        <w:tc>
          <w:tcPr>
            <w:tcW w:w="803" w:type="pct"/>
          </w:tcPr>
          <w:p w14:paraId="4EFDEB38" w14:textId="77777777" w:rsidR="0034292C" w:rsidRPr="0034292C" w:rsidRDefault="0034292C" w:rsidP="00633380">
            <w:pPr>
              <w:pStyle w:val="TAC"/>
              <w:rPr>
                <w:lang w:eastAsia="en-US"/>
              </w:rPr>
            </w:pPr>
          </w:p>
        </w:tc>
      </w:tr>
      <w:tr w:rsidR="0034292C" w:rsidRPr="0034292C" w14:paraId="201EE7D9" w14:textId="77777777" w:rsidTr="00633380">
        <w:tc>
          <w:tcPr>
            <w:tcW w:w="984" w:type="pct"/>
          </w:tcPr>
          <w:p w14:paraId="6A09E3AD" w14:textId="77777777" w:rsidR="0034292C" w:rsidRPr="0034292C" w:rsidRDefault="0034292C" w:rsidP="00633380">
            <w:pPr>
              <w:pStyle w:val="TAL"/>
              <w:rPr>
                <w:lang w:eastAsia="en-US"/>
              </w:rPr>
            </w:pPr>
            <w:r w:rsidRPr="0034292C">
              <w:rPr>
                <w:lang w:eastAsia="en-US"/>
              </w:rPr>
              <w:t>Protocol configuration options</w:t>
            </w:r>
          </w:p>
        </w:tc>
        <w:tc>
          <w:tcPr>
            <w:tcW w:w="803" w:type="pct"/>
          </w:tcPr>
          <w:p w14:paraId="1870482E" w14:textId="77777777" w:rsidR="0034292C" w:rsidRPr="0034292C" w:rsidRDefault="0034292C" w:rsidP="00633380">
            <w:pPr>
              <w:pStyle w:val="TAC"/>
              <w:rPr>
                <w:lang w:eastAsia="en-US"/>
              </w:rPr>
            </w:pPr>
            <w:r w:rsidRPr="0034292C">
              <w:rPr>
                <w:lang w:eastAsia="en-US"/>
              </w:rPr>
              <w:t>-</w:t>
            </w:r>
          </w:p>
        </w:tc>
        <w:tc>
          <w:tcPr>
            <w:tcW w:w="803" w:type="pct"/>
          </w:tcPr>
          <w:p w14:paraId="268DC881" w14:textId="77777777" w:rsidR="0034292C" w:rsidRPr="0034292C" w:rsidRDefault="003F4D35" w:rsidP="00633380">
            <w:pPr>
              <w:pStyle w:val="TAC"/>
              <w:rPr>
                <w:lang w:eastAsia="en-US"/>
              </w:rPr>
            </w:pPr>
            <w:r>
              <w:rPr>
                <w:lang w:eastAsia="en-US"/>
              </w:rPr>
              <w:t>-</w:t>
            </w:r>
          </w:p>
        </w:tc>
        <w:tc>
          <w:tcPr>
            <w:tcW w:w="804" w:type="pct"/>
          </w:tcPr>
          <w:p w14:paraId="2851D4C2" w14:textId="77777777" w:rsidR="0034292C" w:rsidRPr="0034292C" w:rsidRDefault="005A3DEC" w:rsidP="00633380">
            <w:pPr>
              <w:pStyle w:val="TAC"/>
              <w:rPr>
                <w:lang w:eastAsia="en-US"/>
              </w:rPr>
            </w:pPr>
            <w:r>
              <w:rPr>
                <w:lang w:eastAsia="en-US"/>
              </w:rPr>
              <w:t>-</w:t>
            </w:r>
          </w:p>
        </w:tc>
        <w:tc>
          <w:tcPr>
            <w:tcW w:w="803" w:type="pct"/>
          </w:tcPr>
          <w:p w14:paraId="665BCC6C" w14:textId="77777777" w:rsidR="0034292C" w:rsidRPr="0034292C" w:rsidDel="00C36236" w:rsidRDefault="0034292C" w:rsidP="00633380">
            <w:pPr>
              <w:pStyle w:val="TAC"/>
              <w:rPr>
                <w:lang w:eastAsia="en-US"/>
              </w:rPr>
            </w:pPr>
          </w:p>
        </w:tc>
        <w:tc>
          <w:tcPr>
            <w:tcW w:w="803" w:type="pct"/>
          </w:tcPr>
          <w:p w14:paraId="6ABE430B" w14:textId="77777777" w:rsidR="0034292C" w:rsidRPr="0034292C" w:rsidRDefault="0034292C" w:rsidP="00633380">
            <w:pPr>
              <w:pStyle w:val="TAC"/>
              <w:rPr>
                <w:lang w:eastAsia="en-US"/>
              </w:rPr>
            </w:pP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15ABBBD0" w14:textId="77777777" w:rsidR="0034292C" w:rsidRPr="002B3813" w:rsidRDefault="0034292C" w:rsidP="00633380">
            <w:pPr>
              <w:pStyle w:val="TAN"/>
              <w:rPr>
                <w:lang w:eastAsia="en-US"/>
              </w:rPr>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77777777" w:rsidR="003264B7" w:rsidRDefault="003264B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lang w:eastAsia="ja-JP"/>
              </w:rPr>
              <w:t>s</w:t>
            </w:r>
            <w:r w:rsidRPr="002B3813">
              <w:rPr>
                <w:lang w:eastAsia="en-US"/>
              </w:rPr>
              <w:t xml:space="preserve"> </w:t>
            </w:r>
            <w:r w:rsidR="00067F7F" w:rsidRPr="002B3813">
              <w:rPr>
                <w:rFonts w:eastAsia="MS Mincho"/>
                <w:lang w:eastAsia="ja-JP"/>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lang w:eastAsia="ja-JP"/>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lang w:eastAsia="ja-JP"/>
              </w:rPr>
              <w:t>s</w:t>
            </w:r>
            <w:r w:rsidR="00067F7F" w:rsidRPr="002B3813">
              <w:rPr>
                <w:lang w:eastAsia="en-US"/>
              </w:rPr>
              <w:t xml:space="preserve"> </w:t>
            </w:r>
            <w:r w:rsidR="00067F7F" w:rsidRPr="002B3813">
              <w:rPr>
                <w:rFonts w:eastAsia="MS Mincho"/>
                <w:lang w:eastAsia="ja-JP"/>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lang w:eastAsia="ja-JP"/>
              </w:rPr>
              <w:t xml:space="preserve"> </w:t>
            </w:r>
            <w:r w:rsidR="00067F7F" w:rsidRPr="002B3813">
              <w:rPr>
                <w:rFonts w:eastAsia="MS Mincho"/>
                <w:lang w:eastAsia="ja-JP"/>
              </w:rPr>
              <w:t>a</w:t>
            </w:r>
            <w:r w:rsidR="00067F7F" w:rsidRPr="002B3813">
              <w:rPr>
                <w:lang w:eastAsia="en-US"/>
              </w:rPr>
              <w:t xml:space="preserve"> </w:t>
            </w:r>
            <w:r w:rsidRPr="002B3813">
              <w:rPr>
                <w:lang w:eastAsia="en-US"/>
              </w:rPr>
              <w:t xml:space="preserve">Rel-10 </w:t>
            </w:r>
            <w:r w:rsidR="00067F7F" w:rsidRPr="002B3813">
              <w:rPr>
                <w:rFonts w:eastAsia="MS Mincho"/>
                <w:lang w:eastAsia="ja-JP"/>
              </w:rPr>
              <w:t xml:space="preserve">or higher </w:t>
            </w:r>
            <w:r w:rsidRPr="002B3813">
              <w:rPr>
                <w:lang w:eastAsia="en-US"/>
              </w:rPr>
              <w:t xml:space="preserve">UE directly starts attach procedure from step </w:t>
            </w:r>
            <w:r w:rsidR="00067F7F" w:rsidRPr="002B3813">
              <w:rPr>
                <w:rFonts w:eastAsia="MS Mincho"/>
                <w:lang w:eastAsia="ja-JP"/>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lang w:eastAsia="ja-JP"/>
              </w:rPr>
              <w:t>s</w:t>
            </w:r>
            <w:r w:rsidRPr="002B3813">
              <w:rPr>
                <w:rFonts w:eastAsia="MS Mincho"/>
                <w:lang w:eastAsia="en-US"/>
              </w:rPr>
              <w:t xml:space="preserve"> </w:t>
            </w:r>
            <w:r w:rsidR="00067F7F" w:rsidRPr="002B3813">
              <w:rPr>
                <w:rFonts w:eastAsia="MS Mincho"/>
                <w:lang w:eastAsia="ja-JP"/>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lang w:eastAsia="ja-JP"/>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lang w:eastAsia="ja-JP"/>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lang w:eastAsia="ja-JP"/>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SS shall broadcast SystemInformation-BR-r13, SystemInformationBlockType1-BR-r13 and other relevant system information blocks as required by the specified combinations of system information blocks 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rPr>
          <w:lang w:eastAsia="ja-JP"/>
        </w:rPr>
        <w:t>7</w:t>
      </w:r>
      <w:r w:rsidRPr="002B3813">
        <w:t>.</w:t>
      </w:r>
      <w:r w:rsidRPr="002B3813">
        <w:rPr>
          <w:lang w:eastAsia="ja-JP"/>
        </w:rPr>
        <w:t>3A</w:t>
      </w:r>
      <w:r w:rsidRPr="002B3813">
        <w:tab/>
        <w:t>Default UTRA message and information element contents</w:t>
      </w:r>
      <w:bookmarkEnd w:id="152"/>
    </w:p>
    <w:p w14:paraId="172A8C4B" w14:textId="77777777" w:rsidR="00EE72BD" w:rsidRPr="002B3813" w:rsidRDefault="00EE72BD" w:rsidP="00EE72BD">
      <w:pPr>
        <w:pStyle w:val="Heading3"/>
        <w:rPr>
          <w:lang w:eastAsia="ja-JP"/>
        </w:rPr>
      </w:pPr>
      <w:bookmarkStart w:id="153" w:name="_Toc415147126"/>
      <w:r w:rsidRPr="002B3813">
        <w:rPr>
          <w:lang w:eastAsia="ja-JP"/>
        </w:rPr>
        <w:t>7</w:t>
      </w:r>
      <w:r w:rsidRPr="002B3813">
        <w:t>.</w:t>
      </w:r>
      <w:r w:rsidRPr="002B3813">
        <w:rPr>
          <w:lang w:eastAsia="ja-JP"/>
        </w:rPr>
        <w:t>3A.1</w:t>
      </w:r>
      <w:r w:rsidRPr="002B3813">
        <w:tab/>
        <w:t>UTRA RRC messages</w:t>
      </w:r>
      <w:bookmarkEnd w:id="153"/>
    </w:p>
    <w:p w14:paraId="5654C753" w14:textId="77777777" w:rsidR="00EE72BD" w:rsidRPr="002B3813" w:rsidRDefault="00EE72BD" w:rsidP="00EE72BD">
      <w:pPr>
        <w:rPr>
          <w:lang w:eastAsia="ja-JP"/>
        </w:rPr>
      </w:pPr>
      <w:r w:rsidRPr="002B3813">
        <w:t xml:space="preserve">As defined in </w:t>
      </w:r>
      <w:r w:rsidRPr="002B3813">
        <w:rPr>
          <w:lang w:eastAsia="ja-JP"/>
        </w:rPr>
        <w:t>4.7B</w:t>
      </w:r>
      <w:r w:rsidRPr="002B3813">
        <w:t xml:space="preserve">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rPr>
                <w:lang w:eastAsia="ja-JP"/>
              </w:rPr>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rPr>
                <w:lang w:eastAsia="ja-JP"/>
              </w:rPr>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rPr>
                <w:lang w:eastAsia="ja-JP"/>
              </w:rPr>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rPr>
                <w:lang w:eastAsia="ja-JP"/>
              </w:rPr>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color w:val="000000"/>
        </w:rPr>
      </w:pPr>
      <w:r w:rsidRPr="002B3813">
        <w:rPr>
          <w:rFonts w:cs="v5.0.0"/>
          <w:color w:val="0000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color w:val="000000"/>
        </w:rPr>
      </w:pPr>
      <w:r w:rsidRPr="002B3813">
        <w:rPr>
          <w:rFonts w:cs="v5.0.0"/>
          <w:color w:val="0000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0D5E6BA2" w14:textId="56F1BE19" w:rsidR="00002B3D" w:rsidRPr="002B3813" w:rsidRDefault="002A644B" w:rsidP="002A644B">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color w:val="0000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6C8548E2"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 and 88</w:t>
      </w:r>
      <w:r w:rsidRPr="002B3813">
        <w:rPr>
          <w:rFonts w:eastAsia="SimSun"/>
          <w:bCs/>
        </w:rPr>
        <w:t xml:space="preserve"> which are </w:t>
      </w:r>
      <w:r w:rsidRPr="002B3813">
        <w:t xml:space="preserve">defined in Table 5.5-1 in [21]. 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77777777" w:rsidR="002A644B" w:rsidRDefault="00606006" w:rsidP="002A644B">
      <w:r w:rsidRPr="002B3813">
        <w:t>E-UTRA/FDD is designed to operate in paired bands of 3GPP TS 36.101 [27]. The reference test frequencies for the RF and Signalling test environment for each of the operating bands are defined in sub clause 8.1.3.1.1</w:t>
      </w:r>
      <w:r w:rsidR="004A56C7" w:rsidRPr="001C660E">
        <w:t xml:space="preserve"> and 8.1.3.1.2</w:t>
      </w:r>
      <w:r w:rsidRPr="002B3813">
        <w:t>.</w:t>
      </w:r>
    </w:p>
    <w:p w14:paraId="3A2CA807" w14:textId="77777777" w:rsidR="001E0A46" w:rsidRDefault="002A644B" w:rsidP="001E0A46">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663C92CD" w14:textId="3426A086" w:rsidR="00606006" w:rsidRPr="002B3813" w:rsidRDefault="001E0A46" w:rsidP="002A644B">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3CD8A800" w14:textId="77777777" w:rsidR="00606006" w:rsidRPr="002B3813" w:rsidRDefault="00606006" w:rsidP="00606006">
      <w:pPr>
        <w:pStyle w:val="Heading5"/>
      </w:pPr>
      <w:bookmarkStart w:id="161" w:name="_Toc446340157"/>
      <w:r w:rsidRPr="002B3813">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w:t>
            </w:r>
            <w:r w:rsidR="00203716" w:rsidRPr="002B3813">
              <w:rPr>
                <w:rFonts w:ascii="Arial" w:hAnsi="Arial" w:cs="Arial"/>
                <w:sz w:val="18"/>
                <w:szCs w:val="18"/>
                <w:lang w:eastAsia="ja-JP"/>
              </w:rPr>
              <w:t>z</w:t>
            </w:r>
            <w:r w:rsidR="00203716" w:rsidRPr="002B3813">
              <w:rPr>
                <w:rFonts w:ascii="Arial" w:hAnsi="Arial" w:cs="Arial"/>
                <w:sz w:val="18"/>
                <w:szCs w:val="18"/>
              </w:rPr>
              <w:t xml:space="preserve">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lang w:eastAsia="ja-JP"/>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4A770176" w14:textId="77777777" w:rsidR="001E0A46" w:rsidRPr="002B3813" w:rsidRDefault="001E0A46" w:rsidP="001E0A46">
      <w:pPr>
        <w:pStyle w:val="TH"/>
      </w:pPr>
      <w:r w:rsidRPr="002B3813">
        <w:t>Table 8.1.3.1.1.2-1</w:t>
      </w:r>
      <w:r>
        <w:t>a</w:t>
      </w:r>
      <w:r w:rsidRPr="002B3813">
        <w:t>: NB-IoT standalone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1960.0</w:t>
            </w:r>
          </w:p>
        </w:tc>
      </w:tr>
      <w:tr w:rsidR="001E0A46" w:rsidRPr="002B381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w:t>
            </w:r>
            <w:r>
              <w:rPr>
                <w:rFonts w:ascii="Arial" w:hAnsi="Arial" w:cs="Arial"/>
                <w:sz w:val="18"/>
                <w:szCs w:val="18"/>
              </w:rPr>
              <w:t>8</w:t>
            </w:r>
          </w:p>
        </w:tc>
      </w:tr>
      <w:tr w:rsidR="001E0A46" w:rsidRPr="002B381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25D5AD0" w14:textId="77777777" w:rsidR="001E0A46" w:rsidRPr="002B3813" w:rsidRDefault="001E0A46" w:rsidP="001E0A4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063AD0A5" w14:textId="77D3631C" w:rsidR="001E0A46" w:rsidRPr="002B3813" w:rsidRDefault="001E0A46" w:rsidP="001E0A46">
      <w:pPr>
        <w:pStyle w:val="TH"/>
      </w:pPr>
      <w:r w:rsidRPr="002B3813">
        <w:t>Table 8.1.3.1.1.2-2</w:t>
      </w:r>
      <w:r>
        <w:t>a</w:t>
      </w:r>
      <w:r w:rsidRPr="002B3813">
        <w:t>: NB-IoT in-band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1959.0925</w:t>
            </w:r>
          </w:p>
        </w:tc>
      </w:tr>
      <w:tr w:rsidR="001E0A46" w:rsidRPr="002B381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1960.9975</w:t>
            </w:r>
          </w:p>
        </w:tc>
      </w:tr>
      <w:tr w:rsidR="001E0A46" w:rsidRPr="002B381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1961.8975</w:t>
            </w:r>
          </w:p>
        </w:tc>
      </w:tr>
      <w:tr w:rsidR="001E0A46" w:rsidRPr="002B381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1989.4075</w:t>
            </w:r>
          </w:p>
        </w:tc>
      </w:tr>
      <w:tr w:rsidR="001E0A46" w:rsidRPr="002B381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1985.9975</w:t>
            </w:r>
          </w:p>
        </w:tc>
      </w:tr>
      <w:tr w:rsidR="001E0A46" w:rsidRPr="002B381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1986.8975</w:t>
            </w:r>
          </w:p>
        </w:tc>
      </w:tr>
      <w:tr w:rsidR="001E0A46" w:rsidRPr="002B381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60C8E0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AB240F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337439E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Defined for NB-IoT UL subcarrier spacing 15 kHz. Also applicable for 3.75 kHz UL sub-carrier spacing</w:t>
            </w:r>
          </w:p>
        </w:tc>
      </w:tr>
    </w:tbl>
    <w:p w14:paraId="5FCD4D92" w14:textId="77777777" w:rsidR="001E0A46" w:rsidRPr="002B3813" w:rsidRDefault="001E0A46" w:rsidP="001E0A4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038E15AC" w:rsidR="00606006" w:rsidRDefault="00606006" w:rsidP="00606006"/>
    <w:p w14:paraId="4F645112" w14:textId="77777777" w:rsidR="001E0A46" w:rsidRDefault="001E0A46" w:rsidP="001E0A46">
      <w:pPr>
        <w:pStyle w:val="TH"/>
      </w:pPr>
      <w:r w:rsidRPr="002B3813">
        <w:t>Table 8.1.3.1.1.2-3</w:t>
      </w:r>
      <w:r>
        <w:t>a</w:t>
      </w:r>
      <w:r w:rsidRPr="002B3813">
        <w:t>: NB-IoT guard-band Test frequencies for operating band 2</w:t>
      </w:r>
      <w:r>
        <w:t xml:space="preserve">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0C5D2C"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0C5D2C" w:rsidRDefault="001E0A46" w:rsidP="00E07E53">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0C5D2C" w:rsidRDefault="001E0A46" w:rsidP="00E07E53">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1860</w:t>
            </w:r>
            <w:r>
              <w:rPr>
                <w:rFonts w:ascii="Arial" w:hAnsi="Arial" w:cs="Arial"/>
                <w:sz w:val="18"/>
                <w:szCs w:val="18"/>
              </w:rPr>
              <w:t>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1850.</w:t>
            </w:r>
            <w:r>
              <w:rPr>
                <w:rFonts w:ascii="Arial" w:hAnsi="Arial" w:cs="Arial"/>
                <w:sz w:val="18"/>
                <w:szCs w:val="18"/>
              </w:rPr>
              <w:t>2</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60</w:t>
            </w:r>
            <w:r>
              <w:rPr>
                <w:rFonts w:ascii="Arial" w:hAnsi="Arial" w:cs="Arial"/>
                <w:sz w:val="18"/>
                <w:szCs w:val="18"/>
              </w:rPr>
              <w:t>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1930.</w:t>
            </w:r>
            <w:r>
              <w:rPr>
                <w:rFonts w:ascii="Arial" w:hAnsi="Arial" w:cs="Arial"/>
                <w:sz w:val="18"/>
                <w:szCs w:val="18"/>
              </w:rPr>
              <w:t>2</w:t>
            </w:r>
            <w:r w:rsidRPr="000C5D2C">
              <w:rPr>
                <w:rFonts w:ascii="Arial" w:hAnsi="Arial" w:cs="Arial"/>
                <w:sz w:val="18"/>
                <w:szCs w:val="18"/>
              </w:rPr>
              <w:t>075</w:t>
            </w:r>
          </w:p>
        </w:tc>
      </w:tr>
      <w:tr w:rsidR="001E0A46" w:rsidRPr="000C5D2C"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1957.6075</w:t>
            </w:r>
          </w:p>
        </w:tc>
      </w:tr>
      <w:tr w:rsidR="001E0A46" w:rsidRPr="000C5D2C"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1964.6075</w:t>
            </w:r>
          </w:p>
        </w:tc>
      </w:tr>
      <w:tr w:rsidR="001E0A46" w:rsidRPr="000C5D2C"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1919</w:t>
            </w:r>
            <w:r>
              <w:rPr>
                <w:rFonts w:ascii="Arial" w:hAnsi="Arial" w:cs="Arial"/>
                <w:sz w:val="18"/>
                <w:szCs w:val="18"/>
              </w:rPr>
              <w:t>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1909.</w:t>
            </w:r>
            <w:r>
              <w:rPr>
                <w:rFonts w:ascii="Arial" w:hAnsi="Arial" w:cs="Arial"/>
                <w:sz w:val="18"/>
                <w:szCs w:val="18"/>
              </w:rPr>
              <w:t>8</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119</w:t>
            </w:r>
            <w:r>
              <w:rPr>
                <w:rFonts w:ascii="Arial" w:hAnsi="Arial" w:cs="Arial"/>
                <w:sz w:val="18"/>
                <w:szCs w:val="18"/>
              </w:rPr>
              <w:t>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1989.</w:t>
            </w:r>
            <w:r>
              <w:rPr>
                <w:rFonts w:ascii="Arial" w:hAnsi="Arial" w:cs="Arial"/>
                <w:sz w:val="18"/>
                <w:szCs w:val="18"/>
              </w:rPr>
              <w:t>7</w:t>
            </w:r>
            <w:r w:rsidRPr="000C5D2C">
              <w:rPr>
                <w:rFonts w:ascii="Arial" w:hAnsi="Arial" w:cs="Arial"/>
                <w:sz w:val="18"/>
                <w:szCs w:val="18"/>
              </w:rPr>
              <w:t>925</w:t>
            </w:r>
          </w:p>
        </w:tc>
      </w:tr>
      <w:tr w:rsidR="001E0A46" w:rsidRPr="000C5D2C"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7CE21B8E" w14:textId="77777777" w:rsidR="001E0A46" w:rsidRPr="002B3813" w:rsidRDefault="001E0A4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329C2AE3" w14:textId="77777777" w:rsidR="001E0A46" w:rsidRPr="00B02070" w:rsidRDefault="001E0A46" w:rsidP="001E0A46">
      <w:pPr>
        <w:pStyle w:val="TH"/>
      </w:pPr>
      <w:bookmarkStart w:id="163" w:name="_Hlk79580737"/>
      <w:r w:rsidRPr="00B02070">
        <w:t>Table 8.1.3.1.1.4-1</w:t>
      </w:r>
      <w:r>
        <w:t>a</w:t>
      </w:r>
      <w:bookmarkEnd w:id="163"/>
      <w:r w:rsidRPr="00B02070">
        <w:t>: NB-IoT standalone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B02070" w:rsidRDefault="001E0A46" w:rsidP="00E07E53">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w:t>
            </w:r>
            <w:r>
              <w:rPr>
                <w:rFonts w:ascii="Arial" w:hAnsi="Arial" w:cs="Arial"/>
                <w:sz w:val="18"/>
                <w:szCs w:val="18"/>
              </w:rPr>
              <w:t>2</w:t>
            </w:r>
          </w:p>
        </w:tc>
      </w:tr>
      <w:tr w:rsidR="001E0A46" w:rsidRPr="00B02070"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B02070" w:rsidRDefault="001E0A46" w:rsidP="00E07E53">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2132.5</w:t>
            </w:r>
          </w:p>
        </w:tc>
      </w:tr>
      <w:tr w:rsidR="001E0A46" w:rsidRPr="00B02070"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B02070" w:rsidRDefault="001E0A46" w:rsidP="00E07E53">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w:t>
            </w:r>
            <w:r>
              <w:rPr>
                <w:rFonts w:ascii="Arial" w:hAnsi="Arial" w:cs="Arial"/>
                <w:sz w:val="18"/>
                <w:szCs w:val="18"/>
              </w:rPr>
              <w:t>8</w:t>
            </w:r>
          </w:p>
        </w:tc>
      </w:tr>
      <w:tr w:rsidR="001E0A46" w:rsidRPr="00B02070"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B02070" w:rsidRDefault="001E0A46" w:rsidP="00E07E53">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70E4127C" w14:textId="77777777" w:rsidR="001E0A46" w:rsidRPr="00B02070" w:rsidRDefault="001E0A46" w:rsidP="001E0A46"/>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749FD9D4" w14:textId="53EA901D" w:rsidR="001E0A46" w:rsidRPr="00B02070" w:rsidRDefault="001E0A46" w:rsidP="001E0A46">
      <w:pPr>
        <w:pStyle w:val="TH"/>
      </w:pPr>
      <w:r w:rsidRPr="00B02070">
        <w:t>Table 8.1.3.1.1.4-2</w:t>
      </w:r>
      <w:r>
        <w:t>a</w:t>
      </w:r>
      <w:r w:rsidRPr="00B02070">
        <w:t>: NB-IoT in-band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2110.6925</w:t>
            </w:r>
          </w:p>
        </w:tc>
      </w:tr>
      <w:tr w:rsidR="001E0A46" w:rsidRPr="00B02070"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2115.9975</w:t>
            </w:r>
          </w:p>
        </w:tc>
      </w:tr>
      <w:tr w:rsidR="001E0A46" w:rsidRPr="00B02070"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2116.8975</w:t>
            </w:r>
          </w:p>
        </w:tc>
      </w:tr>
      <w:tr w:rsidR="001E0A46" w:rsidRPr="00B02070"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2131.5925</w:t>
            </w:r>
          </w:p>
        </w:tc>
      </w:tr>
      <w:tr w:rsidR="001E0A46" w:rsidRPr="00B02070"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2133.4975</w:t>
            </w:r>
          </w:p>
        </w:tc>
      </w:tr>
      <w:tr w:rsidR="001E0A46" w:rsidRPr="00B02070"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2134.3975</w:t>
            </w:r>
          </w:p>
        </w:tc>
      </w:tr>
      <w:tr w:rsidR="001E0A46" w:rsidRPr="00B02070"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2154.3075</w:t>
            </w:r>
          </w:p>
        </w:tc>
      </w:tr>
      <w:tr w:rsidR="001E0A46" w:rsidRPr="00B02070"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2150.9975</w:t>
            </w:r>
          </w:p>
        </w:tc>
      </w:tr>
      <w:tr w:rsidR="001E0A46" w:rsidRPr="00B02070"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2151.8975</w:t>
            </w:r>
          </w:p>
        </w:tc>
      </w:tr>
      <w:tr w:rsidR="001E0A46" w:rsidRPr="00B02070"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5F7B6AA"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2B275294" w14:textId="77777777" w:rsidR="001E0A46" w:rsidRPr="00B02070" w:rsidRDefault="001E0A46" w:rsidP="00E07E53">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E97C1CC" w14:textId="77777777" w:rsidR="001E0A46" w:rsidRPr="00B02070" w:rsidRDefault="001E0A46" w:rsidP="00E07E53">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766347A4" w14:textId="77777777" w:rsidR="001E0A46" w:rsidRPr="00B02070" w:rsidRDefault="001E0A46" w:rsidP="001E0A46"/>
    <w:p w14:paraId="1EE105C4" w14:textId="77777777" w:rsidR="0034292C" w:rsidRDefault="0034292C" w:rsidP="0034292C">
      <w:pPr>
        <w:pStyle w:val="TH"/>
      </w:pPr>
      <w:r w:rsidRPr="00B02070">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B6E2E1A" w14:textId="77777777" w:rsidR="001E0A46" w:rsidRDefault="001E0A46" w:rsidP="001E0A46">
      <w:pPr>
        <w:pStyle w:val="TH"/>
      </w:pPr>
      <w:r w:rsidRPr="00B02070">
        <w:t>Table 8.1.3.1.1.4-3</w:t>
      </w:r>
      <w:r>
        <w:t>a</w:t>
      </w:r>
      <w:r w:rsidRPr="00B02070">
        <w:t>: NB-IoT guard-band Test frequencies for operating band 4</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0C5D2C" w:rsidRDefault="001E0A46" w:rsidP="00E07E53">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0C5D2C" w:rsidRDefault="001E0A46" w:rsidP="00E07E53">
            <w:pPr>
              <w:pStyle w:val="TAC"/>
              <w:rPr>
                <w:rFonts w:cs="Arial"/>
                <w:szCs w:val="18"/>
                <w:lang w:eastAsia="en-US"/>
              </w:rPr>
            </w:pPr>
            <w:r w:rsidRPr="000C5D2C">
              <w:rPr>
                <w:rFonts w:cs="Arial"/>
                <w:szCs w:val="18"/>
                <w:lang w:eastAsia="en-US"/>
              </w:rPr>
              <w:t>1995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0C5D2C" w:rsidRDefault="001E0A46" w:rsidP="00E07E53">
            <w:pPr>
              <w:pStyle w:val="TAC"/>
              <w:rPr>
                <w:rFonts w:cs="Arial"/>
                <w:szCs w:val="18"/>
                <w:lang w:eastAsia="en-US"/>
              </w:rPr>
            </w:pPr>
            <w:r w:rsidRPr="000C5D2C">
              <w:rPr>
                <w:rFonts w:cs="Arial"/>
                <w:szCs w:val="18"/>
                <w:lang w:eastAsia="en-US"/>
              </w:rPr>
              <w:t>1710.</w:t>
            </w:r>
            <w:r>
              <w:rPr>
                <w:rFonts w:cs="Arial"/>
                <w:szCs w:val="18"/>
                <w:lang w:eastAsia="en-US"/>
              </w:rPr>
              <w:t>2</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0C5D2C" w:rsidRDefault="001E0A46" w:rsidP="00E07E53">
            <w:pPr>
              <w:pStyle w:val="TAC"/>
              <w:rPr>
                <w:rFonts w:cs="Arial"/>
                <w:szCs w:val="18"/>
                <w:lang w:eastAsia="en-US"/>
              </w:rPr>
            </w:pPr>
            <w:r w:rsidRPr="000C5D2C">
              <w:rPr>
                <w:rFonts w:cs="Arial"/>
                <w:szCs w:val="18"/>
                <w:lang w:eastAsia="en-US"/>
              </w:rPr>
              <w:t>195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0C5D2C" w:rsidRDefault="001E0A46" w:rsidP="00E07E53">
            <w:pPr>
              <w:pStyle w:val="TAC"/>
              <w:rPr>
                <w:rFonts w:cs="Arial"/>
                <w:szCs w:val="18"/>
                <w:lang w:eastAsia="en-US"/>
              </w:rPr>
            </w:pPr>
            <w:r w:rsidRPr="000C5D2C">
              <w:rPr>
                <w:rFonts w:cs="Arial"/>
                <w:szCs w:val="18"/>
                <w:lang w:eastAsia="en-US"/>
              </w:rPr>
              <w:t>2110.</w:t>
            </w:r>
            <w:r>
              <w:rPr>
                <w:rFonts w:cs="Arial"/>
                <w:szCs w:val="18"/>
                <w:lang w:eastAsia="en-US"/>
              </w:rPr>
              <w:t>2</w:t>
            </w:r>
            <w:r w:rsidRPr="000C5D2C">
              <w:rPr>
                <w:rFonts w:cs="Arial"/>
                <w:szCs w:val="18"/>
                <w:lang w:eastAsia="en-US"/>
              </w:rPr>
              <w:t>075</w:t>
            </w:r>
          </w:p>
        </w:tc>
      </w:tr>
      <w:tr w:rsidR="001E0A46" w:rsidRPr="000C5D2C"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0C5D2C" w:rsidRDefault="001E0A46" w:rsidP="00E07E53">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0C5D2C" w:rsidRDefault="001E0A46" w:rsidP="00E07E53">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0C5D2C" w:rsidRDefault="001E0A46" w:rsidP="00E07E53">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0C5D2C" w:rsidRDefault="001E0A46" w:rsidP="00E07E53">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0C5D2C" w:rsidRDefault="001E0A46" w:rsidP="00E07E53">
            <w:pPr>
              <w:pStyle w:val="TAC"/>
              <w:rPr>
                <w:rFonts w:cs="Arial"/>
                <w:szCs w:val="18"/>
                <w:lang w:eastAsia="en-US"/>
              </w:rPr>
            </w:pPr>
            <w:r w:rsidRPr="000C5D2C">
              <w:rPr>
                <w:rFonts w:cs="Arial"/>
                <w:szCs w:val="18"/>
                <w:lang w:eastAsia="en-US"/>
              </w:rPr>
              <w:t>2130.1075</w:t>
            </w:r>
          </w:p>
        </w:tc>
      </w:tr>
      <w:tr w:rsidR="001E0A46" w:rsidRPr="000C5D2C"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0C5D2C"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0C5D2C" w:rsidRDefault="001E0A46" w:rsidP="00E07E53">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0C5D2C" w:rsidRDefault="001E0A46" w:rsidP="00E07E53">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0C5D2C" w:rsidRDefault="001E0A46" w:rsidP="00E07E53">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0C5D2C" w:rsidRDefault="001E0A46" w:rsidP="00E07E53">
            <w:pPr>
              <w:pStyle w:val="TAC"/>
              <w:rPr>
                <w:rFonts w:cs="Arial"/>
                <w:szCs w:val="18"/>
                <w:lang w:eastAsia="en-US"/>
              </w:rPr>
            </w:pPr>
            <w:r>
              <w:rPr>
                <w:rFonts w:cs="Arial"/>
                <w:szCs w:val="18"/>
                <w:lang w:eastAsia="en-US"/>
              </w:rPr>
              <w:t>2137.1075</w:t>
            </w:r>
          </w:p>
        </w:tc>
      </w:tr>
      <w:tr w:rsidR="001E0A46" w:rsidRPr="000C5D2C"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0C5D2C" w:rsidRDefault="001E0A46" w:rsidP="00E07E53">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0C5D2C" w:rsidRDefault="001E0A46" w:rsidP="00E07E53">
            <w:pPr>
              <w:pStyle w:val="TAC"/>
              <w:rPr>
                <w:rFonts w:cs="Arial"/>
                <w:szCs w:val="18"/>
                <w:lang w:eastAsia="en-US"/>
              </w:rPr>
            </w:pPr>
            <w:r w:rsidRPr="000C5D2C">
              <w:rPr>
                <w:rFonts w:cs="Arial"/>
                <w:szCs w:val="18"/>
                <w:lang w:eastAsia="en-US"/>
              </w:rPr>
              <w:t>2039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0C5D2C" w:rsidRDefault="001E0A46" w:rsidP="00E07E53">
            <w:pPr>
              <w:pStyle w:val="TAC"/>
              <w:rPr>
                <w:rFonts w:cs="Arial"/>
                <w:szCs w:val="18"/>
                <w:lang w:eastAsia="en-US"/>
              </w:rPr>
            </w:pPr>
            <w:r w:rsidRPr="000C5D2C">
              <w:rPr>
                <w:rFonts w:cs="Arial"/>
                <w:szCs w:val="18"/>
                <w:lang w:eastAsia="en-US"/>
              </w:rPr>
              <w:t>1754.</w:t>
            </w:r>
            <w:r>
              <w:rPr>
                <w:rFonts w:cs="Arial"/>
                <w:szCs w:val="18"/>
                <w:lang w:eastAsia="en-US"/>
              </w:rPr>
              <w:t>8</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0C5D2C" w:rsidRDefault="001E0A46" w:rsidP="00E07E53">
            <w:pPr>
              <w:pStyle w:val="TAC"/>
              <w:rPr>
                <w:rFonts w:cs="Arial"/>
                <w:szCs w:val="18"/>
                <w:lang w:eastAsia="en-US"/>
              </w:rPr>
            </w:pPr>
            <w:r w:rsidRPr="000C5D2C">
              <w:rPr>
                <w:rFonts w:cs="Arial"/>
                <w:szCs w:val="18"/>
                <w:lang w:eastAsia="en-US"/>
              </w:rPr>
              <w:t>239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0C5D2C" w:rsidRDefault="001E0A46" w:rsidP="00E07E53">
            <w:pPr>
              <w:pStyle w:val="TAC"/>
              <w:rPr>
                <w:rFonts w:cs="Arial"/>
                <w:szCs w:val="18"/>
                <w:lang w:eastAsia="en-US"/>
              </w:rPr>
            </w:pPr>
            <w:r w:rsidRPr="000C5D2C">
              <w:rPr>
                <w:rFonts w:cs="Arial"/>
                <w:szCs w:val="18"/>
                <w:lang w:eastAsia="en-US"/>
              </w:rPr>
              <w:t>2154.</w:t>
            </w:r>
            <w:r>
              <w:rPr>
                <w:rFonts w:cs="Arial"/>
                <w:szCs w:val="18"/>
                <w:lang w:eastAsia="en-US"/>
              </w:rPr>
              <w:t>7</w:t>
            </w:r>
            <w:r w:rsidRPr="000C5D2C">
              <w:rPr>
                <w:rFonts w:cs="Arial"/>
                <w:szCs w:val="18"/>
                <w:lang w:eastAsia="en-US"/>
              </w:rPr>
              <w:t>925</w:t>
            </w:r>
          </w:p>
        </w:tc>
      </w:tr>
      <w:tr w:rsidR="001E0A46" w:rsidRPr="000C5D2C"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6001EA12" w14:textId="77777777" w:rsidR="001E0A46" w:rsidRPr="00B02070" w:rsidRDefault="001E0A46" w:rsidP="001E0A46"/>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7C69657A" w14:textId="77777777" w:rsidR="001E0A46" w:rsidRPr="002B3813" w:rsidRDefault="001E0A46" w:rsidP="001E0A46">
      <w:pPr>
        <w:pStyle w:val="TH"/>
      </w:pPr>
      <w:bookmarkStart w:id="164" w:name="_Hlk79580854"/>
      <w:r w:rsidRPr="002B3813">
        <w:t>Table 8.1.3.1.1.5-1</w:t>
      </w:r>
      <w:r>
        <w:t>a</w:t>
      </w:r>
      <w:bookmarkEnd w:id="164"/>
      <w:r w:rsidRPr="002B3813">
        <w:t>: NB-IoT standalone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r>
      <w:tr w:rsidR="001E0A46" w:rsidRPr="002B381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881.5</w:t>
            </w:r>
          </w:p>
        </w:tc>
      </w:tr>
      <w:tr w:rsidR="001E0A46" w:rsidRPr="002B381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8</w:t>
            </w:r>
          </w:p>
        </w:tc>
      </w:tr>
      <w:tr w:rsidR="001E0A46" w:rsidRPr="002B381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526A9A3" w14:textId="77777777" w:rsidR="001E0A46" w:rsidRPr="002B3813" w:rsidRDefault="001E0A46" w:rsidP="001E0A46"/>
    <w:p w14:paraId="010F1A87" w14:textId="77777777" w:rsidR="00606006" w:rsidRPr="002B3813" w:rsidRDefault="00606006" w:rsidP="00606006">
      <w:pPr>
        <w:pStyle w:val="TH"/>
      </w:pPr>
      <w:r w:rsidRPr="002B381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15A55825" w14:textId="21D81AE8" w:rsidR="001E0A46" w:rsidRPr="002B3813" w:rsidRDefault="001E0A46" w:rsidP="001E0A46">
      <w:pPr>
        <w:pStyle w:val="TH"/>
      </w:pPr>
      <w:r w:rsidRPr="002B3813">
        <w:t>Table 8.1.3.1.1.5-2</w:t>
      </w:r>
      <w:r>
        <w:t>a</w:t>
      </w:r>
      <w:r w:rsidRPr="002B3813">
        <w:t>: NB-IoT in-band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869.5925</w:t>
            </w:r>
          </w:p>
        </w:tc>
      </w:tr>
      <w:tr w:rsidR="001E0A46" w:rsidRPr="002B381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874.9975</w:t>
            </w:r>
          </w:p>
        </w:tc>
      </w:tr>
      <w:tr w:rsidR="001E0A46" w:rsidRPr="002B381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875.8975</w:t>
            </w:r>
          </w:p>
        </w:tc>
      </w:tr>
      <w:tr w:rsidR="001E0A46" w:rsidRPr="002B381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880.5925</w:t>
            </w:r>
          </w:p>
        </w:tc>
      </w:tr>
      <w:tr w:rsidR="001E0A46" w:rsidRPr="002B381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882.4975</w:t>
            </w:r>
          </w:p>
        </w:tc>
      </w:tr>
      <w:tr w:rsidR="001E0A46" w:rsidRPr="002B381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883.3975</w:t>
            </w:r>
          </w:p>
        </w:tc>
      </w:tr>
      <w:tr w:rsidR="001E0A46" w:rsidRPr="002B381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06332CF"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A11122"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61B0857"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0FD20EB3" w14:textId="77777777" w:rsidR="001E0A46" w:rsidRPr="002B3813" w:rsidRDefault="001E0A46" w:rsidP="001E0A4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A8CF4EB" w:rsidR="008D0181" w:rsidRDefault="008D0181" w:rsidP="00606006"/>
    <w:p w14:paraId="50B3E2ED" w14:textId="77777777" w:rsidR="001E0A46" w:rsidRPr="002B3813" w:rsidRDefault="001E0A46" w:rsidP="001E0A46">
      <w:pPr>
        <w:pStyle w:val="TH"/>
      </w:pPr>
      <w:r w:rsidRPr="002B3813">
        <w:t>Table 8.1.3.1.1.5-3</w:t>
      </w:r>
      <w:r>
        <w:t>a</w:t>
      </w:r>
      <w:r w:rsidRPr="002B3813">
        <w:t>: NB-IoT guard-band Test frequencies for operating band 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824.</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869.</w:t>
            </w:r>
            <w:r>
              <w:rPr>
                <w:rFonts w:ascii="Arial" w:hAnsi="Arial" w:cs="Arial"/>
                <w:sz w:val="18"/>
                <w:szCs w:val="18"/>
              </w:rPr>
              <w:t>2</w:t>
            </w:r>
            <w:r w:rsidRPr="000C5D2C">
              <w:rPr>
                <w:rFonts w:ascii="Arial" w:hAnsi="Arial" w:cs="Arial"/>
                <w:sz w:val="18"/>
                <w:szCs w:val="18"/>
              </w:rPr>
              <w:t>075</w:t>
            </w:r>
          </w:p>
        </w:tc>
      </w:tr>
      <w:tr w:rsidR="001E0A46" w:rsidRPr="000C5D2C"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879.1075</w:t>
            </w:r>
          </w:p>
        </w:tc>
      </w:tr>
      <w:tr w:rsidR="001E0A46" w:rsidRPr="000C5D2C"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886.1075</w:t>
            </w:r>
          </w:p>
        </w:tc>
      </w:tr>
      <w:tr w:rsidR="001E0A46" w:rsidRPr="000C5D2C"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848.</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893.</w:t>
            </w:r>
            <w:r>
              <w:rPr>
                <w:rFonts w:ascii="Arial" w:hAnsi="Arial" w:cs="Arial"/>
                <w:sz w:val="18"/>
                <w:szCs w:val="18"/>
              </w:rPr>
              <w:t>7</w:t>
            </w:r>
            <w:r w:rsidRPr="000C5D2C">
              <w:rPr>
                <w:rFonts w:ascii="Arial" w:hAnsi="Arial" w:cs="Arial"/>
                <w:sz w:val="18"/>
                <w:szCs w:val="18"/>
              </w:rPr>
              <w:t>925</w:t>
            </w:r>
          </w:p>
        </w:tc>
      </w:tr>
      <w:tr w:rsidR="001E0A46" w:rsidRPr="000C5D2C"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0C9CD5E2" w14:textId="77777777" w:rsidR="001E0A46" w:rsidRPr="002B3813" w:rsidRDefault="001E0A46" w:rsidP="00606006"/>
    <w:p w14:paraId="4C6D9F22" w14:textId="57A3DAB1" w:rsidR="004A56C7" w:rsidRPr="001C660E" w:rsidRDefault="00606006" w:rsidP="004A56C7">
      <w:pPr>
        <w:pStyle w:val="H6"/>
      </w:pPr>
      <w:r w:rsidRPr="002B3813">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rPr>
                <w:lang w:eastAsia="ja-JP"/>
              </w:rPr>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rPr>
              <w:t>376</w:t>
            </w:r>
            <w:r w:rsidRPr="002B3813">
              <w:rPr>
                <w:rFonts w:ascii="Arial" w:hAnsi="Arial" w:cs="Arial"/>
                <w:sz w:val="18"/>
                <w:szCs w:val="18"/>
                <w:lang w:eastAsia="ja-JP"/>
              </w:rPr>
              <w:t>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lang w:eastAsia="ja-JP"/>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lang w:eastAsia="ja-JP"/>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lang w:eastAsia="ja-JP"/>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lang w:eastAsia="ja-JP"/>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8</w:t>
            </w:r>
            <w:r w:rsidRPr="002B3813">
              <w:rPr>
                <w:rFonts w:ascii="Arial" w:hAnsi="Arial" w:cs="Arial"/>
                <w:sz w:val="18"/>
                <w:szCs w:val="18"/>
              </w:rPr>
              <w:t>.</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9</w:t>
            </w:r>
            <w:r w:rsidRPr="002B3813">
              <w:rPr>
                <w:rFonts w:ascii="Arial" w:hAnsi="Arial" w:cs="Arial"/>
                <w:sz w:val="18"/>
                <w:szCs w:val="18"/>
              </w:rPr>
              <w:t>.</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064E3B54" w14:textId="77777777" w:rsidR="001E0A46" w:rsidRPr="002B3813" w:rsidRDefault="001E0A46" w:rsidP="001E0A46">
      <w:pPr>
        <w:pStyle w:val="TH"/>
      </w:pPr>
      <w:r w:rsidRPr="002B3813">
        <w:t>Table 8.1.3.1.1.12-1</w:t>
      </w:r>
      <w:r>
        <w:t>a</w:t>
      </w:r>
      <w:r w:rsidRPr="002B3813">
        <w:t>: NB-IoT standalone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729.1</w:t>
            </w:r>
          </w:p>
        </w:tc>
      </w:tr>
      <w:tr w:rsidR="001E0A46" w:rsidRPr="002B381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737.5</w:t>
            </w:r>
          </w:p>
        </w:tc>
      </w:tr>
      <w:tr w:rsidR="001E0A46" w:rsidRPr="002B381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14E8B669" w14:textId="77777777" w:rsidR="001E0A46" w:rsidRPr="002B3813" w:rsidRDefault="001E0A46" w:rsidP="001E0A46"/>
    <w:p w14:paraId="68EAF142" w14:textId="77777777" w:rsidR="00606006" w:rsidRPr="002B3813" w:rsidRDefault="00606006" w:rsidP="00606006">
      <w:pPr>
        <w:pStyle w:val="TH"/>
      </w:pPr>
      <w:r w:rsidRPr="002B3813">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0C4A2D9" w14:textId="77777777" w:rsidR="001E0A46" w:rsidRPr="002B3813" w:rsidRDefault="001E0A46" w:rsidP="001E0A46">
      <w:pPr>
        <w:pStyle w:val="TH"/>
      </w:pPr>
      <w:r w:rsidRPr="002B3813">
        <w:t>Table 8.1.3.1.1.12-2: NB-IoT in-band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729.5925</w:t>
            </w:r>
          </w:p>
        </w:tc>
      </w:tr>
      <w:tr w:rsidR="001E0A46" w:rsidRPr="002B381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734.9975</w:t>
            </w:r>
          </w:p>
        </w:tc>
      </w:tr>
      <w:tr w:rsidR="001E0A46" w:rsidRPr="002B381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735.8975</w:t>
            </w:r>
          </w:p>
        </w:tc>
      </w:tr>
      <w:tr w:rsidR="001E0A46" w:rsidRPr="002B381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736.5925</w:t>
            </w:r>
          </w:p>
        </w:tc>
      </w:tr>
      <w:tr w:rsidR="001E0A46" w:rsidRPr="002B381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738.4975</w:t>
            </w:r>
          </w:p>
        </w:tc>
      </w:tr>
      <w:tr w:rsidR="001E0A46" w:rsidRPr="002B381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739.3975</w:t>
            </w:r>
          </w:p>
        </w:tc>
      </w:tr>
      <w:tr w:rsidR="001E0A46" w:rsidRPr="002B381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745.4075</w:t>
            </w:r>
          </w:p>
        </w:tc>
      </w:tr>
      <w:tr w:rsidR="001E0A46" w:rsidRPr="002B381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362D5524"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428186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13DD8FB"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CC71EEA" w14:textId="77777777" w:rsidR="001E0A46" w:rsidRPr="002B3813" w:rsidRDefault="001E0A46" w:rsidP="001E0A4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34597038" w14:textId="77777777" w:rsidR="001E0A46" w:rsidRDefault="001E0A46" w:rsidP="001E0A46">
      <w:pPr>
        <w:pStyle w:val="TH"/>
      </w:pPr>
      <w:r w:rsidRPr="002B3813">
        <w:t>Table 8.1.3.1.1.12-3</w:t>
      </w:r>
      <w:r>
        <w:t>a</w:t>
      </w:r>
      <w:r w:rsidRPr="002B3813">
        <w:t>: NB-IoT guard-band Test frequencies for operating band 12</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729.1075</w:t>
            </w:r>
          </w:p>
        </w:tc>
      </w:tr>
      <w:tr w:rsidR="001E0A46" w:rsidRPr="000C5D2C"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735.1075</w:t>
            </w:r>
          </w:p>
        </w:tc>
      </w:tr>
      <w:tr w:rsidR="001E0A46" w:rsidRPr="000C5D2C"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742.1075</w:t>
            </w:r>
          </w:p>
        </w:tc>
      </w:tr>
      <w:tr w:rsidR="001E0A46" w:rsidRPr="000C5D2C"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715.</w:t>
            </w:r>
            <w:r>
              <w:rPr>
                <w:rFonts w:ascii="Arial" w:hAnsi="Arial" w:cs="Arial"/>
                <w:sz w:val="18"/>
                <w:szCs w:val="18"/>
              </w:rPr>
              <w:t>8</w:t>
            </w:r>
            <w:r w:rsidRPr="000C5D2C">
              <w:rPr>
                <w:rFonts w:ascii="Arial" w:hAnsi="Arial" w:cs="Arial"/>
                <w:sz w:val="18"/>
                <w:szCs w:val="18"/>
              </w:rPr>
              <w:t>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745.</w:t>
            </w:r>
            <w:r>
              <w:rPr>
                <w:rFonts w:ascii="Arial" w:hAnsi="Arial" w:cs="Arial"/>
                <w:sz w:val="18"/>
                <w:szCs w:val="18"/>
              </w:rPr>
              <w:t>7</w:t>
            </w:r>
            <w:r w:rsidRPr="000C5D2C">
              <w:rPr>
                <w:rFonts w:ascii="Arial" w:hAnsi="Arial" w:cs="Arial"/>
                <w:sz w:val="18"/>
                <w:szCs w:val="18"/>
              </w:rPr>
              <w:t>925</w:t>
            </w:r>
          </w:p>
        </w:tc>
      </w:tr>
      <w:tr w:rsidR="001E0A46" w:rsidRPr="000C5D2C"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711B1871" w14:textId="77777777" w:rsidR="001E0A46" w:rsidRPr="002B3813" w:rsidRDefault="001E0A46" w:rsidP="001E0A46"/>
    <w:p w14:paraId="670CB197" w14:textId="77777777" w:rsidR="00606006" w:rsidRPr="002B3813" w:rsidRDefault="00606006" w:rsidP="00606006">
      <w:pPr>
        <w:pStyle w:val="H6"/>
      </w:pPr>
      <w:r w:rsidRPr="002B3813">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1C0165B6" w14:textId="77777777" w:rsidR="001E0A46" w:rsidRPr="002B3813" w:rsidRDefault="001E0A46" w:rsidP="001E0A46">
      <w:pPr>
        <w:pStyle w:val="TH"/>
      </w:pPr>
      <w:r w:rsidRPr="002B3813">
        <w:t>Table 8.1.3.1.1.13-1</w:t>
      </w:r>
      <w:r>
        <w:t>a</w:t>
      </w:r>
      <w:r w:rsidRPr="002B3813">
        <w:t>: NB-IoT standalone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746.1</w:t>
            </w:r>
          </w:p>
        </w:tc>
      </w:tr>
      <w:tr w:rsidR="001E0A46" w:rsidRPr="002B381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751.0</w:t>
            </w:r>
          </w:p>
        </w:tc>
      </w:tr>
      <w:tr w:rsidR="001E0A46" w:rsidRPr="002B381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w:t>
            </w:r>
            <w:r>
              <w:rPr>
                <w:rFonts w:ascii="Arial" w:hAnsi="Arial" w:cs="Arial"/>
                <w:sz w:val="18"/>
                <w:szCs w:val="18"/>
              </w:rPr>
              <w:t>8</w:t>
            </w:r>
          </w:p>
        </w:tc>
      </w:tr>
      <w:tr w:rsidR="001E0A46" w:rsidRPr="002B381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2B3813" w:rsidRDefault="001E0A46" w:rsidP="00E07E53">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3936C15" w14:textId="77777777" w:rsidR="001E0A46" w:rsidRPr="002B3813" w:rsidRDefault="001E0A46" w:rsidP="001E0A4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0A3B6881" w14:textId="42FA7410" w:rsidR="001E0A46" w:rsidRPr="002B3813" w:rsidRDefault="001E0A46" w:rsidP="001E0A46">
      <w:pPr>
        <w:pStyle w:val="TH"/>
      </w:pPr>
      <w:r w:rsidRPr="002B3813">
        <w:t>Table 8.1.3.1.1.13-2</w:t>
      </w:r>
      <w:r>
        <w:t>a</w:t>
      </w:r>
      <w:r w:rsidRPr="002B3813">
        <w:t>: NB-IoT in-band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746.6925</w:t>
            </w:r>
          </w:p>
        </w:tc>
      </w:tr>
      <w:tr w:rsidR="001E0A46" w:rsidRPr="002B381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750.0925</w:t>
            </w:r>
          </w:p>
        </w:tc>
      </w:tr>
      <w:tr w:rsidR="001E0A46" w:rsidRPr="002B381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755.3075</w:t>
            </w:r>
          </w:p>
        </w:tc>
      </w:tr>
      <w:tr w:rsidR="001E0A46" w:rsidRPr="002B381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619D58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225F5C"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9B11DC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91350D5" w14:textId="77777777" w:rsidR="001E0A46" w:rsidRPr="002B3813" w:rsidRDefault="001E0A46" w:rsidP="001E0A46"/>
    <w:p w14:paraId="71D833A7" w14:textId="77777777" w:rsidR="00606006" w:rsidRPr="002B3813" w:rsidRDefault="00606006" w:rsidP="00606006">
      <w:pPr>
        <w:pStyle w:val="TH"/>
      </w:pPr>
      <w:r w:rsidRPr="002B3813">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44C90BAF" w14:textId="77777777" w:rsidR="001E0A46" w:rsidRPr="002B3813" w:rsidRDefault="001E0A46" w:rsidP="001E0A46">
      <w:pPr>
        <w:pStyle w:val="TH"/>
      </w:pPr>
      <w:r w:rsidRPr="002B3813">
        <w:t>Table 8.1.3.1.1.13-3</w:t>
      </w:r>
      <w:r>
        <w:t>a</w:t>
      </w:r>
      <w:r w:rsidRPr="002B3813">
        <w:t>: NB-IoT guard-band Test frequencies for operating band 13</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746.1075</w:t>
            </w:r>
          </w:p>
        </w:tc>
      </w:tr>
      <w:tr w:rsidR="001E0A46" w:rsidRPr="000C5D2C"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748.6075</w:t>
            </w:r>
          </w:p>
        </w:tc>
      </w:tr>
      <w:tr w:rsidR="001E0A46" w:rsidRPr="000C5D2C"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755.6075</w:t>
            </w:r>
          </w:p>
        </w:tc>
      </w:tr>
      <w:tr w:rsidR="001E0A46" w:rsidRPr="000C5D2C"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786.</w:t>
            </w:r>
            <w:r>
              <w:rPr>
                <w:rFonts w:ascii="Arial" w:hAnsi="Arial" w:cs="Arial"/>
                <w:sz w:val="18"/>
                <w:szCs w:val="18"/>
              </w:rPr>
              <w:t>7</w:t>
            </w:r>
            <w:r w:rsidRPr="000C5D2C">
              <w:rPr>
                <w:rFonts w:ascii="Arial" w:hAnsi="Arial" w:cs="Arial"/>
                <w:sz w:val="18"/>
                <w:szCs w:val="18"/>
              </w:rPr>
              <w:t>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755.</w:t>
            </w:r>
            <w:r>
              <w:rPr>
                <w:rFonts w:ascii="Arial" w:hAnsi="Arial" w:cs="Arial"/>
                <w:sz w:val="18"/>
                <w:szCs w:val="18"/>
              </w:rPr>
              <w:t>7</w:t>
            </w:r>
            <w:r w:rsidRPr="000C5D2C">
              <w:rPr>
                <w:rFonts w:ascii="Arial" w:hAnsi="Arial" w:cs="Arial"/>
                <w:sz w:val="18"/>
                <w:szCs w:val="18"/>
              </w:rPr>
              <w:t>925</w:t>
            </w:r>
          </w:p>
        </w:tc>
      </w:tr>
      <w:tr w:rsidR="001E0A46" w:rsidRPr="000C5D2C"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352EB58D" w14:textId="77777777" w:rsidR="001E0A46" w:rsidRPr="00B02070" w:rsidRDefault="001E0A46" w:rsidP="001E0A46"/>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color w:val="000000"/>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color w:val="000000"/>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color w:val="000000"/>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color w:val="000000"/>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12A68BE2" w14:textId="77777777" w:rsidR="001E0A46" w:rsidRPr="002B3813" w:rsidRDefault="001E0A46" w:rsidP="001E0A46">
      <w:pPr>
        <w:pStyle w:val="TH"/>
      </w:pPr>
      <w:r w:rsidRPr="002B3813">
        <w:t>Table 8.1.3.1.1.17-1</w:t>
      </w:r>
      <w:r>
        <w:t>a</w:t>
      </w:r>
      <w:r w:rsidRPr="002B3813">
        <w:t>: NB-IoT standalone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p>
        </w:tc>
      </w:tr>
      <w:tr w:rsidR="001E0A46" w:rsidRPr="002B381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740.0</w:t>
            </w:r>
          </w:p>
        </w:tc>
      </w:tr>
      <w:tr w:rsidR="001E0A46" w:rsidRPr="002B381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2B3813" w:rsidRDefault="001E0A46" w:rsidP="00E07E53">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55CC67EA" w14:textId="77777777" w:rsidR="001E0A46" w:rsidRPr="002B3813" w:rsidRDefault="001E0A46" w:rsidP="001E0A4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3DCF9803" w14:textId="3862A3CF" w:rsidR="001E0A46" w:rsidRPr="002B3813" w:rsidRDefault="001E0A46" w:rsidP="001E0A46">
      <w:pPr>
        <w:pStyle w:val="TH"/>
      </w:pPr>
      <w:r w:rsidRPr="002B3813">
        <w:t>Table 8.1.3.1.1.17-2</w:t>
      </w:r>
      <w:r>
        <w:t>a</w:t>
      </w:r>
      <w:r w:rsidRPr="002B3813">
        <w:t>: NB-IoT in-band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734.6925</w:t>
            </w:r>
          </w:p>
        </w:tc>
      </w:tr>
      <w:tr w:rsidR="001E0A46" w:rsidRPr="002B381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739.9975</w:t>
            </w:r>
          </w:p>
        </w:tc>
      </w:tr>
      <w:tr w:rsidR="001E0A46" w:rsidRPr="002B381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740.8975</w:t>
            </w:r>
          </w:p>
        </w:tc>
      </w:tr>
      <w:tr w:rsidR="001E0A46" w:rsidRPr="002B381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739.0925</w:t>
            </w:r>
          </w:p>
        </w:tc>
      </w:tr>
      <w:tr w:rsidR="001E0A46" w:rsidRPr="002B381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740.9975</w:t>
            </w:r>
          </w:p>
        </w:tc>
      </w:tr>
      <w:tr w:rsidR="001E0A46" w:rsidRPr="002B381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741.8975</w:t>
            </w:r>
          </w:p>
        </w:tc>
      </w:tr>
      <w:tr w:rsidR="001E0A46" w:rsidRPr="002B381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745.3075</w:t>
            </w:r>
          </w:p>
        </w:tc>
      </w:tr>
      <w:tr w:rsidR="001E0A46" w:rsidRPr="002B381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AB215A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CF6084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55A9613D"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6793EFEA" w14:textId="77777777" w:rsidR="001E0A46" w:rsidRPr="002B3813" w:rsidRDefault="001E0A46" w:rsidP="001E0A4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6D8A9EBD" w14:textId="77777777" w:rsidR="001E0A46" w:rsidRPr="002B3813" w:rsidRDefault="001E0A46" w:rsidP="001E0A46">
      <w:pPr>
        <w:pStyle w:val="TH"/>
      </w:pPr>
      <w:r w:rsidRPr="002B3813">
        <w:t>Table 8.1.3.1.1.17-3</w:t>
      </w:r>
      <w:r>
        <w:t>a</w:t>
      </w:r>
      <w:r w:rsidRPr="002B3813">
        <w:t>: NB-IoT guard-band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r w:rsidRPr="002B3813">
              <w:rPr>
                <w:rFonts w:ascii="Arial" w:hAnsi="Arial" w:cs="Arial"/>
                <w:sz w:val="18"/>
                <w:szCs w:val="18"/>
              </w:rPr>
              <w:t>075</w:t>
            </w:r>
          </w:p>
        </w:tc>
      </w:tr>
      <w:tr w:rsidR="001E0A46" w:rsidRPr="002B381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737.6075</w:t>
            </w:r>
          </w:p>
        </w:tc>
      </w:tr>
      <w:tr w:rsidR="001E0A46" w:rsidRPr="002B381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7</w:t>
            </w:r>
            <w:r w:rsidRPr="002B3813">
              <w:rPr>
                <w:rFonts w:ascii="Arial" w:hAnsi="Arial" w:cs="Arial"/>
                <w:sz w:val="18"/>
                <w:szCs w:val="18"/>
              </w:rPr>
              <w:t>925</w:t>
            </w:r>
          </w:p>
        </w:tc>
      </w:tr>
      <w:tr w:rsidR="001E0A46" w:rsidRPr="002B381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30D69798"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E20912B" w14:textId="77777777" w:rsidR="001E0A46" w:rsidRPr="002B3813" w:rsidRDefault="001E0A46" w:rsidP="001E0A4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rPr>
                <w:lang w:eastAsia="ja-JP"/>
              </w:rPr>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w:t>
            </w:r>
            <w:r w:rsidRPr="002B3813">
              <w:rPr>
                <w:rFonts w:ascii="Arial" w:hAnsi="Arial" w:cs="Arial"/>
                <w:sz w:val="18"/>
                <w:szCs w:val="18"/>
                <w:lang w:eastAsia="ja-JP"/>
              </w:rPr>
              <w:t>z</w:t>
            </w:r>
            <w:r w:rsidRPr="002B3813">
              <w:rPr>
                <w:rFonts w:ascii="Arial" w:hAnsi="Arial" w:cs="Arial"/>
                <w:sz w:val="18"/>
                <w:szCs w:val="18"/>
              </w:rPr>
              <w:t xml:space="preserve">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lang w:eastAsia="ja-JP"/>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rPr>
                <w:lang w:eastAsia="ja-JP"/>
              </w:rPr>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585DDBCC" w14:textId="77777777" w:rsidR="001E0A46" w:rsidRPr="002B3813" w:rsidRDefault="001E0A46" w:rsidP="001E0A46">
      <w:pPr>
        <w:pStyle w:val="TH"/>
      </w:pPr>
      <w:r w:rsidRPr="002B3813">
        <w:t>Table 8.1.3.1.1.25-1</w:t>
      </w:r>
      <w:r>
        <w:t>a</w:t>
      </w:r>
      <w:r w:rsidRPr="002B3813">
        <w:t>: NB-IoT standalone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1962.5</w:t>
            </w:r>
          </w:p>
        </w:tc>
      </w:tr>
      <w:tr w:rsidR="001E0A46" w:rsidRPr="002B381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8</w:t>
            </w:r>
          </w:p>
        </w:tc>
      </w:tr>
      <w:tr w:rsidR="001E0A46" w:rsidRPr="002B381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E27198A" w14:textId="77777777" w:rsidR="001E0A46" w:rsidRPr="002B3813" w:rsidRDefault="001E0A46" w:rsidP="001E0A4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hAnsi="Arial" w:cs="Arial"/>
                <w:sz w:val="18"/>
                <w:szCs w:val="18"/>
              </w:rPr>
              <w:t>1856.89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lang w:eastAsia="ja-JP"/>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4EC7CE99" w14:textId="06A076A5" w:rsidR="001E0A46" w:rsidRPr="002B3813" w:rsidRDefault="001E0A46" w:rsidP="001E0A46">
      <w:pPr>
        <w:pStyle w:val="TH"/>
      </w:pPr>
      <w:r w:rsidRPr="002B3813">
        <w:t>Table 8.1.3.1.1.25-2</w:t>
      </w:r>
      <w:r>
        <w:t>a</w:t>
      </w:r>
      <w:r w:rsidRPr="002B3813">
        <w:t>: NB-IoT in-band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hAnsi="Arial" w:cs="Arial"/>
                <w:sz w:val="18"/>
                <w:szCs w:val="18"/>
              </w:rPr>
              <w:t>1856.89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1961.5925</w:t>
            </w:r>
          </w:p>
        </w:tc>
      </w:tr>
      <w:tr w:rsidR="001E0A46" w:rsidRPr="002B381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1963.4975</w:t>
            </w:r>
          </w:p>
        </w:tc>
      </w:tr>
      <w:tr w:rsidR="001E0A46" w:rsidRPr="002B381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1964.3975</w:t>
            </w:r>
          </w:p>
        </w:tc>
      </w:tr>
      <w:tr w:rsidR="001E0A46" w:rsidRPr="002B381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2B3813" w:rsidRDefault="001E0A46" w:rsidP="00E07E53">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1994.4075</w:t>
            </w:r>
          </w:p>
        </w:tc>
      </w:tr>
      <w:tr w:rsidR="001E0A46" w:rsidRPr="002B381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1990.9975</w:t>
            </w:r>
          </w:p>
        </w:tc>
      </w:tr>
      <w:tr w:rsidR="001E0A46" w:rsidRPr="002B381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1991.8975</w:t>
            </w:r>
          </w:p>
        </w:tc>
      </w:tr>
      <w:tr w:rsidR="001E0A46" w:rsidRPr="002B381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lang w:eastAsia="ja-JP"/>
              </w:rPr>
              <w:t>3</w:t>
            </w:r>
            <w:r w:rsidRPr="002B3813">
              <w:rPr>
                <w:rFonts w:cs="Arial"/>
                <w:szCs w:val="18"/>
                <w:lang w:eastAsia="en-US"/>
              </w:rPr>
              <w:t xml:space="preserve"> MHz</w:t>
            </w:r>
          </w:p>
          <w:p w14:paraId="1222335A"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518C748"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62A1E8D9"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D1E8B0E" w14:textId="77777777" w:rsidR="001E0A46" w:rsidRPr="002B3813" w:rsidRDefault="001E0A46" w:rsidP="001E0A4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0E4B632C" w14:textId="77777777" w:rsidR="001E0A46" w:rsidRPr="002B3813" w:rsidRDefault="001E0A46" w:rsidP="001E0A46">
      <w:pPr>
        <w:pStyle w:val="TH"/>
      </w:pPr>
      <w:r w:rsidRPr="002B3813">
        <w:t>Table 8.1.3.1.1.25-3</w:t>
      </w:r>
      <w:r>
        <w:t>a</w:t>
      </w:r>
      <w:r w:rsidRPr="002B3813">
        <w:t>: NB-IoT guard-band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w:t>
            </w:r>
            <w:r w:rsidRPr="002B3813">
              <w:rPr>
                <w:rFonts w:ascii="Arial" w:hAnsi="Arial" w:cs="Arial"/>
                <w:sz w:val="18"/>
                <w:szCs w:val="18"/>
              </w:rPr>
              <w:t>1075</w:t>
            </w:r>
          </w:p>
        </w:tc>
      </w:tr>
      <w:tr w:rsidR="001E0A46" w:rsidRPr="002B381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w:t>
            </w:r>
            <w:r>
              <w:rPr>
                <w:rFonts w:ascii="Arial" w:hAnsi="Arial" w:cs="Arial"/>
                <w:sz w:val="18"/>
                <w:szCs w:val="18"/>
              </w:rPr>
              <w:t>.</w:t>
            </w:r>
            <w:r w:rsidRPr="002B3813">
              <w:rPr>
                <w:rFonts w:ascii="Arial" w:hAnsi="Arial" w:cs="Arial"/>
                <w:sz w:val="18"/>
                <w:szCs w:val="18"/>
              </w:rPr>
              <w:t>1075</w:t>
            </w:r>
          </w:p>
        </w:tc>
      </w:tr>
      <w:tr w:rsidR="001E0A46" w:rsidRPr="002B381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.7</w:t>
            </w:r>
            <w:r w:rsidRPr="002B3813">
              <w:rPr>
                <w:rFonts w:ascii="Arial" w:hAnsi="Arial" w:cs="Arial"/>
                <w:sz w:val="18"/>
                <w:szCs w:val="18"/>
              </w:rPr>
              <w:t>925</w:t>
            </w:r>
          </w:p>
        </w:tc>
      </w:tr>
      <w:tr w:rsidR="001E0A46" w:rsidRPr="002B381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620AA5B9"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71124349" w14:textId="77777777" w:rsidR="001E0A46" w:rsidRPr="002B3813" w:rsidRDefault="001E0A46" w:rsidP="001E0A4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3F3C8C8B" w14:textId="77777777" w:rsidR="001E0A46" w:rsidRPr="002B3813" w:rsidRDefault="001E0A46" w:rsidP="001E0A46">
      <w:pPr>
        <w:pStyle w:val="TH"/>
      </w:pPr>
      <w:r w:rsidRPr="002B3813">
        <w:t>Table 8.1.3.1.1.26-1</w:t>
      </w:r>
      <w:r>
        <w:t>a</w:t>
      </w:r>
      <w:r w:rsidRPr="002B3813">
        <w:t>: NB-IoT standalone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2B3813" w:rsidRDefault="001E0A46" w:rsidP="00E07E53">
            <w:pPr>
              <w:pStyle w:val="TAH"/>
              <w:keepLines w:val="0"/>
              <w:rPr>
                <w:b w:val="0"/>
                <w:lang w:eastAsia="en-US"/>
              </w:rPr>
            </w:pPr>
            <w:r w:rsidRPr="002B3813">
              <w:rPr>
                <w:b w:val="0"/>
                <w:lang w:eastAsia="en-US"/>
              </w:rPr>
              <w:t>2669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2B3813" w:rsidRDefault="001E0A46" w:rsidP="00E07E53">
            <w:pPr>
              <w:pStyle w:val="TAH"/>
              <w:keepLines w:val="0"/>
              <w:rPr>
                <w:b w:val="0"/>
                <w:lang w:eastAsia="en-US"/>
              </w:rPr>
            </w:pPr>
            <w:r w:rsidRPr="002B3813">
              <w:rPr>
                <w:b w:val="0"/>
                <w:lang w:eastAsia="en-US"/>
              </w:rPr>
              <w:t>814.</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2B3813" w:rsidRDefault="001E0A46" w:rsidP="00E07E53">
            <w:pPr>
              <w:pStyle w:val="TAH"/>
              <w:keepLines w:val="0"/>
              <w:rPr>
                <w:b w:val="0"/>
                <w:lang w:eastAsia="en-US"/>
              </w:rPr>
            </w:pPr>
            <w:r w:rsidRPr="002B3813">
              <w:rPr>
                <w:b w:val="0"/>
                <w:lang w:eastAsia="en-US"/>
              </w:rPr>
              <w:t>869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2B3813" w:rsidRDefault="001E0A46" w:rsidP="00E07E53">
            <w:pPr>
              <w:pStyle w:val="TAH"/>
              <w:keepLines w:val="0"/>
              <w:rPr>
                <w:b w:val="0"/>
                <w:lang w:eastAsia="en-US"/>
              </w:rPr>
            </w:pPr>
            <w:r w:rsidRPr="002B3813">
              <w:rPr>
                <w:b w:val="0"/>
                <w:lang w:eastAsia="en-US"/>
              </w:rPr>
              <w:t>859.</w:t>
            </w:r>
            <w:r>
              <w:rPr>
                <w:b w:val="0"/>
                <w:lang w:eastAsia="en-US"/>
              </w:rPr>
              <w:t>2</w:t>
            </w:r>
          </w:p>
        </w:tc>
      </w:tr>
      <w:tr w:rsidR="001E0A46" w:rsidRPr="002B381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2B3813" w:rsidRDefault="001E0A46" w:rsidP="00E07E53">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2B3813" w:rsidRDefault="001E0A46" w:rsidP="00E07E53">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2B3813" w:rsidRDefault="001E0A46" w:rsidP="00E07E53">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2B3813" w:rsidRDefault="001E0A46" w:rsidP="00E07E53">
            <w:pPr>
              <w:pStyle w:val="TAH"/>
              <w:keepLines w:val="0"/>
              <w:rPr>
                <w:b w:val="0"/>
                <w:lang w:eastAsia="en-US"/>
              </w:rPr>
            </w:pPr>
            <w:r w:rsidRPr="002B3813">
              <w:rPr>
                <w:b w:val="0"/>
                <w:lang w:eastAsia="en-US"/>
              </w:rPr>
              <w:t>876.5</w:t>
            </w:r>
          </w:p>
        </w:tc>
      </w:tr>
      <w:tr w:rsidR="001E0A46" w:rsidRPr="002B381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2B3813" w:rsidRDefault="001E0A46" w:rsidP="00E07E53">
            <w:pPr>
              <w:pStyle w:val="TAH"/>
              <w:keepLines w:val="0"/>
              <w:rPr>
                <w:b w:val="0"/>
                <w:lang w:eastAsia="en-US"/>
              </w:rPr>
            </w:pPr>
            <w:r w:rsidRPr="002B3813">
              <w:rPr>
                <w:b w:val="0"/>
                <w:lang w:eastAsia="en-US"/>
              </w:rPr>
              <w:t>2703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2B3813" w:rsidRDefault="001E0A46" w:rsidP="00E07E53">
            <w:pPr>
              <w:pStyle w:val="TAH"/>
              <w:keepLines w:val="0"/>
              <w:rPr>
                <w:b w:val="0"/>
                <w:lang w:eastAsia="en-US"/>
              </w:rPr>
            </w:pPr>
            <w:r w:rsidRPr="002B3813">
              <w:rPr>
                <w:b w:val="0"/>
                <w:lang w:eastAsia="en-US"/>
              </w:rPr>
              <w:t>848.</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2B3813" w:rsidRDefault="001E0A46" w:rsidP="00E07E53">
            <w:pPr>
              <w:pStyle w:val="TAH"/>
              <w:keepLines w:val="0"/>
              <w:rPr>
                <w:b w:val="0"/>
                <w:lang w:eastAsia="en-US"/>
              </w:rPr>
            </w:pPr>
            <w:r w:rsidRPr="002B3813">
              <w:rPr>
                <w:b w:val="0"/>
                <w:lang w:eastAsia="en-US"/>
              </w:rPr>
              <w:t>903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2B3813" w:rsidRDefault="001E0A46" w:rsidP="00E07E53">
            <w:pPr>
              <w:pStyle w:val="TAH"/>
              <w:keepLines w:val="0"/>
              <w:rPr>
                <w:b w:val="0"/>
                <w:lang w:eastAsia="en-US"/>
              </w:rPr>
            </w:pPr>
            <w:r w:rsidRPr="002B3813">
              <w:rPr>
                <w:b w:val="0"/>
                <w:lang w:eastAsia="en-US"/>
              </w:rPr>
              <w:t>893.</w:t>
            </w:r>
            <w:r>
              <w:rPr>
                <w:b w:val="0"/>
                <w:lang w:eastAsia="en-US"/>
              </w:rPr>
              <w:t>8</w:t>
            </w:r>
          </w:p>
        </w:tc>
      </w:tr>
      <w:tr w:rsidR="001E0A46" w:rsidRPr="002B381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2B3813" w:rsidRDefault="001E0A46" w:rsidP="00E07E53">
            <w:pPr>
              <w:pStyle w:val="TAN"/>
              <w:rPr>
                <w:lang w:eastAsia="en-US"/>
              </w:rPr>
            </w:pPr>
            <w:r w:rsidRPr="002B3813">
              <w:rPr>
                <w:lang w:eastAsia="en-US"/>
              </w:rPr>
              <w:t>NOTE 1: Applicable to either 3.75 kHz or 15 kHz NB-IoT UL subcarrier spacing</w:t>
            </w:r>
          </w:p>
        </w:tc>
      </w:tr>
    </w:tbl>
    <w:p w14:paraId="2FB56EC5" w14:textId="77777777" w:rsidR="001E0A46" w:rsidRPr="002B3813" w:rsidRDefault="001E0A46" w:rsidP="001E0A4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0FB2C0A1" w14:textId="42836DC3" w:rsidR="001E0A46" w:rsidRPr="002B3813" w:rsidRDefault="001E0A46" w:rsidP="001E0A46">
      <w:pPr>
        <w:pStyle w:val="TH"/>
      </w:pPr>
      <w:r w:rsidRPr="002B3813">
        <w:t>Table 8.1.3.1.1.26-2</w:t>
      </w:r>
      <w:r>
        <w:t>a</w:t>
      </w:r>
      <w:r w:rsidRPr="002B3813">
        <w:t>: NB-IoT in-band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859.5925</w:t>
            </w:r>
          </w:p>
        </w:tc>
      </w:tr>
      <w:tr w:rsidR="001E0A46" w:rsidRPr="002B381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864.9975</w:t>
            </w:r>
          </w:p>
        </w:tc>
      </w:tr>
      <w:tr w:rsidR="001E0A46" w:rsidRPr="002B381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865.8975</w:t>
            </w:r>
          </w:p>
        </w:tc>
      </w:tr>
      <w:tr w:rsidR="001E0A46" w:rsidRPr="002B381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875.5925</w:t>
            </w:r>
          </w:p>
        </w:tc>
      </w:tr>
      <w:tr w:rsidR="001E0A46" w:rsidRPr="002B381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877.4975</w:t>
            </w:r>
          </w:p>
        </w:tc>
      </w:tr>
      <w:tr w:rsidR="001E0A46" w:rsidRPr="002B381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878.3975</w:t>
            </w:r>
          </w:p>
        </w:tc>
      </w:tr>
      <w:tr w:rsidR="001E0A46" w:rsidRPr="002B381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3 MHz</w:t>
            </w:r>
          </w:p>
          <w:p w14:paraId="05C6AD17"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1EAF863"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1E47CE2D" w14:textId="77777777" w:rsidR="001E0A46" w:rsidRPr="002B3813" w:rsidRDefault="001E0A46" w:rsidP="00E07E53">
            <w:pPr>
              <w:pStyle w:val="TAN"/>
              <w:rPr>
                <w:lang w:eastAsia="en-US"/>
              </w:rPr>
            </w:pPr>
            <w:r w:rsidRPr="002B3813">
              <w:rPr>
                <w:lang w:eastAsia="en-US"/>
              </w:rPr>
              <w:t>NOTE 4:</w:t>
            </w:r>
            <w:r w:rsidRPr="00B02070">
              <w:rPr>
                <w:lang w:eastAsia="en-US"/>
              </w:rPr>
              <w:t xml:space="preserve"> </w:t>
            </w:r>
            <w:r w:rsidRPr="002B3813">
              <w:rPr>
                <w:lang w:eastAsia="en-US"/>
              </w:rPr>
              <w:t>Applicable to either 3.75 kHz or 15 kHz UL sub-carrier spacing</w:t>
            </w:r>
          </w:p>
        </w:tc>
      </w:tr>
    </w:tbl>
    <w:p w14:paraId="50C6AC52" w14:textId="77777777" w:rsidR="001E0A46" w:rsidRPr="002B3813" w:rsidRDefault="001E0A46" w:rsidP="001E0A4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314FC211" w14:textId="77777777" w:rsidR="001E0A46" w:rsidRPr="002B3813" w:rsidRDefault="001E0A46" w:rsidP="001E0A46">
      <w:pPr>
        <w:pStyle w:val="TH"/>
      </w:pPr>
      <w:r w:rsidRPr="002B3813">
        <w:t>Table 8.1.3.1.1.26-3</w:t>
      </w:r>
      <w:r>
        <w:t>a</w:t>
      </w:r>
      <w:r w:rsidRPr="002B3813">
        <w:t>: NB-IoT guard-band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w:t>
            </w:r>
            <w:r>
              <w:rPr>
                <w:rFonts w:ascii="Arial" w:hAnsi="Arial" w:cs="Arial"/>
                <w:sz w:val="18"/>
                <w:szCs w:val="18"/>
              </w:rPr>
              <w:t>2</w:t>
            </w:r>
            <w:r w:rsidRPr="002B3813">
              <w:rPr>
                <w:rFonts w:ascii="Arial" w:hAnsi="Arial" w:cs="Arial"/>
                <w:sz w:val="18"/>
                <w:szCs w:val="18"/>
              </w:rPr>
              <w:t>075</w:t>
            </w:r>
          </w:p>
        </w:tc>
      </w:tr>
      <w:tr w:rsidR="001E0A46" w:rsidRPr="002B381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874.1075</w:t>
            </w:r>
          </w:p>
        </w:tc>
      </w:tr>
      <w:tr w:rsidR="001E0A46" w:rsidRPr="002B381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7</w:t>
            </w:r>
            <w:r w:rsidRPr="002B3813">
              <w:rPr>
                <w:rFonts w:ascii="Arial" w:hAnsi="Arial" w:cs="Arial"/>
                <w:sz w:val="18"/>
                <w:szCs w:val="18"/>
              </w:rPr>
              <w:t>925</w:t>
            </w:r>
          </w:p>
        </w:tc>
      </w:tr>
      <w:tr w:rsidR="001E0A46" w:rsidRPr="002B381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5 MHz</w:t>
            </w:r>
          </w:p>
          <w:p w14:paraId="14E155E7" w14:textId="77777777" w:rsidR="001E0A46" w:rsidRPr="002B3813" w:rsidRDefault="001E0A46" w:rsidP="00E07E53">
            <w:pPr>
              <w:pStyle w:val="TAN"/>
              <w:rPr>
                <w:lang w:eastAsia="en-US"/>
              </w:rPr>
            </w:pPr>
            <w:r w:rsidRPr="002B3813">
              <w:rPr>
                <w:lang w:eastAsia="en-US"/>
              </w:rPr>
              <w:t>NOTE 2:</w:t>
            </w:r>
            <w:r w:rsidRPr="00B02070">
              <w:rPr>
                <w:lang w:eastAsia="en-US"/>
              </w:rPr>
              <w:t xml:space="preserve"> </w:t>
            </w:r>
            <w:r w:rsidRPr="002B3813">
              <w:rPr>
                <w:lang w:eastAsia="en-US"/>
              </w:rPr>
              <w:t>Applicable to either 3.75 kHz or 15 kHz UL sub-carrier spacing</w:t>
            </w:r>
          </w:p>
        </w:tc>
      </w:tr>
    </w:tbl>
    <w:p w14:paraId="2E638E54" w14:textId="77777777" w:rsidR="001E0A46" w:rsidRPr="002B3813" w:rsidRDefault="001E0A46" w:rsidP="001E0A4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5" w:name="_Toc446340198"/>
      <w:r w:rsidRPr="002B3813">
        <w:t>8.1.3.1.1.29 to 8.1.3.1.1.</w:t>
      </w:r>
      <w:r w:rsidR="00C43806" w:rsidRPr="002B3813">
        <w:t>30</w:t>
      </w:r>
      <w:r w:rsidRPr="002B3813">
        <w:tab/>
        <w:t>Void</w:t>
      </w:r>
      <w:bookmarkEnd w:id="165"/>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rPr>
                <w:lang w:eastAsia="ja-JP"/>
              </w:rPr>
            </w:pPr>
            <w:r w:rsidRPr="002B3813">
              <w:rPr>
                <w:lang w:eastAsia="en-US"/>
              </w:rPr>
              <w:t>Low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rPr>
                <w:lang w:eastAsia="ja-JP"/>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rPr>
                <w:lang w:eastAsia="ja-JP"/>
              </w:rPr>
            </w:pPr>
            <w:r w:rsidRPr="002B3813">
              <w:rPr>
                <w:lang w:eastAsia="en-US"/>
              </w:rPr>
              <w:t>Mid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eastAsia="ja-JP"/>
              </w:rPr>
            </w:pPr>
            <w:r w:rsidRPr="002A792A">
              <w:rPr>
                <w:lang w:val="en-US" w:eastAsia="en-US"/>
              </w:rPr>
              <w:t>Mid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rPr>
                <w:lang w:eastAsia="ja-JP"/>
              </w:rPr>
            </w:pPr>
            <w:r w:rsidRPr="002B3813">
              <w:rPr>
                <w:lang w:eastAsia="en-US"/>
              </w:rPr>
              <w:t>High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lang w:eastAsia="ja-JP"/>
              </w:rPr>
            </w:pPr>
            <w:r w:rsidRPr="002B3813">
              <w:rPr>
                <w:rFonts w:ascii="Arial" w:hAnsi="Arial"/>
                <w:sz w:val="18"/>
              </w:rPr>
              <w:t xml:space="preserve">NOTE </w:t>
            </w:r>
            <w:r w:rsidRPr="002B3813">
              <w:rPr>
                <w:rFonts w:ascii="Arial" w:hAnsi="Arial"/>
                <w:sz w:val="18"/>
                <w:lang w:eastAsia="ja-JP"/>
              </w:rPr>
              <w:t>2</w:t>
            </w:r>
            <w:r w:rsidRPr="002B3813">
              <w:rPr>
                <w:rFonts w:ascii="Arial" w:hAnsi="Arial"/>
                <w:sz w:val="18"/>
              </w:rPr>
              <w:t>:</w:t>
            </w:r>
            <w:r w:rsidRPr="002B3813">
              <w:rPr>
                <w:rFonts w:ascii="Arial" w:hAnsi="Arial" w:cs="Arial"/>
                <w:sz w:val="18"/>
                <w:szCs w:val="18"/>
              </w:rPr>
              <w:t xml:space="preserve"> Related to LTE channel BW </w:t>
            </w:r>
            <w:r w:rsidRPr="002B3813">
              <w:rPr>
                <w:rFonts w:ascii="Arial" w:hAnsi="Arial" w:cs="Arial"/>
                <w:sz w:val="18"/>
                <w:szCs w:val="18"/>
                <w:lang w:eastAsia="ja-JP"/>
              </w:rPr>
              <w:t>5</w:t>
            </w:r>
            <w:r w:rsidRPr="002B3813">
              <w:rPr>
                <w:rFonts w:ascii="Arial" w:hAnsi="Arial" w:cs="Arial"/>
                <w:sz w:val="18"/>
                <w:szCs w:val="18"/>
              </w:rPr>
              <w:t xml:space="preserve"> MH</w:t>
            </w:r>
            <w:r w:rsidRPr="002B3813">
              <w:rPr>
                <w:rFonts w:ascii="Arial" w:hAnsi="Arial" w:cs="Arial"/>
                <w:sz w:val="18"/>
                <w:szCs w:val="18"/>
                <w:lang w:eastAsia="ja-JP"/>
              </w:rPr>
              <w:t>z</w:t>
            </w:r>
            <w:r w:rsidRPr="002B3813">
              <w:rPr>
                <w:rFonts w:ascii="Arial" w:hAnsi="Arial" w:cs="Arial"/>
                <w:sz w:val="18"/>
                <w:szCs w:val="18"/>
              </w:rPr>
              <w:t xml:space="preserve"> and NB-IoT PRB </w:t>
            </w:r>
            <w:r w:rsidRPr="002B3813">
              <w:rPr>
                <w:rFonts w:ascii="Arial" w:hAnsi="Arial" w:cs="Arial"/>
                <w:sz w:val="18"/>
                <w:szCs w:val="18"/>
                <w:lang w:eastAsia="ja-JP"/>
              </w:rPr>
              <w:t>17</w:t>
            </w:r>
          </w:p>
          <w:p w14:paraId="58E1AB6D" w14:textId="77777777" w:rsidR="000B5705" w:rsidRPr="00BD506A" w:rsidRDefault="000B5705" w:rsidP="000B5705">
            <w:pPr>
              <w:keepNext/>
              <w:keepLines/>
              <w:spacing w:after="0"/>
              <w:ind w:left="851" w:hanging="851"/>
              <w:rPr>
                <w:rFonts w:ascii="Arial" w:eastAsia="MS Mincho" w:hAnsi="Arial" w:cs="Arial"/>
                <w:sz w:val="18"/>
                <w:szCs w:val="18"/>
                <w:lang w:eastAsia="ja-JP"/>
              </w:rPr>
            </w:pPr>
            <w:r w:rsidRPr="00175484">
              <w:rPr>
                <w:rFonts w:ascii="Arial" w:hAnsi="Arial"/>
                <w:sz w:val="18"/>
              </w:rPr>
              <w:t xml:space="preserve">NOTE </w:t>
            </w:r>
            <w:r w:rsidRPr="00175484">
              <w:rPr>
                <w:rFonts w:ascii="Arial" w:eastAsia="MS Mincho" w:hAnsi="Arial" w:hint="eastAsia"/>
                <w:sz w:val="18"/>
                <w:lang w:eastAsia="ja-JP"/>
              </w:rPr>
              <w:t>3</w:t>
            </w:r>
            <w:r w:rsidRPr="00175484">
              <w:rPr>
                <w:rFonts w:ascii="Arial" w:hAnsi="Arial"/>
                <w:sz w:val="18"/>
              </w:rPr>
              <w:t>:</w:t>
            </w:r>
            <w:r w:rsidRPr="00175484">
              <w:rPr>
                <w:rFonts w:ascii="Arial" w:hAnsi="Arial" w:cs="Arial"/>
                <w:sz w:val="18"/>
                <w:szCs w:val="18"/>
              </w:rPr>
              <w:t xml:space="preserve"> Related to LTE channel BW </w:t>
            </w:r>
            <w:r w:rsidRPr="00175484">
              <w:rPr>
                <w:rFonts w:ascii="Arial" w:hAnsi="Arial" w:cs="Arial"/>
                <w:sz w:val="18"/>
                <w:szCs w:val="18"/>
                <w:lang w:eastAsia="ja-JP"/>
              </w:rPr>
              <w:t>5</w:t>
            </w:r>
            <w:r w:rsidRPr="00175484">
              <w:rPr>
                <w:rFonts w:ascii="Arial" w:hAnsi="Arial" w:cs="Arial"/>
                <w:sz w:val="18"/>
                <w:szCs w:val="18"/>
              </w:rPr>
              <w:t xml:space="preserve"> MH</w:t>
            </w:r>
            <w:r w:rsidRPr="00175484">
              <w:rPr>
                <w:rFonts w:ascii="Arial" w:hAnsi="Arial" w:cs="Arial"/>
                <w:sz w:val="18"/>
                <w:szCs w:val="18"/>
                <w:lang w:eastAsia="ja-JP"/>
              </w:rPr>
              <w:t>z</w:t>
            </w:r>
            <w:r w:rsidRPr="00175484">
              <w:rPr>
                <w:rFonts w:ascii="Arial" w:hAnsi="Arial" w:cs="Arial"/>
                <w:sz w:val="18"/>
                <w:szCs w:val="18"/>
              </w:rPr>
              <w:t xml:space="preserve"> and NB-IoT PRB </w:t>
            </w:r>
            <w:r w:rsidRPr="00175484">
              <w:rPr>
                <w:rFonts w:ascii="Arial" w:eastAsia="MS Mincho" w:hAnsi="Arial" w:cs="Arial" w:hint="eastAsia"/>
                <w:sz w:val="18"/>
                <w:szCs w:val="18"/>
                <w:lang w:eastAsia="ja-JP"/>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eastAsia="ja-JP"/>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r w:rsidRPr="001C660E">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r w:rsidRPr="001C660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A714699" w14:textId="77777777" w:rsidR="00606006" w:rsidRPr="002B3813" w:rsidRDefault="00606006" w:rsidP="00855A34">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4E1FE8A6" w14:textId="77777777" w:rsidR="00606006" w:rsidRPr="002B3813" w:rsidRDefault="00606006" w:rsidP="00606006"/>
    <w:p w14:paraId="52A79874" w14:textId="77777777" w:rsidR="001E0A46" w:rsidRPr="002B3813" w:rsidRDefault="001E0A46" w:rsidP="001E0A46">
      <w:pPr>
        <w:pStyle w:val="TH"/>
      </w:pPr>
      <w:r w:rsidRPr="002B3813">
        <w:t>Table 8.1.3.1.1.66-1</w:t>
      </w:r>
      <w:r>
        <w:t>a</w:t>
      </w:r>
      <w:r w:rsidRPr="002B3813">
        <w:t>: NB-IoT standalone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2B3813" w:rsidRDefault="001E0A46" w:rsidP="00E07E53">
            <w:pPr>
              <w:pStyle w:val="TAH"/>
              <w:keepLines w:val="0"/>
              <w:rPr>
                <w:b w:val="0"/>
                <w:lang w:eastAsia="en-US"/>
              </w:rPr>
            </w:pPr>
            <w:r w:rsidRPr="002B3813">
              <w:rPr>
                <w:b w:val="0"/>
                <w:lang w:eastAsia="en-US"/>
              </w:rPr>
              <w:t>13197</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2B3813" w:rsidRDefault="001E0A46" w:rsidP="00E07E53">
            <w:pPr>
              <w:pStyle w:val="TAH"/>
              <w:keepLines w:val="0"/>
              <w:rPr>
                <w:b w:val="0"/>
                <w:lang w:eastAsia="en-US"/>
              </w:rPr>
            </w:pPr>
            <w:r w:rsidRPr="002B3813">
              <w:rPr>
                <w:b w:val="0"/>
                <w:lang w:eastAsia="en-US"/>
              </w:rPr>
              <w:t>1710.</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2B3813" w:rsidRDefault="001E0A46" w:rsidP="00E07E53">
            <w:pPr>
              <w:pStyle w:val="TAH"/>
              <w:keepLines w:val="0"/>
              <w:rPr>
                <w:b w:val="0"/>
                <w:lang w:eastAsia="en-US"/>
              </w:rPr>
            </w:pPr>
            <w:r w:rsidRPr="002B3813">
              <w:rPr>
                <w:b w:val="0"/>
                <w:lang w:eastAsia="en-US"/>
              </w:rPr>
              <w:t>6643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2B3813" w:rsidRDefault="001E0A46" w:rsidP="00E07E53">
            <w:pPr>
              <w:pStyle w:val="TAH"/>
              <w:keepLines w:val="0"/>
              <w:rPr>
                <w:b w:val="0"/>
                <w:lang w:eastAsia="en-US"/>
              </w:rPr>
            </w:pPr>
            <w:r w:rsidRPr="002B3813">
              <w:rPr>
                <w:b w:val="0"/>
                <w:lang w:eastAsia="en-US"/>
              </w:rPr>
              <w:t>2110.</w:t>
            </w:r>
            <w:r>
              <w:rPr>
                <w:b w:val="0"/>
                <w:lang w:eastAsia="en-US"/>
              </w:rPr>
              <w:t>2</w:t>
            </w:r>
          </w:p>
        </w:tc>
      </w:tr>
      <w:tr w:rsidR="001E0A46" w:rsidRPr="002B381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2B3813" w:rsidRDefault="001E0A46" w:rsidP="00E07E53">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2B3813" w:rsidRDefault="001E0A46" w:rsidP="00E07E53">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2B3813" w:rsidRDefault="001E0A46" w:rsidP="00E07E53">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2B3813" w:rsidRDefault="001E0A46" w:rsidP="00E07E53">
            <w:pPr>
              <w:pStyle w:val="TAH"/>
              <w:keepLines w:val="0"/>
              <w:rPr>
                <w:b w:val="0"/>
                <w:lang w:eastAsia="en-US"/>
              </w:rPr>
            </w:pPr>
            <w:r w:rsidRPr="002B3813">
              <w:rPr>
                <w:b w:val="0"/>
                <w:lang w:eastAsia="en-US"/>
              </w:rPr>
              <w:t>2145.0</w:t>
            </w:r>
          </w:p>
        </w:tc>
      </w:tr>
      <w:tr w:rsidR="001E0A46" w:rsidRPr="002B381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2B3813" w:rsidRDefault="001E0A46" w:rsidP="00E07E53">
            <w:pPr>
              <w:pStyle w:val="TAH"/>
              <w:keepLines w:val="0"/>
              <w:rPr>
                <w:b w:val="0"/>
                <w:lang w:eastAsia="en-US"/>
              </w:rPr>
            </w:pPr>
            <w:r w:rsidRPr="002B3813">
              <w:rPr>
                <w:b w:val="0"/>
                <w:lang w:eastAsia="en-US"/>
              </w:rPr>
              <w:t>13267</w:t>
            </w: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2B3813" w:rsidRDefault="001E0A46" w:rsidP="00E07E53">
            <w:pPr>
              <w:pStyle w:val="TAH"/>
              <w:keepLines w:val="0"/>
              <w:rPr>
                <w:b w:val="0"/>
                <w:lang w:eastAsia="en-US"/>
              </w:rPr>
            </w:pPr>
            <w:r w:rsidRPr="002B3813">
              <w:rPr>
                <w:b w:val="0"/>
                <w:lang w:eastAsia="en-US"/>
              </w:rPr>
              <w:t>1779.</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2B3813" w:rsidRDefault="001E0A46" w:rsidP="00E07E53">
            <w:pPr>
              <w:pStyle w:val="TAH"/>
              <w:keepLines w:val="0"/>
              <w:rPr>
                <w:b w:val="0"/>
                <w:lang w:eastAsia="en-US"/>
              </w:rPr>
            </w:pPr>
            <w:r w:rsidRPr="002B3813">
              <w:rPr>
                <w:b w:val="0"/>
                <w:lang w:eastAsia="en-US"/>
              </w:rPr>
              <w:t>6713</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2B3813" w:rsidRDefault="001E0A46" w:rsidP="00E07E53">
            <w:pPr>
              <w:pStyle w:val="TAH"/>
              <w:keepLines w:val="0"/>
              <w:rPr>
                <w:b w:val="0"/>
                <w:lang w:eastAsia="en-US"/>
              </w:rPr>
            </w:pPr>
            <w:r w:rsidRPr="002B3813">
              <w:rPr>
                <w:b w:val="0"/>
                <w:lang w:eastAsia="en-US"/>
              </w:rPr>
              <w:t>2179.</w:t>
            </w:r>
            <w:r>
              <w:rPr>
                <w:b w:val="0"/>
                <w:lang w:eastAsia="en-US"/>
              </w:rPr>
              <w:t>8</w:t>
            </w:r>
          </w:p>
        </w:tc>
      </w:tr>
      <w:tr w:rsidR="001E0A46" w:rsidRPr="002B381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5F1E290D"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30D0F888" w14:textId="77777777" w:rsidR="001E0A46" w:rsidRPr="002B3813" w:rsidRDefault="001E0A46" w:rsidP="001E0A46"/>
    <w:p w14:paraId="392CF87B" w14:textId="77777777" w:rsidR="00606006" w:rsidRPr="002B3813" w:rsidRDefault="00606006" w:rsidP="00606006">
      <w:pPr>
        <w:pStyle w:val="TH"/>
      </w:pPr>
      <w:r w:rsidRPr="002B3813">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59216EFC" w14:textId="36068F56" w:rsidR="001E0A46" w:rsidRPr="002B3813" w:rsidRDefault="001E0A46" w:rsidP="001E0A46">
      <w:pPr>
        <w:pStyle w:val="TH"/>
      </w:pPr>
      <w:r w:rsidRPr="002B3813">
        <w:t>Table 8.1.3.1.1.66-2</w:t>
      </w:r>
      <w:r>
        <w:t>a</w:t>
      </w:r>
      <w:r w:rsidRPr="002B3813">
        <w:t>: NB-IoT in-band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2110.5925</w:t>
            </w:r>
          </w:p>
        </w:tc>
      </w:tr>
      <w:tr w:rsidR="001E0A46" w:rsidRPr="002B381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2115.9975</w:t>
            </w:r>
          </w:p>
        </w:tc>
      </w:tr>
      <w:tr w:rsidR="001E0A46" w:rsidRPr="002B381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2116.8975</w:t>
            </w:r>
          </w:p>
        </w:tc>
      </w:tr>
      <w:tr w:rsidR="001E0A46" w:rsidRPr="002B381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2144.0925</w:t>
            </w:r>
          </w:p>
        </w:tc>
      </w:tr>
      <w:tr w:rsidR="001E0A46" w:rsidRPr="002B381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5.9975</w:t>
            </w:r>
          </w:p>
        </w:tc>
      </w:tr>
      <w:tr w:rsidR="001E0A46" w:rsidRPr="002B381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6.8975</w:t>
            </w:r>
          </w:p>
        </w:tc>
      </w:tr>
      <w:tr w:rsidR="001E0A46" w:rsidRPr="002B381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2179.4075</w:t>
            </w:r>
          </w:p>
        </w:tc>
      </w:tr>
      <w:tr w:rsidR="001E0A46" w:rsidRPr="002B381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2175.9975</w:t>
            </w:r>
          </w:p>
        </w:tc>
      </w:tr>
      <w:tr w:rsidR="001E0A46" w:rsidRPr="002B381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2176.8975</w:t>
            </w:r>
          </w:p>
        </w:tc>
      </w:tr>
      <w:tr w:rsidR="001E0A46" w:rsidRPr="002B381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2B3813" w:rsidRDefault="001E0A46" w:rsidP="00E07E53">
            <w:pPr>
              <w:pStyle w:val="TAN"/>
              <w:rPr>
                <w:lang w:eastAsia="en-US"/>
              </w:rPr>
            </w:pPr>
            <w:r w:rsidRPr="002B3813">
              <w:rPr>
                <w:lang w:eastAsia="en-US"/>
              </w:rPr>
              <w:t>NOTE 1: Related to LTE channel BW 3 MHz</w:t>
            </w:r>
          </w:p>
          <w:p w14:paraId="6E28F0C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3AA8C84"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30DD65AB" w14:textId="77777777" w:rsidR="001E0A46" w:rsidRPr="002B3813" w:rsidRDefault="001E0A46" w:rsidP="00E07E53">
            <w:pPr>
              <w:pStyle w:val="TAN"/>
              <w:rPr>
                <w:lang w:eastAsia="en-US"/>
              </w:rPr>
            </w:pPr>
            <w:r w:rsidRPr="002B3813">
              <w:rPr>
                <w:lang w:eastAsia="en-US"/>
              </w:rPr>
              <w:t>NOTE 4: Applicable to either 3.75 kHz or 15 kHz UL sub-carrier spacing</w:t>
            </w:r>
          </w:p>
          <w:p w14:paraId="38921010" w14:textId="77777777" w:rsidR="001E0A46" w:rsidRPr="002B3813" w:rsidRDefault="001E0A46" w:rsidP="00E07E53">
            <w:pPr>
              <w:pStyle w:val="TAN"/>
              <w:rPr>
                <w:lang w:eastAsia="en-US"/>
              </w:rPr>
            </w:pPr>
            <w:r w:rsidRPr="002B3813">
              <w:rPr>
                <w:lang w:eastAsia="en-US"/>
              </w:rPr>
              <w:t>NOTE 3: Only paired part of the band considered for NB-IoT</w:t>
            </w:r>
          </w:p>
        </w:tc>
      </w:tr>
    </w:tbl>
    <w:p w14:paraId="611B6746" w14:textId="77777777" w:rsidR="001E0A46" w:rsidRPr="002B3813" w:rsidRDefault="001E0A46" w:rsidP="001E0A4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291EF22E" w14:textId="77777777" w:rsidR="001E0A46" w:rsidRPr="002B3813" w:rsidRDefault="001E0A46" w:rsidP="001E0A46">
      <w:pPr>
        <w:pStyle w:val="TH"/>
      </w:pPr>
      <w:r w:rsidRPr="002B3813">
        <w:t>Table 8.1.3.1.1.66-3</w:t>
      </w:r>
      <w:r>
        <w:t>a</w:t>
      </w:r>
      <w:r w:rsidRPr="002B3813">
        <w:t>: NB-IoT guard-band Test frequencies for operating band 66</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13197</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1710.</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6643</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2110.</w:t>
            </w:r>
            <w:r>
              <w:rPr>
                <w:rFonts w:ascii="Arial" w:hAnsi="Arial" w:cs="Arial"/>
                <w:sz w:val="18"/>
                <w:szCs w:val="18"/>
              </w:rPr>
              <w:t>2</w:t>
            </w:r>
            <w:r w:rsidRPr="000C5D2C">
              <w:rPr>
                <w:rFonts w:ascii="Arial" w:hAnsi="Arial" w:cs="Arial"/>
                <w:sz w:val="18"/>
                <w:szCs w:val="18"/>
              </w:rPr>
              <w:t>075</w:t>
            </w:r>
          </w:p>
        </w:tc>
      </w:tr>
      <w:tr w:rsidR="001E0A46" w:rsidRPr="000C5D2C"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2142.6075</w:t>
            </w:r>
          </w:p>
        </w:tc>
      </w:tr>
      <w:tr w:rsidR="001E0A46" w:rsidRPr="000C5D2C"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2159.6075</w:t>
            </w:r>
          </w:p>
        </w:tc>
      </w:tr>
      <w:tr w:rsidR="001E0A46" w:rsidRPr="000C5D2C"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13267</w:t>
            </w:r>
            <w:r>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1779.</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6713</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2179.</w:t>
            </w:r>
            <w:r>
              <w:rPr>
                <w:rFonts w:ascii="Arial" w:hAnsi="Arial" w:cs="Arial"/>
                <w:sz w:val="18"/>
                <w:szCs w:val="18"/>
              </w:rPr>
              <w:t>7</w:t>
            </w:r>
            <w:r w:rsidRPr="000C5D2C">
              <w:rPr>
                <w:rFonts w:ascii="Arial" w:hAnsi="Arial" w:cs="Arial"/>
                <w:sz w:val="18"/>
                <w:szCs w:val="18"/>
              </w:rPr>
              <w:t>925</w:t>
            </w:r>
          </w:p>
        </w:tc>
      </w:tr>
      <w:tr w:rsidR="001E0A46" w:rsidRPr="000C5D2C"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0C5D2C" w:rsidRDefault="001E0A46" w:rsidP="00E07E53">
            <w:pPr>
              <w:pStyle w:val="TAN"/>
              <w:rPr>
                <w:lang w:eastAsia="en-US"/>
              </w:rPr>
            </w:pPr>
            <w:r w:rsidRPr="000C5D2C">
              <w:rPr>
                <w:lang w:eastAsia="en-US"/>
              </w:rPr>
              <w:t>NOTE 1: Applicable to either 3.75 kHz or 15 kHz UL sub-carrier spacing</w:t>
            </w:r>
          </w:p>
          <w:p w14:paraId="63C4E7C0"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2</w:t>
            </w:r>
            <w:r w:rsidRPr="000C5D2C">
              <w:rPr>
                <w:lang w:eastAsia="en-US"/>
              </w:rPr>
              <w:t>: Only paired part of the band considered for NB-IoT</w:t>
            </w:r>
          </w:p>
        </w:tc>
      </w:tr>
    </w:tbl>
    <w:p w14:paraId="37F46701" w14:textId="77777777" w:rsidR="001E0A46" w:rsidRPr="002B3813" w:rsidRDefault="001E0A46" w:rsidP="001E0A46"/>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color w:val="000000"/>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color w:val="000000"/>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color w:val="000000"/>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color w:val="000000"/>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color w:val="000000"/>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color w:val="000000"/>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color w:val="000000"/>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color w:val="000000"/>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color w:val="000000"/>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color w:val="000000"/>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color w:val="000000"/>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color w:val="000000"/>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6A2FEBA2" w14:textId="77777777" w:rsidR="001E0A46" w:rsidRPr="00B02070" w:rsidRDefault="001E0A46" w:rsidP="001E0A46">
      <w:pPr>
        <w:pStyle w:val="TH"/>
      </w:pPr>
      <w:r w:rsidRPr="00B02070">
        <w:t>Table 8.1.3.1.1.71-1</w:t>
      </w:r>
      <w:r>
        <w:t>a</w:t>
      </w:r>
      <w:r w:rsidRPr="00B02070">
        <w:t>: NB-IoT standalone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B02070" w:rsidRDefault="001E0A46" w:rsidP="00E07E53">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B02070" w:rsidRDefault="001E0A46" w:rsidP="00E07E53">
            <w:pPr>
              <w:pStyle w:val="TAC"/>
              <w:rPr>
                <w:lang w:eastAsia="en-US"/>
              </w:rPr>
            </w:pPr>
            <w:r w:rsidRPr="00B02070">
              <w:rPr>
                <w:rFonts w:cs="Arial"/>
                <w:color w:val="000000"/>
                <w:szCs w:val="18"/>
                <w:lang w:eastAsia="en-US"/>
              </w:rPr>
              <w:t>13312</w:t>
            </w:r>
            <w:r>
              <w:rPr>
                <w:rFonts w:cs="Arial"/>
                <w:color w:val="000000"/>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B02070" w:rsidRDefault="001E0A46" w:rsidP="00E07E53">
            <w:pPr>
              <w:pStyle w:val="TAC"/>
              <w:rPr>
                <w:lang w:eastAsia="en-US"/>
              </w:rPr>
            </w:pPr>
            <w:r w:rsidRPr="00B02070">
              <w:rPr>
                <w:rFonts w:cs="Arial"/>
                <w:color w:val="000000"/>
                <w:szCs w:val="18"/>
                <w:lang w:eastAsia="en-US"/>
              </w:rPr>
              <w:t>663.</w:t>
            </w:r>
            <w:r>
              <w:rPr>
                <w:rFonts w:cs="Arial"/>
                <w:color w:val="000000"/>
                <w:szCs w:val="18"/>
                <w:lang w:eastAsia="en-US"/>
              </w:rPr>
              <w:t>2</w:t>
            </w:r>
            <w:r w:rsidRPr="00B02070">
              <w:rPr>
                <w:rFonts w:cs="Arial"/>
                <w:color w:val="000000"/>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B02070" w:rsidRDefault="001E0A46" w:rsidP="00E07E53">
            <w:pPr>
              <w:pStyle w:val="TAC"/>
              <w:rPr>
                <w:lang w:eastAsia="en-US"/>
              </w:rPr>
            </w:pPr>
            <w:r w:rsidRPr="00B02070">
              <w:rPr>
                <w:rFonts w:cs="Arial"/>
                <w:color w:val="000000"/>
                <w:szCs w:val="18"/>
                <w:lang w:eastAsia="en-US"/>
              </w:rPr>
              <w:t>6858</w:t>
            </w:r>
            <w:r>
              <w:rPr>
                <w:rFonts w:cs="Arial"/>
                <w:color w:val="000000"/>
                <w:szCs w:val="18"/>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B02070" w:rsidRDefault="001E0A46" w:rsidP="00E07E53">
            <w:pPr>
              <w:pStyle w:val="TAC"/>
              <w:rPr>
                <w:lang w:eastAsia="en-US"/>
              </w:rPr>
            </w:pPr>
            <w:r w:rsidRPr="00B02070">
              <w:rPr>
                <w:rFonts w:cs="Arial"/>
                <w:color w:val="000000"/>
                <w:szCs w:val="18"/>
                <w:lang w:eastAsia="en-US"/>
              </w:rPr>
              <w:t>617.</w:t>
            </w:r>
            <w:r>
              <w:rPr>
                <w:rFonts w:cs="Arial"/>
                <w:color w:val="000000"/>
                <w:szCs w:val="18"/>
                <w:lang w:eastAsia="en-US"/>
              </w:rPr>
              <w:t>2</w:t>
            </w:r>
            <w:r w:rsidRPr="00B02070">
              <w:rPr>
                <w:rFonts w:cs="Arial"/>
                <w:color w:val="000000"/>
                <w:szCs w:val="18"/>
                <w:lang w:eastAsia="en-US"/>
              </w:rPr>
              <w:t>000</w:t>
            </w:r>
          </w:p>
        </w:tc>
      </w:tr>
      <w:tr w:rsidR="001E0A46" w:rsidRPr="00B02070"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B02070" w:rsidRDefault="001E0A46" w:rsidP="00E07E53">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B02070" w:rsidRDefault="001E0A46" w:rsidP="00E07E53">
            <w:pPr>
              <w:pStyle w:val="TAC"/>
              <w:rPr>
                <w:lang w:eastAsia="en-US"/>
              </w:rPr>
            </w:pPr>
            <w:r w:rsidRPr="00B02070">
              <w:rPr>
                <w:rFonts w:cs="Arial"/>
                <w:color w:val="000000"/>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B02070" w:rsidRDefault="001E0A46" w:rsidP="00E07E53">
            <w:pPr>
              <w:pStyle w:val="TAC"/>
              <w:rPr>
                <w:lang w:eastAsia="en-US"/>
              </w:rPr>
            </w:pPr>
            <w:r w:rsidRPr="00B02070">
              <w:rPr>
                <w:rFonts w:cs="Arial"/>
                <w:color w:val="000000"/>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B02070" w:rsidRDefault="001E0A46" w:rsidP="00E07E53">
            <w:pPr>
              <w:pStyle w:val="TAC"/>
              <w:rPr>
                <w:lang w:eastAsia="en-US"/>
              </w:rPr>
            </w:pPr>
            <w:r w:rsidRPr="00B02070">
              <w:rPr>
                <w:rFonts w:cs="Arial"/>
                <w:color w:val="000000"/>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B02070" w:rsidRDefault="001E0A46" w:rsidP="00E07E53">
            <w:pPr>
              <w:pStyle w:val="TAC"/>
              <w:rPr>
                <w:lang w:eastAsia="en-US"/>
              </w:rPr>
            </w:pPr>
            <w:r w:rsidRPr="00B02070">
              <w:rPr>
                <w:rFonts w:cs="Arial"/>
                <w:color w:val="000000"/>
                <w:szCs w:val="18"/>
                <w:lang w:eastAsia="en-US"/>
              </w:rPr>
              <w:t>634.5000</w:t>
            </w:r>
          </w:p>
        </w:tc>
      </w:tr>
      <w:tr w:rsidR="001E0A46" w:rsidRPr="00B02070"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B02070" w:rsidRDefault="001E0A46" w:rsidP="00E07E53">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B02070" w:rsidRDefault="001E0A46" w:rsidP="00E07E53">
            <w:pPr>
              <w:pStyle w:val="TAC"/>
              <w:rPr>
                <w:lang w:eastAsia="en-US"/>
              </w:rPr>
            </w:pPr>
            <w:r w:rsidRPr="00B02070">
              <w:rPr>
                <w:rFonts w:cs="Arial"/>
                <w:color w:val="000000"/>
                <w:szCs w:val="18"/>
                <w:lang w:eastAsia="en-US"/>
              </w:rPr>
              <w:t>13347</w:t>
            </w:r>
            <w:r>
              <w:rPr>
                <w:rFonts w:cs="Arial"/>
                <w:color w:val="000000"/>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B02070" w:rsidRDefault="001E0A46" w:rsidP="00E07E53">
            <w:pPr>
              <w:pStyle w:val="TAC"/>
              <w:rPr>
                <w:lang w:eastAsia="en-US"/>
              </w:rPr>
            </w:pPr>
            <w:r w:rsidRPr="00B02070">
              <w:rPr>
                <w:rFonts w:cs="Arial"/>
                <w:color w:val="000000"/>
                <w:szCs w:val="18"/>
                <w:lang w:eastAsia="en-US"/>
              </w:rPr>
              <w:t>697.</w:t>
            </w:r>
            <w:r>
              <w:rPr>
                <w:rFonts w:cs="Arial"/>
                <w:color w:val="000000"/>
                <w:szCs w:val="18"/>
                <w:lang w:eastAsia="en-US"/>
              </w:rPr>
              <w:t>8</w:t>
            </w:r>
            <w:r w:rsidRPr="00B02070">
              <w:rPr>
                <w:rFonts w:cs="Arial"/>
                <w:color w:val="000000"/>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B02070" w:rsidRDefault="001E0A46" w:rsidP="00E07E53">
            <w:pPr>
              <w:pStyle w:val="TAC"/>
              <w:rPr>
                <w:lang w:eastAsia="en-US"/>
              </w:rPr>
            </w:pPr>
            <w:r w:rsidRPr="00B02070">
              <w:rPr>
                <w:rFonts w:cs="Arial"/>
                <w:color w:val="000000"/>
                <w:szCs w:val="18"/>
                <w:lang w:eastAsia="en-US"/>
              </w:rPr>
              <w:t>6893</w:t>
            </w:r>
            <w:r>
              <w:rPr>
                <w:rFonts w:cs="Arial"/>
                <w:color w:val="000000"/>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B02070" w:rsidRDefault="001E0A46" w:rsidP="00E07E53">
            <w:pPr>
              <w:pStyle w:val="TAC"/>
              <w:rPr>
                <w:lang w:eastAsia="en-US"/>
              </w:rPr>
            </w:pPr>
            <w:r w:rsidRPr="00B02070">
              <w:rPr>
                <w:rFonts w:cs="Arial"/>
                <w:color w:val="000000"/>
                <w:szCs w:val="18"/>
                <w:lang w:eastAsia="en-US"/>
              </w:rPr>
              <w:t>651.</w:t>
            </w:r>
            <w:r>
              <w:rPr>
                <w:rFonts w:cs="Arial"/>
                <w:color w:val="000000"/>
                <w:szCs w:val="18"/>
                <w:lang w:eastAsia="en-US"/>
              </w:rPr>
              <w:t>8</w:t>
            </w:r>
            <w:r w:rsidRPr="00B02070">
              <w:rPr>
                <w:rFonts w:cs="Arial"/>
                <w:color w:val="000000"/>
                <w:szCs w:val="18"/>
                <w:lang w:eastAsia="en-US"/>
              </w:rPr>
              <w:t>000</w:t>
            </w:r>
          </w:p>
        </w:tc>
      </w:tr>
      <w:tr w:rsidR="001E0A46" w:rsidRPr="00B02070"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8A3E13C" w14:textId="77777777" w:rsidR="001E0A46" w:rsidRPr="00B02070" w:rsidRDefault="001E0A46" w:rsidP="001E0A46"/>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color w:val="000000"/>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color w:val="000000"/>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color w:val="000000"/>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color w:val="000000"/>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color w:val="000000"/>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color w:val="000000"/>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color w:val="000000"/>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color w:val="000000"/>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color w:val="000000"/>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color w:val="000000"/>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color w:val="000000"/>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color w:val="000000"/>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color w:val="000000"/>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color w:val="000000"/>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color w:val="000000"/>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color w:val="000000"/>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color w:val="000000"/>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color w:val="000000"/>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color w:val="000000"/>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color w:val="000000"/>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color w:val="000000"/>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color w:val="000000"/>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color w:val="000000"/>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color w:val="000000"/>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color w:val="000000"/>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color w:val="000000"/>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color w:val="000000"/>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color w:val="000000"/>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color w:val="000000"/>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color w:val="000000"/>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color w:val="000000"/>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color w:val="000000"/>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color w:val="000000"/>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color w:val="000000"/>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color w:val="000000"/>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color w:val="000000"/>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7002537D" w14:textId="068E3D53" w:rsidR="001E0A46" w:rsidRPr="00B02070" w:rsidRDefault="001E0A46" w:rsidP="001E0A46">
      <w:pPr>
        <w:pStyle w:val="TH"/>
      </w:pPr>
      <w:r w:rsidRPr="00B02070">
        <w:t>Table 8.1.3.1.1.71-2</w:t>
      </w:r>
      <w:r>
        <w:t>a</w:t>
      </w:r>
      <w:r w:rsidRPr="00B02070">
        <w:t>: NB-IoT in-band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B02070" w:rsidRDefault="001E0A46" w:rsidP="00E07E53">
            <w:pPr>
              <w:pStyle w:val="TAC"/>
              <w:rPr>
                <w:rFonts w:cs="Arial"/>
                <w:szCs w:val="18"/>
                <w:lang w:eastAsia="en-US"/>
              </w:rPr>
            </w:pPr>
            <w:r w:rsidRPr="00B02070">
              <w:rPr>
                <w:rFonts w:cs="Arial"/>
                <w:color w:val="000000"/>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B02070" w:rsidRDefault="001E0A46" w:rsidP="00E07E53">
            <w:pPr>
              <w:pStyle w:val="TAC"/>
              <w:rPr>
                <w:rFonts w:cs="Arial"/>
                <w:szCs w:val="18"/>
                <w:lang w:eastAsia="en-US"/>
              </w:rPr>
            </w:pPr>
            <w:r w:rsidRPr="00B02070">
              <w:rPr>
                <w:rFonts w:cs="Arial"/>
                <w:color w:val="000000"/>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B02070" w:rsidRDefault="001E0A46" w:rsidP="00E07E53">
            <w:pPr>
              <w:pStyle w:val="TAC"/>
              <w:rPr>
                <w:rFonts w:cs="Arial"/>
                <w:szCs w:val="18"/>
                <w:lang w:eastAsia="en-US"/>
              </w:rPr>
            </w:pPr>
            <w:r w:rsidRPr="00B02070">
              <w:rPr>
                <w:rFonts w:cs="Arial"/>
                <w:color w:val="000000"/>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B02070" w:rsidRDefault="001E0A46" w:rsidP="00E07E53">
            <w:pPr>
              <w:pStyle w:val="TAC"/>
              <w:rPr>
                <w:rFonts w:cs="Arial"/>
                <w:szCs w:val="18"/>
                <w:lang w:eastAsia="en-US"/>
              </w:rPr>
            </w:pPr>
            <w:r w:rsidRPr="00B02070">
              <w:rPr>
                <w:rFonts w:cs="Arial"/>
                <w:color w:val="000000"/>
                <w:szCs w:val="18"/>
                <w:lang w:eastAsia="en-US"/>
              </w:rPr>
              <w:t>617.6925</w:t>
            </w:r>
          </w:p>
        </w:tc>
      </w:tr>
      <w:tr w:rsidR="001E0A46" w:rsidRPr="00B02070"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B02070" w:rsidRDefault="001E0A46" w:rsidP="00E07E53">
            <w:pPr>
              <w:pStyle w:val="TAC"/>
              <w:rPr>
                <w:rFonts w:cs="Arial"/>
                <w:szCs w:val="18"/>
                <w:lang w:eastAsia="en-US"/>
              </w:rPr>
            </w:pPr>
            <w:r w:rsidRPr="00B02070">
              <w:rPr>
                <w:rFonts w:cs="Arial"/>
                <w:color w:val="000000"/>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B02070" w:rsidRDefault="001E0A46" w:rsidP="00E07E53">
            <w:pPr>
              <w:pStyle w:val="TAC"/>
              <w:rPr>
                <w:rFonts w:cs="Arial"/>
                <w:szCs w:val="18"/>
                <w:lang w:eastAsia="en-US"/>
              </w:rPr>
            </w:pPr>
            <w:r w:rsidRPr="00B02070">
              <w:rPr>
                <w:rFonts w:cs="Arial"/>
                <w:color w:val="000000"/>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B02070" w:rsidRDefault="001E0A46" w:rsidP="00E07E53">
            <w:pPr>
              <w:pStyle w:val="TAC"/>
              <w:rPr>
                <w:rFonts w:cs="Arial"/>
                <w:szCs w:val="18"/>
                <w:lang w:eastAsia="en-US"/>
              </w:rPr>
            </w:pPr>
            <w:r w:rsidRPr="00B02070">
              <w:rPr>
                <w:rFonts w:cs="Arial"/>
                <w:color w:val="000000"/>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B02070" w:rsidRDefault="001E0A46" w:rsidP="00E07E53">
            <w:pPr>
              <w:pStyle w:val="TAC"/>
              <w:rPr>
                <w:rFonts w:cs="Arial"/>
                <w:szCs w:val="18"/>
                <w:lang w:eastAsia="en-US"/>
              </w:rPr>
            </w:pPr>
            <w:r w:rsidRPr="00B02070">
              <w:rPr>
                <w:rFonts w:cs="Arial"/>
                <w:color w:val="000000"/>
                <w:szCs w:val="18"/>
                <w:lang w:eastAsia="en-US"/>
              </w:rPr>
              <w:t>622.9975</w:t>
            </w:r>
          </w:p>
        </w:tc>
      </w:tr>
      <w:tr w:rsidR="001E0A46" w:rsidRPr="00B02070"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B02070" w:rsidRDefault="001E0A46" w:rsidP="00E07E53">
            <w:pPr>
              <w:pStyle w:val="TAC"/>
              <w:rPr>
                <w:rFonts w:cs="Arial"/>
                <w:szCs w:val="18"/>
                <w:lang w:eastAsia="en-US"/>
              </w:rPr>
            </w:pPr>
            <w:r w:rsidRPr="00B02070">
              <w:rPr>
                <w:rFonts w:cs="Arial"/>
                <w:color w:val="000000"/>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B02070" w:rsidRDefault="001E0A46" w:rsidP="00E07E53">
            <w:pPr>
              <w:pStyle w:val="TAC"/>
              <w:rPr>
                <w:rFonts w:cs="Arial"/>
                <w:szCs w:val="18"/>
                <w:lang w:eastAsia="en-US"/>
              </w:rPr>
            </w:pPr>
            <w:r w:rsidRPr="00B02070">
              <w:rPr>
                <w:rFonts w:cs="Arial"/>
                <w:color w:val="000000"/>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B02070" w:rsidRDefault="001E0A46" w:rsidP="00E07E53">
            <w:pPr>
              <w:pStyle w:val="TAC"/>
              <w:rPr>
                <w:rFonts w:cs="Arial"/>
                <w:szCs w:val="18"/>
                <w:lang w:eastAsia="en-US"/>
              </w:rPr>
            </w:pPr>
            <w:r w:rsidRPr="00B02070">
              <w:rPr>
                <w:rFonts w:cs="Arial"/>
                <w:color w:val="000000"/>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B02070" w:rsidRDefault="001E0A46" w:rsidP="00E07E53">
            <w:pPr>
              <w:pStyle w:val="TAC"/>
              <w:rPr>
                <w:rFonts w:cs="Arial"/>
                <w:szCs w:val="18"/>
                <w:lang w:eastAsia="en-US"/>
              </w:rPr>
            </w:pPr>
            <w:r w:rsidRPr="00B02070">
              <w:rPr>
                <w:rFonts w:cs="Arial"/>
                <w:color w:val="000000"/>
                <w:szCs w:val="18"/>
                <w:lang w:eastAsia="en-US"/>
              </w:rPr>
              <w:t>623.8975</w:t>
            </w:r>
          </w:p>
        </w:tc>
      </w:tr>
      <w:tr w:rsidR="001E0A46" w:rsidRPr="00B02070"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B02070" w:rsidRDefault="001E0A46" w:rsidP="00E07E53">
            <w:pPr>
              <w:pStyle w:val="TAC"/>
              <w:rPr>
                <w:rFonts w:cs="Arial"/>
                <w:szCs w:val="18"/>
                <w:lang w:eastAsia="en-US"/>
              </w:rPr>
            </w:pPr>
            <w:r w:rsidRPr="00B02070">
              <w:rPr>
                <w:rFonts w:cs="Arial"/>
                <w:color w:val="000000"/>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B02070" w:rsidRDefault="001E0A46" w:rsidP="00E07E53">
            <w:pPr>
              <w:pStyle w:val="TAC"/>
              <w:rPr>
                <w:rFonts w:cs="Arial"/>
                <w:szCs w:val="18"/>
                <w:lang w:eastAsia="en-US"/>
              </w:rPr>
            </w:pPr>
            <w:r w:rsidRPr="00B02070">
              <w:rPr>
                <w:rFonts w:cs="Arial"/>
                <w:color w:val="000000"/>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B02070" w:rsidRDefault="001E0A46" w:rsidP="00E07E53">
            <w:pPr>
              <w:pStyle w:val="TAC"/>
              <w:rPr>
                <w:rFonts w:cs="Arial"/>
                <w:szCs w:val="18"/>
                <w:lang w:eastAsia="en-US"/>
              </w:rPr>
            </w:pPr>
            <w:r w:rsidRPr="00B02070">
              <w:rPr>
                <w:rFonts w:cs="Arial"/>
                <w:color w:val="000000"/>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B02070" w:rsidRDefault="001E0A46" w:rsidP="00E07E53">
            <w:pPr>
              <w:pStyle w:val="TAC"/>
              <w:rPr>
                <w:rFonts w:cs="Arial"/>
                <w:szCs w:val="18"/>
                <w:lang w:eastAsia="en-US"/>
              </w:rPr>
            </w:pPr>
            <w:r w:rsidRPr="00B02070">
              <w:rPr>
                <w:rFonts w:cs="Arial"/>
                <w:color w:val="000000"/>
                <w:szCs w:val="18"/>
                <w:lang w:eastAsia="en-US"/>
              </w:rPr>
              <w:t>633.5925</w:t>
            </w:r>
          </w:p>
        </w:tc>
      </w:tr>
      <w:tr w:rsidR="001E0A46" w:rsidRPr="00B02070"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B02070" w:rsidRDefault="001E0A46" w:rsidP="00E07E53">
            <w:pPr>
              <w:pStyle w:val="TAC"/>
              <w:rPr>
                <w:rFonts w:cs="Arial"/>
                <w:szCs w:val="18"/>
                <w:lang w:eastAsia="en-US"/>
              </w:rPr>
            </w:pPr>
            <w:r w:rsidRPr="00B02070">
              <w:rPr>
                <w:rFonts w:cs="Arial"/>
                <w:color w:val="000000"/>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B02070" w:rsidRDefault="001E0A46" w:rsidP="00E07E53">
            <w:pPr>
              <w:pStyle w:val="TAC"/>
              <w:rPr>
                <w:rFonts w:cs="Arial"/>
                <w:szCs w:val="18"/>
                <w:lang w:eastAsia="en-US"/>
              </w:rPr>
            </w:pPr>
            <w:r w:rsidRPr="00B02070">
              <w:rPr>
                <w:rFonts w:cs="Arial"/>
                <w:color w:val="000000"/>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B02070" w:rsidRDefault="001E0A46" w:rsidP="00E07E53">
            <w:pPr>
              <w:pStyle w:val="TAC"/>
              <w:rPr>
                <w:rFonts w:cs="Arial"/>
                <w:szCs w:val="18"/>
                <w:lang w:eastAsia="en-US"/>
              </w:rPr>
            </w:pPr>
            <w:r w:rsidRPr="00B02070">
              <w:rPr>
                <w:rFonts w:cs="Arial"/>
                <w:color w:val="000000"/>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B02070" w:rsidRDefault="001E0A46" w:rsidP="00E07E53">
            <w:pPr>
              <w:pStyle w:val="TAC"/>
              <w:rPr>
                <w:rFonts w:cs="Arial"/>
                <w:szCs w:val="18"/>
                <w:lang w:eastAsia="en-US"/>
              </w:rPr>
            </w:pPr>
            <w:r w:rsidRPr="00B02070">
              <w:rPr>
                <w:rFonts w:cs="Arial"/>
                <w:color w:val="000000"/>
                <w:szCs w:val="18"/>
                <w:lang w:eastAsia="en-US"/>
              </w:rPr>
              <w:t>635.4975</w:t>
            </w:r>
          </w:p>
        </w:tc>
      </w:tr>
      <w:tr w:rsidR="001E0A46" w:rsidRPr="00B02070"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B02070" w:rsidRDefault="001E0A46" w:rsidP="00E07E53">
            <w:pPr>
              <w:pStyle w:val="TAC"/>
              <w:rPr>
                <w:rFonts w:cs="Arial"/>
                <w:szCs w:val="18"/>
                <w:lang w:eastAsia="en-US"/>
              </w:rPr>
            </w:pPr>
            <w:r w:rsidRPr="00B02070">
              <w:rPr>
                <w:rFonts w:cs="Arial"/>
                <w:color w:val="000000"/>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B02070" w:rsidRDefault="001E0A46" w:rsidP="00E07E53">
            <w:pPr>
              <w:pStyle w:val="TAC"/>
              <w:rPr>
                <w:rFonts w:cs="Arial"/>
                <w:szCs w:val="18"/>
                <w:lang w:eastAsia="en-US"/>
              </w:rPr>
            </w:pPr>
            <w:r>
              <w:rPr>
                <w:rFonts w:cs="Arial"/>
                <w:color w:val="000000"/>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B02070" w:rsidRDefault="001E0A46" w:rsidP="00E07E53">
            <w:pPr>
              <w:pStyle w:val="TAC"/>
              <w:rPr>
                <w:rFonts w:cs="Arial"/>
                <w:szCs w:val="18"/>
                <w:lang w:eastAsia="en-US"/>
              </w:rPr>
            </w:pPr>
            <w:r w:rsidRPr="00B02070">
              <w:rPr>
                <w:rFonts w:cs="Arial"/>
                <w:color w:val="000000"/>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B02070" w:rsidRDefault="001E0A46" w:rsidP="00E07E53">
            <w:pPr>
              <w:pStyle w:val="TAC"/>
              <w:rPr>
                <w:rFonts w:cs="Arial"/>
                <w:szCs w:val="18"/>
                <w:lang w:eastAsia="en-US"/>
              </w:rPr>
            </w:pPr>
            <w:r w:rsidRPr="00B02070">
              <w:rPr>
                <w:rFonts w:cs="Arial"/>
                <w:color w:val="000000"/>
                <w:szCs w:val="18"/>
                <w:lang w:eastAsia="en-US"/>
              </w:rPr>
              <w:t>636.3975</w:t>
            </w:r>
          </w:p>
        </w:tc>
      </w:tr>
      <w:tr w:rsidR="001E0A46" w:rsidRPr="00B02070"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B02070" w:rsidRDefault="001E0A46" w:rsidP="00E07E53">
            <w:pPr>
              <w:pStyle w:val="TAC"/>
              <w:rPr>
                <w:rFonts w:cs="Arial"/>
                <w:szCs w:val="18"/>
                <w:lang w:eastAsia="en-US"/>
              </w:rPr>
            </w:pPr>
            <w:r w:rsidRPr="00B02070">
              <w:rPr>
                <w:rFonts w:cs="Arial"/>
                <w:color w:val="000000"/>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B02070" w:rsidRDefault="001E0A46" w:rsidP="00E07E53">
            <w:pPr>
              <w:pStyle w:val="TAC"/>
              <w:rPr>
                <w:rFonts w:cs="Arial"/>
                <w:szCs w:val="18"/>
                <w:lang w:eastAsia="en-US"/>
              </w:rPr>
            </w:pPr>
            <w:r w:rsidRPr="00B02070">
              <w:rPr>
                <w:rFonts w:cs="Arial"/>
                <w:color w:val="000000"/>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B02070" w:rsidRDefault="001E0A46" w:rsidP="00E07E53">
            <w:pPr>
              <w:pStyle w:val="TAC"/>
              <w:rPr>
                <w:rFonts w:cs="Arial"/>
                <w:szCs w:val="18"/>
                <w:lang w:eastAsia="en-US"/>
              </w:rPr>
            </w:pPr>
            <w:r w:rsidRPr="00B02070">
              <w:rPr>
                <w:rFonts w:cs="Arial"/>
                <w:color w:val="000000"/>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B02070" w:rsidRDefault="001E0A46" w:rsidP="00E07E53">
            <w:pPr>
              <w:pStyle w:val="TAC"/>
              <w:rPr>
                <w:rFonts w:cs="Arial"/>
                <w:szCs w:val="18"/>
                <w:lang w:eastAsia="en-US"/>
              </w:rPr>
            </w:pPr>
            <w:r>
              <w:rPr>
                <w:rFonts w:cs="Arial"/>
                <w:color w:val="000000"/>
                <w:szCs w:val="18"/>
                <w:lang w:eastAsia="en-US"/>
              </w:rPr>
              <w:t>651.3075</w:t>
            </w:r>
          </w:p>
        </w:tc>
      </w:tr>
      <w:tr w:rsidR="001E0A46" w:rsidRPr="00B02070"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B02070" w:rsidRDefault="001E0A46" w:rsidP="00E07E53">
            <w:pPr>
              <w:pStyle w:val="TAC"/>
              <w:rPr>
                <w:rFonts w:cs="Arial"/>
                <w:szCs w:val="18"/>
                <w:lang w:eastAsia="en-US"/>
              </w:rPr>
            </w:pPr>
            <w:r w:rsidRPr="00B02070">
              <w:rPr>
                <w:rFonts w:cs="Arial"/>
                <w:color w:val="000000"/>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B02070" w:rsidRDefault="001E0A46" w:rsidP="00E07E53">
            <w:pPr>
              <w:pStyle w:val="TAC"/>
              <w:rPr>
                <w:rFonts w:cs="Arial"/>
                <w:szCs w:val="18"/>
                <w:lang w:eastAsia="en-US"/>
              </w:rPr>
            </w:pPr>
            <w:r w:rsidRPr="00B02070">
              <w:rPr>
                <w:rFonts w:cs="Arial"/>
                <w:color w:val="000000"/>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B02070" w:rsidRDefault="001E0A46" w:rsidP="00E07E53">
            <w:pPr>
              <w:pStyle w:val="TAC"/>
              <w:rPr>
                <w:rFonts w:cs="Arial"/>
                <w:szCs w:val="18"/>
                <w:lang w:eastAsia="en-US"/>
              </w:rPr>
            </w:pPr>
            <w:r w:rsidRPr="00B02070">
              <w:rPr>
                <w:rFonts w:cs="Arial"/>
                <w:color w:val="000000"/>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B02070" w:rsidRDefault="001E0A46" w:rsidP="00E07E53">
            <w:pPr>
              <w:pStyle w:val="TAC"/>
              <w:rPr>
                <w:rFonts w:cs="Arial"/>
                <w:szCs w:val="18"/>
                <w:lang w:eastAsia="en-US"/>
              </w:rPr>
            </w:pPr>
            <w:r w:rsidRPr="00B02070">
              <w:rPr>
                <w:rFonts w:cs="Arial"/>
                <w:color w:val="000000"/>
                <w:szCs w:val="18"/>
                <w:lang w:eastAsia="en-US"/>
              </w:rPr>
              <w:t>647.9975</w:t>
            </w:r>
          </w:p>
        </w:tc>
      </w:tr>
      <w:tr w:rsidR="001E0A46" w:rsidRPr="00B02070"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B02070" w:rsidRDefault="001E0A46" w:rsidP="00E07E53">
            <w:pPr>
              <w:pStyle w:val="TAC"/>
              <w:rPr>
                <w:rFonts w:cs="Arial"/>
                <w:szCs w:val="18"/>
                <w:lang w:eastAsia="en-US"/>
              </w:rPr>
            </w:pPr>
            <w:r w:rsidRPr="00B02070">
              <w:rPr>
                <w:rFonts w:cs="Arial"/>
                <w:color w:val="000000"/>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B02070" w:rsidRDefault="001E0A46" w:rsidP="00E07E53">
            <w:pPr>
              <w:pStyle w:val="TAC"/>
              <w:rPr>
                <w:rFonts w:cs="Arial"/>
                <w:szCs w:val="18"/>
                <w:lang w:eastAsia="en-US"/>
              </w:rPr>
            </w:pPr>
            <w:r w:rsidRPr="00B02070">
              <w:rPr>
                <w:rFonts w:cs="Arial"/>
                <w:color w:val="000000"/>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B02070" w:rsidRDefault="001E0A46" w:rsidP="00E07E53">
            <w:pPr>
              <w:pStyle w:val="TAC"/>
              <w:rPr>
                <w:rFonts w:cs="Arial"/>
                <w:szCs w:val="18"/>
                <w:lang w:eastAsia="en-US"/>
              </w:rPr>
            </w:pPr>
            <w:r w:rsidRPr="00B02070">
              <w:rPr>
                <w:rFonts w:cs="Arial"/>
                <w:color w:val="000000"/>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B02070" w:rsidRDefault="001E0A46" w:rsidP="00E07E53">
            <w:pPr>
              <w:pStyle w:val="TAC"/>
              <w:rPr>
                <w:rFonts w:cs="Arial"/>
                <w:szCs w:val="18"/>
                <w:lang w:eastAsia="en-US"/>
              </w:rPr>
            </w:pPr>
            <w:r w:rsidRPr="00B02070">
              <w:rPr>
                <w:rFonts w:cs="Arial"/>
                <w:color w:val="000000"/>
                <w:szCs w:val="18"/>
                <w:lang w:eastAsia="en-US"/>
              </w:rPr>
              <w:t>648.8975</w:t>
            </w:r>
          </w:p>
        </w:tc>
      </w:tr>
      <w:tr w:rsidR="001E0A46" w:rsidRPr="00B02070"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B02070" w:rsidRDefault="001E0A46" w:rsidP="00E07E53">
            <w:pPr>
              <w:pStyle w:val="TAN"/>
              <w:rPr>
                <w:lang w:eastAsia="en-US"/>
              </w:rPr>
            </w:pPr>
            <w:r w:rsidRPr="00B02070">
              <w:rPr>
                <w:lang w:eastAsia="en-US"/>
              </w:rPr>
              <w:t>NOTE 1: Related to LTE channel BW 3 MHz</w:t>
            </w:r>
          </w:p>
          <w:p w14:paraId="6693D53F"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68B371" w14:textId="77777777" w:rsidR="001E0A46" w:rsidRPr="00B02070" w:rsidRDefault="001E0A46" w:rsidP="00E07E53">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5BB8E2EC" w14:textId="77777777" w:rsidR="001E0A46" w:rsidRPr="00B02070" w:rsidRDefault="001E0A46" w:rsidP="00E07E53">
            <w:pPr>
              <w:pStyle w:val="TAN"/>
              <w:rPr>
                <w:lang w:eastAsia="en-US"/>
              </w:rPr>
            </w:pPr>
            <w:r w:rsidRPr="00B02070">
              <w:rPr>
                <w:lang w:eastAsia="en-US"/>
              </w:rPr>
              <w:t>NOTE 4: Defined for NB-IoT UL subcarrier spacing 15 kHz. Also applicable for 3.75 kHz UL sub-carrier spacing</w:t>
            </w:r>
          </w:p>
        </w:tc>
      </w:tr>
    </w:tbl>
    <w:p w14:paraId="44642B1E" w14:textId="77777777" w:rsidR="001E0A46" w:rsidRPr="00B02070" w:rsidRDefault="001E0A46" w:rsidP="001E0A46"/>
    <w:p w14:paraId="29BEBB18" w14:textId="77777777" w:rsidR="0034292C" w:rsidRPr="00B02070" w:rsidRDefault="0034292C" w:rsidP="0034292C">
      <w:pPr>
        <w:pStyle w:val="TH"/>
      </w:pPr>
      <w:r w:rsidRPr="00B02070">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color w:val="000000"/>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color w:val="000000"/>
                <w:szCs w:val="18"/>
                <w:lang w:eastAsia="en-US"/>
              </w:rPr>
              <w:t>663. 1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color w:val="000000"/>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color w:val="000000"/>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color w:val="000000"/>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color w:val="000000"/>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color w:val="000000"/>
                <w:szCs w:val="18"/>
                <w:lang w:eastAsia="en-US"/>
              </w:rPr>
              <w:t>678. 1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color w:val="000000"/>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color w:val="000000"/>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color w:val="000000"/>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color w:val="000000"/>
                <w:szCs w:val="18"/>
                <w:lang w:eastAsia="en-US"/>
              </w:rPr>
            </w:pPr>
            <w:r w:rsidRPr="000C5D2C">
              <w:rPr>
                <w:rFonts w:cs="Arial"/>
                <w:color w:val="000000"/>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color w:val="000000"/>
                <w:szCs w:val="18"/>
                <w:lang w:eastAsia="en-US"/>
              </w:rPr>
            </w:pPr>
            <w:r>
              <w:rPr>
                <w:rFonts w:cs="Arial"/>
                <w:color w:val="000000"/>
                <w:szCs w:val="18"/>
                <w:lang w:eastAsia="en-US"/>
              </w:rPr>
              <w:t>685.</w:t>
            </w:r>
            <w:r w:rsidRPr="000C5D2C">
              <w:rPr>
                <w:rFonts w:cs="Arial"/>
                <w:color w:val="000000"/>
                <w:szCs w:val="18"/>
                <w:lang w:eastAsia="en-US"/>
              </w:rPr>
              <w:t xml:space="preserve">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color w:val="000000"/>
                <w:szCs w:val="18"/>
                <w:lang w:eastAsia="en-US"/>
              </w:rPr>
            </w:pPr>
            <w:r w:rsidRPr="000C5D2C">
              <w:rPr>
                <w:rFonts w:cs="Arial"/>
                <w:color w:val="000000"/>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color w:val="000000"/>
                <w:szCs w:val="18"/>
                <w:lang w:eastAsia="en-US"/>
              </w:rPr>
            </w:pPr>
            <w:r>
              <w:rPr>
                <w:rFonts w:cs="Arial"/>
                <w:color w:val="000000"/>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color w:val="000000"/>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color w:val="000000"/>
                <w:szCs w:val="18"/>
                <w:lang w:eastAsia="en-US"/>
              </w:rPr>
              <w:t xml:space="preserve">697. </w:t>
            </w:r>
            <w:r>
              <w:rPr>
                <w:rFonts w:cs="Arial"/>
                <w:color w:val="000000"/>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color w:val="000000"/>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color w:val="000000"/>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5B4A9035" w14:textId="77777777" w:rsidR="001E0A46" w:rsidRPr="00B02070" w:rsidRDefault="001E0A46" w:rsidP="001E0A46">
      <w:pPr>
        <w:pStyle w:val="TH"/>
      </w:pPr>
      <w:bookmarkStart w:id="166" w:name="_Toc446340266"/>
      <w:bookmarkStart w:id="167" w:name="_Toc446340280"/>
      <w:r w:rsidRPr="00B02070">
        <w:t>Table 8.1.3.1.1.71-3</w:t>
      </w:r>
      <w:r>
        <w:t>a</w:t>
      </w:r>
      <w:r w:rsidRPr="00B02070">
        <w:t>: NB-IoT guard-band Test frequencies for operating band 71</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0C5D2C" w:rsidRDefault="001E0A46" w:rsidP="00E07E53">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0C5D2C" w:rsidRDefault="001E0A46" w:rsidP="00E07E53">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0C5D2C" w:rsidRDefault="001E0A46" w:rsidP="00E07E53">
            <w:pPr>
              <w:pStyle w:val="TAC"/>
              <w:rPr>
                <w:rFonts w:cs="Arial"/>
                <w:szCs w:val="18"/>
                <w:lang w:eastAsia="en-US"/>
              </w:rPr>
            </w:pPr>
            <w:r w:rsidRPr="000C5D2C">
              <w:rPr>
                <w:rFonts w:cs="Arial"/>
                <w:color w:val="000000"/>
                <w:szCs w:val="18"/>
                <w:lang w:eastAsia="en-US"/>
              </w:rPr>
              <w:t>13312</w:t>
            </w:r>
            <w:r>
              <w:rPr>
                <w:rFonts w:cs="Arial"/>
                <w:color w:val="000000"/>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0C5D2C" w:rsidRDefault="001E0A46" w:rsidP="00E07E53">
            <w:pPr>
              <w:pStyle w:val="TAC"/>
              <w:rPr>
                <w:rFonts w:cs="Arial"/>
                <w:szCs w:val="18"/>
                <w:lang w:eastAsia="en-US"/>
              </w:rPr>
            </w:pPr>
            <w:r w:rsidRPr="000C5D2C">
              <w:rPr>
                <w:rFonts w:cs="Arial"/>
                <w:color w:val="000000"/>
                <w:szCs w:val="18"/>
                <w:lang w:eastAsia="en-US"/>
              </w:rPr>
              <w:t xml:space="preserve">663. </w:t>
            </w:r>
            <w:r>
              <w:rPr>
                <w:rFonts w:cs="Arial"/>
                <w:color w:val="000000"/>
                <w:szCs w:val="18"/>
                <w:lang w:eastAsia="en-US"/>
              </w:rPr>
              <w:t>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0C5D2C" w:rsidRDefault="001E0A46" w:rsidP="00E07E53">
            <w:pPr>
              <w:pStyle w:val="TAC"/>
              <w:rPr>
                <w:rFonts w:cs="Arial"/>
                <w:szCs w:val="18"/>
                <w:lang w:eastAsia="en-US"/>
              </w:rPr>
            </w:pPr>
            <w:r w:rsidRPr="000C5D2C">
              <w:rPr>
                <w:rFonts w:cs="Arial"/>
                <w:color w:val="000000"/>
                <w:szCs w:val="18"/>
                <w:lang w:eastAsia="en-US"/>
              </w:rPr>
              <w:t>6858</w:t>
            </w:r>
            <w:r>
              <w:rPr>
                <w:rFonts w:cs="Arial"/>
                <w:color w:val="000000"/>
                <w:szCs w:val="18"/>
                <w:lang w:eastAsia="en-US"/>
              </w:rPr>
              <w:t>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0C5D2C" w:rsidRDefault="001E0A46" w:rsidP="00E07E53">
            <w:pPr>
              <w:pStyle w:val="TAC"/>
              <w:rPr>
                <w:rFonts w:cs="Arial"/>
                <w:szCs w:val="18"/>
                <w:lang w:eastAsia="en-US"/>
              </w:rPr>
            </w:pPr>
            <w:r w:rsidRPr="000C5D2C">
              <w:rPr>
                <w:rFonts w:cs="Arial"/>
                <w:color w:val="000000"/>
                <w:szCs w:val="18"/>
                <w:lang w:eastAsia="en-US"/>
              </w:rPr>
              <w:t>617.</w:t>
            </w:r>
            <w:r>
              <w:rPr>
                <w:rFonts w:cs="Arial"/>
                <w:color w:val="000000"/>
                <w:szCs w:val="18"/>
                <w:lang w:eastAsia="en-US"/>
              </w:rPr>
              <w:t>2</w:t>
            </w:r>
            <w:r w:rsidRPr="000C5D2C">
              <w:rPr>
                <w:rFonts w:cs="Arial"/>
                <w:color w:val="000000"/>
                <w:szCs w:val="18"/>
                <w:lang w:eastAsia="en-US"/>
              </w:rPr>
              <w:t>075</w:t>
            </w:r>
          </w:p>
        </w:tc>
      </w:tr>
      <w:tr w:rsidR="001E0A46" w:rsidRPr="000C5D2C"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0C5D2C" w:rsidRDefault="001E0A46" w:rsidP="00E07E53">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0C5D2C" w:rsidRDefault="001E0A46" w:rsidP="00E07E53">
            <w:pPr>
              <w:pStyle w:val="TAC"/>
              <w:rPr>
                <w:rFonts w:cs="Arial"/>
                <w:color w:val="000000"/>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0C5D2C" w:rsidRDefault="001E0A46" w:rsidP="00E07E53">
            <w:pPr>
              <w:pStyle w:val="TAC"/>
              <w:rPr>
                <w:rFonts w:cs="Arial"/>
                <w:szCs w:val="18"/>
                <w:lang w:eastAsia="en-US"/>
              </w:rPr>
            </w:pPr>
            <w:r w:rsidRPr="000C5D2C">
              <w:rPr>
                <w:rFonts w:cs="Arial"/>
                <w:color w:val="000000"/>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0C5D2C" w:rsidRDefault="001E0A46" w:rsidP="00E07E53">
            <w:pPr>
              <w:pStyle w:val="TAC"/>
              <w:rPr>
                <w:rFonts w:cs="Arial"/>
                <w:szCs w:val="18"/>
                <w:lang w:eastAsia="en-US"/>
              </w:rPr>
            </w:pPr>
            <w:r w:rsidRPr="000C5D2C">
              <w:rPr>
                <w:rFonts w:cs="Arial"/>
                <w:color w:val="000000"/>
                <w:szCs w:val="18"/>
                <w:lang w:eastAsia="en-US"/>
              </w:rPr>
              <w:t>678. 1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0C5D2C" w:rsidRDefault="001E0A46" w:rsidP="00E07E53">
            <w:pPr>
              <w:pStyle w:val="TAC"/>
              <w:rPr>
                <w:rFonts w:cs="Arial"/>
                <w:szCs w:val="18"/>
                <w:lang w:eastAsia="en-US"/>
              </w:rPr>
            </w:pPr>
            <w:r w:rsidRPr="000C5D2C">
              <w:rPr>
                <w:rFonts w:cs="Arial"/>
                <w:color w:val="000000"/>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0C5D2C" w:rsidRDefault="001E0A46" w:rsidP="00E07E53">
            <w:pPr>
              <w:pStyle w:val="TAC"/>
              <w:rPr>
                <w:rFonts w:cs="Arial"/>
                <w:szCs w:val="18"/>
                <w:lang w:eastAsia="en-US"/>
              </w:rPr>
            </w:pPr>
            <w:r w:rsidRPr="000C5D2C">
              <w:rPr>
                <w:rFonts w:cs="Arial"/>
                <w:color w:val="000000"/>
                <w:szCs w:val="18"/>
                <w:lang w:eastAsia="en-US"/>
              </w:rPr>
              <w:t>632.1075</w:t>
            </w:r>
          </w:p>
        </w:tc>
      </w:tr>
      <w:tr w:rsidR="001E0A46" w:rsidRPr="000C5D2C"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0C5D2C"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0C5D2C" w:rsidRDefault="001E0A46" w:rsidP="00E07E53">
            <w:pPr>
              <w:pStyle w:val="TAC"/>
              <w:rPr>
                <w:rFonts w:cs="Arial"/>
                <w:color w:val="000000"/>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0C5D2C" w:rsidRDefault="001E0A46" w:rsidP="00E07E53">
            <w:pPr>
              <w:pStyle w:val="TAC"/>
              <w:rPr>
                <w:rFonts w:cs="Arial"/>
                <w:color w:val="000000"/>
                <w:szCs w:val="18"/>
                <w:lang w:eastAsia="en-US"/>
              </w:rPr>
            </w:pPr>
            <w:r w:rsidRPr="000C5D2C">
              <w:rPr>
                <w:rFonts w:cs="Arial"/>
                <w:color w:val="000000"/>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0C5D2C" w:rsidRDefault="001E0A46" w:rsidP="00E07E53">
            <w:pPr>
              <w:pStyle w:val="TAC"/>
              <w:rPr>
                <w:rFonts w:cs="Arial"/>
                <w:color w:val="000000"/>
                <w:szCs w:val="18"/>
                <w:lang w:eastAsia="en-US"/>
              </w:rPr>
            </w:pPr>
            <w:r>
              <w:rPr>
                <w:rFonts w:cs="Arial"/>
                <w:color w:val="000000"/>
                <w:szCs w:val="18"/>
                <w:lang w:eastAsia="en-US"/>
              </w:rPr>
              <w:t>685.</w:t>
            </w:r>
            <w:r w:rsidRPr="000C5D2C">
              <w:rPr>
                <w:rFonts w:cs="Arial"/>
                <w:color w:val="000000"/>
                <w:szCs w:val="18"/>
                <w:lang w:eastAsia="en-US"/>
              </w:rPr>
              <w:t xml:space="preserve">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0C5D2C" w:rsidRDefault="001E0A46" w:rsidP="00E07E53">
            <w:pPr>
              <w:pStyle w:val="TAC"/>
              <w:rPr>
                <w:rFonts w:cs="Arial"/>
                <w:color w:val="000000"/>
                <w:szCs w:val="18"/>
                <w:lang w:eastAsia="en-US"/>
              </w:rPr>
            </w:pPr>
            <w:r w:rsidRPr="000C5D2C">
              <w:rPr>
                <w:rFonts w:cs="Arial"/>
                <w:color w:val="000000"/>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0C5D2C" w:rsidRDefault="001E0A46" w:rsidP="00E07E53">
            <w:pPr>
              <w:pStyle w:val="TAC"/>
              <w:rPr>
                <w:rFonts w:cs="Arial"/>
                <w:color w:val="000000"/>
                <w:szCs w:val="18"/>
                <w:lang w:eastAsia="en-US"/>
              </w:rPr>
            </w:pPr>
            <w:r>
              <w:rPr>
                <w:rFonts w:cs="Arial"/>
                <w:color w:val="000000"/>
                <w:szCs w:val="18"/>
                <w:lang w:eastAsia="en-US"/>
              </w:rPr>
              <w:t>639.1075</w:t>
            </w:r>
          </w:p>
        </w:tc>
      </w:tr>
      <w:tr w:rsidR="001E0A46" w:rsidRPr="000C5D2C"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0C5D2C" w:rsidRDefault="001E0A46" w:rsidP="00E07E53">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0C5D2C" w:rsidRDefault="001E0A46" w:rsidP="00E07E53">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0C5D2C" w:rsidRDefault="001E0A46" w:rsidP="00E07E53">
            <w:pPr>
              <w:pStyle w:val="TAC"/>
              <w:rPr>
                <w:rFonts w:cs="Arial"/>
                <w:szCs w:val="18"/>
                <w:lang w:eastAsia="en-US"/>
              </w:rPr>
            </w:pPr>
            <w:r w:rsidRPr="000C5D2C">
              <w:rPr>
                <w:rFonts w:cs="Arial"/>
                <w:color w:val="000000"/>
                <w:szCs w:val="18"/>
                <w:lang w:eastAsia="en-US"/>
              </w:rPr>
              <w:t>13347</w:t>
            </w:r>
            <w:r>
              <w:rPr>
                <w:rFonts w:cs="Arial"/>
                <w:color w:val="000000"/>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0C5D2C" w:rsidRDefault="001E0A46" w:rsidP="00E07E53">
            <w:pPr>
              <w:pStyle w:val="TAC"/>
              <w:rPr>
                <w:rFonts w:cs="Arial"/>
                <w:szCs w:val="18"/>
                <w:lang w:eastAsia="en-US"/>
              </w:rPr>
            </w:pPr>
            <w:r w:rsidRPr="000C5D2C">
              <w:rPr>
                <w:rFonts w:cs="Arial"/>
                <w:color w:val="000000"/>
                <w:szCs w:val="18"/>
                <w:lang w:eastAsia="en-US"/>
              </w:rPr>
              <w:t xml:space="preserve">697. </w:t>
            </w:r>
            <w:r>
              <w:rPr>
                <w:rFonts w:cs="Arial"/>
                <w:color w:val="000000"/>
                <w:szCs w:val="18"/>
                <w:lang w:eastAsia="en-US"/>
              </w:rPr>
              <w:t>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0C5D2C" w:rsidRDefault="001E0A46" w:rsidP="00E07E53">
            <w:pPr>
              <w:pStyle w:val="TAC"/>
              <w:rPr>
                <w:rFonts w:cs="Arial"/>
                <w:szCs w:val="18"/>
                <w:lang w:eastAsia="en-US"/>
              </w:rPr>
            </w:pPr>
            <w:r w:rsidRPr="000C5D2C">
              <w:rPr>
                <w:rFonts w:cs="Arial"/>
                <w:color w:val="000000"/>
                <w:szCs w:val="18"/>
                <w:lang w:eastAsia="en-US"/>
              </w:rPr>
              <w:t>6893</w:t>
            </w:r>
            <w:r>
              <w:rPr>
                <w:rFonts w:cs="Arial"/>
                <w:color w:val="000000"/>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0C5D2C" w:rsidRDefault="001E0A46" w:rsidP="00E07E53">
            <w:pPr>
              <w:pStyle w:val="TAC"/>
              <w:rPr>
                <w:rFonts w:cs="Arial"/>
                <w:szCs w:val="18"/>
                <w:lang w:eastAsia="en-US"/>
              </w:rPr>
            </w:pPr>
            <w:r w:rsidRPr="000C5D2C">
              <w:rPr>
                <w:rFonts w:cs="Arial"/>
                <w:color w:val="000000"/>
                <w:szCs w:val="18"/>
                <w:lang w:eastAsia="en-US"/>
              </w:rPr>
              <w:t>651.</w:t>
            </w:r>
            <w:r>
              <w:rPr>
                <w:rFonts w:cs="Arial"/>
                <w:color w:val="000000"/>
                <w:szCs w:val="18"/>
                <w:lang w:eastAsia="en-US"/>
              </w:rPr>
              <w:t>7</w:t>
            </w:r>
            <w:r w:rsidRPr="000C5D2C">
              <w:rPr>
                <w:rFonts w:cs="Arial"/>
                <w:color w:val="000000"/>
                <w:szCs w:val="18"/>
                <w:lang w:eastAsia="en-US"/>
              </w:rPr>
              <w:t>925</w:t>
            </w:r>
          </w:p>
        </w:tc>
      </w:tr>
      <w:tr w:rsidR="001E0A46" w:rsidRPr="000C5D2C"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0C5D2C" w:rsidRDefault="001E0A46" w:rsidP="00E07E53">
            <w:pPr>
              <w:pStyle w:val="TAN"/>
              <w:rPr>
                <w:lang w:eastAsia="en-US"/>
              </w:rPr>
            </w:pPr>
            <w:r w:rsidRPr="000C5D2C">
              <w:rPr>
                <w:lang w:eastAsia="en-US"/>
              </w:rPr>
              <w:t>NOTE 1: Defined for NB-IoT UL subcarrier spacing 15 kHz. Also applicable for 3.75 kHz UL sub-carrier spacing</w:t>
            </w:r>
          </w:p>
        </w:tc>
      </w:tr>
    </w:tbl>
    <w:p w14:paraId="152D2079" w14:textId="77777777" w:rsidR="001E0A46" w:rsidRPr="002B3813" w:rsidRDefault="001E0A46" w:rsidP="001E0A46"/>
    <w:p w14:paraId="2F833676" w14:textId="77777777" w:rsidR="00625AAA" w:rsidRPr="00ED5F9E" w:rsidRDefault="00625AAA" w:rsidP="00625AAA">
      <w:pPr>
        <w:pStyle w:val="H6"/>
      </w:pPr>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color w:val="000000"/>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color w:val="000000"/>
                <w:szCs w:val="18"/>
              </w:rPr>
              <w:t>450.</w:t>
            </w:r>
            <w:r w:rsidRPr="00ED5F9E">
              <w:rPr>
                <w:rFonts w:cs="Arial"/>
                <w:color w:val="000000"/>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color w:val="000000"/>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color w:val="000000"/>
                <w:szCs w:val="18"/>
              </w:rPr>
              <w:t>461.</w:t>
            </w:r>
            <w:r w:rsidRPr="00ED5F9E">
              <w:rPr>
                <w:rFonts w:cs="Arial"/>
                <w:color w:val="000000"/>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color w:val="000000"/>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color w:val="000000"/>
                <w:szCs w:val="18"/>
              </w:rPr>
              <w:t>452.5</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color w:val="000000"/>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color w:val="000000"/>
                <w:szCs w:val="18"/>
              </w:rPr>
              <w:t>462.5</w:t>
            </w:r>
            <w:r w:rsidRPr="00ED5F9E">
              <w:rPr>
                <w:rFonts w:cs="Arial"/>
                <w:color w:val="000000"/>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color w:val="000000"/>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color w:val="000000"/>
                <w:szCs w:val="18"/>
              </w:rPr>
              <w:t>454.</w:t>
            </w:r>
            <w:r w:rsidRPr="00ED5F9E">
              <w:rPr>
                <w:rFonts w:cs="Arial"/>
                <w:color w:val="000000"/>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color w:val="000000"/>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color w:val="000000"/>
                <w:szCs w:val="18"/>
              </w:rPr>
              <w:t>464.</w:t>
            </w:r>
            <w:r w:rsidRPr="00ED5F9E">
              <w:rPr>
                <w:rFonts w:cs="Arial"/>
                <w:color w:val="000000"/>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color w:val="000000"/>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color w:val="000000"/>
                <w:szCs w:val="18"/>
              </w:rPr>
              <w:t>461.</w:t>
            </w:r>
            <w:r w:rsidRPr="00ED5F9E">
              <w:rPr>
                <w:rFonts w:cs="Arial"/>
                <w:color w:val="000000"/>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color w:val="000000"/>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color w:val="000000"/>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color w:val="000000"/>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color w:val="000000"/>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color w:val="000000"/>
                <w:szCs w:val="18"/>
                <w:lang w:eastAsia="en-US"/>
              </w:rPr>
            </w:pPr>
            <w:r>
              <w:rPr>
                <w:rFonts w:cs="Arial"/>
                <w:color w:val="000000"/>
                <w:szCs w:val="18"/>
              </w:rPr>
              <w:t>461.</w:t>
            </w:r>
            <w:r w:rsidRPr="00ED5F9E">
              <w:rPr>
                <w:rFonts w:cs="Arial"/>
                <w:color w:val="000000"/>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color w:val="000000"/>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color w:val="000000"/>
                <w:szCs w:val="18"/>
              </w:rPr>
              <w:t>454.</w:t>
            </w:r>
            <w:r w:rsidRPr="00ED5F9E">
              <w:rPr>
                <w:rFonts w:cs="Arial"/>
                <w:color w:val="000000"/>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color w:val="000000"/>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color w:val="000000"/>
                <w:szCs w:val="18"/>
              </w:rPr>
              <w:t>464.</w:t>
            </w:r>
            <w:r w:rsidRPr="00ED5F9E">
              <w:rPr>
                <w:rFonts w:cs="Arial"/>
                <w:color w:val="000000"/>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color w:val="000000"/>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color w:val="000000"/>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color w:val="000000"/>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color w:val="000000"/>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color w:val="000000"/>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color w:val="000000"/>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color w:val="000000"/>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color w:val="000000"/>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color w:val="000000"/>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color w:val="000000"/>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color w:val="000000"/>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color w:val="000000"/>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3D9909B" w14:textId="77777777" w:rsidR="001E0A46" w:rsidRPr="00ED5F9E" w:rsidRDefault="001E0A46" w:rsidP="001E0A46">
      <w:pPr>
        <w:pStyle w:val="TH"/>
      </w:pPr>
      <w:r w:rsidRPr="00ED5F9E">
        <w:t>Table 8.1.3.1.1.85-1</w:t>
      </w:r>
      <w:r>
        <w:t>a</w:t>
      </w:r>
      <w:r w:rsidRPr="00ED5F9E">
        <w:t>: NB-IoT standalone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ED5F9E" w:rsidRDefault="001E0A46" w:rsidP="00E07E53">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ED5F9E" w:rsidRDefault="001E0A46" w:rsidP="00E07E53">
            <w:pPr>
              <w:pStyle w:val="TAC"/>
              <w:rPr>
                <w:lang w:eastAsia="en-US"/>
              </w:rPr>
            </w:pPr>
            <w:r w:rsidRPr="00ED5F9E">
              <w:rPr>
                <w:rFonts w:cs="Arial"/>
                <w:color w:val="000000"/>
                <w:szCs w:val="18"/>
              </w:rPr>
              <w:t>13400</w:t>
            </w:r>
            <w:r>
              <w:rPr>
                <w:rFonts w:cs="Arial"/>
                <w:color w:val="000000"/>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ED5F9E" w:rsidRDefault="001E0A46" w:rsidP="00E07E53">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ED5F9E" w:rsidRDefault="001E0A46" w:rsidP="00E07E53">
            <w:pPr>
              <w:pStyle w:val="TAC"/>
              <w:rPr>
                <w:lang w:eastAsia="en-US"/>
              </w:rPr>
            </w:pPr>
            <w:r w:rsidRPr="00ED5F9E">
              <w:rPr>
                <w:rFonts w:cs="Arial"/>
                <w:color w:val="000000"/>
                <w:szCs w:val="18"/>
              </w:rPr>
              <w:t>698,</w:t>
            </w:r>
            <w:r>
              <w:rPr>
                <w:rFonts w:cs="Arial"/>
                <w:color w:val="000000"/>
                <w:szCs w:val="18"/>
              </w:rPr>
              <w:t>2</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ED5F9E" w:rsidRDefault="001E0A46" w:rsidP="00E07E53">
            <w:pPr>
              <w:pStyle w:val="TAC"/>
              <w:rPr>
                <w:lang w:eastAsia="en-US"/>
              </w:rPr>
            </w:pPr>
            <w:r w:rsidRPr="00ED5F9E">
              <w:rPr>
                <w:rFonts w:cs="Arial"/>
                <w:color w:val="000000"/>
                <w:szCs w:val="18"/>
              </w:rPr>
              <w:t>7036</w:t>
            </w:r>
            <w:r>
              <w:rPr>
                <w:rFonts w:cs="Arial"/>
                <w:color w:val="000000"/>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ED5F9E" w:rsidRDefault="001E0A46" w:rsidP="00E07E53">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ED5F9E" w:rsidRDefault="001E0A46" w:rsidP="00E07E53">
            <w:pPr>
              <w:pStyle w:val="TAC"/>
              <w:rPr>
                <w:lang w:eastAsia="en-US"/>
              </w:rPr>
            </w:pPr>
            <w:r w:rsidRPr="00ED5F9E">
              <w:rPr>
                <w:rFonts w:cs="Arial"/>
                <w:color w:val="000000"/>
                <w:szCs w:val="18"/>
              </w:rPr>
              <w:t>728,</w:t>
            </w:r>
            <w:r>
              <w:rPr>
                <w:rFonts w:cs="Arial"/>
                <w:color w:val="000000"/>
                <w:szCs w:val="18"/>
              </w:rPr>
              <w:t>2</w:t>
            </w:r>
            <w:r w:rsidRPr="00ED5F9E">
              <w:rPr>
                <w:rFonts w:cs="Arial"/>
                <w:color w:val="000000"/>
                <w:szCs w:val="18"/>
              </w:rPr>
              <w:t>000</w:t>
            </w:r>
          </w:p>
        </w:tc>
      </w:tr>
      <w:tr w:rsidR="001E0A46" w:rsidRPr="00ED5F9E"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ED5F9E" w:rsidRDefault="001E0A46" w:rsidP="00E07E53">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ED5F9E" w:rsidRDefault="001E0A46" w:rsidP="00E07E53">
            <w:pPr>
              <w:pStyle w:val="TAC"/>
              <w:rPr>
                <w:lang w:eastAsia="en-US"/>
              </w:rPr>
            </w:pPr>
            <w:r w:rsidRPr="00ED5F9E">
              <w:rPr>
                <w:rFonts w:cs="Arial"/>
                <w:color w:val="000000"/>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ED5F9E" w:rsidRDefault="001E0A46" w:rsidP="00E07E53">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ED5F9E" w:rsidRDefault="001E0A46" w:rsidP="00E07E53">
            <w:pPr>
              <w:pStyle w:val="TAC"/>
              <w:rPr>
                <w:lang w:eastAsia="en-US"/>
              </w:rPr>
            </w:pPr>
            <w:r w:rsidRPr="00ED5F9E">
              <w:rPr>
                <w:rFonts w:cs="Arial"/>
                <w:color w:val="000000"/>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ED5F9E" w:rsidRDefault="001E0A46" w:rsidP="00E07E53">
            <w:pPr>
              <w:pStyle w:val="TAC"/>
              <w:rPr>
                <w:lang w:eastAsia="en-US"/>
              </w:rPr>
            </w:pPr>
            <w:r w:rsidRPr="00ED5F9E">
              <w:rPr>
                <w:rFonts w:cs="Arial"/>
                <w:color w:val="000000"/>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ED5F9E" w:rsidRDefault="001E0A46" w:rsidP="00E07E53">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ED5F9E" w:rsidRDefault="001E0A46" w:rsidP="00E07E53">
            <w:pPr>
              <w:pStyle w:val="TAC"/>
              <w:rPr>
                <w:lang w:eastAsia="en-US"/>
              </w:rPr>
            </w:pPr>
            <w:r w:rsidRPr="00ED5F9E">
              <w:rPr>
                <w:rFonts w:cs="Arial"/>
                <w:color w:val="000000"/>
                <w:szCs w:val="18"/>
              </w:rPr>
              <w:t>736,0000</w:t>
            </w:r>
          </w:p>
        </w:tc>
      </w:tr>
      <w:tr w:rsidR="001E0A46" w:rsidRPr="00ED5F9E"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ED5F9E" w:rsidRDefault="001E0A46" w:rsidP="00E07E53">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ED5F9E" w:rsidRDefault="001E0A46" w:rsidP="00E07E53">
            <w:pPr>
              <w:pStyle w:val="TAC"/>
              <w:rPr>
                <w:lang w:eastAsia="en-US"/>
              </w:rPr>
            </w:pPr>
            <w:r w:rsidRPr="00ED5F9E">
              <w:rPr>
                <w:rFonts w:cs="Arial"/>
                <w:color w:val="000000"/>
                <w:szCs w:val="18"/>
              </w:rPr>
              <w:t>13418</w:t>
            </w: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ED5F9E" w:rsidRDefault="001E0A46" w:rsidP="00E07E53">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ED5F9E" w:rsidRDefault="001E0A46" w:rsidP="00E07E53">
            <w:pPr>
              <w:pStyle w:val="TAC"/>
              <w:rPr>
                <w:lang w:eastAsia="en-US"/>
              </w:rPr>
            </w:pPr>
            <w:r w:rsidRPr="00ED5F9E">
              <w:rPr>
                <w:rFonts w:cs="Arial"/>
                <w:color w:val="000000"/>
                <w:szCs w:val="18"/>
              </w:rPr>
              <w:t>715,</w:t>
            </w:r>
            <w:r>
              <w:rPr>
                <w:rFonts w:cs="Arial"/>
                <w:color w:val="000000"/>
                <w:szCs w:val="18"/>
              </w:rPr>
              <w:t>8</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ED5F9E" w:rsidRDefault="001E0A46" w:rsidP="00E07E53">
            <w:pPr>
              <w:pStyle w:val="TAC"/>
              <w:rPr>
                <w:lang w:eastAsia="en-US"/>
              </w:rPr>
            </w:pPr>
            <w:r w:rsidRPr="00ED5F9E">
              <w:rPr>
                <w:rFonts w:cs="Arial"/>
                <w:color w:val="000000"/>
                <w:szCs w:val="18"/>
              </w:rPr>
              <w:t>7054</w:t>
            </w:r>
            <w:r>
              <w:rPr>
                <w:rFonts w:cs="Arial"/>
                <w:color w:val="000000"/>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ED5F9E" w:rsidRDefault="001E0A46" w:rsidP="00E07E53">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ED5F9E" w:rsidRDefault="001E0A46" w:rsidP="00E07E53">
            <w:pPr>
              <w:pStyle w:val="TAC"/>
              <w:rPr>
                <w:lang w:eastAsia="en-US"/>
              </w:rPr>
            </w:pPr>
            <w:r w:rsidRPr="00ED5F9E">
              <w:rPr>
                <w:rFonts w:cs="Arial"/>
                <w:color w:val="000000"/>
                <w:szCs w:val="18"/>
              </w:rPr>
              <w:t>745,</w:t>
            </w:r>
            <w:r>
              <w:rPr>
                <w:rFonts w:cs="Arial"/>
                <w:color w:val="000000"/>
                <w:szCs w:val="18"/>
              </w:rPr>
              <w:t>8</w:t>
            </w:r>
            <w:r w:rsidRPr="00ED5F9E">
              <w:rPr>
                <w:rFonts w:cs="Arial"/>
                <w:color w:val="000000"/>
                <w:szCs w:val="18"/>
              </w:rPr>
              <w:t>000</w:t>
            </w:r>
          </w:p>
        </w:tc>
      </w:tr>
      <w:tr w:rsidR="001E0A46" w:rsidRPr="00ED5F9E"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ED5F9E" w:rsidRDefault="001E0A46" w:rsidP="00E07E53">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6FA34AD9" w14:textId="77777777" w:rsidR="001E0A46" w:rsidRPr="00ED5F9E" w:rsidRDefault="001E0A46" w:rsidP="001E0A46"/>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color w:val="000000"/>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color w:val="000000"/>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color w:val="000000"/>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color w:val="000000"/>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color w:val="000000"/>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color w:val="000000"/>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color w:val="000000"/>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color w:val="000000"/>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color w:val="000000"/>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color w:val="000000"/>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color w:val="000000"/>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color w:val="000000"/>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color w:val="000000"/>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color w:val="000000"/>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color w:val="000000"/>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color w:val="000000"/>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color w:val="000000"/>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color w:val="000000"/>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color w:val="000000"/>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color w:val="000000"/>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color w:val="000000"/>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color w:val="000000"/>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color w:val="000000"/>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color w:val="000000"/>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31BDF663" w14:textId="04A988F4" w:rsidR="001E0A46" w:rsidRPr="00ED5F9E" w:rsidRDefault="001E0A46" w:rsidP="001E0A46">
      <w:pPr>
        <w:pStyle w:val="TH"/>
      </w:pPr>
      <w:r w:rsidRPr="00ED5F9E">
        <w:t>Table 8.1.3.1.1.85-2</w:t>
      </w:r>
      <w:r>
        <w:t>a</w:t>
      </w:r>
      <w:r w:rsidRPr="00ED5F9E">
        <w:t>: NB-IoT in-band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ED5F9E" w:rsidRDefault="001E0A46" w:rsidP="00E07E53">
            <w:pPr>
              <w:pStyle w:val="TAC"/>
              <w:rPr>
                <w:rFonts w:cs="Arial"/>
                <w:szCs w:val="18"/>
                <w:lang w:eastAsia="en-US"/>
              </w:rPr>
            </w:pPr>
            <w:r w:rsidRPr="00ED5F9E">
              <w:rPr>
                <w:rFonts w:cs="Arial"/>
                <w:color w:val="000000"/>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ED5F9E" w:rsidRDefault="001E0A46" w:rsidP="00E07E53">
            <w:pPr>
              <w:pStyle w:val="TAC"/>
              <w:rPr>
                <w:rFonts w:cs="Arial"/>
                <w:szCs w:val="18"/>
                <w:lang w:eastAsia="en-US"/>
              </w:rPr>
            </w:pPr>
            <w:r w:rsidRPr="00ED5F9E">
              <w:rPr>
                <w:rFonts w:cs="Arial"/>
                <w:color w:val="000000"/>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ED5F9E" w:rsidRDefault="001E0A46" w:rsidP="00E07E53">
            <w:pPr>
              <w:pStyle w:val="TAC"/>
              <w:rPr>
                <w:rFonts w:cs="Arial"/>
                <w:szCs w:val="18"/>
                <w:lang w:eastAsia="en-US"/>
              </w:rPr>
            </w:pPr>
            <w:r w:rsidRPr="00ED5F9E">
              <w:rPr>
                <w:rFonts w:cs="Arial"/>
                <w:color w:val="000000"/>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ED5F9E" w:rsidRDefault="001E0A46" w:rsidP="00E07E53">
            <w:pPr>
              <w:pStyle w:val="TAC"/>
              <w:rPr>
                <w:rFonts w:cs="Arial"/>
                <w:szCs w:val="18"/>
                <w:lang w:eastAsia="en-US"/>
              </w:rPr>
            </w:pPr>
            <w:r w:rsidRPr="00ED5F9E">
              <w:rPr>
                <w:rFonts w:cs="Arial"/>
                <w:color w:val="000000"/>
                <w:szCs w:val="18"/>
              </w:rPr>
              <w:t>733,9975</w:t>
            </w:r>
          </w:p>
        </w:tc>
      </w:tr>
      <w:tr w:rsidR="001E0A46" w:rsidRPr="00ED5F9E"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ED5F9E" w:rsidRDefault="001E0A46" w:rsidP="00E07E53">
            <w:pPr>
              <w:pStyle w:val="TAC"/>
              <w:rPr>
                <w:rFonts w:cs="Arial"/>
                <w:szCs w:val="18"/>
                <w:lang w:eastAsia="en-US"/>
              </w:rPr>
            </w:pPr>
            <w:r w:rsidRPr="00ED5F9E">
              <w:rPr>
                <w:rFonts w:cs="Arial"/>
                <w:color w:val="000000"/>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ED5F9E" w:rsidRDefault="001E0A46" w:rsidP="00E07E53">
            <w:pPr>
              <w:pStyle w:val="TAC"/>
              <w:rPr>
                <w:rFonts w:cs="Arial"/>
                <w:szCs w:val="18"/>
                <w:lang w:eastAsia="en-US"/>
              </w:rPr>
            </w:pPr>
            <w:r w:rsidRPr="00ED5F9E">
              <w:rPr>
                <w:rFonts w:cs="Arial"/>
                <w:color w:val="000000"/>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ED5F9E" w:rsidRDefault="001E0A46" w:rsidP="00E07E53">
            <w:pPr>
              <w:pStyle w:val="TAC"/>
              <w:rPr>
                <w:rFonts w:cs="Arial"/>
                <w:szCs w:val="18"/>
                <w:lang w:eastAsia="en-US"/>
              </w:rPr>
            </w:pPr>
            <w:r w:rsidRPr="00ED5F9E">
              <w:rPr>
                <w:rFonts w:cs="Arial"/>
                <w:color w:val="000000"/>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ED5F9E" w:rsidRDefault="001E0A46" w:rsidP="00E07E53">
            <w:pPr>
              <w:pStyle w:val="TAC"/>
              <w:rPr>
                <w:rFonts w:cs="Arial"/>
                <w:szCs w:val="18"/>
                <w:lang w:eastAsia="en-US"/>
              </w:rPr>
            </w:pPr>
            <w:r w:rsidRPr="00ED5F9E">
              <w:rPr>
                <w:rFonts w:cs="Arial"/>
                <w:color w:val="000000"/>
                <w:szCs w:val="18"/>
              </w:rPr>
              <w:t>734,8975</w:t>
            </w:r>
          </w:p>
        </w:tc>
      </w:tr>
      <w:tr w:rsidR="001E0A46" w:rsidRPr="00ED5F9E"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ED5F9E" w:rsidRDefault="001E0A46" w:rsidP="00E07E53">
            <w:pPr>
              <w:pStyle w:val="TAC"/>
              <w:rPr>
                <w:rFonts w:cs="Arial"/>
                <w:szCs w:val="18"/>
                <w:lang w:eastAsia="en-US"/>
              </w:rPr>
            </w:pPr>
            <w:r w:rsidRPr="00ED5F9E">
              <w:rPr>
                <w:rFonts w:cs="Arial"/>
                <w:color w:val="000000"/>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ED5F9E" w:rsidRDefault="001E0A46" w:rsidP="00E07E53">
            <w:pPr>
              <w:pStyle w:val="TAC"/>
              <w:rPr>
                <w:rFonts w:cs="Arial"/>
                <w:szCs w:val="18"/>
                <w:lang w:eastAsia="en-US"/>
              </w:rPr>
            </w:pPr>
            <w:r w:rsidRPr="00ED5F9E">
              <w:rPr>
                <w:rFonts w:cs="Arial"/>
                <w:color w:val="000000"/>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ED5F9E" w:rsidRDefault="001E0A46" w:rsidP="00E07E53">
            <w:pPr>
              <w:pStyle w:val="TAC"/>
              <w:rPr>
                <w:rFonts w:cs="Arial"/>
                <w:szCs w:val="18"/>
                <w:lang w:eastAsia="en-US"/>
              </w:rPr>
            </w:pPr>
            <w:r w:rsidRPr="00ED5F9E">
              <w:rPr>
                <w:rFonts w:cs="Arial"/>
                <w:color w:val="000000"/>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ED5F9E" w:rsidRDefault="001E0A46" w:rsidP="00E07E53">
            <w:pPr>
              <w:pStyle w:val="TAC"/>
              <w:rPr>
                <w:rFonts w:cs="Arial"/>
                <w:szCs w:val="18"/>
                <w:lang w:eastAsia="en-US"/>
              </w:rPr>
            </w:pPr>
            <w:r w:rsidRPr="00ED5F9E">
              <w:rPr>
                <w:rFonts w:cs="Arial"/>
                <w:color w:val="000000"/>
                <w:szCs w:val="18"/>
              </w:rPr>
              <w:t>737,9975</w:t>
            </w:r>
          </w:p>
        </w:tc>
      </w:tr>
      <w:tr w:rsidR="001E0A46" w:rsidRPr="00ED5F9E"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ED5F9E" w:rsidRDefault="001E0A46" w:rsidP="00E07E53">
            <w:pPr>
              <w:pStyle w:val="TAC"/>
              <w:rPr>
                <w:rFonts w:cs="Arial"/>
                <w:szCs w:val="18"/>
                <w:lang w:eastAsia="en-US"/>
              </w:rPr>
            </w:pPr>
            <w:r w:rsidRPr="00ED5F9E">
              <w:rPr>
                <w:rFonts w:cs="Arial"/>
                <w:color w:val="000000"/>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ED5F9E" w:rsidRDefault="001E0A46" w:rsidP="00E07E53">
            <w:pPr>
              <w:pStyle w:val="TAC"/>
              <w:rPr>
                <w:rFonts w:cs="Arial"/>
                <w:szCs w:val="18"/>
                <w:lang w:eastAsia="en-US"/>
              </w:rPr>
            </w:pPr>
            <w:r w:rsidRPr="00ED5F9E">
              <w:rPr>
                <w:rFonts w:cs="Arial"/>
                <w:color w:val="000000"/>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ED5F9E" w:rsidRDefault="001E0A46" w:rsidP="00E07E53">
            <w:pPr>
              <w:pStyle w:val="TAC"/>
              <w:rPr>
                <w:rFonts w:cs="Arial"/>
                <w:szCs w:val="18"/>
                <w:lang w:eastAsia="en-US"/>
              </w:rPr>
            </w:pPr>
            <w:r w:rsidRPr="00ED5F9E">
              <w:rPr>
                <w:rFonts w:cs="Arial"/>
                <w:color w:val="000000"/>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ED5F9E" w:rsidRDefault="001E0A46" w:rsidP="00E07E53">
            <w:pPr>
              <w:pStyle w:val="TAC"/>
              <w:rPr>
                <w:rFonts w:cs="Arial"/>
                <w:szCs w:val="18"/>
                <w:lang w:eastAsia="en-US"/>
              </w:rPr>
            </w:pPr>
            <w:r w:rsidRPr="00ED5F9E">
              <w:rPr>
                <w:rFonts w:cs="Arial"/>
                <w:color w:val="000000"/>
                <w:szCs w:val="18"/>
              </w:rPr>
              <w:t>738,8975</w:t>
            </w:r>
          </w:p>
        </w:tc>
      </w:tr>
      <w:tr w:rsidR="001E0A46" w:rsidRPr="00ED5F9E"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ED5F9E" w:rsidRDefault="001E0A46" w:rsidP="00E07E53">
            <w:pPr>
              <w:pStyle w:val="TAC"/>
              <w:rPr>
                <w:rFonts w:cs="Arial"/>
                <w:szCs w:val="18"/>
                <w:lang w:eastAsia="en-US"/>
              </w:rPr>
            </w:pPr>
            <w:r w:rsidRPr="00ED5F9E">
              <w:rPr>
                <w:rFonts w:cs="Arial"/>
                <w:color w:val="000000"/>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ED5F9E" w:rsidRDefault="001E0A46" w:rsidP="00E07E53">
            <w:pPr>
              <w:pStyle w:val="TAC"/>
              <w:rPr>
                <w:rFonts w:cs="Arial"/>
                <w:szCs w:val="18"/>
                <w:lang w:eastAsia="en-US"/>
              </w:rPr>
            </w:pPr>
            <w:r w:rsidRPr="00ED5F9E">
              <w:rPr>
                <w:rFonts w:cs="Arial"/>
                <w:color w:val="000000"/>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ED5F9E" w:rsidRDefault="001E0A46" w:rsidP="00E07E53">
            <w:pPr>
              <w:pStyle w:val="TAC"/>
              <w:rPr>
                <w:rFonts w:cs="Arial"/>
                <w:szCs w:val="18"/>
                <w:lang w:eastAsia="en-US"/>
              </w:rPr>
            </w:pPr>
            <w:r w:rsidRPr="00ED5F9E">
              <w:rPr>
                <w:rFonts w:cs="Arial"/>
                <w:color w:val="000000"/>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ED5F9E" w:rsidRDefault="001E0A46" w:rsidP="00E07E53">
            <w:pPr>
              <w:pStyle w:val="TAC"/>
              <w:rPr>
                <w:rFonts w:cs="Arial"/>
                <w:szCs w:val="18"/>
                <w:lang w:eastAsia="en-US"/>
              </w:rPr>
            </w:pPr>
            <w:r w:rsidRPr="00ED5F9E">
              <w:rPr>
                <w:rFonts w:cs="Arial"/>
                <w:color w:val="000000"/>
                <w:szCs w:val="18"/>
              </w:rPr>
              <w:t>741,9975</w:t>
            </w:r>
          </w:p>
        </w:tc>
      </w:tr>
      <w:tr w:rsidR="001E0A46" w:rsidRPr="00ED5F9E"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ED5F9E" w:rsidRDefault="001E0A46" w:rsidP="00E07E53">
            <w:pPr>
              <w:pStyle w:val="TAC"/>
              <w:rPr>
                <w:rFonts w:cs="Arial"/>
                <w:szCs w:val="18"/>
                <w:lang w:eastAsia="en-US"/>
              </w:rPr>
            </w:pPr>
            <w:r w:rsidRPr="00ED5F9E">
              <w:rPr>
                <w:rFonts w:cs="Arial"/>
                <w:color w:val="000000"/>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ED5F9E" w:rsidRDefault="001E0A46" w:rsidP="00E07E53">
            <w:pPr>
              <w:pStyle w:val="TAC"/>
              <w:rPr>
                <w:rFonts w:cs="Arial"/>
                <w:szCs w:val="18"/>
                <w:lang w:eastAsia="en-US"/>
              </w:rPr>
            </w:pPr>
            <w:r w:rsidRPr="00ED5F9E">
              <w:rPr>
                <w:rFonts w:cs="Arial"/>
                <w:color w:val="000000"/>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ED5F9E" w:rsidRDefault="001E0A46" w:rsidP="00E07E53">
            <w:pPr>
              <w:pStyle w:val="TAC"/>
              <w:rPr>
                <w:rFonts w:cs="Arial"/>
                <w:szCs w:val="18"/>
                <w:lang w:eastAsia="en-US"/>
              </w:rPr>
            </w:pPr>
            <w:r w:rsidRPr="00ED5F9E">
              <w:rPr>
                <w:rFonts w:cs="Arial"/>
                <w:color w:val="000000"/>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ED5F9E" w:rsidRDefault="001E0A46" w:rsidP="00E07E53">
            <w:pPr>
              <w:pStyle w:val="TAC"/>
              <w:rPr>
                <w:rFonts w:cs="Arial"/>
                <w:szCs w:val="18"/>
                <w:lang w:eastAsia="en-US"/>
              </w:rPr>
            </w:pPr>
            <w:r w:rsidRPr="00ED5F9E">
              <w:rPr>
                <w:rFonts w:cs="Arial"/>
                <w:color w:val="000000"/>
                <w:szCs w:val="18"/>
              </w:rPr>
              <w:t>742,8975</w:t>
            </w:r>
          </w:p>
        </w:tc>
      </w:tr>
      <w:tr w:rsidR="001E0A46" w:rsidRPr="00ED5F9E"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ED5F9E" w:rsidRDefault="001E0A46" w:rsidP="00E07E53">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0C61075E" w14:textId="77777777" w:rsidR="001E0A46" w:rsidRPr="00ED5F9E" w:rsidRDefault="001E0A46" w:rsidP="00E07E53">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01645BE5" w14:textId="77777777" w:rsidR="001E0A46" w:rsidRPr="00ED5F9E" w:rsidRDefault="001E0A46" w:rsidP="00E07E53">
            <w:pPr>
              <w:pStyle w:val="TAN"/>
              <w:rPr>
                <w:lang w:eastAsia="en-US"/>
              </w:rPr>
            </w:pPr>
            <w:r w:rsidRPr="00ED5F9E">
              <w:rPr>
                <w:lang w:eastAsia="en-US"/>
              </w:rPr>
              <w:t>NOTE 3: Defined for NB-IoT UL subcarrier spacing 15 kHz. Also applicable for 3.75 kHz UL sub-carrier spacing</w:t>
            </w:r>
          </w:p>
        </w:tc>
      </w:tr>
    </w:tbl>
    <w:p w14:paraId="0C233DE6" w14:textId="77777777" w:rsidR="001E0A46" w:rsidRPr="00ED5F9E" w:rsidRDefault="001E0A46" w:rsidP="001E0A46"/>
    <w:p w14:paraId="05573FA0" w14:textId="77777777" w:rsidR="001C6294" w:rsidRPr="00ED5F9E" w:rsidRDefault="001C6294" w:rsidP="001C6294">
      <w:pPr>
        <w:pStyle w:val="TH"/>
      </w:pPr>
      <w:r w:rsidRPr="00ED5F9E">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color w:val="000000"/>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color w:val="000000"/>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color w:val="000000"/>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color w:val="000000"/>
                <w:szCs w:val="18"/>
              </w:rPr>
              <w:t>737,</w:t>
            </w:r>
            <w:r w:rsidRPr="00D45B24">
              <w:rPr>
                <w:rFonts w:cs="Arial"/>
                <w:color w:val="000000"/>
                <w:szCs w:val="18"/>
              </w:rPr>
              <w:t>60</w:t>
            </w:r>
            <w:r w:rsidRPr="00ED5F9E">
              <w:rPr>
                <w:rFonts w:cs="Arial"/>
                <w:color w:val="000000"/>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color w:val="000000"/>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color w:val="000000"/>
                <w:szCs w:val="18"/>
                <w:lang w:eastAsia="en-US"/>
              </w:rPr>
            </w:pPr>
            <w:r w:rsidRPr="00ED5F9E">
              <w:rPr>
                <w:rFonts w:cs="Arial"/>
                <w:color w:val="000000"/>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color w:val="000000"/>
                <w:szCs w:val="18"/>
                <w:lang w:eastAsia="en-US"/>
              </w:rPr>
            </w:pPr>
            <w:r w:rsidRPr="00ED5F9E">
              <w:rPr>
                <w:rFonts w:cs="Arial"/>
                <w:color w:val="000000"/>
                <w:szCs w:val="18"/>
              </w:rPr>
              <w:t>711,</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color w:val="000000"/>
                <w:szCs w:val="18"/>
                <w:lang w:eastAsia="en-US"/>
              </w:rPr>
            </w:pPr>
            <w:r w:rsidRPr="00ED5F9E">
              <w:rPr>
                <w:rFonts w:cs="Arial"/>
                <w:color w:val="000000"/>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color w:val="000000"/>
                <w:szCs w:val="18"/>
                <w:lang w:eastAsia="en-US"/>
              </w:rPr>
            </w:pPr>
            <w:r w:rsidRPr="00ED5F9E">
              <w:rPr>
                <w:rFonts w:cs="Arial"/>
                <w:color w:val="000000"/>
                <w:szCs w:val="18"/>
              </w:rPr>
              <w:t>741,</w:t>
            </w:r>
            <w:r w:rsidRPr="00D45B24">
              <w:rPr>
                <w:rFonts w:cs="Arial"/>
                <w:color w:val="000000"/>
                <w:szCs w:val="18"/>
              </w:rPr>
              <w:t>60</w:t>
            </w:r>
            <w:r w:rsidRPr="00ED5F9E">
              <w:rPr>
                <w:rFonts w:cs="Arial"/>
                <w:color w:val="000000"/>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color w:val="000000"/>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color w:val="000000"/>
                <w:szCs w:val="18"/>
              </w:rPr>
              <w:t>715,</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color w:val="000000"/>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color w:val="000000"/>
                <w:szCs w:val="18"/>
              </w:rPr>
              <w:t>745,</w:t>
            </w:r>
            <w:r w:rsidRPr="00D45B24">
              <w:rPr>
                <w:rFonts w:cs="Arial"/>
                <w:color w:val="000000"/>
                <w:szCs w:val="18"/>
              </w:rPr>
              <w:t>60</w:t>
            </w:r>
            <w:r w:rsidRPr="00ED5F9E">
              <w:rPr>
                <w:rFonts w:cs="Arial"/>
                <w:color w:val="000000"/>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5ECB10E5" w14:textId="77777777" w:rsidR="001E0A46" w:rsidRPr="00ED5F9E" w:rsidRDefault="001E0A46" w:rsidP="001E0A46">
      <w:pPr>
        <w:pStyle w:val="TH"/>
      </w:pPr>
      <w:r w:rsidRPr="00ED5F9E">
        <w:t>Table 8.1.3.1.1.85-3</w:t>
      </w:r>
      <w:r>
        <w:t>a</w:t>
      </w:r>
      <w:r w:rsidRPr="00ED5F9E">
        <w:t>: NB-IoT guard-band Test frequencies for operating band 85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ED5F9E"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ED5F9E" w:rsidRDefault="001E0A46" w:rsidP="00E07E53">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ED5F9E" w:rsidRDefault="001E0A46" w:rsidP="00E07E53">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ED5F9E" w:rsidRDefault="001E0A46" w:rsidP="00E07E53">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ED5F9E" w:rsidRDefault="001E0A46" w:rsidP="00E07E53">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ED5F9E" w:rsidRDefault="001E0A46" w:rsidP="00E07E53">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ED5F9E" w:rsidRDefault="001E0A46" w:rsidP="00E07E53">
            <w:pPr>
              <w:pStyle w:val="TAC"/>
              <w:rPr>
                <w:rFonts w:cs="Arial"/>
                <w:szCs w:val="18"/>
                <w:lang w:eastAsia="en-US"/>
              </w:rPr>
            </w:pPr>
            <w:r w:rsidRPr="00ED5F9E">
              <w:rPr>
                <w:rFonts w:cs="Arial"/>
                <w:color w:val="000000"/>
                <w:szCs w:val="18"/>
              </w:rPr>
              <w:t>1340</w:t>
            </w:r>
            <w:r>
              <w:rPr>
                <w:rFonts w:cs="Arial"/>
                <w:color w:val="000000"/>
                <w:szCs w:val="18"/>
              </w:rPr>
              <w:t>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ED5F9E" w:rsidRDefault="001E0A46" w:rsidP="00E07E53">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ED5F9E" w:rsidRDefault="001E0A46" w:rsidP="00E07E53">
            <w:pPr>
              <w:pStyle w:val="TAC"/>
              <w:rPr>
                <w:rFonts w:cs="Arial"/>
                <w:szCs w:val="18"/>
                <w:lang w:eastAsia="en-US"/>
              </w:rPr>
            </w:pPr>
            <w:r>
              <w:rPr>
                <w:rFonts w:cs="Arial"/>
                <w:color w:val="000000"/>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ED5F9E" w:rsidRDefault="001E0A46" w:rsidP="00E07E53">
            <w:pPr>
              <w:pStyle w:val="TAC"/>
              <w:rPr>
                <w:rFonts w:cs="Arial"/>
                <w:szCs w:val="18"/>
                <w:lang w:eastAsia="en-US"/>
              </w:rPr>
            </w:pPr>
            <w:r w:rsidRPr="00ED5F9E">
              <w:rPr>
                <w:rFonts w:cs="Arial"/>
                <w:color w:val="000000"/>
                <w:szCs w:val="18"/>
              </w:rPr>
              <w:t>70</w:t>
            </w:r>
            <w:r>
              <w:rPr>
                <w:rFonts w:cs="Arial"/>
                <w:color w:val="000000"/>
                <w:szCs w:val="18"/>
              </w:rPr>
              <w:t>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ED5F9E" w:rsidRDefault="001E0A46" w:rsidP="00E07E53">
            <w:pPr>
              <w:pStyle w:val="TAC"/>
              <w:rPr>
                <w:rFonts w:cs="Arial"/>
                <w:szCs w:val="18"/>
                <w:lang w:eastAsia="en-US"/>
              </w:rPr>
            </w:pPr>
            <w:r>
              <w:rPr>
                <w:rFonts w:cs="Arial"/>
                <w:color w:val="000000"/>
                <w:szCs w:val="18"/>
              </w:rPr>
              <w:t>728.2075</w:t>
            </w:r>
          </w:p>
        </w:tc>
      </w:tr>
      <w:tr w:rsidR="001E0A46" w:rsidRPr="00ED5F9E"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ED5F9E" w:rsidRDefault="001E0A46" w:rsidP="00E07E53">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ED5F9E" w:rsidRDefault="001E0A46" w:rsidP="00E07E53">
            <w:pPr>
              <w:pStyle w:val="TAC"/>
              <w:rPr>
                <w:rFonts w:cs="Arial"/>
                <w:color w:val="000000"/>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ED5F9E" w:rsidRDefault="001E0A46" w:rsidP="00E07E53">
            <w:pPr>
              <w:pStyle w:val="TAC"/>
              <w:rPr>
                <w:rFonts w:cs="Arial"/>
                <w:color w:val="000000"/>
                <w:szCs w:val="18"/>
              </w:rPr>
            </w:pPr>
            <w:r w:rsidRPr="00ED5F9E">
              <w:rPr>
                <w:rFonts w:cs="Arial"/>
                <w:color w:val="000000"/>
                <w:szCs w:val="18"/>
              </w:rPr>
              <w:t>134</w:t>
            </w:r>
            <w:r>
              <w:rPr>
                <w:rFonts w:cs="Arial"/>
                <w:color w:val="000000"/>
                <w:szCs w:val="18"/>
              </w:rPr>
              <w:t>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ED5F9E" w:rsidRDefault="001E0A46" w:rsidP="00E07E53">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ED5F9E" w:rsidRDefault="001E0A46" w:rsidP="00E07E53">
            <w:pPr>
              <w:pStyle w:val="TAC"/>
              <w:rPr>
                <w:rFonts w:cs="Arial"/>
                <w:color w:val="000000"/>
                <w:szCs w:val="18"/>
                <w:lang w:eastAsia="en-US"/>
              </w:rPr>
            </w:pPr>
            <w:r>
              <w:rPr>
                <w:rFonts w:cs="Arial"/>
                <w:color w:val="000000"/>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ED5F9E" w:rsidRDefault="001E0A46" w:rsidP="00E07E53">
            <w:pPr>
              <w:pStyle w:val="TAC"/>
              <w:rPr>
                <w:rFonts w:cs="Arial"/>
                <w:color w:val="000000"/>
                <w:szCs w:val="18"/>
                <w:lang w:eastAsia="en-US"/>
              </w:rPr>
            </w:pPr>
            <w:r w:rsidRPr="00ED5F9E">
              <w:rPr>
                <w:rFonts w:cs="Arial"/>
                <w:color w:val="000000"/>
                <w:szCs w:val="18"/>
              </w:rPr>
              <w:t>70</w:t>
            </w:r>
            <w:r>
              <w:rPr>
                <w:rFonts w:cs="Arial"/>
                <w:color w:val="000000"/>
                <w:szCs w:val="18"/>
              </w:rPr>
              <w:t>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ED5F9E" w:rsidRDefault="001E0A46" w:rsidP="00E07E53">
            <w:pPr>
              <w:pStyle w:val="TAC"/>
              <w:rPr>
                <w:rFonts w:cs="Arial"/>
                <w:color w:val="000000"/>
                <w:szCs w:val="18"/>
              </w:rPr>
            </w:pPr>
            <w:r>
              <w:rPr>
                <w:rFonts w:cs="Arial"/>
                <w:color w:val="000000"/>
                <w:szCs w:val="18"/>
              </w:rPr>
              <w:t>737.0075</w:t>
            </w:r>
          </w:p>
        </w:tc>
      </w:tr>
      <w:tr w:rsidR="001E0A46" w:rsidRPr="00ED5F9E"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ED5F9E" w:rsidRDefault="001E0A46" w:rsidP="00E07E53">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ED5F9E" w:rsidRDefault="001E0A46" w:rsidP="00E07E53">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77777777" w:rsidR="001E0A46" w:rsidRPr="00ED5F9E" w:rsidRDefault="001E0A46" w:rsidP="00E07E53">
            <w:pPr>
              <w:pStyle w:val="TAC"/>
              <w:rPr>
                <w:rFonts w:cs="Arial"/>
                <w:szCs w:val="18"/>
                <w:lang w:eastAsia="en-US"/>
              </w:rPr>
            </w:pPr>
            <w:r w:rsidRPr="00ED5F9E">
              <w:rPr>
                <w:rFonts w:cs="Arial"/>
                <w:color w:val="000000"/>
                <w:szCs w:val="18"/>
              </w:rPr>
              <w:t>134</w:t>
            </w:r>
            <w:r>
              <w:rPr>
                <w:rFonts w:cs="Arial"/>
                <w:color w:val="000000"/>
                <w:szCs w:val="18"/>
              </w:rPr>
              <w:t>304</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ED5F9E" w:rsidRDefault="001E0A46" w:rsidP="00E07E53">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77777777" w:rsidR="001E0A46" w:rsidRPr="00ED5F9E" w:rsidRDefault="001E0A46" w:rsidP="00E07E53">
            <w:pPr>
              <w:pStyle w:val="TAC"/>
              <w:rPr>
                <w:rFonts w:cs="Arial"/>
                <w:szCs w:val="18"/>
                <w:lang w:eastAsia="en-US"/>
              </w:rPr>
            </w:pPr>
            <w:r w:rsidRPr="00ED5F9E">
              <w:rPr>
                <w:rFonts w:cs="Arial"/>
                <w:color w:val="000000"/>
                <w:szCs w:val="18"/>
              </w:rPr>
              <w:t>7</w:t>
            </w:r>
            <w:r>
              <w:rPr>
                <w:rFonts w:cs="Arial"/>
                <w:color w:val="000000"/>
                <w:szCs w:val="18"/>
              </w:rPr>
              <w:t>28</w:t>
            </w:r>
            <w:r w:rsidRPr="00ED5F9E">
              <w:rPr>
                <w:rFonts w:cs="Arial"/>
                <w:color w:val="000000"/>
                <w:szCs w:val="18"/>
              </w:rPr>
              <w:t>,</w:t>
            </w:r>
            <w:r>
              <w:rPr>
                <w:rFonts w:cs="Arial"/>
                <w:color w:val="000000"/>
                <w:szCs w:val="18"/>
              </w:rPr>
              <w:t>2</w:t>
            </w:r>
            <w:r w:rsidRPr="00D45B24">
              <w:rPr>
                <w:rFonts w:cs="Arial"/>
                <w:color w:val="000000"/>
                <w:szCs w:val="18"/>
              </w:rPr>
              <w:t>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ED5F9E" w:rsidRDefault="001E0A46" w:rsidP="00E07E53">
            <w:pPr>
              <w:pStyle w:val="TAC"/>
              <w:rPr>
                <w:rFonts w:cs="Arial"/>
                <w:szCs w:val="18"/>
                <w:lang w:eastAsia="en-US"/>
              </w:rPr>
            </w:pPr>
            <w:r w:rsidRPr="00ED5F9E">
              <w:rPr>
                <w:rFonts w:cs="Arial"/>
                <w:color w:val="000000"/>
                <w:szCs w:val="18"/>
              </w:rPr>
              <w:t>7054</w:t>
            </w:r>
            <w:r>
              <w:rPr>
                <w:rFonts w:cs="Arial"/>
                <w:color w:val="000000"/>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77777777" w:rsidR="001E0A46" w:rsidRPr="00ED5F9E" w:rsidRDefault="001E0A46" w:rsidP="00E07E53">
            <w:pPr>
              <w:pStyle w:val="TAC"/>
              <w:rPr>
                <w:rFonts w:cs="Arial"/>
                <w:szCs w:val="18"/>
                <w:lang w:eastAsia="en-US"/>
              </w:rPr>
            </w:pPr>
            <w:r w:rsidRPr="00ED5F9E">
              <w:rPr>
                <w:rFonts w:cs="Arial"/>
                <w:color w:val="000000"/>
                <w:szCs w:val="18"/>
              </w:rPr>
              <w:t>745,</w:t>
            </w:r>
            <w:r>
              <w:rPr>
                <w:rFonts w:cs="Arial"/>
                <w:color w:val="000000"/>
                <w:szCs w:val="18"/>
              </w:rPr>
              <w:t>792</w:t>
            </w:r>
            <w:r w:rsidRPr="00ED5F9E">
              <w:rPr>
                <w:rFonts w:cs="Arial"/>
                <w:color w:val="000000"/>
                <w:szCs w:val="18"/>
              </w:rPr>
              <w:t>5</w:t>
            </w:r>
          </w:p>
        </w:tc>
      </w:tr>
      <w:tr w:rsidR="001E0A46" w:rsidRPr="00ED5F9E"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ED5F9E" w:rsidRDefault="001E0A46" w:rsidP="00E07E53">
            <w:pPr>
              <w:pStyle w:val="TAN"/>
              <w:rPr>
                <w:lang w:eastAsia="en-US"/>
              </w:rPr>
            </w:pPr>
            <w:r w:rsidRPr="00ED5F9E">
              <w:rPr>
                <w:lang w:eastAsia="en-US"/>
              </w:rPr>
              <w:t>NOTE 1: Defined for NB-IoT UL subcarrier spacing 15 kHz. Also applicable for 3.75 kHz UL sub-carrier spacing</w:t>
            </w:r>
          </w:p>
        </w:tc>
      </w:tr>
    </w:tbl>
    <w:p w14:paraId="225F8D51" w14:textId="77777777" w:rsidR="001E0A46" w:rsidRDefault="001E0A46" w:rsidP="001E0A46"/>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color w:val="000000"/>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color w:val="000000"/>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color w:val="000000"/>
                <w:szCs w:val="18"/>
              </w:rPr>
            </w:pPr>
            <w:r>
              <w:rPr>
                <w:rFonts w:cs="Arial"/>
                <w:color w:val="000000"/>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color w:val="000000"/>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color w:val="000000"/>
                <w:szCs w:val="18"/>
              </w:rPr>
            </w:pPr>
            <w:r>
              <w:rPr>
                <w:rFonts w:cs="Arial"/>
                <w:color w:val="000000"/>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color w:val="000000"/>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color w:val="000000"/>
                <w:szCs w:val="18"/>
              </w:rPr>
            </w:pPr>
            <w:r>
              <w:rPr>
                <w:rFonts w:cs="Arial"/>
                <w:color w:val="000000"/>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color w:val="000000"/>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color w:val="000000"/>
                <w:szCs w:val="18"/>
              </w:rPr>
            </w:pPr>
            <w:r>
              <w:rPr>
                <w:rFonts w:cs="Arial"/>
                <w:color w:val="000000"/>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color w:val="000000"/>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color w:val="000000"/>
                <w:szCs w:val="18"/>
              </w:rPr>
            </w:pPr>
            <w:r>
              <w:rPr>
                <w:rFonts w:cs="Arial"/>
                <w:color w:val="000000"/>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color w:val="000000"/>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color w:val="000000"/>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color w:val="000000"/>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color w:val="000000"/>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color w:val="000000"/>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color w:val="000000"/>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color w:val="000000"/>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color w:val="000000"/>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color w:val="000000"/>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color w:val="000000"/>
                <w:szCs w:val="18"/>
              </w:rPr>
            </w:pPr>
            <w:r>
              <w:rPr>
                <w:rFonts w:cs="Arial"/>
                <w:color w:val="000000"/>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color w:val="000000"/>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color w:val="000000"/>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color w:val="000000"/>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color w:val="000000"/>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color w:val="000000"/>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color w:val="000000"/>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color w:val="000000"/>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color w:val="000000"/>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color w:val="000000"/>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color w:val="000000"/>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color w:val="000000"/>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color w:val="000000"/>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color w:val="000000"/>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color w:val="000000"/>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EB1A8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2"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2"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color w:val="000000"/>
                <w:szCs w:val="18"/>
              </w:rPr>
              <w:t>422.1000</w:t>
            </w:r>
          </w:p>
        </w:tc>
      </w:tr>
      <w:tr w:rsidR="00EB1A82" w14:paraId="6B768473"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2"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color w:val="000000"/>
                <w:szCs w:val="18"/>
              </w:rPr>
            </w:pPr>
            <w:r>
              <w:rPr>
                <w:rFonts w:cs="Arial"/>
                <w:szCs w:val="18"/>
              </w:rPr>
              <w:t>5</w:t>
            </w:r>
          </w:p>
        </w:tc>
        <w:tc>
          <w:tcPr>
            <w:tcW w:w="1222"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color w:val="000000"/>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color w:val="000000"/>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color w:val="000000"/>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color w:val="000000"/>
                <w:szCs w:val="18"/>
              </w:rPr>
            </w:pPr>
            <w:r>
              <w:rPr>
                <w:rFonts w:cs="Arial"/>
                <w:color w:val="000000"/>
                <w:szCs w:val="18"/>
              </w:rPr>
              <w:t>422.1000</w:t>
            </w:r>
          </w:p>
        </w:tc>
      </w:tr>
      <w:tr w:rsidR="00EB1A82" w14:paraId="6EE5AC6E"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2"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color w:val="000000"/>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color w:val="000000"/>
                <w:szCs w:val="18"/>
              </w:rPr>
              <w:t>426.9000</w:t>
            </w:r>
          </w:p>
        </w:tc>
      </w:tr>
      <w:tr w:rsidR="00EB1A82" w14:paraId="4A05C613" w14:textId="77777777" w:rsidTr="00EB1A82">
        <w:trPr>
          <w:cantSplit/>
        </w:trPr>
        <w:tc>
          <w:tcPr>
            <w:tcW w:w="9777"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5A8CAE3A" w14:textId="77777777" w:rsidR="001C6294" w:rsidRDefault="001C6294" w:rsidP="00094618"/>
    <w:p w14:paraId="6204D36A" w14:textId="77777777" w:rsidR="00625AAA" w:rsidRPr="002B3813" w:rsidRDefault="00625AAA" w:rsidP="00625AAA">
      <w:pPr>
        <w:pStyle w:val="Heading5"/>
      </w:pPr>
      <w:r>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w:t>
            </w:r>
            <w:r w:rsidRPr="002B3813">
              <w:rPr>
                <w:lang w:eastAsia="ja-JP"/>
              </w:rPr>
              <w:t>z</w:t>
            </w:r>
            <w:r w:rsidRPr="002B3813">
              <w:t xml:space="preserve"> and NB-IoT PRB 30</w:t>
            </w:r>
          </w:p>
          <w:p w14:paraId="60ECCB4C" w14:textId="77777777" w:rsidR="00625AAA" w:rsidRPr="002B3813" w:rsidRDefault="00625AAA" w:rsidP="00625AAA">
            <w:pPr>
              <w:pStyle w:val="TAN"/>
            </w:pPr>
            <w:r w:rsidRPr="002B3813">
              <w:t>NOTE 3: Related to LTE channel BW 10 MH</w:t>
            </w:r>
            <w:r w:rsidRPr="002B3813">
              <w:rPr>
                <w:lang w:eastAsia="ja-JP"/>
              </w:rPr>
              <w:t>z</w:t>
            </w:r>
            <w:r w:rsidRPr="002B3813">
              <w:t xml:space="preserve">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w:t>
            </w:r>
            <w:r w:rsidRPr="001C660E">
              <w:rPr>
                <w:lang w:eastAsia="ja-JP"/>
              </w:rPr>
              <w:t>z</w:t>
            </w:r>
            <w:r w:rsidRPr="001C660E">
              <w:t xml:space="preserve"> and NB-IoT PRB 30</w:t>
            </w:r>
          </w:p>
          <w:p w14:paraId="371B877A" w14:textId="77777777" w:rsidR="004A56C7" w:rsidRPr="001C660E" w:rsidRDefault="004A56C7" w:rsidP="004845F2">
            <w:pPr>
              <w:pStyle w:val="TAN"/>
            </w:pPr>
            <w:r w:rsidRPr="001C660E">
              <w:t>NOTE 3: Related to LTE channel BW 10 MH</w:t>
            </w:r>
            <w:r w:rsidRPr="001C660E">
              <w:rPr>
                <w:lang w:eastAsia="ja-JP"/>
              </w:rPr>
              <w:t>z</w:t>
            </w:r>
            <w:r w:rsidRPr="001C660E">
              <w:t xml:space="preserve">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w:t>
            </w:r>
            <w:r w:rsidRPr="001C660E">
              <w:rPr>
                <w:lang w:eastAsia="ja-JP"/>
              </w:rPr>
              <w:t>z</w:t>
            </w:r>
            <w:r w:rsidRPr="001C660E">
              <w:t xml:space="preserve"> and NB-IoT PRB 30</w:t>
            </w:r>
          </w:p>
          <w:p w14:paraId="62DEC9BF" w14:textId="77777777" w:rsidR="004A56C7" w:rsidRPr="001C660E" w:rsidRDefault="004A56C7" w:rsidP="004845F2">
            <w:pPr>
              <w:pStyle w:val="TAN"/>
            </w:pPr>
            <w:r w:rsidRPr="001C660E">
              <w:t>NOTE 3: Related to LTE channel BW 10 MH</w:t>
            </w:r>
            <w:r w:rsidRPr="001C660E">
              <w:rPr>
                <w:lang w:eastAsia="ja-JP"/>
              </w:rPr>
              <w:t>z</w:t>
            </w:r>
            <w:r w:rsidRPr="001C660E">
              <w:t xml:space="preserve">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6"/>
    </w:p>
    <w:p w14:paraId="52236481" w14:textId="77777777" w:rsidR="001A7F3C" w:rsidRPr="002B3813" w:rsidRDefault="001A7F3C" w:rsidP="001A7F3C">
      <w:pPr>
        <w:pStyle w:val="Heading5"/>
      </w:pPr>
      <w:bookmarkStart w:id="168" w:name="_Toc446340267"/>
      <w:r w:rsidRPr="002B3813">
        <w:t>8.1.3.2.1</w:t>
      </w:r>
      <w:r w:rsidRPr="002B3813">
        <w:tab/>
        <w:t>NB-IoT Normal propagation condition</w:t>
      </w:r>
      <w:bookmarkEnd w:id="168"/>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9" w:name="_Toc446340268"/>
      <w:r w:rsidRPr="002B3813">
        <w:t>8.1.3.3</w:t>
      </w:r>
      <w:r w:rsidRPr="002B3813">
        <w:tab/>
        <w:t>NB-IoT Physical channel allocations</w:t>
      </w:r>
      <w:bookmarkEnd w:id="169"/>
    </w:p>
    <w:p w14:paraId="0EC0E3EF" w14:textId="77777777" w:rsidR="001A7F3C" w:rsidRPr="002B3813" w:rsidRDefault="001A7F3C" w:rsidP="001A7F3C">
      <w:pPr>
        <w:pStyle w:val="Heading5"/>
      </w:pPr>
      <w:bookmarkStart w:id="170" w:name="_Toc446340269"/>
      <w:r w:rsidRPr="002B3813">
        <w:t>8.1.3.3.1</w:t>
      </w:r>
      <w:r w:rsidRPr="002B3813">
        <w:tab/>
        <w:t>NB-IoT Antennas</w:t>
      </w:r>
      <w:bookmarkEnd w:id="170"/>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71" w:name="_Toc446340270"/>
      <w:r w:rsidRPr="002B3813">
        <w:t>8.1.3.3.2</w:t>
      </w:r>
      <w:r w:rsidRPr="002B3813">
        <w:tab/>
        <w:t>NB-IoT Downlink physical channels and physical signals</w:t>
      </w:r>
      <w:bookmarkEnd w:id="171"/>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2"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2"/>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3.25pt;height:17.25pt" o:ole="">
            <v:imagedata r:id="rId9" o:title=""/>
          </v:shape>
          <o:OLEObject Type="Embed" ProgID="Equation.3" ShapeID="_x0000_i1026" DrawAspect="Content" ObjectID="_1694421979" r:id="rId10"/>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lang w:eastAsia="ja-JP"/>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3" w:name="OLE_LINK26"/>
            <w:bookmarkStart w:id="174" w:name="OLE_LINK27"/>
            <w:r w:rsidRPr="002B3813">
              <w:rPr>
                <w:lang w:eastAsia="en-US"/>
              </w:rPr>
              <w:t>- Narrowband reference signals are transmitted in all NB-IoT downlink subframes in a cell supporting NPDSCH transmission.</w:t>
            </w:r>
            <w:bookmarkEnd w:id="173"/>
            <w:bookmarkEnd w:id="174"/>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5" w:name="OLE_LINK14"/>
            <w:r w:rsidRPr="002B3813">
              <w:t xml:space="preserve">- </w:t>
            </w:r>
            <w:bookmarkEnd w:id="175"/>
            <w:r>
              <w:t>I</w:t>
            </w:r>
            <w:r w:rsidRPr="0043778B">
              <w:t xml:space="preserve">n a special subframe where the </w:t>
            </w:r>
            <w:bookmarkStart w:id="176" w:name="OLE_LINK10"/>
            <w:r w:rsidRPr="0043778B">
              <w:t>NPDCCH</w:t>
            </w:r>
            <w:bookmarkEnd w:id="176"/>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DwPTS</w:t>
            </w:r>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7"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8" w:name="OLE_LINK85"/>
            <w:r w:rsidRPr="002B3813">
              <w:t xml:space="preserve">- </w:t>
            </w:r>
            <w:bookmarkEnd w:id="178"/>
            <w:r>
              <w:t>E</w:t>
            </w:r>
            <w:r w:rsidRPr="00686C53">
              <w:t xml:space="preserve">xcept in a special subframe when </w:t>
            </w:r>
            <w:r w:rsidRPr="002A644B">
              <w:fldChar w:fldCharType="begin"/>
            </w:r>
            <w:r w:rsidRPr="002A644B">
              <w:instrText xml:space="preserve"> QUOTE </w:instrText>
            </w:r>
            <w:r w:rsidR="00FC45E9">
              <w:rPr>
                <w:position w:val="-7"/>
              </w:rPr>
              <w:pict w14:anchorId="5F5275A6">
                <v:shape id="_x0000_i1027" type="#_x0000_t75" style="width:3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A644B">
              <w:instrText xml:space="preserve"> </w:instrText>
            </w:r>
            <w:r w:rsidRPr="002A644B">
              <w:fldChar w:fldCharType="separate"/>
            </w:r>
            <w:r w:rsidR="00FC45E9">
              <w:rPr>
                <w:position w:val="-7"/>
              </w:rPr>
              <w:pict w14:anchorId="1A723B6D">
                <v:shape id="_x0000_i1028" type="#_x0000_t75" style="width:3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9" w:name="OLE_LINK86"/>
            <w:r w:rsidRPr="002B3813">
              <w:t>NPDSCH</w:t>
            </w:r>
            <w:bookmarkEnd w:id="179"/>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FC45E9">
              <w:rPr>
                <w:position w:val="-6"/>
              </w:rPr>
              <w:pict w14:anchorId="1D5E8C53">
                <v:shape id="_x0000_i1029"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rPr>
                <w:lang w:val="en-US"/>
              </w:rPr>
              <w:instrText xml:space="preserve"> </w:instrText>
            </w:r>
            <w:r w:rsidRPr="002A644B">
              <w:rPr>
                <w:lang w:val="en-US"/>
              </w:rPr>
              <w:fldChar w:fldCharType="separate"/>
            </w:r>
            <w:r w:rsidR="00FC45E9">
              <w:rPr>
                <w:position w:val="-6"/>
              </w:rPr>
              <w:pict w14:anchorId="4284A99B">
                <v:shape id="_x0000_i1030"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DwPTS</w:t>
            </w:r>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FC45E9">
              <w:rPr>
                <w:position w:val="-6"/>
              </w:rPr>
              <w:pict w14:anchorId="2CC52757">
                <v:shape id="_x0000_i1031"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FC45E9">
              <w:rPr>
                <w:position w:val="-6"/>
              </w:rPr>
              <w:pict w14:anchorId="7CB2CC9C">
                <v:shape id="_x0000_i1032"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7"/>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r>
              <w:t>dd</w:t>
            </w:r>
            <w:r w:rsidRPr="002B3813">
              <w:t>NB-IoT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80" w:name="_Toc446340272"/>
      <w:r w:rsidRPr="002B3813">
        <w:t>8.1.3.3.4</w:t>
      </w:r>
      <w:r w:rsidRPr="002B3813">
        <w:tab/>
        <w:t>NB-IoT Uplink physical channels and physical signals</w:t>
      </w:r>
      <w:bookmarkEnd w:id="180"/>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81" w:name="_Toc446340273"/>
      <w:r w:rsidRPr="002B3813">
        <w:t>8.1.3.3.5</w:t>
      </w:r>
      <w:r w:rsidRPr="002B3813">
        <w:tab/>
        <w:t>NB-IoT Mapping of uplink physical channels and signals to physical resources</w:t>
      </w:r>
      <w:bookmarkEnd w:id="181"/>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2" w:name="_Toc446340274"/>
      <w:r w:rsidRPr="002B3813">
        <w:t>8.1.3.4</w:t>
      </w:r>
      <w:r w:rsidRPr="002B3813">
        <w:tab/>
        <w:t>NB-IoT Signal levels</w:t>
      </w:r>
      <w:bookmarkEnd w:id="182"/>
    </w:p>
    <w:p w14:paraId="67C5BE65" w14:textId="77777777" w:rsidR="00996248" w:rsidRPr="002B3813" w:rsidRDefault="00996248" w:rsidP="00996248">
      <w:pPr>
        <w:pStyle w:val="Heading5"/>
      </w:pPr>
      <w:bookmarkStart w:id="183" w:name="_Toc446340275"/>
      <w:r w:rsidRPr="002B3813">
        <w:t>8.1.3.4.1</w:t>
      </w:r>
      <w:r w:rsidRPr="002B3813">
        <w:tab/>
        <w:t>NB-IoT Downlink signal levels</w:t>
      </w:r>
      <w:bookmarkEnd w:id="183"/>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4" w:name="_Toc446340276"/>
      <w:r w:rsidRPr="002B3813">
        <w:t>8.1.3.4.2</w:t>
      </w:r>
      <w:r w:rsidRPr="002B3813">
        <w:tab/>
        <w:t>NB-IoT Uplink signal levels</w:t>
      </w:r>
      <w:bookmarkEnd w:id="184"/>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5" w:name="_Toc446340277"/>
      <w:r w:rsidRPr="002B3813">
        <w:t>8.1.3.5</w:t>
      </w:r>
      <w:r w:rsidRPr="002B3813">
        <w:tab/>
        <w:t>NB-IoT Standard test signals</w:t>
      </w:r>
      <w:bookmarkEnd w:id="185"/>
    </w:p>
    <w:p w14:paraId="6FE43457" w14:textId="77777777" w:rsidR="00996248" w:rsidRPr="002B3813" w:rsidRDefault="00996248" w:rsidP="00996248">
      <w:pPr>
        <w:pStyle w:val="Heading5"/>
      </w:pPr>
      <w:bookmarkStart w:id="186" w:name="_Toc446340278"/>
      <w:r w:rsidRPr="002B3813">
        <w:t>8.1.3.5.1</w:t>
      </w:r>
      <w:r w:rsidRPr="002B3813">
        <w:tab/>
        <w:t>NB-IoT Downlink test signals</w:t>
      </w:r>
      <w:bookmarkEnd w:id="186"/>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7" w:name="_Toc446340279"/>
      <w:r w:rsidRPr="002B3813">
        <w:t>8.1.3.5.2</w:t>
      </w:r>
      <w:r w:rsidRPr="002B3813">
        <w:tab/>
        <w:t>NB-IoT Uplink test signals</w:t>
      </w:r>
      <w:bookmarkEnd w:id="187"/>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t>8.1.3.6</w:t>
      </w:r>
      <w:r w:rsidRPr="002B3813">
        <w:tab/>
      </w:r>
      <w:r w:rsidR="00ED2171" w:rsidRPr="002B3813">
        <w:t>NB-IoT Physical layer parameters</w:t>
      </w:r>
      <w:bookmarkEnd w:id="167"/>
    </w:p>
    <w:p w14:paraId="770D0082" w14:textId="77777777" w:rsidR="00ED2171" w:rsidRPr="002B3813" w:rsidRDefault="00ED2171" w:rsidP="00ED2171">
      <w:pPr>
        <w:pStyle w:val="Heading5"/>
      </w:pPr>
      <w:bookmarkStart w:id="188" w:name="_Toc446340281"/>
      <w:r w:rsidRPr="002B3813">
        <w:t>8.1.3.6.1</w:t>
      </w:r>
      <w:r w:rsidRPr="002B3813">
        <w:tab/>
        <w:t>NB-IoT Downlink physical layer parameters</w:t>
      </w:r>
      <w:bookmarkEnd w:id="188"/>
    </w:p>
    <w:p w14:paraId="48D97BF4" w14:textId="77777777" w:rsidR="00ED2171" w:rsidRPr="002B3813" w:rsidRDefault="00ED2171" w:rsidP="00ED2171">
      <w:pPr>
        <w:pStyle w:val="H6"/>
      </w:pPr>
      <w:bookmarkStart w:id="189" w:name="_Toc446340282"/>
      <w:r w:rsidRPr="002B3813">
        <w:t>8.1.3.6.1.1</w:t>
      </w:r>
      <w:r w:rsidRPr="002B3813">
        <w:tab/>
        <w:t>NB-IoT Physical layer parameters for DCI format N0</w:t>
      </w:r>
      <w:bookmarkEnd w:id="189"/>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90" w:name="OLE_LINK15"/>
            <w:bookmarkStart w:id="191" w:name="OLE_LINK7"/>
            <w:r w:rsidRPr="00D33E0E">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2" w:name="_Toc446340283"/>
      <w:r w:rsidRPr="002B3813">
        <w:t>8.1.3.6.1.2</w:t>
      </w:r>
      <w:r w:rsidRPr="002B3813">
        <w:tab/>
        <w:t>NB-IoT Physical layer parameters for DCI format N1</w:t>
      </w:r>
      <w:bookmarkEnd w:id="192"/>
    </w:p>
    <w:p w14:paraId="50B8B400" w14:textId="77777777" w:rsidR="00ED2171" w:rsidRPr="002B3813" w:rsidRDefault="00ED2171" w:rsidP="00ED2171">
      <w:pPr>
        <w:keepNext/>
      </w:pPr>
      <w:r w:rsidRPr="002B3813">
        <w:t xml:space="preserve">Default NB-IoT physical layer parameters for DCI format N1 are specified in table 8.1.3.6.1.2-1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r w:rsidR="00B7796D">
        <w:rPr>
          <w:color w:val="000000"/>
          <w:lang w:eastAsia="ja-JP"/>
        </w:rPr>
        <w:t>,</w:t>
      </w:r>
      <w:r w:rsidRPr="002B3813">
        <w:t xml:space="preserve"> in table 8.1.3.6.1.2-2 for the scheduling of one </w:t>
      </w:r>
      <w:r w:rsidRPr="002B3813">
        <w:rPr>
          <w:lang w:eastAsia="zh-CN"/>
        </w:rPr>
        <w:t>N</w:t>
      </w:r>
      <w:r w:rsidRPr="002B3813">
        <w:t>PDSCH codeword in one cell</w:t>
      </w:r>
      <w:r w:rsidR="00B7796D">
        <w:t xml:space="preserve"> </w:t>
      </w:r>
      <w:bookmarkStart w:id="193" w:name="OLE_LINK78"/>
      <w:bookmarkStart w:id="194" w:name="OLE_LINK79"/>
      <w:r w:rsidR="00B7796D" w:rsidRPr="00FF21BE">
        <w:t xml:space="preserve">scrambled by </w:t>
      </w:r>
      <w:r w:rsidR="00B7796D">
        <w:rPr>
          <w:lang w:eastAsia="zh-CN"/>
        </w:rPr>
        <w:t>RA-RNTI</w:t>
      </w:r>
      <w:r w:rsidR="00B7796D">
        <w:t>/C</w:t>
      </w:r>
      <w:r w:rsidR="00B7796D" w:rsidRPr="00FF21BE">
        <w:t>-RNTI</w:t>
      </w:r>
      <w:bookmarkEnd w:id="193"/>
      <w:bookmarkEnd w:id="194"/>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5" w:name="OLE_LINK75"/>
      <w:bookmarkStart w:id="196" w:name="OLE_LINK76"/>
      <w:r w:rsidR="00B7796D">
        <w:t xml:space="preserve"> </w:t>
      </w:r>
      <w:r w:rsidR="00B7796D" w:rsidRPr="00FF21BE">
        <w:t>scrambled by G-RNTI</w:t>
      </w:r>
      <w:bookmarkEnd w:id="195"/>
      <w:bookmarkEnd w:id="196"/>
      <w:r w:rsidRPr="002B3813">
        <w:t>.</w:t>
      </w:r>
    </w:p>
    <w:p w14:paraId="58DE49C0" w14:textId="77777777" w:rsidR="00ED2171" w:rsidRPr="002B3813" w:rsidRDefault="00ED2171" w:rsidP="00ED2171">
      <w:pPr>
        <w:pStyle w:val="TH"/>
      </w:pPr>
      <w:r w:rsidRPr="002B3813">
        <w:t xml:space="preserve">Table 8.1.3.6.1.2-1: NB-IoT Physical layer parameters for DCI format N1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rPr>
          <w:color w:val="000000"/>
          <w:lang w:eastAsia="ja-JP"/>
        </w:rPr>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rPr>
          <w:color w:val="000000"/>
          <w:lang w:eastAsia="ja-JP"/>
        </w:rP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7" w:name="_Toc446340287"/>
      <w:r w:rsidRPr="002B3813">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7"/>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8" w:name="OLE_LINK36"/>
      <w:bookmarkStart w:id="199" w:name="OLE_LINK37"/>
      <w:r w:rsidR="00B7796D" w:rsidRPr="000A1285">
        <w:t>one NPDSCH codeword carrying SC-MCCH in one cell</w:t>
      </w:r>
      <w:bookmarkEnd w:id="198"/>
      <w:bookmarkEnd w:id="199"/>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00"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01" w:name="OLE_LINK98"/>
            <w:bookmarkStart w:id="202" w:name="OLE_LINK99"/>
            <w:bookmarkStart w:id="203" w:name="_Hlk963039"/>
            <w:r w:rsidRPr="002506D6">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3"/>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5D51E7">
              <w:rPr>
                <w:rFonts w:ascii="Arial" w:hAnsi="Arial"/>
                <w:sz w:val="18"/>
                <w:lang w:eastAsia="zh-CN"/>
              </w:rPr>
              <w:t>SC-MCCH</w:t>
            </w:r>
            <w:bookmarkEnd w:id="204"/>
            <w:bookmarkEnd w:id="205"/>
            <w:r>
              <w:rPr>
                <w:rFonts w:ascii="Arial" w:hAnsi="Arial"/>
                <w:sz w:val="18"/>
                <w:lang w:eastAsia="zh-CN"/>
              </w:rPr>
              <w:t xml:space="preserve"> configuration</w:t>
            </w:r>
            <w:bookmarkEnd w:id="206"/>
            <w:bookmarkEnd w:id="207"/>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00"/>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8" w:name="_Toc438044339"/>
      <w:r w:rsidRPr="002B3813">
        <w:t>8.1.4.1</w:t>
      </w:r>
      <w:r w:rsidRPr="002B3813">
        <w:tab/>
        <w:t>NB-IoT Simulated network scenarios</w:t>
      </w:r>
      <w:bookmarkEnd w:id="208"/>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9" w:name="_Toc438044340"/>
      <w:r w:rsidRPr="002B3813">
        <w:t>8.1.4.1.1</w:t>
      </w:r>
      <w:r w:rsidRPr="002B3813">
        <w:tab/>
        <w:t>NB-IoT Single cell network scenarios</w:t>
      </w:r>
      <w:bookmarkEnd w:id="209"/>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10" w:name="_Toc438044341"/>
      <w:r w:rsidRPr="002B3813">
        <w:t>8.1.4.1.2</w:t>
      </w:r>
      <w:r w:rsidRPr="002B3813">
        <w:tab/>
        <w:t>NB-IoT single mode multi cell network scenarios</w:t>
      </w:r>
      <w:bookmarkEnd w:id="210"/>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11" w:name="_Toc438044346"/>
      <w:r w:rsidRPr="002B3813">
        <w:t>8.1.4.2</w:t>
      </w:r>
      <w:r w:rsidRPr="002B3813">
        <w:tab/>
        <w:t>NB-IoT Simulated cells</w:t>
      </w:r>
      <w:bookmarkEnd w:id="211"/>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2" w:name="_Toc438044347"/>
      <w:r w:rsidRPr="002B3813">
        <w:t>8.1.4.3</w:t>
      </w:r>
      <w:r w:rsidRPr="002B3813">
        <w:tab/>
        <w:t>NB-IoT Common parameters for simulated cells</w:t>
      </w:r>
      <w:bookmarkEnd w:id="212"/>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3" w:name="_Toc438044348"/>
      <w:r w:rsidRPr="002B3813">
        <w:t>8.1.4.3.1</w:t>
      </w:r>
      <w:r w:rsidRPr="002B3813">
        <w:tab/>
        <w:t>NB-IoT Common configurations of system information blocks</w:t>
      </w:r>
      <w:bookmarkEnd w:id="213"/>
    </w:p>
    <w:p w14:paraId="513903D7" w14:textId="77777777" w:rsidR="001120D1" w:rsidRPr="002B3813" w:rsidRDefault="001120D1" w:rsidP="001120D1">
      <w:pPr>
        <w:pStyle w:val="Heading6"/>
      </w:pPr>
      <w:bookmarkStart w:id="214" w:name="_Toc438044349"/>
      <w:r w:rsidRPr="002B3813">
        <w:t>8.1.4.3.1.1</w:t>
      </w:r>
      <w:r w:rsidRPr="002B3813">
        <w:tab/>
        <w:t>NB-IoT Combinations of system information blocks</w:t>
      </w:r>
      <w:bookmarkEnd w:id="214"/>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09679433" w14:textId="00452A22" w:rsidR="00285520" w:rsidRPr="00405D0C" w:rsidRDefault="001A326F">
      <w:pPr>
        <w:pStyle w:val="B1"/>
        <w:rPr>
          <w:lang w:eastAsia="zh-CN"/>
        </w:rPr>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65AD2DFC" w14:textId="46EF1B79" w:rsidR="001120D1" w:rsidRDefault="001120D1" w:rsidP="001120D1">
      <w:pPr>
        <w:pStyle w:val="TH"/>
      </w:pPr>
      <w:r w:rsidRPr="002B3813">
        <w:t>Table 8.1.4.3.1.1-1: Combinations of system information blocks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tblGrid>
      <w:tr w:rsidR="001A326F" w:rsidRPr="00266FCB" w14:paraId="4C621248" w14:textId="77777777" w:rsidTr="00DC2859">
        <w:trPr>
          <w:trHeight w:val="206"/>
          <w:jc w:val="center"/>
        </w:trPr>
        <w:tc>
          <w:tcPr>
            <w:tcW w:w="1467" w:type="dxa"/>
          </w:tcPr>
          <w:p w14:paraId="2F44A188" w14:textId="77777777" w:rsidR="001A326F" w:rsidRPr="00266FCB" w:rsidRDefault="001A326F" w:rsidP="00DC2859">
            <w:pPr>
              <w:keepNext/>
              <w:keepLines/>
              <w:spacing w:after="0"/>
              <w:jc w:val="center"/>
              <w:rPr>
                <w:rFonts w:ascii="Arial" w:eastAsia="MS Mincho" w:hAnsi="Arial"/>
                <w:b/>
                <w:sz w:val="18"/>
                <w:lang w:eastAsia="en-US"/>
              </w:rPr>
            </w:pPr>
          </w:p>
        </w:tc>
        <w:tc>
          <w:tcPr>
            <w:tcW w:w="8356" w:type="dxa"/>
            <w:gridSpan w:val="10"/>
          </w:tcPr>
          <w:p w14:paraId="76F5BD0A"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System information block type</w:t>
            </w:r>
          </w:p>
        </w:tc>
      </w:tr>
      <w:tr w:rsidR="001A326F" w:rsidRPr="00266FCB" w14:paraId="475C5C9C" w14:textId="77777777" w:rsidTr="00DC2859">
        <w:trPr>
          <w:trHeight w:val="563"/>
          <w:jc w:val="center"/>
        </w:trPr>
        <w:tc>
          <w:tcPr>
            <w:tcW w:w="1474" w:type="dxa"/>
            <w:gridSpan w:val="2"/>
          </w:tcPr>
          <w:p w14:paraId="6964327D"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Combination No.</w:t>
            </w:r>
          </w:p>
        </w:tc>
        <w:tc>
          <w:tcPr>
            <w:tcW w:w="880" w:type="dxa"/>
          </w:tcPr>
          <w:p w14:paraId="43F1D98D"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SIB2-NB</w:t>
            </w:r>
          </w:p>
        </w:tc>
        <w:tc>
          <w:tcPr>
            <w:tcW w:w="880" w:type="dxa"/>
          </w:tcPr>
          <w:p w14:paraId="3033BE88"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SIB3-NB</w:t>
            </w:r>
          </w:p>
        </w:tc>
        <w:tc>
          <w:tcPr>
            <w:tcW w:w="880" w:type="dxa"/>
          </w:tcPr>
          <w:p w14:paraId="4C2125BF"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SIB4-NB</w:t>
            </w:r>
          </w:p>
        </w:tc>
        <w:tc>
          <w:tcPr>
            <w:tcW w:w="880" w:type="dxa"/>
          </w:tcPr>
          <w:p w14:paraId="2EB1EF06"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SIB5-NB</w:t>
            </w:r>
          </w:p>
        </w:tc>
        <w:tc>
          <w:tcPr>
            <w:tcW w:w="961" w:type="dxa"/>
          </w:tcPr>
          <w:p w14:paraId="7B2B7C76"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 14-NB</w:t>
            </w:r>
          </w:p>
        </w:tc>
        <w:tc>
          <w:tcPr>
            <w:tcW w:w="934" w:type="dxa"/>
          </w:tcPr>
          <w:p w14:paraId="4E52BF6A"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w:t>
            </w:r>
          </w:p>
          <w:p w14:paraId="57862BC9"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16-NB</w:t>
            </w:r>
          </w:p>
        </w:tc>
        <w:tc>
          <w:tcPr>
            <w:tcW w:w="992" w:type="dxa"/>
          </w:tcPr>
          <w:p w14:paraId="514A9589"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hAnsi="Arial"/>
                <w:b/>
                <w:sz w:val="18"/>
                <w:lang w:eastAsia="zh-CN"/>
              </w:rPr>
              <w:t>SIB 20-NB</w:t>
            </w:r>
          </w:p>
        </w:tc>
        <w:tc>
          <w:tcPr>
            <w:tcW w:w="993" w:type="dxa"/>
          </w:tcPr>
          <w:p w14:paraId="3557889B"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hAnsi="Arial"/>
                <w:b/>
                <w:sz w:val="18"/>
                <w:lang w:eastAsia="zh-CN"/>
              </w:rPr>
              <w:t>SIB 22-NB</w:t>
            </w:r>
          </w:p>
        </w:tc>
        <w:tc>
          <w:tcPr>
            <w:tcW w:w="949" w:type="dxa"/>
          </w:tcPr>
          <w:p w14:paraId="7A2061FF" w14:textId="77777777" w:rsidR="001A326F" w:rsidRPr="00266FCB" w:rsidRDefault="001A326F" w:rsidP="00DC2859">
            <w:pPr>
              <w:keepNext/>
              <w:keepLines/>
              <w:spacing w:after="0"/>
              <w:jc w:val="center"/>
              <w:rPr>
                <w:rFonts w:ascii="Arial" w:hAnsi="Arial"/>
                <w:b/>
                <w:sz w:val="18"/>
                <w:lang w:eastAsia="zh-CN"/>
              </w:rPr>
            </w:pPr>
            <w:r>
              <w:rPr>
                <w:rFonts w:ascii="Arial" w:hAnsi="Arial"/>
                <w:b/>
                <w:sz w:val="18"/>
                <w:lang w:eastAsia="zh-CN"/>
              </w:rPr>
              <w:t>SIB 2</w:t>
            </w:r>
            <w:r w:rsidRPr="008F5B78">
              <w:rPr>
                <w:rFonts w:ascii="Arial" w:hAnsi="Arial" w:hint="eastAsia"/>
                <w:b/>
                <w:sz w:val="18"/>
                <w:lang w:eastAsia="zh-CN"/>
              </w:rPr>
              <w:t>3</w:t>
            </w:r>
            <w:r w:rsidRPr="00266FCB">
              <w:rPr>
                <w:rFonts w:ascii="Arial" w:hAnsi="Arial"/>
                <w:b/>
                <w:sz w:val="18"/>
                <w:lang w:eastAsia="zh-CN"/>
              </w:rPr>
              <w:t>-NB</w:t>
            </w:r>
          </w:p>
        </w:tc>
      </w:tr>
      <w:tr w:rsidR="001A326F" w:rsidRPr="00266FCB" w14:paraId="4D5C6333" w14:textId="77777777" w:rsidTr="00DC2859">
        <w:trPr>
          <w:trHeight w:val="206"/>
          <w:jc w:val="center"/>
        </w:trPr>
        <w:tc>
          <w:tcPr>
            <w:tcW w:w="1474" w:type="dxa"/>
            <w:gridSpan w:val="2"/>
          </w:tcPr>
          <w:p w14:paraId="3D59B8F2"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1</w:t>
            </w:r>
          </w:p>
        </w:tc>
        <w:tc>
          <w:tcPr>
            <w:tcW w:w="880" w:type="dxa"/>
          </w:tcPr>
          <w:p w14:paraId="3618E173"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38DC1D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051E60B"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00F2E993"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01F75B03"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96B34D2"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0D61A23"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60B5AAF8"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346CCF60"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6826D781" w14:textId="77777777" w:rsidTr="00DC2859">
        <w:trPr>
          <w:trHeight w:val="191"/>
          <w:jc w:val="center"/>
        </w:trPr>
        <w:tc>
          <w:tcPr>
            <w:tcW w:w="1474" w:type="dxa"/>
            <w:gridSpan w:val="2"/>
          </w:tcPr>
          <w:p w14:paraId="6C5686BF"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2</w:t>
            </w:r>
          </w:p>
        </w:tc>
        <w:tc>
          <w:tcPr>
            <w:tcW w:w="880" w:type="dxa"/>
          </w:tcPr>
          <w:p w14:paraId="4E7C4AD1"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14F1077"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2137653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532F3D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6EC0E7BA"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7986B0FE"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3F410C2A"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3D7C85E5"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6D296579"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6237E12F" w14:textId="77777777" w:rsidTr="00DC2859">
        <w:trPr>
          <w:trHeight w:val="206"/>
          <w:jc w:val="center"/>
        </w:trPr>
        <w:tc>
          <w:tcPr>
            <w:tcW w:w="1474" w:type="dxa"/>
            <w:gridSpan w:val="2"/>
          </w:tcPr>
          <w:p w14:paraId="35265624"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3</w:t>
            </w:r>
          </w:p>
        </w:tc>
        <w:tc>
          <w:tcPr>
            <w:tcW w:w="880" w:type="dxa"/>
          </w:tcPr>
          <w:p w14:paraId="1AC37A9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842F90D"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C594DC7"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9098DE8"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61" w:type="dxa"/>
          </w:tcPr>
          <w:p w14:paraId="6E95C31D"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26B1478"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60FCE67B"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6122E0F0"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121C4962"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4DF0717C" w14:textId="77777777" w:rsidTr="00DC2859">
        <w:trPr>
          <w:trHeight w:val="206"/>
          <w:jc w:val="center"/>
        </w:trPr>
        <w:tc>
          <w:tcPr>
            <w:tcW w:w="1474" w:type="dxa"/>
            <w:gridSpan w:val="2"/>
          </w:tcPr>
          <w:p w14:paraId="14C6A4D7"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4</w:t>
            </w:r>
          </w:p>
        </w:tc>
        <w:tc>
          <w:tcPr>
            <w:tcW w:w="880" w:type="dxa"/>
          </w:tcPr>
          <w:p w14:paraId="23AE7AA3"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7A3915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90B6D1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664743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76CAC3DB"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34" w:type="dxa"/>
          </w:tcPr>
          <w:p w14:paraId="5BC8A803"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3BE253E1"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74B8C1F1"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6EF52745"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7DA8424C" w14:textId="77777777" w:rsidTr="00DC2859">
        <w:trPr>
          <w:trHeight w:val="206"/>
          <w:jc w:val="center"/>
        </w:trPr>
        <w:tc>
          <w:tcPr>
            <w:tcW w:w="1474" w:type="dxa"/>
            <w:gridSpan w:val="2"/>
          </w:tcPr>
          <w:p w14:paraId="1C3E7FC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hAnsi="Arial"/>
                <w:sz w:val="18"/>
                <w:lang w:eastAsia="zh-CN"/>
              </w:rPr>
              <w:t>5</w:t>
            </w:r>
          </w:p>
        </w:tc>
        <w:tc>
          <w:tcPr>
            <w:tcW w:w="880" w:type="dxa"/>
          </w:tcPr>
          <w:p w14:paraId="24B8FE6A"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804EB6B"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1FC8499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1BB8735"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723EF14A"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73BB9971"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EFA841A"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93" w:type="dxa"/>
          </w:tcPr>
          <w:p w14:paraId="6BAAC39E"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111F6D14"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45D439FE" w14:textId="77777777" w:rsidTr="00DC2859">
        <w:trPr>
          <w:trHeight w:val="206"/>
          <w:jc w:val="center"/>
        </w:trPr>
        <w:tc>
          <w:tcPr>
            <w:tcW w:w="1474" w:type="dxa"/>
            <w:gridSpan w:val="2"/>
          </w:tcPr>
          <w:p w14:paraId="3B0459FE" w14:textId="77777777" w:rsidR="001A326F" w:rsidRPr="00266FCB" w:rsidRDefault="001A326F" w:rsidP="00DC2859">
            <w:pPr>
              <w:keepNext/>
              <w:keepLines/>
              <w:spacing w:after="0"/>
              <w:jc w:val="center"/>
              <w:rPr>
                <w:rFonts w:ascii="Arial" w:eastAsia="MS Mincho" w:hAnsi="Arial"/>
                <w:sz w:val="18"/>
                <w:lang w:eastAsia="zh-CN"/>
              </w:rPr>
            </w:pPr>
            <w:r w:rsidRPr="00266FCB">
              <w:rPr>
                <w:rFonts w:ascii="Arial" w:hAnsi="Arial"/>
                <w:sz w:val="18"/>
                <w:lang w:eastAsia="zh-CN"/>
              </w:rPr>
              <w:t>6</w:t>
            </w:r>
          </w:p>
        </w:tc>
        <w:tc>
          <w:tcPr>
            <w:tcW w:w="880" w:type="dxa"/>
          </w:tcPr>
          <w:p w14:paraId="30FD2CD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BADACC2"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50C99652"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098ADC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5C4F1A35"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61AD5392"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516BEC98"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346053EB"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6E8029E5" w14:textId="77777777" w:rsidR="001A326F" w:rsidRPr="008F5B78" w:rsidRDefault="001A326F" w:rsidP="00DC2859">
            <w:pPr>
              <w:keepNext/>
              <w:keepLines/>
              <w:spacing w:after="0"/>
              <w:jc w:val="center"/>
              <w:rPr>
                <w:rFonts w:ascii="Arial" w:hAnsi="Arial"/>
                <w:sz w:val="18"/>
                <w:lang w:eastAsia="zh-CN"/>
              </w:rPr>
            </w:pPr>
          </w:p>
        </w:tc>
      </w:tr>
      <w:tr w:rsidR="001A326F" w:rsidRPr="00266FCB" w14:paraId="657F22A6" w14:textId="77777777" w:rsidTr="00DC2859">
        <w:trPr>
          <w:trHeight w:val="206"/>
          <w:jc w:val="center"/>
        </w:trPr>
        <w:tc>
          <w:tcPr>
            <w:tcW w:w="1474" w:type="dxa"/>
            <w:gridSpan w:val="2"/>
          </w:tcPr>
          <w:p w14:paraId="79C18C3A" w14:textId="77777777" w:rsidR="001A326F" w:rsidRPr="00F31A05" w:rsidRDefault="001A326F" w:rsidP="00DC2859">
            <w:pPr>
              <w:keepNext/>
              <w:keepLines/>
              <w:spacing w:after="0"/>
              <w:jc w:val="center"/>
              <w:rPr>
                <w:rFonts w:ascii="Arial" w:hAnsi="Arial"/>
                <w:sz w:val="18"/>
                <w:lang w:eastAsia="zh-CN"/>
              </w:rPr>
            </w:pPr>
            <w:r w:rsidRPr="008F5B78">
              <w:rPr>
                <w:rFonts w:ascii="Arial" w:hAnsi="Arial" w:hint="eastAsia"/>
                <w:sz w:val="18"/>
                <w:lang w:eastAsia="zh-CN"/>
              </w:rPr>
              <w:t>7</w:t>
            </w:r>
          </w:p>
        </w:tc>
        <w:tc>
          <w:tcPr>
            <w:tcW w:w="880" w:type="dxa"/>
          </w:tcPr>
          <w:p w14:paraId="112D8DCD"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BA5A759"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3D11CBD0"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EC4B32A"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0B1A52D7"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BE8A9E5"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7CA7AF9"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2DDC98EC"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02E34FF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r>
    </w:tbl>
    <w:p w14:paraId="5961206F" w14:textId="77777777" w:rsidR="001A326F" w:rsidRDefault="001A326F" w:rsidP="001A326F">
      <w:pPr>
        <w:pStyle w:val="B1"/>
        <w:rPr>
          <w:lang w:eastAsia="zh-CN"/>
        </w:rPr>
      </w:pPr>
    </w:p>
    <w:p w14:paraId="49E2A2EE" w14:textId="77777777" w:rsidR="001120D1" w:rsidRPr="002B3813" w:rsidRDefault="001120D1" w:rsidP="001120D1">
      <w:pPr>
        <w:pStyle w:val="Heading6"/>
      </w:pPr>
      <w:bookmarkStart w:id="215" w:name="_Toc438044350"/>
      <w:r w:rsidRPr="002B3813">
        <w:t>8.1.4.3.1.2</w:t>
      </w:r>
      <w:r w:rsidRPr="002B3813">
        <w:tab/>
        <w:t>NB-IoT Scheduling of system information blocks</w:t>
      </w:r>
      <w:bookmarkEnd w:id="21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6"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764158"/>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DC2859">
        <w:trPr>
          <w:jc w:val="center"/>
        </w:trPr>
        <w:tc>
          <w:tcPr>
            <w:tcW w:w="1930" w:type="dxa"/>
          </w:tcPr>
          <w:p w14:paraId="16CC32D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DC2859">
        <w:trPr>
          <w:jc w:val="center"/>
        </w:trPr>
        <w:tc>
          <w:tcPr>
            <w:tcW w:w="1930" w:type="dxa"/>
          </w:tcPr>
          <w:p w14:paraId="071E8F6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DC2859">
        <w:trPr>
          <w:jc w:val="center"/>
        </w:trPr>
        <w:tc>
          <w:tcPr>
            <w:tcW w:w="1930" w:type="dxa"/>
          </w:tcPr>
          <w:p w14:paraId="3AE3A71C"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DC2859">
        <w:trPr>
          <w:jc w:val="center"/>
        </w:trPr>
        <w:tc>
          <w:tcPr>
            <w:tcW w:w="1930" w:type="dxa"/>
          </w:tcPr>
          <w:p w14:paraId="5E93E2B3" w14:textId="77777777" w:rsidR="001A326F" w:rsidRPr="00C73A81" w:rsidRDefault="001A326F" w:rsidP="00DC2859">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6"/>
    </w:p>
    <w:p w14:paraId="4529D9CA" w14:textId="77777777" w:rsidR="001120D1" w:rsidRPr="002B3813" w:rsidRDefault="001120D1" w:rsidP="009048C9">
      <w:pPr>
        <w:pStyle w:val="Heading6"/>
      </w:pPr>
      <w:bookmarkStart w:id="217" w:name="_Toc438044352"/>
      <w:r w:rsidRPr="002B3813">
        <w:t>-</w:t>
      </w:r>
      <w:r w:rsidRPr="002B3813">
        <w:tab/>
        <w:t>MasterInformationBlock</w:t>
      </w:r>
      <w:bookmarkEnd w:id="217"/>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E864C1">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E864C1">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E864C1">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E864C1">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E864C1">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E864C1">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color w:val="000000"/>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E864C1">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E864C1">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E864C1">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E864C1">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E864C1">
        <w:tc>
          <w:tcPr>
            <w:tcW w:w="4535" w:type="dxa"/>
          </w:tcPr>
          <w:p w14:paraId="1ED42AC4" w14:textId="77777777" w:rsidR="001120D1" w:rsidRPr="002B3813" w:rsidRDefault="001120D1" w:rsidP="00D83390">
            <w:pPr>
              <w:pStyle w:val="TAL"/>
              <w:rPr>
                <w:color w:val="000000"/>
                <w:lang w:eastAsia="en-US"/>
              </w:rPr>
            </w:pPr>
            <w:r w:rsidRPr="002B3813">
              <w:rPr>
                <w:color w:val="000000"/>
                <w:lang w:eastAsia="en-US"/>
              </w:rPr>
              <w:t xml:space="preserve">      eutra-CRS-SequenceInfo-r13</w:t>
            </w:r>
          </w:p>
        </w:tc>
        <w:tc>
          <w:tcPr>
            <w:tcW w:w="2267" w:type="dxa"/>
          </w:tcPr>
          <w:p w14:paraId="4C7964B7" w14:textId="77777777" w:rsidR="001120D1" w:rsidRPr="002B3813" w:rsidRDefault="009048C9" w:rsidP="00D83390">
            <w:pPr>
              <w:pStyle w:val="TAL"/>
              <w:rPr>
                <w:color w:val="000000"/>
                <w:lang w:eastAsia="en-US"/>
              </w:rPr>
            </w:pPr>
            <w:r w:rsidRPr="002B3813">
              <w:rPr>
                <w:color w:val="000000"/>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E864C1">
        <w:tc>
          <w:tcPr>
            <w:tcW w:w="4535" w:type="dxa"/>
          </w:tcPr>
          <w:p w14:paraId="27A87BB8" w14:textId="77777777" w:rsidR="009048C9" w:rsidRPr="002B3813" w:rsidRDefault="009048C9" w:rsidP="006B4832">
            <w:pPr>
              <w:pStyle w:val="TAL"/>
              <w:rPr>
                <w:color w:val="000000"/>
                <w:lang w:eastAsia="en-US"/>
              </w:rPr>
            </w:pPr>
          </w:p>
        </w:tc>
        <w:tc>
          <w:tcPr>
            <w:tcW w:w="2267" w:type="dxa"/>
          </w:tcPr>
          <w:p w14:paraId="059F1013" w14:textId="77777777" w:rsidR="009048C9" w:rsidRPr="002B3813" w:rsidDel="004F3BC3" w:rsidRDefault="00CA0AF8" w:rsidP="006B4832">
            <w:pPr>
              <w:pStyle w:val="TAL"/>
              <w:rPr>
                <w:color w:val="000000"/>
                <w:lang w:eastAsia="en-US"/>
              </w:rPr>
            </w:pPr>
            <w:r w:rsidRPr="002B3813">
              <w:rPr>
                <w:color w:val="000000"/>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E864C1">
        <w:tc>
          <w:tcPr>
            <w:tcW w:w="4535" w:type="dxa"/>
          </w:tcPr>
          <w:p w14:paraId="6D5AEB5F" w14:textId="77777777" w:rsidR="00CA0AF8" w:rsidRPr="002B3813" w:rsidRDefault="00CA0AF8" w:rsidP="00677CF6">
            <w:pPr>
              <w:pStyle w:val="TAL"/>
              <w:rPr>
                <w:color w:val="000000"/>
                <w:lang w:eastAsia="en-US"/>
              </w:rPr>
            </w:pPr>
          </w:p>
        </w:tc>
        <w:tc>
          <w:tcPr>
            <w:tcW w:w="2267" w:type="dxa"/>
          </w:tcPr>
          <w:p w14:paraId="54049784" w14:textId="77777777" w:rsidR="00CA0AF8" w:rsidRPr="002B3813" w:rsidRDefault="00CA0AF8" w:rsidP="00677CF6">
            <w:pPr>
              <w:pStyle w:val="TAL"/>
              <w:rPr>
                <w:color w:val="000000"/>
                <w:lang w:eastAsia="en-US"/>
              </w:rPr>
            </w:pPr>
            <w:r w:rsidRPr="002B3813">
              <w:rPr>
                <w:color w:val="000000"/>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E864C1">
        <w:tc>
          <w:tcPr>
            <w:tcW w:w="4535" w:type="dxa"/>
          </w:tcPr>
          <w:p w14:paraId="1D3B43A4" w14:textId="77777777" w:rsidR="000B5705" w:rsidRPr="002A792A" w:rsidRDefault="000B5705" w:rsidP="005A3DEC">
            <w:pPr>
              <w:pStyle w:val="TAL"/>
              <w:rPr>
                <w:color w:val="000000"/>
                <w:lang w:val="en-US" w:eastAsia="en-US"/>
              </w:rPr>
            </w:pPr>
          </w:p>
        </w:tc>
        <w:tc>
          <w:tcPr>
            <w:tcW w:w="2267" w:type="dxa"/>
          </w:tcPr>
          <w:p w14:paraId="059EB609" w14:textId="77777777" w:rsidR="000B5705" w:rsidRPr="002A792A" w:rsidRDefault="000B5705" w:rsidP="005A3DEC">
            <w:pPr>
              <w:pStyle w:val="TAL"/>
              <w:rPr>
                <w:color w:val="000000"/>
                <w:lang w:val="en-US" w:eastAsia="en-US"/>
              </w:rPr>
            </w:pPr>
            <w:r w:rsidRPr="002A792A">
              <w:rPr>
                <w:color w:val="000000"/>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w:t>
            </w:r>
            <w:r w:rsidRPr="002A792A">
              <w:rPr>
                <w:color w:val="000000"/>
                <w:lang w:val="en-US" w:eastAsia="en-US"/>
              </w:rPr>
              <w:t>s specified in TS 36.213 [</w:t>
            </w:r>
            <w:r w:rsidRPr="002A792A">
              <w:rPr>
                <w:lang w:val="en-US" w:eastAsia="en-US"/>
              </w:rPr>
              <w:t xml:space="preserve">29] </w:t>
            </w:r>
            <w:r w:rsidRPr="002A792A">
              <w:rPr>
                <w:color w:val="000000"/>
                <w:lang w:val="en-US" w:eastAsia="en-US"/>
              </w:rPr>
              <w:t>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E864C1">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E864C1">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w:t>
            </w:r>
            <w:r w:rsidRPr="002B3813">
              <w:rPr>
                <w:color w:val="000000"/>
                <w:lang w:eastAsia="en-US"/>
              </w:rPr>
              <w:t>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E864C1">
        <w:tc>
          <w:tcPr>
            <w:tcW w:w="4535" w:type="dxa"/>
          </w:tcPr>
          <w:p w14:paraId="179BC9DF" w14:textId="77777777" w:rsidR="001120D1" w:rsidRPr="002B3813" w:rsidRDefault="001120D1" w:rsidP="00D83390">
            <w:pPr>
              <w:pStyle w:val="TAL"/>
              <w:rPr>
                <w:color w:val="000000"/>
                <w:lang w:eastAsia="en-US"/>
              </w:rPr>
            </w:pPr>
            <w:r w:rsidRPr="002B3813">
              <w:rPr>
                <w:color w:val="000000"/>
                <w:lang w:eastAsia="en-US"/>
              </w:rPr>
              <w:t xml:space="preserve">      eutra-NumCRS-Ports-r13</w:t>
            </w:r>
          </w:p>
        </w:tc>
        <w:tc>
          <w:tcPr>
            <w:tcW w:w="2267" w:type="dxa"/>
          </w:tcPr>
          <w:p w14:paraId="4E9C3DF0" w14:textId="77777777" w:rsidR="001120D1" w:rsidRPr="002B3813" w:rsidRDefault="00703A60" w:rsidP="00D83390">
            <w:pPr>
              <w:pStyle w:val="TAL"/>
              <w:rPr>
                <w:color w:val="000000"/>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E864C1">
        <w:tc>
          <w:tcPr>
            <w:tcW w:w="4535" w:type="dxa"/>
          </w:tcPr>
          <w:p w14:paraId="29FD8C01"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7EF0DDB3" w14:textId="77777777" w:rsidR="001120D1" w:rsidRPr="002B3813" w:rsidRDefault="00CA0AF8" w:rsidP="00D83390">
            <w:pPr>
              <w:pStyle w:val="TAL"/>
              <w:rPr>
                <w:color w:val="000000"/>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E864C1">
        <w:tc>
          <w:tcPr>
            <w:tcW w:w="4535" w:type="dxa"/>
          </w:tcPr>
          <w:p w14:paraId="136F4C8B"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2FD83BA7" w14:textId="77777777" w:rsidR="001120D1" w:rsidRPr="002B3813" w:rsidRDefault="00703A60" w:rsidP="00D83390">
            <w:pPr>
              <w:pStyle w:val="TAL"/>
              <w:rPr>
                <w:color w:val="000000"/>
                <w:lang w:eastAsia="en-US"/>
              </w:rPr>
            </w:pPr>
            <w:r w:rsidRPr="002B3813">
              <w:rPr>
                <w:color w:val="000000"/>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E864C1">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E864C1">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w:t>
            </w:r>
            <w:r w:rsidRPr="002B3813">
              <w:rPr>
                <w:color w:val="000000"/>
                <w:lang w:eastAsia="en-US"/>
              </w:rPr>
              <w:t>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E864C1">
        <w:tc>
          <w:tcPr>
            <w:tcW w:w="4535" w:type="dxa"/>
          </w:tcPr>
          <w:p w14:paraId="19318CC6"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E864C1">
        <w:tc>
          <w:tcPr>
            <w:tcW w:w="4535" w:type="dxa"/>
          </w:tcPr>
          <w:p w14:paraId="7ACB0C8C"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E864C1">
        <w:tc>
          <w:tcPr>
            <w:tcW w:w="4535" w:type="dxa"/>
          </w:tcPr>
          <w:p w14:paraId="50B9329A" w14:textId="77777777" w:rsidR="001120D1" w:rsidRPr="002B3813" w:rsidRDefault="00703A60"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E864C1">
        <w:tc>
          <w:tcPr>
            <w:tcW w:w="4535" w:type="dxa"/>
          </w:tcPr>
          <w:p w14:paraId="2326D18A"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w:t>
            </w:r>
            <w:r w:rsidRPr="002B3813">
              <w:rPr>
                <w:lang w:eastAsia="en-US"/>
              </w:rPr>
              <w:t xml:space="preserve">tandalone-r13 </w:t>
            </w:r>
            <w:r w:rsidRPr="002B3813">
              <w:rPr>
                <w:color w:val="000000"/>
                <w:lang w:eastAsia="en-US"/>
              </w:rPr>
              <w:t>SEQUENCE {</w:t>
            </w:r>
          </w:p>
        </w:tc>
        <w:tc>
          <w:tcPr>
            <w:tcW w:w="2267" w:type="dxa"/>
          </w:tcPr>
          <w:p w14:paraId="2341658A" w14:textId="77777777" w:rsidR="001120D1" w:rsidRPr="002B3813" w:rsidRDefault="001120D1" w:rsidP="00D83390">
            <w:pPr>
              <w:pStyle w:val="TAL"/>
              <w:rPr>
                <w:color w:val="000000"/>
                <w:lang w:eastAsia="en-US"/>
              </w:rPr>
            </w:pPr>
          </w:p>
        </w:tc>
        <w:tc>
          <w:tcPr>
            <w:tcW w:w="1316" w:type="dxa"/>
          </w:tcPr>
          <w:p w14:paraId="1EE120C6" w14:textId="77777777" w:rsidR="001120D1" w:rsidRPr="002B3813" w:rsidRDefault="001120D1" w:rsidP="00D83390">
            <w:pPr>
              <w:pStyle w:val="TAL"/>
              <w:rPr>
                <w:color w:val="000000"/>
                <w:lang w:eastAsia="en-US"/>
              </w:rPr>
            </w:pPr>
          </w:p>
        </w:tc>
        <w:tc>
          <w:tcPr>
            <w:tcW w:w="1800" w:type="dxa"/>
          </w:tcPr>
          <w:p w14:paraId="3DB303E7" w14:textId="77777777" w:rsidR="001120D1" w:rsidRPr="002B3813" w:rsidRDefault="001120D1" w:rsidP="00D83390">
            <w:pPr>
              <w:pStyle w:val="TAL"/>
              <w:rPr>
                <w:color w:val="000000"/>
                <w:lang w:eastAsia="en-US"/>
              </w:rPr>
            </w:pPr>
            <w:r w:rsidRPr="002B3813">
              <w:rPr>
                <w:lang w:eastAsia="en-US"/>
              </w:rPr>
              <w:t>Standalone</w:t>
            </w:r>
          </w:p>
        </w:tc>
      </w:tr>
      <w:tr w:rsidR="001120D1" w:rsidRPr="002B3813" w14:paraId="0BB782D3" w14:textId="77777777" w:rsidTr="00E864C1">
        <w:tc>
          <w:tcPr>
            <w:tcW w:w="4535" w:type="dxa"/>
          </w:tcPr>
          <w:p w14:paraId="5D07AEF8"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spare</w:t>
            </w:r>
          </w:p>
        </w:tc>
        <w:tc>
          <w:tcPr>
            <w:tcW w:w="2267" w:type="dxa"/>
          </w:tcPr>
          <w:p w14:paraId="0AD044CD" w14:textId="77777777" w:rsidR="001120D1" w:rsidRPr="002B3813" w:rsidRDefault="00703A60" w:rsidP="00D83390">
            <w:pPr>
              <w:pStyle w:val="TAL"/>
              <w:rPr>
                <w:color w:val="000000"/>
                <w:lang w:eastAsia="en-US"/>
              </w:rPr>
            </w:pPr>
            <w:r w:rsidRPr="002B3813">
              <w:rPr>
                <w:color w:val="000000"/>
                <w:lang w:eastAsia="en-US"/>
              </w:rPr>
              <w:t>‘0000 0’B</w:t>
            </w:r>
          </w:p>
        </w:tc>
        <w:tc>
          <w:tcPr>
            <w:tcW w:w="1316" w:type="dxa"/>
          </w:tcPr>
          <w:p w14:paraId="72EC24BE" w14:textId="77777777" w:rsidR="001120D1" w:rsidRPr="002B3813" w:rsidRDefault="001120D1" w:rsidP="00D83390">
            <w:pPr>
              <w:pStyle w:val="TAL"/>
              <w:rPr>
                <w:color w:val="000000"/>
                <w:lang w:eastAsia="en-US"/>
              </w:rPr>
            </w:pPr>
          </w:p>
        </w:tc>
        <w:tc>
          <w:tcPr>
            <w:tcW w:w="1800" w:type="dxa"/>
          </w:tcPr>
          <w:p w14:paraId="684A76AC" w14:textId="77777777" w:rsidR="001120D1" w:rsidRPr="002B3813" w:rsidRDefault="001120D1" w:rsidP="00D83390">
            <w:pPr>
              <w:pStyle w:val="TAL"/>
              <w:rPr>
                <w:color w:val="000000"/>
                <w:lang w:eastAsia="en-US"/>
              </w:rPr>
            </w:pPr>
          </w:p>
        </w:tc>
      </w:tr>
      <w:tr w:rsidR="001120D1" w:rsidRPr="002B3813" w14:paraId="5E628A3B" w14:textId="77777777" w:rsidTr="00E864C1">
        <w:tc>
          <w:tcPr>
            <w:tcW w:w="4535" w:type="dxa"/>
          </w:tcPr>
          <w:p w14:paraId="1A228011" w14:textId="77777777" w:rsidR="001120D1" w:rsidRPr="002B3813" w:rsidRDefault="0031758F"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3897D47B" w14:textId="77777777" w:rsidR="001120D1" w:rsidRPr="002B3813" w:rsidRDefault="001120D1" w:rsidP="00D83390">
            <w:pPr>
              <w:pStyle w:val="TAL"/>
              <w:rPr>
                <w:color w:val="000000"/>
                <w:lang w:eastAsia="en-US"/>
              </w:rPr>
            </w:pPr>
          </w:p>
        </w:tc>
        <w:tc>
          <w:tcPr>
            <w:tcW w:w="1316" w:type="dxa"/>
          </w:tcPr>
          <w:p w14:paraId="33BF5763" w14:textId="77777777" w:rsidR="001120D1" w:rsidRPr="002B3813" w:rsidRDefault="001120D1" w:rsidP="00D83390">
            <w:pPr>
              <w:pStyle w:val="TAL"/>
              <w:rPr>
                <w:color w:val="000000"/>
                <w:lang w:eastAsia="en-US"/>
              </w:rPr>
            </w:pPr>
          </w:p>
        </w:tc>
        <w:tc>
          <w:tcPr>
            <w:tcW w:w="1800" w:type="dxa"/>
          </w:tcPr>
          <w:p w14:paraId="4E884F99" w14:textId="77777777" w:rsidR="001120D1" w:rsidRPr="002B3813" w:rsidRDefault="001120D1" w:rsidP="00D83390">
            <w:pPr>
              <w:pStyle w:val="TAL"/>
              <w:rPr>
                <w:color w:val="000000"/>
                <w:lang w:eastAsia="en-US"/>
              </w:rPr>
            </w:pPr>
          </w:p>
        </w:tc>
      </w:tr>
      <w:tr w:rsidR="002A644B" w:rsidRPr="002B3813" w14:paraId="22C20844" w14:textId="77777777" w:rsidTr="00E864C1">
        <w:tc>
          <w:tcPr>
            <w:tcW w:w="4535" w:type="dxa"/>
          </w:tcPr>
          <w:p w14:paraId="61675BCD" w14:textId="31348BB8" w:rsidR="002A644B" w:rsidRPr="002B3813" w:rsidRDefault="002A644B" w:rsidP="002A644B">
            <w:pPr>
              <w:pStyle w:val="TAL"/>
              <w:rPr>
                <w:color w:val="000000"/>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color w:val="000000"/>
                <w:lang w:eastAsia="en-US"/>
              </w:rPr>
            </w:pPr>
          </w:p>
        </w:tc>
        <w:tc>
          <w:tcPr>
            <w:tcW w:w="1316" w:type="dxa"/>
          </w:tcPr>
          <w:p w14:paraId="20279DA4" w14:textId="77777777" w:rsidR="002A644B" w:rsidRPr="002B3813" w:rsidRDefault="002A644B" w:rsidP="002A644B">
            <w:pPr>
              <w:pStyle w:val="TAL"/>
              <w:rPr>
                <w:color w:val="000000"/>
                <w:lang w:eastAsia="en-US"/>
              </w:rPr>
            </w:pPr>
          </w:p>
        </w:tc>
        <w:tc>
          <w:tcPr>
            <w:tcW w:w="1800" w:type="dxa"/>
          </w:tcPr>
          <w:p w14:paraId="2AD75AC5" w14:textId="77777777" w:rsidR="002A644B" w:rsidRPr="002B3813" w:rsidRDefault="002A644B" w:rsidP="002A644B">
            <w:pPr>
              <w:pStyle w:val="TAL"/>
              <w:rPr>
                <w:color w:val="000000"/>
                <w:lang w:eastAsia="en-US"/>
              </w:rPr>
            </w:pPr>
          </w:p>
        </w:tc>
      </w:tr>
      <w:tr w:rsidR="002A644B" w:rsidRPr="002B3813" w14:paraId="5E22A01E" w14:textId="77777777" w:rsidTr="00E864C1">
        <w:tc>
          <w:tcPr>
            <w:tcW w:w="4535" w:type="dxa"/>
          </w:tcPr>
          <w:p w14:paraId="055DD79F" w14:textId="77777777" w:rsidR="002A644B" w:rsidRPr="002B3813" w:rsidRDefault="002A644B" w:rsidP="002A644B">
            <w:pPr>
              <w:pStyle w:val="TAL"/>
              <w:rPr>
                <w:color w:val="000000"/>
                <w:lang w:eastAsia="en-US"/>
              </w:rPr>
            </w:pPr>
            <w:r w:rsidRPr="005F0B98">
              <w:t>additionalTransmissionSIB1-r15</w:t>
            </w:r>
          </w:p>
        </w:tc>
        <w:tc>
          <w:tcPr>
            <w:tcW w:w="2267" w:type="dxa"/>
          </w:tcPr>
          <w:p w14:paraId="7C25AE99" w14:textId="77777777" w:rsidR="002A644B" w:rsidRPr="002B3813" w:rsidRDefault="002A644B" w:rsidP="002A644B">
            <w:pPr>
              <w:pStyle w:val="TAL"/>
              <w:rPr>
                <w:color w:val="000000"/>
                <w:lang w:eastAsia="en-US"/>
              </w:rPr>
            </w:pPr>
            <w:r>
              <w:rPr>
                <w:color w:val="000000"/>
              </w:rPr>
              <w:t>FALSE</w:t>
            </w:r>
          </w:p>
        </w:tc>
        <w:tc>
          <w:tcPr>
            <w:tcW w:w="1316" w:type="dxa"/>
          </w:tcPr>
          <w:p w14:paraId="4CA81A7E" w14:textId="77777777" w:rsidR="002A644B" w:rsidRPr="00E864C1" w:rsidRDefault="002A644B" w:rsidP="002A644B">
            <w:pPr>
              <w:pStyle w:val="TAL"/>
              <w:rPr>
                <w:lang w:eastAsia="en-US"/>
              </w:rPr>
            </w:pPr>
            <w:r w:rsidRPr="00E864C1">
              <w:t>A Rel-13/Rel-14 UE will interpret FALSE as spare ‘0’</w:t>
            </w:r>
          </w:p>
        </w:tc>
        <w:tc>
          <w:tcPr>
            <w:tcW w:w="1800" w:type="dxa"/>
          </w:tcPr>
          <w:p w14:paraId="680D37CD" w14:textId="77777777" w:rsidR="002A644B" w:rsidRPr="002B3813" w:rsidRDefault="002A644B" w:rsidP="002A644B">
            <w:pPr>
              <w:pStyle w:val="TAL"/>
              <w:rPr>
                <w:color w:val="000000"/>
                <w:lang w:eastAsia="en-US"/>
              </w:rPr>
            </w:pPr>
          </w:p>
        </w:tc>
      </w:tr>
      <w:tr w:rsidR="002A644B" w:rsidRPr="005F0B98" w14:paraId="4BCA7544" w14:textId="77777777" w:rsidTr="00E864C1">
        <w:tc>
          <w:tcPr>
            <w:tcW w:w="4535" w:type="dxa"/>
          </w:tcPr>
          <w:p w14:paraId="47EC3BD4" w14:textId="77777777" w:rsidR="002A644B" w:rsidRPr="005F0B98" w:rsidRDefault="002A644B" w:rsidP="002A644B">
            <w:pPr>
              <w:pStyle w:val="TAL"/>
            </w:pPr>
            <w:r w:rsidRPr="005F0B98">
              <w:t>spare</w:t>
            </w:r>
          </w:p>
        </w:tc>
        <w:tc>
          <w:tcPr>
            <w:tcW w:w="2267" w:type="dxa"/>
          </w:tcPr>
          <w:p w14:paraId="4CC000AB" w14:textId="77777777" w:rsidR="002A644B" w:rsidRPr="005F0B98" w:rsidRDefault="002A644B" w:rsidP="002A644B">
            <w:pPr>
              <w:pStyle w:val="TAL"/>
            </w:pPr>
            <w:r w:rsidRPr="005F0B98">
              <w:rPr>
                <w:color w:val="000000"/>
              </w:rPr>
              <w:t>‘0000 0000 00’B</w:t>
            </w:r>
          </w:p>
        </w:tc>
        <w:tc>
          <w:tcPr>
            <w:tcW w:w="1316" w:type="dxa"/>
          </w:tcPr>
          <w:p w14:paraId="7CE672FD" w14:textId="77777777" w:rsidR="002A644B" w:rsidRPr="005F0B98" w:rsidRDefault="002A644B" w:rsidP="002A644B">
            <w:pPr>
              <w:pStyle w:val="TAL"/>
            </w:pPr>
          </w:p>
        </w:tc>
        <w:tc>
          <w:tcPr>
            <w:tcW w:w="1800" w:type="dxa"/>
          </w:tcPr>
          <w:p w14:paraId="2FD65011" w14:textId="77777777" w:rsidR="002A644B" w:rsidRPr="005F0B98" w:rsidRDefault="002A644B" w:rsidP="002A644B">
            <w:pPr>
              <w:pStyle w:val="TAL"/>
            </w:pPr>
            <w:r w:rsidRPr="005F0B98">
              <w:rPr>
                <w:rFonts w:hint="eastAsia"/>
                <w:lang w:eastAsia="zh-CN"/>
              </w:rPr>
              <w:t>Rel-</w:t>
            </w:r>
            <w:r w:rsidRPr="005F0B98">
              <w:t>15</w:t>
            </w:r>
          </w:p>
        </w:tc>
      </w:tr>
      <w:tr w:rsidR="002A644B" w:rsidRPr="002B3813" w14:paraId="0712046B" w14:textId="77777777" w:rsidTr="00E864C1">
        <w:tc>
          <w:tcPr>
            <w:tcW w:w="4535" w:type="dxa"/>
          </w:tcPr>
          <w:p w14:paraId="43C04D17" w14:textId="77777777" w:rsidR="002A644B" w:rsidRPr="002B3813" w:rsidRDefault="002A644B" w:rsidP="002A644B">
            <w:pPr>
              <w:pStyle w:val="TAL"/>
              <w:rPr>
                <w:lang w:eastAsia="en-US"/>
              </w:rPr>
            </w:pPr>
            <w:r w:rsidRPr="002B3813">
              <w:rPr>
                <w:lang w:eastAsia="en-US"/>
              </w:rPr>
              <w:t>}</w:t>
            </w:r>
          </w:p>
        </w:tc>
        <w:tc>
          <w:tcPr>
            <w:tcW w:w="2267" w:type="dxa"/>
          </w:tcPr>
          <w:p w14:paraId="435A5681" w14:textId="77777777" w:rsidR="002A644B" w:rsidRPr="002B3813" w:rsidRDefault="002A644B" w:rsidP="002A644B">
            <w:pPr>
              <w:pStyle w:val="TAL"/>
              <w:rPr>
                <w:lang w:eastAsia="en-US"/>
              </w:rPr>
            </w:pPr>
          </w:p>
        </w:tc>
        <w:tc>
          <w:tcPr>
            <w:tcW w:w="1316" w:type="dxa"/>
          </w:tcPr>
          <w:p w14:paraId="7BB562F5" w14:textId="77777777" w:rsidR="002A644B" w:rsidRPr="002B3813" w:rsidRDefault="002A644B" w:rsidP="002A644B">
            <w:pPr>
              <w:pStyle w:val="TAL"/>
              <w:rPr>
                <w:lang w:eastAsia="en-US"/>
              </w:rPr>
            </w:pPr>
          </w:p>
        </w:tc>
        <w:tc>
          <w:tcPr>
            <w:tcW w:w="1800" w:type="dxa"/>
          </w:tcPr>
          <w:p w14:paraId="78A257DF" w14:textId="77777777" w:rsidR="002A644B" w:rsidRPr="002B3813" w:rsidRDefault="002A644B" w:rsidP="002A644B">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color w:val="000000"/>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w:t>
            </w:r>
            <w:r w:rsidRPr="005F0B98">
              <w:rPr>
                <w:color w:val="000000"/>
              </w:rPr>
              <w:t xml:space="preserve">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2945A3">
        <w:tc>
          <w:tcPr>
            <w:tcW w:w="4644" w:type="dxa"/>
          </w:tcPr>
          <w:p w14:paraId="61FB8A78" w14:textId="77777777" w:rsidR="008D632B" w:rsidRPr="005F0B98" w:rsidRDefault="008D632B" w:rsidP="002945A3">
            <w:pPr>
              <w:pStyle w:val="TAL"/>
              <w:rPr>
                <w:color w:val="000000"/>
              </w:rPr>
            </w:pPr>
            <w:r w:rsidRPr="005F0B98">
              <w:rPr>
                <w:color w:val="000000"/>
              </w:rPr>
              <w:t xml:space="preserve">      eutra-CRS-SequenceInfo-r15</w:t>
            </w:r>
          </w:p>
        </w:tc>
        <w:tc>
          <w:tcPr>
            <w:tcW w:w="2158" w:type="dxa"/>
          </w:tcPr>
          <w:p w14:paraId="09FC00CD" w14:textId="77777777" w:rsidR="008D632B" w:rsidRPr="005F0B98" w:rsidRDefault="008D632B" w:rsidP="002945A3">
            <w:pPr>
              <w:pStyle w:val="TAL"/>
              <w:rPr>
                <w:color w:val="000000"/>
              </w:rPr>
            </w:pPr>
            <w:r w:rsidRPr="005F0B98">
              <w:rPr>
                <w:color w:val="000000"/>
              </w:rPr>
              <w:t>23</w:t>
            </w:r>
          </w:p>
        </w:tc>
        <w:tc>
          <w:tcPr>
            <w:tcW w:w="1316" w:type="dxa"/>
          </w:tcPr>
          <w:p w14:paraId="23B77ED5"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2945A3">
        <w:tc>
          <w:tcPr>
            <w:tcW w:w="4644" w:type="dxa"/>
          </w:tcPr>
          <w:p w14:paraId="71802271" w14:textId="77777777" w:rsidR="008D632B" w:rsidRPr="005F0B98" w:rsidRDefault="008D632B" w:rsidP="002945A3">
            <w:pPr>
              <w:pStyle w:val="TAL"/>
              <w:rPr>
                <w:color w:val="000000"/>
              </w:rPr>
            </w:pPr>
          </w:p>
        </w:tc>
        <w:tc>
          <w:tcPr>
            <w:tcW w:w="2158" w:type="dxa"/>
          </w:tcPr>
          <w:p w14:paraId="5BB63612" w14:textId="77777777" w:rsidR="008D632B" w:rsidRPr="005F0B98" w:rsidDel="004F3BC3" w:rsidRDefault="008D632B" w:rsidP="002945A3">
            <w:pPr>
              <w:pStyle w:val="TAL"/>
              <w:rPr>
                <w:color w:val="000000"/>
              </w:rPr>
            </w:pPr>
            <w:r w:rsidRPr="005F0B98">
              <w:rPr>
                <w:color w:val="000000"/>
              </w:rPr>
              <w:t>24</w:t>
            </w:r>
          </w:p>
        </w:tc>
        <w:tc>
          <w:tcPr>
            <w:tcW w:w="1316" w:type="dxa"/>
          </w:tcPr>
          <w:p w14:paraId="78453577"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2945A3">
        <w:tc>
          <w:tcPr>
            <w:tcW w:w="4644" w:type="dxa"/>
          </w:tcPr>
          <w:p w14:paraId="1AB9F540" w14:textId="77777777" w:rsidR="008D632B" w:rsidRPr="005F0B98" w:rsidRDefault="008D632B" w:rsidP="002945A3">
            <w:pPr>
              <w:pStyle w:val="TAL"/>
              <w:rPr>
                <w:color w:val="000000"/>
              </w:rPr>
            </w:pPr>
          </w:p>
        </w:tc>
        <w:tc>
          <w:tcPr>
            <w:tcW w:w="2158" w:type="dxa"/>
          </w:tcPr>
          <w:p w14:paraId="6B024548" w14:textId="77777777" w:rsidR="008D632B" w:rsidRPr="005F0B98" w:rsidRDefault="008D632B" w:rsidP="002945A3">
            <w:pPr>
              <w:pStyle w:val="TAL"/>
              <w:rPr>
                <w:color w:val="000000"/>
              </w:rPr>
            </w:pPr>
            <w:r w:rsidRPr="005F0B98">
              <w:rPr>
                <w:color w:val="000000"/>
              </w:rPr>
              <w:t>7</w:t>
            </w:r>
          </w:p>
        </w:tc>
        <w:tc>
          <w:tcPr>
            <w:tcW w:w="1316" w:type="dxa"/>
          </w:tcPr>
          <w:p w14:paraId="5128BB5D"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2945A3">
        <w:tc>
          <w:tcPr>
            <w:tcW w:w="4644" w:type="dxa"/>
          </w:tcPr>
          <w:p w14:paraId="73E39DD0" w14:textId="77777777" w:rsidR="008D632B" w:rsidRPr="005F0B98" w:rsidRDefault="008D632B" w:rsidP="002945A3">
            <w:pPr>
              <w:pStyle w:val="TAL"/>
              <w:rPr>
                <w:color w:val="000000"/>
                <w:lang w:val="en-US"/>
              </w:rPr>
            </w:pPr>
          </w:p>
        </w:tc>
        <w:tc>
          <w:tcPr>
            <w:tcW w:w="2158" w:type="dxa"/>
          </w:tcPr>
          <w:p w14:paraId="7E2A2E3E" w14:textId="77777777" w:rsidR="008D632B" w:rsidRPr="005F0B98" w:rsidRDefault="008D632B" w:rsidP="002945A3">
            <w:pPr>
              <w:pStyle w:val="TAL"/>
              <w:rPr>
                <w:color w:val="000000"/>
                <w:lang w:val="en-US"/>
              </w:rPr>
            </w:pPr>
            <w:r w:rsidRPr="005F0B98">
              <w:rPr>
                <w:color w:val="000000"/>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w:t>
            </w:r>
            <w:r w:rsidRPr="005F0B98">
              <w:rPr>
                <w:color w:val="000000"/>
                <w:lang w:val="en-US"/>
              </w:rPr>
              <w:t>s specified in TS 36.213 [</w:t>
            </w:r>
            <w:r w:rsidRPr="005F0B98">
              <w:rPr>
                <w:lang w:val="en-US"/>
              </w:rPr>
              <w:t xml:space="preserve">29] </w:t>
            </w:r>
            <w:r w:rsidRPr="005F0B98">
              <w:rPr>
                <w:color w:val="000000"/>
                <w:lang w:val="en-US"/>
              </w:rPr>
              <w:t>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color w:val="000000"/>
                <w:lang w:val="en-US"/>
              </w:rPr>
            </w:pPr>
            <w:r w:rsidRPr="005F0B98">
              <w:rPr>
                <w:color w:val="000000"/>
              </w:rPr>
              <w:t xml:space="preserve">      </w:t>
            </w:r>
            <w:r w:rsidRPr="005F0B98">
              <w:t>sib-InbandLocation-r15</w:t>
            </w:r>
          </w:p>
        </w:tc>
        <w:tc>
          <w:tcPr>
            <w:tcW w:w="2158" w:type="dxa"/>
          </w:tcPr>
          <w:p w14:paraId="32F251CD" w14:textId="77777777" w:rsidR="008D632B" w:rsidRPr="005F0B98" w:rsidRDefault="008D632B" w:rsidP="002945A3">
            <w:pPr>
              <w:pStyle w:val="TAL"/>
              <w:rPr>
                <w:color w:val="000000"/>
                <w:lang w:val="en-US"/>
              </w:rPr>
            </w:pPr>
            <w:r w:rsidRPr="005F0B98">
              <w:rPr>
                <w:color w:val="000000"/>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w:t>
            </w:r>
            <w:r w:rsidRPr="005F0B98">
              <w:rPr>
                <w:color w:val="000000"/>
              </w:rPr>
              <w:t>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rPr>
                <w:color w:val="000000"/>
              </w:rPr>
            </w:pPr>
            <w:r w:rsidRPr="005F0B98">
              <w:rPr>
                <w:color w:val="000000"/>
              </w:rPr>
              <w:t xml:space="preserve">      eutra-NumCRS-Ports-r15</w:t>
            </w:r>
          </w:p>
        </w:tc>
        <w:tc>
          <w:tcPr>
            <w:tcW w:w="2158" w:type="dxa"/>
          </w:tcPr>
          <w:p w14:paraId="53E1829C" w14:textId="77777777" w:rsidR="008D632B" w:rsidRPr="005F0B98" w:rsidRDefault="008D632B" w:rsidP="002945A3">
            <w:pPr>
              <w:pStyle w:val="TAL"/>
              <w:rPr>
                <w:color w:val="000000"/>
              </w:rPr>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224C954E" w14:textId="77777777" w:rsidR="008D632B" w:rsidRPr="005F0B98" w:rsidRDefault="008D632B" w:rsidP="002945A3">
            <w:pPr>
              <w:pStyle w:val="TAL"/>
              <w:rPr>
                <w:color w:val="000000"/>
              </w:rPr>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76EB5505" w14:textId="77777777" w:rsidR="008D632B" w:rsidRPr="005F0B98" w:rsidRDefault="008D632B" w:rsidP="002945A3">
            <w:pPr>
              <w:pStyle w:val="TAL"/>
              <w:rPr>
                <w:lang w:eastAsia="zh-CN"/>
              </w:rPr>
            </w:pPr>
            <w:r w:rsidRPr="005F0B98">
              <w:rPr>
                <w:color w:val="000000"/>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rPr>
                <w:color w:val="000000"/>
              </w:rPr>
            </w:pPr>
            <w:r w:rsidRPr="005F0B98">
              <w:rPr>
                <w:color w:val="000000"/>
              </w:rPr>
              <w:t xml:space="preserve">      spare</w:t>
            </w:r>
          </w:p>
        </w:tc>
        <w:tc>
          <w:tcPr>
            <w:tcW w:w="2158" w:type="dxa"/>
          </w:tcPr>
          <w:p w14:paraId="4B1D6A76" w14:textId="77777777" w:rsidR="008D632B" w:rsidRPr="005F0B98" w:rsidRDefault="008D632B" w:rsidP="002945A3">
            <w:pPr>
              <w:pStyle w:val="TAL"/>
              <w:rPr>
                <w:color w:val="000000"/>
              </w:rPr>
            </w:pPr>
            <w:r w:rsidRPr="005F0B98">
              <w:rPr>
                <w:color w:val="000000"/>
              </w:rPr>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w:t>
            </w:r>
            <w:r w:rsidRPr="005F0B98">
              <w:rPr>
                <w:color w:val="000000"/>
              </w:rPr>
              <w:t>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rPr>
                <w:color w:val="000000"/>
              </w:rPr>
            </w:pPr>
            <w:r w:rsidRPr="005F0B98">
              <w:rPr>
                <w:color w:val="000000"/>
              </w:rPr>
              <w:t xml:space="preserve">      </w:t>
            </w:r>
            <w:r w:rsidRPr="005F0B98">
              <w:t>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rPr>
                <w:color w:val="000000"/>
              </w:rPr>
            </w:pPr>
            <w:r w:rsidRPr="005F0B98">
              <w:rPr>
                <w:color w:val="000000"/>
              </w:rPr>
              <w:t xml:space="preserve">        </w:t>
            </w:r>
            <w:r w:rsidRPr="005F0B98">
              <w:t xml:space="preserve">sib-GuardbandAnchor-r15 </w:t>
            </w:r>
            <w:r w:rsidRPr="005F0B98">
              <w:rPr>
                <w:color w:val="000000"/>
              </w:rPr>
              <w:t>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rPr>
                <w:color w:val="000000"/>
              </w:rPr>
            </w:pPr>
            <w:r w:rsidRPr="005F0B98">
              <w:rPr>
                <w:color w:val="000000"/>
              </w:rPr>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rPr>
                <w:color w:val="000000"/>
              </w:rPr>
            </w:pPr>
            <w:r w:rsidRPr="005F0B98">
              <w:rPr>
                <w:color w:val="000000"/>
              </w:rPr>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rPr>
                <w:color w:val="000000"/>
              </w:rPr>
            </w:pPr>
            <w:r w:rsidRPr="005F0B98">
              <w:rPr>
                <w:color w:val="000000"/>
              </w:rPr>
              <w:t xml:space="preserve">        </w:t>
            </w:r>
            <w:r w:rsidRPr="005F0B98">
              <w:t xml:space="preserve">sib-GuardbandGuardband-r15 </w:t>
            </w:r>
            <w:r w:rsidRPr="005F0B98">
              <w:rPr>
                <w:color w:val="000000"/>
              </w:rPr>
              <w:t>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rPr>
                <w:color w:val="000000"/>
              </w:rPr>
            </w:pPr>
            <w:r w:rsidRPr="005F0B98">
              <w:rPr>
                <w:color w:val="000000"/>
              </w:rPr>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rPr>
                <w:color w:val="000000"/>
              </w:rPr>
            </w:pPr>
            <w:r w:rsidRPr="005F0B98">
              <w:rPr>
                <w:color w:val="000000"/>
              </w:rPr>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rPr>
                <w:color w:val="000000"/>
              </w:rPr>
            </w:pPr>
            <w:r w:rsidRPr="005F0B98">
              <w:rPr>
                <w:color w:val="000000"/>
              </w:rPr>
              <w:t xml:space="preserve">        </w:t>
            </w:r>
            <w:r w:rsidRPr="005F0B98">
              <w:t xml:space="preserve">sib-GuardbandInbandSamePCI-r15 </w:t>
            </w:r>
            <w:r w:rsidRPr="005F0B98">
              <w:rPr>
                <w:color w:val="000000"/>
              </w:rPr>
              <w:t>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rPr>
                <w:color w:val="000000"/>
              </w:rPr>
            </w:pPr>
            <w:r w:rsidRPr="005F0B98">
              <w:rPr>
                <w:color w:val="000000"/>
              </w:rPr>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rPr>
                <w:color w:val="000000"/>
              </w:rPr>
            </w:pPr>
            <w:r w:rsidRPr="005F0B98">
              <w:rPr>
                <w:color w:val="000000"/>
              </w:rPr>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rPr>
                <w:color w:val="000000"/>
              </w:rPr>
            </w:pPr>
            <w:r w:rsidRPr="005F0B98">
              <w:rPr>
                <w:color w:val="000000"/>
              </w:rPr>
              <w:t xml:space="preserve">        </w:t>
            </w:r>
            <w:r w:rsidRPr="005F0B98">
              <w:t xml:space="preserve">sib-GuardbandinbandDiffPCI-r15 </w:t>
            </w:r>
            <w:r w:rsidRPr="005F0B98">
              <w:rPr>
                <w:color w:val="000000"/>
              </w:rPr>
              <w:t>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rPr>
                <w:color w:val="000000"/>
              </w:rPr>
            </w:pPr>
            <w:r w:rsidRPr="005F0B98">
              <w:rPr>
                <w:color w:val="000000"/>
              </w:rPr>
              <w:t xml:space="preserve">          </w:t>
            </w:r>
            <w:r w:rsidRPr="005F0B98">
              <w:t>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rPr>
                <w:color w:val="000000"/>
              </w:rPr>
            </w:pPr>
            <w:r w:rsidRPr="005F0B98">
              <w:rPr>
                <w:color w:val="000000"/>
              </w:rPr>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5C1B24">
        <w:tc>
          <w:tcPr>
            <w:tcW w:w="4644" w:type="dxa"/>
          </w:tcPr>
          <w:p w14:paraId="2835E6F4" w14:textId="77777777" w:rsidR="008D632B" w:rsidRPr="005F0B98" w:rsidRDefault="008D632B" w:rsidP="002945A3">
            <w:pPr>
              <w:pStyle w:val="TAL"/>
              <w:rPr>
                <w:color w:val="000000"/>
              </w:rPr>
            </w:pPr>
            <w:r w:rsidRPr="005F0B98">
              <w:rPr>
                <w:color w:val="000000"/>
              </w:rPr>
              <w:t xml:space="preserve">      </w:t>
            </w:r>
            <w:r w:rsidRPr="005F0B98">
              <w:t>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bandwidth </w:t>
            </w:r>
            <w:r w:rsidRPr="005F0B98">
              <w:t>Value 5 or 10 MHz</w:t>
            </w:r>
          </w:p>
        </w:tc>
      </w:tr>
      <w:tr w:rsidR="008D632B" w:rsidRPr="005F0B98" w14:paraId="70F76476" w14:textId="77777777" w:rsidTr="002945A3">
        <w:tc>
          <w:tcPr>
            <w:tcW w:w="4644" w:type="dxa"/>
          </w:tcPr>
          <w:p w14:paraId="6B6E7A82" w14:textId="77777777" w:rsidR="008D632B" w:rsidRPr="005F0B98" w:rsidRDefault="008D632B" w:rsidP="002945A3">
            <w:pPr>
              <w:pStyle w:val="TAL"/>
              <w:rPr>
                <w:color w:val="000000"/>
              </w:rPr>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rPr>
                <w:color w:val="000000"/>
              </w:rPr>
            </w:pPr>
            <w:r w:rsidRPr="005F0B98">
              <w:rPr>
                <w:color w:val="000000"/>
              </w:rPr>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rPr>
                <w:color w:val="000000"/>
              </w:rPr>
            </w:pPr>
            <w:r w:rsidRPr="005F0B98">
              <w:rPr>
                <w:color w:val="000000"/>
              </w:rPr>
              <w:t xml:space="preserve">    s</w:t>
            </w:r>
            <w:r w:rsidRPr="005F0B98">
              <w:t xml:space="preserve">tandalone-r15 </w:t>
            </w:r>
            <w:r w:rsidRPr="005F0B98">
              <w:rPr>
                <w:color w:val="000000"/>
              </w:rPr>
              <w:t>SEQUENCE {</w:t>
            </w:r>
          </w:p>
        </w:tc>
        <w:tc>
          <w:tcPr>
            <w:tcW w:w="2158" w:type="dxa"/>
          </w:tcPr>
          <w:p w14:paraId="7ACEB799" w14:textId="77777777" w:rsidR="008D632B" w:rsidRPr="005F0B98" w:rsidRDefault="008D632B" w:rsidP="002945A3">
            <w:pPr>
              <w:pStyle w:val="TAL"/>
              <w:rPr>
                <w:color w:val="000000"/>
              </w:rPr>
            </w:pPr>
          </w:p>
        </w:tc>
        <w:tc>
          <w:tcPr>
            <w:tcW w:w="1316" w:type="dxa"/>
          </w:tcPr>
          <w:p w14:paraId="67666230" w14:textId="77777777" w:rsidR="008D632B" w:rsidRPr="005F0B98" w:rsidRDefault="008D632B" w:rsidP="002945A3">
            <w:pPr>
              <w:pStyle w:val="TAL"/>
              <w:rPr>
                <w:color w:val="000000"/>
              </w:rPr>
            </w:pPr>
          </w:p>
        </w:tc>
        <w:tc>
          <w:tcPr>
            <w:tcW w:w="1800" w:type="dxa"/>
          </w:tcPr>
          <w:p w14:paraId="5DD1C425" w14:textId="77777777" w:rsidR="008D632B" w:rsidRPr="005F0B98" w:rsidRDefault="008D632B" w:rsidP="002945A3">
            <w:pPr>
              <w:pStyle w:val="TAL"/>
              <w:rPr>
                <w:color w:val="000000"/>
              </w:rPr>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50BB0187" w14:textId="77777777" w:rsidR="008D632B" w:rsidRPr="005F0B98" w:rsidRDefault="008D632B" w:rsidP="002945A3">
            <w:pPr>
              <w:pStyle w:val="TAL"/>
              <w:rPr>
                <w:color w:val="000000"/>
              </w:rPr>
            </w:pPr>
            <w:r w:rsidRPr="005F0B98">
              <w:rPr>
                <w:color w:val="000000"/>
              </w:rPr>
              <w:t>lower</w:t>
            </w:r>
          </w:p>
        </w:tc>
        <w:tc>
          <w:tcPr>
            <w:tcW w:w="1316" w:type="dxa"/>
          </w:tcPr>
          <w:p w14:paraId="31366AB1" w14:textId="77777777" w:rsidR="008D632B" w:rsidRPr="005F0B98" w:rsidRDefault="008D632B" w:rsidP="002945A3">
            <w:pPr>
              <w:pStyle w:val="TAL"/>
              <w:rPr>
                <w:color w:val="000000"/>
              </w:rPr>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rPr>
                <w:color w:val="000000"/>
              </w:rPr>
            </w:pPr>
            <w:r w:rsidRPr="005F0B98">
              <w:rPr>
                <w:color w:val="000000"/>
              </w:rPr>
              <w:t xml:space="preserve">      spare</w:t>
            </w:r>
          </w:p>
        </w:tc>
        <w:tc>
          <w:tcPr>
            <w:tcW w:w="2158" w:type="dxa"/>
          </w:tcPr>
          <w:p w14:paraId="168872C9" w14:textId="77777777" w:rsidR="008D632B" w:rsidRPr="005F0B98" w:rsidRDefault="008D632B" w:rsidP="002945A3">
            <w:pPr>
              <w:pStyle w:val="TAL"/>
              <w:rPr>
                <w:color w:val="000000"/>
              </w:rPr>
            </w:pPr>
            <w:r w:rsidRPr="005F0B98">
              <w:rPr>
                <w:color w:val="000000"/>
              </w:rPr>
              <w:t>‘0000 0’B</w:t>
            </w:r>
          </w:p>
        </w:tc>
        <w:tc>
          <w:tcPr>
            <w:tcW w:w="1316" w:type="dxa"/>
          </w:tcPr>
          <w:p w14:paraId="0BA84437" w14:textId="77777777" w:rsidR="008D632B" w:rsidRPr="005F0B98" w:rsidRDefault="008D632B" w:rsidP="002945A3">
            <w:pPr>
              <w:pStyle w:val="TAL"/>
              <w:rPr>
                <w:color w:val="000000"/>
              </w:rPr>
            </w:pPr>
          </w:p>
        </w:tc>
        <w:tc>
          <w:tcPr>
            <w:tcW w:w="1800" w:type="dxa"/>
          </w:tcPr>
          <w:p w14:paraId="514DB87D" w14:textId="77777777" w:rsidR="008D632B" w:rsidRPr="005F0B98" w:rsidRDefault="008D632B" w:rsidP="002945A3">
            <w:pPr>
              <w:pStyle w:val="TAL"/>
              <w:rPr>
                <w:color w:val="000000"/>
              </w:rPr>
            </w:pPr>
          </w:p>
        </w:tc>
      </w:tr>
      <w:tr w:rsidR="008D632B" w:rsidRPr="005F0B98" w14:paraId="0336E7E8" w14:textId="77777777" w:rsidTr="005C1B24">
        <w:tc>
          <w:tcPr>
            <w:tcW w:w="4644" w:type="dxa"/>
          </w:tcPr>
          <w:p w14:paraId="241AE6F8" w14:textId="77777777" w:rsidR="008D632B" w:rsidRPr="005F0B98" w:rsidRDefault="008D632B" w:rsidP="002945A3">
            <w:pPr>
              <w:pStyle w:val="TAL"/>
              <w:rPr>
                <w:color w:val="000000"/>
              </w:rPr>
            </w:pPr>
            <w:r w:rsidRPr="005F0B98">
              <w:rPr>
                <w:color w:val="000000"/>
              </w:rPr>
              <w:t xml:space="preserve">    }</w:t>
            </w:r>
          </w:p>
        </w:tc>
        <w:tc>
          <w:tcPr>
            <w:tcW w:w="2158" w:type="dxa"/>
          </w:tcPr>
          <w:p w14:paraId="371B7264" w14:textId="77777777" w:rsidR="008D632B" w:rsidRPr="005F0B98" w:rsidRDefault="008D632B" w:rsidP="002945A3">
            <w:pPr>
              <w:pStyle w:val="TAL"/>
              <w:rPr>
                <w:color w:val="000000"/>
              </w:rPr>
            </w:pPr>
          </w:p>
        </w:tc>
        <w:tc>
          <w:tcPr>
            <w:tcW w:w="1316" w:type="dxa"/>
          </w:tcPr>
          <w:p w14:paraId="330025F2" w14:textId="77777777" w:rsidR="008D632B" w:rsidRPr="005F0B98" w:rsidRDefault="008D632B" w:rsidP="002945A3">
            <w:pPr>
              <w:pStyle w:val="TAL"/>
              <w:rPr>
                <w:color w:val="000000"/>
              </w:rPr>
            </w:pPr>
          </w:p>
        </w:tc>
        <w:tc>
          <w:tcPr>
            <w:tcW w:w="1800" w:type="dxa"/>
          </w:tcPr>
          <w:p w14:paraId="27BC708F" w14:textId="77777777" w:rsidR="008D632B" w:rsidRPr="005F0B98" w:rsidRDefault="008D632B" w:rsidP="002945A3">
            <w:pPr>
              <w:pStyle w:val="TAL"/>
              <w:rPr>
                <w:color w:val="000000"/>
              </w:rPr>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77777777" w:rsidR="008D632B" w:rsidRPr="005F0B98" w:rsidRDefault="008D632B" w:rsidP="002945A3">
            <w:pPr>
              <w:pStyle w:val="TAL"/>
            </w:pPr>
            <w:r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8D632B" w:rsidRPr="005F0B98" w14:paraId="3A7E6D09" w14:textId="77777777" w:rsidTr="002945A3">
        <w:tc>
          <w:tcPr>
            <w:tcW w:w="4644" w:type="dxa"/>
          </w:tcPr>
          <w:p w14:paraId="7CC2EB23" w14:textId="77777777" w:rsidR="008D632B" w:rsidRPr="005F0B98" w:rsidRDefault="008D632B" w:rsidP="002945A3">
            <w:pPr>
              <w:pStyle w:val="TAL"/>
            </w:pPr>
            <w:r w:rsidRPr="005F0B98">
              <w:t>spare</w:t>
            </w:r>
          </w:p>
        </w:tc>
        <w:tc>
          <w:tcPr>
            <w:tcW w:w="2158" w:type="dxa"/>
          </w:tcPr>
          <w:p w14:paraId="5CC3A782" w14:textId="77777777" w:rsidR="008D632B" w:rsidRPr="005F0B98" w:rsidRDefault="008D632B" w:rsidP="002945A3">
            <w:pPr>
              <w:pStyle w:val="TAL"/>
            </w:pPr>
            <w:r w:rsidRPr="005F0B98">
              <w:rPr>
                <w:color w:val="000000"/>
              </w:rPr>
              <w:t>‘0000 0000 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8" w:name="_Toc438044353"/>
      <w:r w:rsidRPr="002B3813">
        <w:t>-</w:t>
      </w:r>
      <w:r w:rsidRPr="002B3813">
        <w:tab/>
        <w:t>SystemInformation</w:t>
      </w:r>
      <w:bookmarkEnd w:id="218"/>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color w:val="000000"/>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77777777" w:rsidR="001120D1" w:rsidRPr="002B3813" w:rsidRDefault="001120D1" w:rsidP="00D83390">
            <w:pPr>
              <w:pStyle w:val="TAL"/>
              <w:rPr>
                <w:rFonts w:cs="Arial"/>
                <w:szCs w:val="18"/>
                <w:lang w:eastAsia="en-US"/>
              </w:rPr>
            </w:pPr>
            <w:r w:rsidRPr="002B3813">
              <w:rPr>
                <w:rFonts w:cs="Arial"/>
                <w:szCs w:val="18"/>
                <w:lang w:eastAsia="en-US"/>
              </w:rPr>
              <w:t xml:space="preserve">      nonCriticalExtension SEQUENCE {}</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9" w:name="_Toc438044354"/>
      <w:r w:rsidRPr="002B3813">
        <w:t>-</w:t>
      </w:r>
      <w:r w:rsidRPr="002B3813">
        <w:tab/>
        <w:t>SystemInformationBlockType1</w:t>
      </w:r>
      <w:bookmarkEnd w:id="219"/>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D83390">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D83390">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D83390">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D83390">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color w:val="000000"/>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D83390">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D83390">
        <w:tc>
          <w:tcPr>
            <w:tcW w:w="4535" w:type="dxa"/>
          </w:tcPr>
          <w:p w14:paraId="1D1A0C27" w14:textId="77777777"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rPr>
                <w:lang w:eastAsia="ja-JP"/>
              </w:rPr>
              <w:t xml:space="preserve"> maxPLMN-r11</w:t>
            </w:r>
            <w:r w:rsidR="00703A60" w:rsidRPr="002B3813">
              <w:rPr>
                <w:lang w:eastAsia="en-US"/>
              </w:rPr>
              <w:t>)) OF 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703A60" w:rsidRPr="002B3813" w14:paraId="1B45B34D" w14:textId="77777777" w:rsidTr="0027444E">
        <w:tc>
          <w:tcPr>
            <w:tcW w:w="4535" w:type="dxa"/>
          </w:tcPr>
          <w:p w14:paraId="00C15602" w14:textId="77777777" w:rsidR="00703A60" w:rsidRPr="002B3813" w:rsidRDefault="00703A60" w:rsidP="0027444E">
            <w:pPr>
              <w:pStyle w:val="TAL"/>
              <w:rPr>
                <w:lang w:eastAsia="en-US"/>
              </w:rPr>
            </w:pPr>
            <w:r w:rsidRPr="002B3813">
              <w:rPr>
                <w:lang w:eastAsia="en-US"/>
              </w:rPr>
              <w:t xml:space="preserve">      plmn-Identity-r13[1]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27444E">
        <w:tc>
          <w:tcPr>
            <w:tcW w:w="4535" w:type="dxa"/>
          </w:tcPr>
          <w:p w14:paraId="5BFC5FB9" w14:textId="77777777" w:rsidR="00703A60" w:rsidRPr="002B3813" w:rsidRDefault="00703A60" w:rsidP="0027444E">
            <w:pPr>
              <w:pStyle w:val="TAL"/>
              <w:rPr>
                <w:lang w:eastAsia="en-US"/>
              </w:rPr>
            </w:pPr>
            <w:r w:rsidRPr="002B3813">
              <w:rPr>
                <w:lang w:eastAsia="en-US"/>
              </w:rPr>
              <w:t xml:space="preserve">        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27444E">
        <w:tc>
          <w:tcPr>
            <w:tcW w:w="4535" w:type="dxa"/>
          </w:tcPr>
          <w:p w14:paraId="6103534E" w14:textId="77777777" w:rsidR="00703A60" w:rsidRPr="002B3813" w:rsidRDefault="00703A60" w:rsidP="0027444E">
            <w:pPr>
              <w:pStyle w:val="TAL"/>
              <w:rPr>
                <w:lang w:eastAsia="en-US"/>
              </w:rPr>
            </w:pPr>
            <w:r w:rsidRPr="002B3813">
              <w:rPr>
                <w:lang w:eastAsia="en-US"/>
              </w:rPr>
              <w:t xml:space="preserve">        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27444E">
        <w:tc>
          <w:tcPr>
            <w:tcW w:w="4535" w:type="dxa"/>
          </w:tcPr>
          <w:p w14:paraId="6D6EC229" w14:textId="77777777" w:rsidR="00703A60" w:rsidRPr="002B3813" w:rsidRDefault="00703A60" w:rsidP="0027444E">
            <w:pPr>
              <w:pStyle w:val="TAL"/>
              <w:rPr>
                <w:lang w:eastAsia="en-US"/>
              </w:rPr>
            </w:pPr>
            <w:r w:rsidRPr="002B3813">
              <w:rPr>
                <w:lang w:eastAsia="en-US"/>
              </w:rPr>
              <w:t xml:space="preserve">      }</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27444E">
        <w:tc>
          <w:tcPr>
            <w:tcW w:w="4535" w:type="dxa"/>
          </w:tcPr>
          <w:p w14:paraId="6DAD4BC4" w14:textId="77777777" w:rsidR="00703A60" w:rsidRPr="002B3813" w:rsidRDefault="00703A60" w:rsidP="0027444E">
            <w:pPr>
              <w:pStyle w:val="TAL"/>
              <w:rPr>
                <w:lang w:eastAsia="en-US"/>
              </w:rPr>
            </w:pPr>
            <w:r w:rsidRPr="002B3813">
              <w:rPr>
                <w:lang w:eastAsia="en-US"/>
              </w:rPr>
              <w:t xml:space="preserve">      cellReservedForOperatorUse-r13[1]</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27444E">
        <w:tc>
          <w:tcPr>
            <w:tcW w:w="4535" w:type="dxa"/>
            <w:vMerge w:val="restart"/>
          </w:tcPr>
          <w:p w14:paraId="093DD1CA" w14:textId="77777777" w:rsidR="00703A60" w:rsidRPr="002B3813" w:rsidRDefault="00703A60" w:rsidP="0027444E">
            <w:pPr>
              <w:pStyle w:val="TAL"/>
              <w:rPr>
                <w:lang w:eastAsia="en-US"/>
              </w:rPr>
            </w:pPr>
            <w:r w:rsidRPr="002B3813">
              <w:rPr>
                <w:lang w:eastAsia="en-US"/>
              </w:rPr>
              <w:t xml:space="preserve">      attachWithoutPDN-Connectivity-r13[1]</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27444E">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703A60" w:rsidRPr="002B3813" w14:paraId="30707FF9" w14:textId="77777777" w:rsidTr="0027444E">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D83390">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D83390">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D83390">
        <w:tc>
          <w:tcPr>
            <w:tcW w:w="4535" w:type="dxa"/>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1120D1" w:rsidRPr="002B3813" w14:paraId="4C6E7E2B" w14:textId="77777777" w:rsidTr="00D83390">
        <w:tc>
          <w:tcPr>
            <w:tcW w:w="4535" w:type="dxa"/>
          </w:tcPr>
          <w:p w14:paraId="4FD8070A" w14:textId="77777777" w:rsidR="001120D1" w:rsidRPr="002B3813" w:rsidRDefault="001120D1" w:rsidP="00D83390">
            <w:pPr>
              <w:pStyle w:val="TAL"/>
              <w:rPr>
                <w:lang w:eastAsia="en-US"/>
              </w:rPr>
            </w:pPr>
            <w:r w:rsidRPr="002B3813">
              <w:rPr>
                <w:lang w:eastAsia="en-US"/>
              </w:rPr>
              <w:t xml:space="preserve">    intraFreqReselection-r13</w:t>
            </w:r>
          </w:p>
        </w:tc>
        <w:tc>
          <w:tcPr>
            <w:tcW w:w="2267" w:type="dxa"/>
          </w:tcPr>
          <w:p w14:paraId="2D92FDA6" w14:textId="77777777" w:rsidR="001120D1" w:rsidRPr="002B3813" w:rsidRDefault="001120D1" w:rsidP="00D83390">
            <w:pPr>
              <w:pStyle w:val="TAL"/>
              <w:rPr>
                <w:lang w:eastAsia="en-US"/>
              </w:rPr>
            </w:pPr>
            <w:r w:rsidRPr="002B3813">
              <w:rPr>
                <w:lang w:eastAsia="en-US"/>
              </w:rPr>
              <w:t>notAllowed</w:t>
            </w:r>
          </w:p>
        </w:tc>
        <w:tc>
          <w:tcPr>
            <w:tcW w:w="1946" w:type="dxa"/>
          </w:tcPr>
          <w:p w14:paraId="7B199C2C" w14:textId="77777777" w:rsidR="001120D1" w:rsidRPr="002B3813" w:rsidRDefault="001120D1" w:rsidP="00D83390">
            <w:pPr>
              <w:pStyle w:val="TAL"/>
              <w:rPr>
                <w:lang w:eastAsia="en-US"/>
              </w:rPr>
            </w:pPr>
          </w:p>
        </w:tc>
        <w:tc>
          <w:tcPr>
            <w:tcW w:w="1620" w:type="dxa"/>
          </w:tcPr>
          <w:p w14:paraId="20894025" w14:textId="77777777" w:rsidR="001120D1" w:rsidRPr="002B3813" w:rsidRDefault="001120D1" w:rsidP="00D83390">
            <w:pPr>
              <w:pStyle w:val="TAL"/>
              <w:rPr>
                <w:lang w:eastAsia="en-US"/>
              </w:rPr>
            </w:pPr>
          </w:p>
        </w:tc>
      </w:tr>
      <w:tr w:rsidR="001120D1" w:rsidRPr="002B3813" w14:paraId="5F976B7F" w14:textId="77777777" w:rsidTr="00D83390">
        <w:tc>
          <w:tcPr>
            <w:tcW w:w="4535" w:type="dxa"/>
          </w:tcPr>
          <w:p w14:paraId="45EB1056" w14:textId="77777777" w:rsidR="001120D1" w:rsidRPr="002B3813" w:rsidRDefault="001120D1" w:rsidP="00D83390">
            <w:pPr>
              <w:pStyle w:val="TAL"/>
              <w:rPr>
                <w:lang w:eastAsia="en-US"/>
              </w:rPr>
            </w:pPr>
            <w:r w:rsidRPr="002B3813">
              <w:rPr>
                <w:lang w:eastAsia="en-US"/>
              </w:rPr>
              <w:t xml:space="preserve">  }</w:t>
            </w:r>
          </w:p>
        </w:tc>
        <w:tc>
          <w:tcPr>
            <w:tcW w:w="2267" w:type="dxa"/>
          </w:tcPr>
          <w:p w14:paraId="65DE8F7A" w14:textId="77777777" w:rsidR="001120D1" w:rsidRPr="002B3813" w:rsidRDefault="001120D1" w:rsidP="00D83390">
            <w:pPr>
              <w:pStyle w:val="TAL"/>
              <w:rPr>
                <w:lang w:eastAsia="en-US"/>
              </w:rPr>
            </w:pPr>
          </w:p>
        </w:tc>
        <w:tc>
          <w:tcPr>
            <w:tcW w:w="1946" w:type="dxa"/>
          </w:tcPr>
          <w:p w14:paraId="26332C2A" w14:textId="77777777" w:rsidR="001120D1" w:rsidRPr="002B3813" w:rsidRDefault="001120D1" w:rsidP="00D83390">
            <w:pPr>
              <w:pStyle w:val="TAL"/>
              <w:rPr>
                <w:lang w:eastAsia="en-US"/>
              </w:rPr>
            </w:pPr>
          </w:p>
        </w:tc>
        <w:tc>
          <w:tcPr>
            <w:tcW w:w="1620" w:type="dxa"/>
          </w:tcPr>
          <w:p w14:paraId="14320FDE" w14:textId="77777777" w:rsidR="001120D1" w:rsidRPr="002B3813" w:rsidRDefault="001120D1" w:rsidP="00D83390">
            <w:pPr>
              <w:pStyle w:val="TAL"/>
              <w:rPr>
                <w:lang w:eastAsia="en-US"/>
              </w:rPr>
            </w:pPr>
          </w:p>
        </w:tc>
      </w:tr>
      <w:tr w:rsidR="001120D1" w:rsidRPr="002B3813" w14:paraId="68F4F029" w14:textId="77777777" w:rsidTr="00D83390">
        <w:tc>
          <w:tcPr>
            <w:tcW w:w="4535" w:type="dxa"/>
          </w:tcPr>
          <w:p w14:paraId="4F03DBA6" w14:textId="77777777" w:rsidR="001120D1" w:rsidRPr="002B3813" w:rsidRDefault="001120D1" w:rsidP="00D83390">
            <w:pPr>
              <w:pStyle w:val="TAL"/>
              <w:rPr>
                <w:lang w:eastAsia="en-US"/>
              </w:rPr>
            </w:pPr>
            <w:r w:rsidRPr="002B3813">
              <w:rPr>
                <w:lang w:eastAsia="en-US"/>
              </w:rPr>
              <w:t xml:space="preserve">  cellSelectionInfo-r13 SEQUENCE {</w:t>
            </w:r>
          </w:p>
        </w:tc>
        <w:tc>
          <w:tcPr>
            <w:tcW w:w="2267" w:type="dxa"/>
          </w:tcPr>
          <w:p w14:paraId="620E5A73" w14:textId="77777777" w:rsidR="001120D1" w:rsidRPr="002B3813" w:rsidRDefault="001120D1" w:rsidP="00D83390">
            <w:pPr>
              <w:pStyle w:val="TAL"/>
              <w:rPr>
                <w:lang w:eastAsia="en-US"/>
              </w:rPr>
            </w:pPr>
          </w:p>
        </w:tc>
        <w:tc>
          <w:tcPr>
            <w:tcW w:w="1946" w:type="dxa"/>
          </w:tcPr>
          <w:p w14:paraId="5BB0E43D" w14:textId="77777777" w:rsidR="001120D1" w:rsidRPr="002B3813" w:rsidRDefault="001120D1" w:rsidP="00D83390">
            <w:pPr>
              <w:pStyle w:val="TAL"/>
              <w:rPr>
                <w:lang w:eastAsia="en-US"/>
              </w:rPr>
            </w:pPr>
          </w:p>
        </w:tc>
        <w:tc>
          <w:tcPr>
            <w:tcW w:w="1620" w:type="dxa"/>
          </w:tcPr>
          <w:p w14:paraId="2C30D8AB" w14:textId="77777777" w:rsidR="001120D1" w:rsidRPr="002B3813" w:rsidRDefault="001120D1" w:rsidP="00D83390">
            <w:pPr>
              <w:pStyle w:val="TAL"/>
              <w:rPr>
                <w:lang w:eastAsia="en-US"/>
              </w:rPr>
            </w:pPr>
          </w:p>
        </w:tc>
      </w:tr>
      <w:tr w:rsidR="001120D1" w:rsidRPr="002B3813" w14:paraId="0B6E57FF" w14:textId="77777777" w:rsidTr="00D83390">
        <w:tc>
          <w:tcPr>
            <w:tcW w:w="4535" w:type="dxa"/>
          </w:tcPr>
          <w:p w14:paraId="17AE3F25"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12B937A6" w14:textId="77777777" w:rsidR="001120D1" w:rsidRPr="002B3813" w:rsidRDefault="001120D1" w:rsidP="00D83390">
            <w:pPr>
              <w:pStyle w:val="TAL"/>
              <w:rPr>
                <w:lang w:eastAsia="en-US"/>
              </w:rPr>
            </w:pPr>
            <w:r w:rsidRPr="002B3813">
              <w:rPr>
                <w:lang w:eastAsia="en-US"/>
              </w:rPr>
              <w:t>-70 (-140 dBm)</w:t>
            </w:r>
          </w:p>
        </w:tc>
        <w:tc>
          <w:tcPr>
            <w:tcW w:w="1946" w:type="dxa"/>
          </w:tcPr>
          <w:p w14:paraId="6698A089" w14:textId="77777777" w:rsidR="001120D1" w:rsidRPr="002B3813" w:rsidRDefault="001120D1" w:rsidP="00D83390">
            <w:pPr>
              <w:pStyle w:val="TAL"/>
              <w:rPr>
                <w:lang w:eastAsia="en-US"/>
              </w:rPr>
            </w:pPr>
            <w:r w:rsidRPr="002B3813">
              <w:rPr>
                <w:lang w:eastAsia="en-US"/>
              </w:rPr>
              <w:t>For RF/RRM test cases</w:t>
            </w:r>
          </w:p>
        </w:tc>
        <w:tc>
          <w:tcPr>
            <w:tcW w:w="1620" w:type="dxa"/>
          </w:tcPr>
          <w:p w14:paraId="0853A1AE" w14:textId="77777777" w:rsidR="001120D1" w:rsidRPr="002B3813" w:rsidRDefault="00703A60" w:rsidP="00D83390">
            <w:pPr>
              <w:pStyle w:val="TAL"/>
              <w:rPr>
                <w:lang w:eastAsia="en-US"/>
              </w:rPr>
            </w:pPr>
            <w:r w:rsidRPr="002B3813">
              <w:rPr>
                <w:lang w:eastAsia="en-US"/>
              </w:rPr>
              <w:t>RF</w:t>
            </w:r>
          </w:p>
        </w:tc>
      </w:tr>
      <w:tr w:rsidR="001120D1" w:rsidRPr="002B3813" w14:paraId="4206B296" w14:textId="77777777" w:rsidTr="00D83390">
        <w:tc>
          <w:tcPr>
            <w:tcW w:w="4535" w:type="dxa"/>
          </w:tcPr>
          <w:p w14:paraId="23328590" w14:textId="77777777" w:rsidR="001120D1" w:rsidRPr="002B3813" w:rsidRDefault="001120D1" w:rsidP="00D83390">
            <w:pPr>
              <w:pStyle w:val="TAL"/>
              <w:rPr>
                <w:lang w:eastAsia="en-US"/>
              </w:rPr>
            </w:pPr>
          </w:p>
        </w:tc>
        <w:tc>
          <w:tcPr>
            <w:tcW w:w="2267" w:type="dxa"/>
          </w:tcPr>
          <w:p w14:paraId="643ABA6E" w14:textId="77777777" w:rsidR="001120D1" w:rsidRPr="002B3813" w:rsidRDefault="001120D1" w:rsidP="00D83390">
            <w:pPr>
              <w:pStyle w:val="TAL"/>
              <w:rPr>
                <w:lang w:eastAsia="en-US"/>
              </w:rPr>
            </w:pPr>
            <w:r w:rsidRPr="002B3813">
              <w:rPr>
                <w:lang w:eastAsia="en-US"/>
              </w:rPr>
              <w:t>-106 dBm</w:t>
            </w:r>
          </w:p>
        </w:tc>
        <w:tc>
          <w:tcPr>
            <w:tcW w:w="1946" w:type="dxa"/>
          </w:tcPr>
          <w:p w14:paraId="3C0EF4FD" w14:textId="77777777" w:rsidR="001120D1" w:rsidRPr="002B3813" w:rsidRDefault="001120D1" w:rsidP="00D83390">
            <w:pPr>
              <w:pStyle w:val="TAL"/>
              <w:rPr>
                <w:lang w:eastAsia="en-US"/>
              </w:rPr>
            </w:pPr>
            <w:r w:rsidRPr="002B3813">
              <w:rPr>
                <w:lang w:eastAsia="en-US"/>
              </w:rPr>
              <w:t>For signalling test cases</w:t>
            </w:r>
          </w:p>
        </w:tc>
        <w:tc>
          <w:tcPr>
            <w:tcW w:w="1620" w:type="dxa"/>
          </w:tcPr>
          <w:p w14:paraId="24D95E63" w14:textId="77777777" w:rsidR="001120D1" w:rsidRPr="002B3813" w:rsidRDefault="00703A60" w:rsidP="00D83390">
            <w:pPr>
              <w:pStyle w:val="TAL"/>
              <w:rPr>
                <w:lang w:eastAsia="en-US"/>
              </w:rPr>
            </w:pPr>
            <w:r w:rsidRPr="002B3813">
              <w:rPr>
                <w:lang w:eastAsia="en-US"/>
              </w:rPr>
              <w:t>Signaling</w:t>
            </w:r>
          </w:p>
        </w:tc>
      </w:tr>
      <w:tr w:rsidR="001120D1" w:rsidRPr="002B3813" w14:paraId="36F856B0" w14:textId="77777777" w:rsidTr="00D83390">
        <w:tc>
          <w:tcPr>
            <w:tcW w:w="4535" w:type="dxa"/>
          </w:tcPr>
          <w:p w14:paraId="15FE0E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4E771901" w14:textId="77777777" w:rsidR="001120D1" w:rsidRPr="002B3813" w:rsidRDefault="00703A60" w:rsidP="00D83390">
            <w:pPr>
              <w:pStyle w:val="TAL"/>
              <w:rPr>
                <w:lang w:eastAsia="en-US"/>
              </w:rPr>
            </w:pPr>
            <w:r w:rsidRPr="002B3813">
              <w:rPr>
                <w:lang w:eastAsia="en-US"/>
              </w:rPr>
              <w:t>-20 (-20dB)</w:t>
            </w:r>
          </w:p>
        </w:tc>
        <w:tc>
          <w:tcPr>
            <w:tcW w:w="1946" w:type="dxa"/>
          </w:tcPr>
          <w:p w14:paraId="4A071953" w14:textId="77777777" w:rsidR="001120D1" w:rsidRPr="002B3813" w:rsidRDefault="001120D1" w:rsidP="00D83390">
            <w:pPr>
              <w:pStyle w:val="TAL"/>
              <w:rPr>
                <w:lang w:eastAsia="en-US"/>
              </w:rPr>
            </w:pPr>
          </w:p>
        </w:tc>
        <w:tc>
          <w:tcPr>
            <w:tcW w:w="1620" w:type="dxa"/>
          </w:tcPr>
          <w:p w14:paraId="0D635674" w14:textId="77777777" w:rsidR="001120D1" w:rsidRPr="002B3813" w:rsidRDefault="001120D1" w:rsidP="00D83390">
            <w:pPr>
              <w:pStyle w:val="TAL"/>
              <w:rPr>
                <w:lang w:eastAsia="en-US"/>
              </w:rPr>
            </w:pPr>
          </w:p>
        </w:tc>
      </w:tr>
      <w:tr w:rsidR="001120D1" w:rsidRPr="002B3813" w14:paraId="06FDD119" w14:textId="77777777" w:rsidTr="00D83390">
        <w:tc>
          <w:tcPr>
            <w:tcW w:w="4535" w:type="dxa"/>
          </w:tcPr>
          <w:p w14:paraId="702280C4" w14:textId="77777777" w:rsidR="001120D1" w:rsidRPr="002B3813" w:rsidRDefault="001120D1" w:rsidP="00D83390">
            <w:pPr>
              <w:pStyle w:val="TAL"/>
              <w:rPr>
                <w:lang w:eastAsia="en-US"/>
              </w:rPr>
            </w:pPr>
            <w:r w:rsidRPr="002B3813">
              <w:rPr>
                <w:lang w:eastAsia="en-US"/>
              </w:rPr>
              <w:t xml:space="preserve">  }</w:t>
            </w:r>
          </w:p>
        </w:tc>
        <w:tc>
          <w:tcPr>
            <w:tcW w:w="2267" w:type="dxa"/>
          </w:tcPr>
          <w:p w14:paraId="76B2CF71" w14:textId="77777777" w:rsidR="001120D1" w:rsidRPr="002B3813" w:rsidRDefault="001120D1" w:rsidP="00D83390">
            <w:pPr>
              <w:pStyle w:val="TAL"/>
              <w:rPr>
                <w:lang w:eastAsia="en-US"/>
              </w:rPr>
            </w:pPr>
          </w:p>
        </w:tc>
        <w:tc>
          <w:tcPr>
            <w:tcW w:w="1946" w:type="dxa"/>
          </w:tcPr>
          <w:p w14:paraId="44CD2626" w14:textId="77777777" w:rsidR="001120D1" w:rsidRPr="002B3813" w:rsidRDefault="001120D1" w:rsidP="00D83390">
            <w:pPr>
              <w:pStyle w:val="TAL"/>
              <w:rPr>
                <w:lang w:eastAsia="en-US"/>
              </w:rPr>
            </w:pPr>
          </w:p>
        </w:tc>
        <w:tc>
          <w:tcPr>
            <w:tcW w:w="1620" w:type="dxa"/>
          </w:tcPr>
          <w:p w14:paraId="0D3D62A3" w14:textId="77777777" w:rsidR="001120D1" w:rsidRPr="002B3813" w:rsidRDefault="001120D1" w:rsidP="00D83390">
            <w:pPr>
              <w:pStyle w:val="TAL"/>
              <w:rPr>
                <w:lang w:eastAsia="en-US"/>
              </w:rPr>
            </w:pPr>
          </w:p>
        </w:tc>
      </w:tr>
      <w:tr w:rsidR="001120D1" w:rsidRPr="002B3813" w14:paraId="1019EBE6" w14:textId="77777777" w:rsidTr="00D83390">
        <w:tc>
          <w:tcPr>
            <w:tcW w:w="4535" w:type="dxa"/>
          </w:tcPr>
          <w:p w14:paraId="524B634E"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312D7C28" w14:textId="77777777" w:rsidR="001120D1" w:rsidRPr="002B3813" w:rsidRDefault="001120D1" w:rsidP="00D83390">
            <w:pPr>
              <w:pStyle w:val="TAL"/>
              <w:rPr>
                <w:lang w:eastAsia="en-US"/>
              </w:rPr>
            </w:pPr>
            <w:r w:rsidRPr="002B3813">
              <w:rPr>
                <w:lang w:eastAsia="en-US"/>
              </w:rPr>
              <w:t>Not Present</w:t>
            </w:r>
          </w:p>
        </w:tc>
        <w:tc>
          <w:tcPr>
            <w:tcW w:w="1946" w:type="dxa"/>
          </w:tcPr>
          <w:p w14:paraId="3900D5AF" w14:textId="77777777" w:rsidR="001120D1" w:rsidRPr="002B3813" w:rsidRDefault="001120D1" w:rsidP="00D83390">
            <w:pPr>
              <w:pStyle w:val="TAL"/>
              <w:rPr>
                <w:lang w:eastAsia="en-US"/>
              </w:rPr>
            </w:pPr>
          </w:p>
        </w:tc>
        <w:tc>
          <w:tcPr>
            <w:tcW w:w="1620" w:type="dxa"/>
          </w:tcPr>
          <w:p w14:paraId="70127B87" w14:textId="77777777" w:rsidR="001120D1" w:rsidRPr="002B3813" w:rsidRDefault="001120D1" w:rsidP="00D83390">
            <w:pPr>
              <w:pStyle w:val="TAL"/>
              <w:rPr>
                <w:lang w:eastAsia="en-US"/>
              </w:rPr>
            </w:pPr>
          </w:p>
        </w:tc>
      </w:tr>
      <w:tr w:rsidR="001120D1" w:rsidRPr="002B3813" w14:paraId="429CACA4" w14:textId="77777777" w:rsidTr="00D83390">
        <w:tc>
          <w:tcPr>
            <w:tcW w:w="4535" w:type="dxa"/>
          </w:tcPr>
          <w:p w14:paraId="4D7B81CA" w14:textId="77777777" w:rsidR="001120D1" w:rsidRPr="002B3813" w:rsidRDefault="001120D1" w:rsidP="00D83390">
            <w:pPr>
              <w:pStyle w:val="TAL"/>
              <w:rPr>
                <w:lang w:eastAsia="en-US"/>
              </w:rPr>
            </w:pPr>
            <w:r w:rsidRPr="002B3813">
              <w:rPr>
                <w:lang w:eastAsia="en-US"/>
              </w:rPr>
              <w:t xml:space="preserve">  freqBandIndicator-r13</w:t>
            </w:r>
          </w:p>
        </w:tc>
        <w:tc>
          <w:tcPr>
            <w:tcW w:w="2267" w:type="dxa"/>
          </w:tcPr>
          <w:p w14:paraId="162EF4CF" w14:textId="77777777" w:rsidR="001120D1" w:rsidRPr="002B3813" w:rsidRDefault="001120D1" w:rsidP="00D83390">
            <w:pPr>
              <w:pStyle w:val="TAL"/>
              <w:rPr>
                <w:lang w:eastAsia="en-US"/>
              </w:rPr>
            </w:pPr>
            <w:r w:rsidRPr="002B3813">
              <w:rPr>
                <w:lang w:eastAsia="en-US"/>
              </w:rPr>
              <w:t>Operating band under test.</w:t>
            </w:r>
          </w:p>
        </w:tc>
        <w:tc>
          <w:tcPr>
            <w:tcW w:w="1946" w:type="dxa"/>
          </w:tcPr>
          <w:p w14:paraId="2272552F" w14:textId="77777777" w:rsidR="001120D1" w:rsidRPr="002B3813" w:rsidRDefault="001120D1" w:rsidP="00D83390">
            <w:pPr>
              <w:pStyle w:val="TAL"/>
              <w:rPr>
                <w:lang w:eastAsia="en-US"/>
              </w:rPr>
            </w:pPr>
          </w:p>
        </w:tc>
        <w:tc>
          <w:tcPr>
            <w:tcW w:w="1620" w:type="dxa"/>
          </w:tcPr>
          <w:p w14:paraId="173AB774" w14:textId="77777777" w:rsidR="001120D1" w:rsidRPr="002B3813" w:rsidRDefault="001120D1" w:rsidP="00D83390">
            <w:pPr>
              <w:pStyle w:val="TAL"/>
              <w:rPr>
                <w:lang w:eastAsia="en-US"/>
              </w:rPr>
            </w:pPr>
          </w:p>
        </w:tc>
      </w:tr>
      <w:tr w:rsidR="001120D1" w:rsidRPr="002B3813" w14:paraId="314B9E4A" w14:textId="77777777" w:rsidTr="00D83390">
        <w:tc>
          <w:tcPr>
            <w:tcW w:w="4535" w:type="dxa"/>
          </w:tcPr>
          <w:p w14:paraId="0F97DEB5" w14:textId="77777777" w:rsidR="001120D1" w:rsidRPr="002B3813" w:rsidRDefault="001120D1" w:rsidP="00D83390">
            <w:pPr>
              <w:pStyle w:val="TAL"/>
              <w:rPr>
                <w:lang w:eastAsia="en-US"/>
              </w:rPr>
            </w:pPr>
            <w:r w:rsidRPr="002B3813">
              <w:rPr>
                <w:lang w:eastAsia="en-US"/>
              </w:rPr>
              <w:t xml:space="preserve">  freqBandInfo-r13</w:t>
            </w:r>
          </w:p>
        </w:tc>
        <w:tc>
          <w:tcPr>
            <w:tcW w:w="2267" w:type="dxa"/>
          </w:tcPr>
          <w:p w14:paraId="50477209" w14:textId="77777777" w:rsidR="001120D1" w:rsidRPr="002B3813" w:rsidRDefault="00703A60" w:rsidP="00D83390">
            <w:pPr>
              <w:pStyle w:val="TAL"/>
              <w:rPr>
                <w:lang w:eastAsia="en-US"/>
              </w:rPr>
            </w:pPr>
            <w:r w:rsidRPr="002B3813">
              <w:rPr>
                <w:lang w:eastAsia="en-US"/>
              </w:rPr>
              <w:t>Not Present</w:t>
            </w:r>
          </w:p>
        </w:tc>
        <w:tc>
          <w:tcPr>
            <w:tcW w:w="1946" w:type="dxa"/>
          </w:tcPr>
          <w:p w14:paraId="5FEEAA85" w14:textId="77777777" w:rsidR="001120D1" w:rsidRPr="002B3813" w:rsidRDefault="001120D1" w:rsidP="00D83390">
            <w:pPr>
              <w:pStyle w:val="TAL"/>
              <w:rPr>
                <w:lang w:eastAsia="en-US"/>
              </w:rPr>
            </w:pPr>
          </w:p>
        </w:tc>
        <w:tc>
          <w:tcPr>
            <w:tcW w:w="1620" w:type="dxa"/>
          </w:tcPr>
          <w:p w14:paraId="621095B1" w14:textId="77777777" w:rsidR="001120D1" w:rsidRPr="002B3813" w:rsidRDefault="001120D1" w:rsidP="00D83390">
            <w:pPr>
              <w:pStyle w:val="TAL"/>
              <w:rPr>
                <w:lang w:eastAsia="en-US"/>
              </w:rPr>
            </w:pPr>
          </w:p>
        </w:tc>
      </w:tr>
      <w:tr w:rsidR="001120D1" w:rsidRPr="002B3813" w14:paraId="60F49DF0" w14:textId="77777777" w:rsidTr="00D83390">
        <w:tc>
          <w:tcPr>
            <w:tcW w:w="4535" w:type="dxa"/>
          </w:tcPr>
          <w:p w14:paraId="3D044171" w14:textId="77777777" w:rsidR="001120D1" w:rsidRPr="002B3813" w:rsidRDefault="001120D1" w:rsidP="00D83390">
            <w:pPr>
              <w:pStyle w:val="TAL"/>
              <w:rPr>
                <w:lang w:eastAsia="en-US"/>
              </w:rPr>
            </w:pPr>
            <w:r w:rsidRPr="002B3813">
              <w:rPr>
                <w:lang w:eastAsia="en-US"/>
              </w:rPr>
              <w:t xml:space="preserve">  multiBandInfoList-r13</w:t>
            </w:r>
          </w:p>
        </w:tc>
        <w:tc>
          <w:tcPr>
            <w:tcW w:w="2267" w:type="dxa"/>
          </w:tcPr>
          <w:p w14:paraId="674F6D9B" w14:textId="77777777" w:rsidR="001120D1" w:rsidRPr="002B3813" w:rsidRDefault="001120D1" w:rsidP="00D83390">
            <w:pPr>
              <w:pStyle w:val="TAL"/>
              <w:rPr>
                <w:lang w:eastAsia="en-US"/>
              </w:rPr>
            </w:pPr>
            <w:r w:rsidRPr="002B3813">
              <w:rPr>
                <w:lang w:eastAsia="en-US"/>
              </w:rPr>
              <w:t>Not Present</w:t>
            </w:r>
          </w:p>
        </w:tc>
        <w:tc>
          <w:tcPr>
            <w:tcW w:w="1946" w:type="dxa"/>
          </w:tcPr>
          <w:p w14:paraId="6D2CC02D" w14:textId="77777777" w:rsidR="001120D1" w:rsidRPr="002B3813" w:rsidRDefault="001120D1" w:rsidP="00D83390">
            <w:pPr>
              <w:pStyle w:val="TAL"/>
              <w:rPr>
                <w:lang w:eastAsia="en-US"/>
              </w:rPr>
            </w:pPr>
          </w:p>
        </w:tc>
        <w:tc>
          <w:tcPr>
            <w:tcW w:w="1620" w:type="dxa"/>
          </w:tcPr>
          <w:p w14:paraId="68D57BA0" w14:textId="77777777" w:rsidR="001120D1" w:rsidRPr="002B3813" w:rsidRDefault="001120D1" w:rsidP="00D83390">
            <w:pPr>
              <w:pStyle w:val="TAL"/>
              <w:rPr>
                <w:lang w:eastAsia="en-US"/>
              </w:rPr>
            </w:pPr>
          </w:p>
        </w:tc>
      </w:tr>
      <w:tr w:rsidR="001120D1" w:rsidRPr="002B3813" w14:paraId="3A96ADFE" w14:textId="77777777" w:rsidTr="00D83390">
        <w:tc>
          <w:tcPr>
            <w:tcW w:w="4535" w:type="dxa"/>
          </w:tcPr>
          <w:p w14:paraId="235BE0D9" w14:textId="77777777" w:rsidR="001120D1" w:rsidRPr="002B3813" w:rsidRDefault="001120D1" w:rsidP="00D83390">
            <w:pPr>
              <w:pStyle w:val="TAL"/>
              <w:rPr>
                <w:lang w:eastAsia="en-US"/>
              </w:rPr>
            </w:pPr>
            <w:r w:rsidRPr="002B3813">
              <w:rPr>
                <w:lang w:eastAsia="en-US"/>
              </w:rPr>
              <w:t xml:space="preserve">  downlinkBitmap-r13</w:t>
            </w:r>
          </w:p>
        </w:tc>
        <w:tc>
          <w:tcPr>
            <w:tcW w:w="2267" w:type="dxa"/>
          </w:tcPr>
          <w:p w14:paraId="16CDA473" w14:textId="77777777" w:rsidR="001120D1" w:rsidRPr="002B3813" w:rsidRDefault="00703A60" w:rsidP="00D83390">
            <w:pPr>
              <w:pStyle w:val="TAL"/>
              <w:rPr>
                <w:lang w:eastAsia="en-US"/>
              </w:rPr>
            </w:pPr>
            <w:r w:rsidRPr="002B3813">
              <w:rPr>
                <w:lang w:eastAsia="en-US"/>
              </w:rPr>
              <w:t>Not Present</w:t>
            </w:r>
          </w:p>
        </w:tc>
        <w:tc>
          <w:tcPr>
            <w:tcW w:w="1946" w:type="dxa"/>
          </w:tcPr>
          <w:p w14:paraId="6A2A8B6B" w14:textId="77777777" w:rsidR="001120D1" w:rsidRPr="002B3813" w:rsidRDefault="001120D1" w:rsidP="00D83390">
            <w:pPr>
              <w:pStyle w:val="TAL"/>
              <w:rPr>
                <w:lang w:eastAsia="en-US"/>
              </w:rPr>
            </w:pPr>
          </w:p>
        </w:tc>
        <w:tc>
          <w:tcPr>
            <w:tcW w:w="1620" w:type="dxa"/>
          </w:tcPr>
          <w:p w14:paraId="7D33782F" w14:textId="77777777" w:rsidR="001120D1" w:rsidRPr="002B3813" w:rsidRDefault="001120D1" w:rsidP="00D83390">
            <w:pPr>
              <w:pStyle w:val="TAL"/>
              <w:rPr>
                <w:lang w:eastAsia="en-US"/>
              </w:rPr>
            </w:pPr>
          </w:p>
        </w:tc>
      </w:tr>
      <w:tr w:rsidR="001120D1" w:rsidRPr="002B3813" w14:paraId="3A5C5018" w14:textId="77777777" w:rsidTr="00703A60">
        <w:tc>
          <w:tcPr>
            <w:tcW w:w="4535" w:type="dxa"/>
            <w:tcBorders>
              <w:bottom w:val="nil"/>
            </w:tcBorders>
          </w:tcPr>
          <w:p w14:paraId="419DBA1F" w14:textId="77777777" w:rsidR="001120D1" w:rsidRPr="002B3813" w:rsidRDefault="001120D1" w:rsidP="00D83390">
            <w:pPr>
              <w:pStyle w:val="TAL"/>
              <w:rPr>
                <w:lang w:eastAsia="en-US"/>
              </w:rPr>
            </w:pPr>
            <w:r w:rsidRPr="002B3813">
              <w:rPr>
                <w:lang w:eastAsia="en-US"/>
              </w:rPr>
              <w:t xml:space="preserve">  eutraControlRegionSize-r13</w:t>
            </w:r>
          </w:p>
        </w:tc>
        <w:tc>
          <w:tcPr>
            <w:tcW w:w="2267" w:type="dxa"/>
          </w:tcPr>
          <w:p w14:paraId="5AFA10BA" w14:textId="77777777" w:rsidR="001120D1" w:rsidRPr="002B3813" w:rsidRDefault="00703A60" w:rsidP="00D83390">
            <w:pPr>
              <w:pStyle w:val="TAL"/>
              <w:rPr>
                <w:lang w:eastAsia="en-US"/>
              </w:rPr>
            </w:pPr>
            <w:r w:rsidRPr="002B3813">
              <w:rPr>
                <w:lang w:eastAsia="en-US"/>
              </w:rPr>
              <w:t>n2</w:t>
            </w:r>
          </w:p>
        </w:tc>
        <w:tc>
          <w:tcPr>
            <w:tcW w:w="1946" w:type="dxa"/>
          </w:tcPr>
          <w:p w14:paraId="466084C4" w14:textId="77777777" w:rsidR="001120D1" w:rsidRPr="002B3813" w:rsidRDefault="001120D1" w:rsidP="00D83390">
            <w:pPr>
              <w:pStyle w:val="TAL"/>
              <w:rPr>
                <w:lang w:eastAsia="en-US"/>
              </w:rPr>
            </w:pPr>
          </w:p>
        </w:tc>
        <w:tc>
          <w:tcPr>
            <w:tcW w:w="1620" w:type="dxa"/>
          </w:tcPr>
          <w:p w14:paraId="7FD21AD5" w14:textId="77777777" w:rsidR="001120D1" w:rsidRPr="002B3813" w:rsidRDefault="00703A60" w:rsidP="00D83390">
            <w:pPr>
              <w:pStyle w:val="TAL"/>
              <w:rPr>
                <w:lang w:eastAsia="en-US"/>
              </w:rPr>
            </w:pPr>
            <w:r w:rsidRPr="002B3813">
              <w:rPr>
                <w:lang w:eastAsia="en-US"/>
              </w:rPr>
              <w:t>Inband-Same, Inband- Different</w:t>
            </w:r>
          </w:p>
        </w:tc>
      </w:tr>
      <w:tr w:rsidR="00703A60" w:rsidRPr="002B3813" w14:paraId="4C09EC71" w14:textId="77777777" w:rsidTr="00703A60">
        <w:tc>
          <w:tcPr>
            <w:tcW w:w="4535" w:type="dxa"/>
            <w:tcBorders>
              <w:top w:val="nil"/>
              <w:bottom w:val="single" w:sz="4" w:space="0" w:color="auto"/>
            </w:tcBorders>
          </w:tcPr>
          <w:p w14:paraId="02798629" w14:textId="77777777" w:rsidR="00703A60" w:rsidRPr="002B3813" w:rsidRDefault="00703A60" w:rsidP="00D83390">
            <w:pPr>
              <w:pStyle w:val="TAL"/>
              <w:rPr>
                <w:lang w:eastAsia="en-US"/>
              </w:rPr>
            </w:pPr>
          </w:p>
        </w:tc>
        <w:tc>
          <w:tcPr>
            <w:tcW w:w="2267" w:type="dxa"/>
          </w:tcPr>
          <w:p w14:paraId="0B1C736B" w14:textId="77777777" w:rsidR="00703A60" w:rsidRPr="002B3813" w:rsidRDefault="00703A60" w:rsidP="00D83390">
            <w:pPr>
              <w:pStyle w:val="TAL"/>
              <w:rPr>
                <w:lang w:eastAsia="en-US"/>
              </w:rPr>
            </w:pPr>
            <w:r w:rsidRPr="002B3813">
              <w:rPr>
                <w:lang w:eastAsia="en-US"/>
              </w:rPr>
              <w:t>Not Present</w:t>
            </w:r>
          </w:p>
        </w:tc>
        <w:tc>
          <w:tcPr>
            <w:tcW w:w="1946" w:type="dxa"/>
          </w:tcPr>
          <w:p w14:paraId="5D847CE7" w14:textId="77777777" w:rsidR="00703A60" w:rsidRPr="002B3813" w:rsidRDefault="00703A60" w:rsidP="00D83390">
            <w:pPr>
              <w:pStyle w:val="TAL"/>
              <w:rPr>
                <w:lang w:eastAsia="en-US"/>
              </w:rPr>
            </w:pPr>
          </w:p>
        </w:tc>
        <w:tc>
          <w:tcPr>
            <w:tcW w:w="1620" w:type="dxa"/>
          </w:tcPr>
          <w:p w14:paraId="3EB8A11F" w14:textId="77777777" w:rsidR="00703A60" w:rsidRPr="002B3813" w:rsidRDefault="00703A60" w:rsidP="00D83390">
            <w:pPr>
              <w:pStyle w:val="TAL"/>
              <w:rPr>
                <w:lang w:eastAsia="en-US"/>
              </w:rPr>
            </w:pPr>
            <w:r w:rsidRPr="002B3813">
              <w:rPr>
                <w:lang w:eastAsia="en-US"/>
              </w:rPr>
              <w:t>Standalone, Guard</w:t>
            </w:r>
          </w:p>
        </w:tc>
      </w:tr>
      <w:tr w:rsidR="001120D1" w:rsidRPr="002B3813" w14:paraId="6FEFB192" w14:textId="77777777" w:rsidTr="00703A60">
        <w:tc>
          <w:tcPr>
            <w:tcW w:w="4535" w:type="dxa"/>
            <w:tcBorders>
              <w:top w:val="single" w:sz="4" w:space="0" w:color="auto"/>
              <w:bottom w:val="nil"/>
            </w:tcBorders>
          </w:tcPr>
          <w:p w14:paraId="33C07E26" w14:textId="77777777" w:rsidR="001120D1" w:rsidRPr="002B3813" w:rsidRDefault="001120D1" w:rsidP="00D83390">
            <w:pPr>
              <w:pStyle w:val="TAL"/>
              <w:rPr>
                <w:lang w:eastAsia="en-US"/>
              </w:rPr>
            </w:pPr>
            <w:r w:rsidRPr="002B3813">
              <w:rPr>
                <w:lang w:eastAsia="en-US"/>
              </w:rPr>
              <w:t xml:space="preserve">  nrs-CRS-PowerOffset-r13</w:t>
            </w:r>
          </w:p>
        </w:tc>
        <w:tc>
          <w:tcPr>
            <w:tcW w:w="2267" w:type="dxa"/>
          </w:tcPr>
          <w:p w14:paraId="7AB43C23" w14:textId="77777777" w:rsidR="001120D1" w:rsidRPr="002B3813" w:rsidRDefault="00703A60" w:rsidP="00D83390">
            <w:pPr>
              <w:pStyle w:val="TAL"/>
              <w:rPr>
                <w:lang w:eastAsia="en-US"/>
              </w:rPr>
            </w:pPr>
            <w:r w:rsidRPr="002B3813">
              <w:rPr>
                <w:lang w:eastAsia="en-US"/>
              </w:rPr>
              <w:t>dB0</w:t>
            </w:r>
          </w:p>
        </w:tc>
        <w:tc>
          <w:tcPr>
            <w:tcW w:w="1946" w:type="dxa"/>
          </w:tcPr>
          <w:p w14:paraId="6F73FDBA" w14:textId="77777777" w:rsidR="001120D1" w:rsidRPr="002B3813" w:rsidRDefault="001120D1" w:rsidP="00D83390">
            <w:pPr>
              <w:pStyle w:val="TAL"/>
              <w:rPr>
                <w:lang w:eastAsia="en-US"/>
              </w:rPr>
            </w:pPr>
          </w:p>
        </w:tc>
        <w:tc>
          <w:tcPr>
            <w:tcW w:w="1620" w:type="dxa"/>
          </w:tcPr>
          <w:p w14:paraId="4FD9C1E1" w14:textId="77777777" w:rsidR="001120D1" w:rsidRPr="002B3813" w:rsidRDefault="00703A60" w:rsidP="00D83390">
            <w:pPr>
              <w:pStyle w:val="TAL"/>
              <w:rPr>
                <w:lang w:eastAsia="en-US"/>
              </w:rPr>
            </w:pPr>
            <w:r w:rsidRPr="002B3813">
              <w:rPr>
                <w:lang w:eastAsia="en-US"/>
              </w:rPr>
              <w:t>Inband- Same</w:t>
            </w:r>
          </w:p>
        </w:tc>
      </w:tr>
      <w:tr w:rsidR="00703A60" w:rsidRPr="002B3813" w14:paraId="15A058B0" w14:textId="77777777" w:rsidTr="00703A60">
        <w:tc>
          <w:tcPr>
            <w:tcW w:w="4535" w:type="dxa"/>
            <w:tcBorders>
              <w:top w:val="nil"/>
            </w:tcBorders>
          </w:tcPr>
          <w:p w14:paraId="597C3043" w14:textId="77777777" w:rsidR="00703A60" w:rsidRPr="002B3813" w:rsidRDefault="00703A60" w:rsidP="00D83390">
            <w:pPr>
              <w:pStyle w:val="TAL"/>
              <w:rPr>
                <w:lang w:eastAsia="en-US"/>
              </w:rPr>
            </w:pPr>
          </w:p>
        </w:tc>
        <w:tc>
          <w:tcPr>
            <w:tcW w:w="2267" w:type="dxa"/>
          </w:tcPr>
          <w:p w14:paraId="0C546EDB" w14:textId="77777777" w:rsidR="00703A60" w:rsidRPr="002B3813" w:rsidRDefault="00703A60" w:rsidP="00D83390">
            <w:pPr>
              <w:pStyle w:val="TAL"/>
              <w:rPr>
                <w:lang w:eastAsia="en-US"/>
              </w:rPr>
            </w:pPr>
            <w:r w:rsidRPr="002B3813">
              <w:rPr>
                <w:lang w:eastAsia="en-US"/>
              </w:rPr>
              <w:t>Not Present</w:t>
            </w:r>
          </w:p>
        </w:tc>
        <w:tc>
          <w:tcPr>
            <w:tcW w:w="1946" w:type="dxa"/>
          </w:tcPr>
          <w:p w14:paraId="1E2D8C58" w14:textId="77777777" w:rsidR="00703A60" w:rsidRPr="002B3813" w:rsidRDefault="00703A60" w:rsidP="00D83390">
            <w:pPr>
              <w:pStyle w:val="TAL"/>
              <w:rPr>
                <w:lang w:eastAsia="en-US"/>
              </w:rPr>
            </w:pPr>
          </w:p>
        </w:tc>
        <w:tc>
          <w:tcPr>
            <w:tcW w:w="1620" w:type="dxa"/>
          </w:tcPr>
          <w:p w14:paraId="546DDC11" w14:textId="77777777" w:rsidR="00703A60" w:rsidRPr="002B3813" w:rsidRDefault="00703A60" w:rsidP="00D83390">
            <w:pPr>
              <w:pStyle w:val="TAL"/>
              <w:rPr>
                <w:lang w:eastAsia="en-US"/>
              </w:rPr>
            </w:pPr>
            <w:r w:rsidRPr="002B3813">
              <w:rPr>
                <w:lang w:eastAsia="en-US"/>
              </w:rPr>
              <w:t>Inband-Different, Standalone, Guardband</w:t>
            </w:r>
          </w:p>
        </w:tc>
      </w:tr>
      <w:tr w:rsidR="001120D1" w:rsidRPr="002B3813" w14:paraId="0D481562" w14:textId="77777777" w:rsidTr="00D83390">
        <w:tc>
          <w:tcPr>
            <w:tcW w:w="4535" w:type="dxa"/>
          </w:tcPr>
          <w:p w14:paraId="4377099D" w14:textId="77777777" w:rsidR="001120D1" w:rsidRPr="002B3813" w:rsidRDefault="001120D1" w:rsidP="00D83390">
            <w:pPr>
              <w:pStyle w:val="TAL"/>
              <w:rPr>
                <w:lang w:eastAsia="en-US"/>
              </w:rPr>
            </w:pPr>
            <w:r w:rsidRPr="002B3813">
              <w:rPr>
                <w:lang w:eastAsia="en-US"/>
              </w:rPr>
              <w:t xml:space="preserve">  schedulingInfoList-r13</w:t>
            </w:r>
          </w:p>
        </w:tc>
        <w:tc>
          <w:tcPr>
            <w:tcW w:w="2267" w:type="dxa"/>
          </w:tcPr>
          <w:p w14:paraId="48B8B649" w14:textId="77777777" w:rsidR="001120D1" w:rsidRPr="002B3813" w:rsidRDefault="001120D1" w:rsidP="00D83390">
            <w:pPr>
              <w:pStyle w:val="TAL"/>
              <w:rPr>
                <w:lang w:eastAsia="en-US"/>
              </w:rPr>
            </w:pPr>
            <w:r w:rsidRPr="002B3813">
              <w:rPr>
                <w:lang w:eastAsia="en-US"/>
              </w:rPr>
              <w:t>See subclause 8.1.4.3.1</w:t>
            </w:r>
          </w:p>
        </w:tc>
        <w:tc>
          <w:tcPr>
            <w:tcW w:w="1946" w:type="dxa"/>
          </w:tcPr>
          <w:p w14:paraId="7135D7B9" w14:textId="77777777" w:rsidR="001120D1" w:rsidRPr="002B3813" w:rsidRDefault="001120D1" w:rsidP="00D83390">
            <w:pPr>
              <w:pStyle w:val="TAL"/>
              <w:rPr>
                <w:lang w:eastAsia="en-US"/>
              </w:rPr>
            </w:pPr>
          </w:p>
        </w:tc>
        <w:tc>
          <w:tcPr>
            <w:tcW w:w="1620" w:type="dxa"/>
          </w:tcPr>
          <w:p w14:paraId="39A1BFCE" w14:textId="77777777" w:rsidR="001120D1" w:rsidRPr="002B3813" w:rsidRDefault="001120D1" w:rsidP="00D83390">
            <w:pPr>
              <w:pStyle w:val="TAL"/>
              <w:rPr>
                <w:lang w:eastAsia="en-US"/>
              </w:rPr>
            </w:pPr>
          </w:p>
        </w:tc>
      </w:tr>
      <w:tr w:rsidR="001120D1" w:rsidRPr="002B3813" w14:paraId="1878AC07" w14:textId="77777777" w:rsidTr="00D83390">
        <w:tc>
          <w:tcPr>
            <w:tcW w:w="4535" w:type="dxa"/>
          </w:tcPr>
          <w:p w14:paraId="21691863" w14:textId="77777777" w:rsidR="001120D1" w:rsidRPr="002B3813" w:rsidRDefault="001120D1" w:rsidP="00D83390">
            <w:pPr>
              <w:pStyle w:val="TAL"/>
              <w:rPr>
                <w:lang w:eastAsia="en-US"/>
              </w:rPr>
            </w:pPr>
            <w:r w:rsidRPr="002B3813">
              <w:rPr>
                <w:lang w:eastAsia="en-US"/>
              </w:rPr>
              <w:t xml:space="preserve">  si-WindowLength-r13</w:t>
            </w:r>
          </w:p>
        </w:tc>
        <w:tc>
          <w:tcPr>
            <w:tcW w:w="2267" w:type="dxa"/>
          </w:tcPr>
          <w:p w14:paraId="57D941E4" w14:textId="77777777" w:rsidR="001120D1" w:rsidRPr="002B3813" w:rsidRDefault="00703A60" w:rsidP="00D83390">
            <w:pPr>
              <w:pStyle w:val="TAL"/>
              <w:rPr>
                <w:lang w:eastAsia="en-US"/>
              </w:rPr>
            </w:pPr>
            <w:r w:rsidRPr="002B3813">
              <w:rPr>
                <w:lang w:eastAsia="en-US"/>
              </w:rPr>
              <w:t>ms160</w:t>
            </w:r>
          </w:p>
        </w:tc>
        <w:tc>
          <w:tcPr>
            <w:tcW w:w="1946" w:type="dxa"/>
          </w:tcPr>
          <w:p w14:paraId="44C19CF2" w14:textId="77777777" w:rsidR="001120D1" w:rsidRPr="002B3813" w:rsidRDefault="001120D1" w:rsidP="00D83390">
            <w:pPr>
              <w:pStyle w:val="TAL"/>
              <w:rPr>
                <w:lang w:eastAsia="en-US"/>
              </w:rPr>
            </w:pPr>
          </w:p>
        </w:tc>
        <w:tc>
          <w:tcPr>
            <w:tcW w:w="1620" w:type="dxa"/>
          </w:tcPr>
          <w:p w14:paraId="52AED6F1" w14:textId="77777777" w:rsidR="001120D1" w:rsidRPr="002B3813" w:rsidRDefault="001120D1" w:rsidP="00D83390">
            <w:pPr>
              <w:pStyle w:val="TAL"/>
              <w:rPr>
                <w:lang w:eastAsia="en-US"/>
              </w:rPr>
            </w:pPr>
          </w:p>
        </w:tc>
      </w:tr>
      <w:tr w:rsidR="001120D1" w:rsidRPr="002B3813" w14:paraId="7E5AA746" w14:textId="77777777" w:rsidTr="00D83390">
        <w:tc>
          <w:tcPr>
            <w:tcW w:w="4535" w:type="dxa"/>
          </w:tcPr>
          <w:p w14:paraId="686C3F2A" w14:textId="77777777" w:rsidR="001120D1" w:rsidRPr="002B3813" w:rsidRDefault="001120D1" w:rsidP="00D83390">
            <w:pPr>
              <w:pStyle w:val="TAL"/>
              <w:rPr>
                <w:lang w:eastAsia="en-US"/>
              </w:rPr>
            </w:pPr>
            <w:r w:rsidRPr="002B3813">
              <w:rPr>
                <w:lang w:eastAsia="en-US"/>
              </w:rPr>
              <w:t xml:space="preserve">  si-RadioFrameOffset-r13</w:t>
            </w:r>
          </w:p>
        </w:tc>
        <w:tc>
          <w:tcPr>
            <w:tcW w:w="2267" w:type="dxa"/>
          </w:tcPr>
          <w:p w14:paraId="1BC0180F" w14:textId="77777777" w:rsidR="001120D1" w:rsidRPr="002B3813" w:rsidRDefault="00703A60" w:rsidP="00D83390">
            <w:pPr>
              <w:pStyle w:val="TAL"/>
              <w:rPr>
                <w:lang w:eastAsia="en-US"/>
              </w:rPr>
            </w:pPr>
            <w:r w:rsidRPr="002B3813">
              <w:rPr>
                <w:lang w:eastAsia="en-US"/>
              </w:rPr>
              <w:t>Not Present</w:t>
            </w:r>
          </w:p>
        </w:tc>
        <w:tc>
          <w:tcPr>
            <w:tcW w:w="1946" w:type="dxa"/>
          </w:tcPr>
          <w:p w14:paraId="3367BD35" w14:textId="77777777" w:rsidR="001120D1" w:rsidRPr="002B3813" w:rsidRDefault="001120D1" w:rsidP="00D83390">
            <w:pPr>
              <w:pStyle w:val="TAL"/>
              <w:rPr>
                <w:lang w:eastAsia="en-US"/>
              </w:rPr>
            </w:pPr>
          </w:p>
        </w:tc>
        <w:tc>
          <w:tcPr>
            <w:tcW w:w="1620" w:type="dxa"/>
          </w:tcPr>
          <w:p w14:paraId="2DD27837" w14:textId="77777777" w:rsidR="001120D1" w:rsidRPr="002B3813" w:rsidRDefault="001120D1" w:rsidP="00D83390">
            <w:pPr>
              <w:pStyle w:val="TAL"/>
              <w:rPr>
                <w:lang w:eastAsia="en-US"/>
              </w:rPr>
            </w:pPr>
          </w:p>
        </w:tc>
      </w:tr>
      <w:tr w:rsidR="001120D1" w:rsidRPr="002B3813" w14:paraId="73E7911F" w14:textId="77777777" w:rsidTr="00D83390">
        <w:tc>
          <w:tcPr>
            <w:tcW w:w="4535" w:type="dxa"/>
          </w:tcPr>
          <w:p w14:paraId="76D02BB3" w14:textId="77777777" w:rsidR="001120D1" w:rsidRPr="002B3813" w:rsidRDefault="001120D1" w:rsidP="0031758F">
            <w:pPr>
              <w:pStyle w:val="TAL"/>
              <w:rPr>
                <w:lang w:eastAsia="en-US"/>
              </w:rPr>
            </w:pPr>
            <w:r w:rsidRPr="002B3813">
              <w:rPr>
                <w:lang w:eastAsia="en-US"/>
              </w:rPr>
              <w:t xml:space="preserve">  systemInfoValueTagList-r13</w:t>
            </w:r>
          </w:p>
        </w:tc>
        <w:tc>
          <w:tcPr>
            <w:tcW w:w="2267" w:type="dxa"/>
          </w:tcPr>
          <w:p w14:paraId="2B297B39" w14:textId="77777777" w:rsidR="001120D1" w:rsidRPr="002B3813" w:rsidRDefault="0031758F" w:rsidP="00D83390">
            <w:pPr>
              <w:pStyle w:val="TAL"/>
              <w:rPr>
                <w:lang w:eastAsia="en-US"/>
              </w:rPr>
            </w:pPr>
            <w:r w:rsidRPr="002B3813">
              <w:rPr>
                <w:lang w:eastAsia="en-US"/>
              </w:rPr>
              <w:t>Not Present</w:t>
            </w:r>
          </w:p>
        </w:tc>
        <w:tc>
          <w:tcPr>
            <w:tcW w:w="1946" w:type="dxa"/>
          </w:tcPr>
          <w:p w14:paraId="716903A9" w14:textId="77777777" w:rsidR="001120D1" w:rsidRPr="002B3813" w:rsidRDefault="001120D1" w:rsidP="00D83390">
            <w:pPr>
              <w:pStyle w:val="TAL"/>
              <w:rPr>
                <w:lang w:eastAsia="en-US"/>
              </w:rPr>
            </w:pPr>
          </w:p>
        </w:tc>
        <w:tc>
          <w:tcPr>
            <w:tcW w:w="1620" w:type="dxa"/>
          </w:tcPr>
          <w:p w14:paraId="64BE4EF2" w14:textId="77777777" w:rsidR="001120D1" w:rsidRPr="002B3813" w:rsidRDefault="001120D1" w:rsidP="00D83390">
            <w:pPr>
              <w:pStyle w:val="TAL"/>
              <w:rPr>
                <w:lang w:eastAsia="en-US"/>
              </w:rPr>
            </w:pPr>
          </w:p>
        </w:tc>
      </w:tr>
      <w:tr w:rsidR="001120D1" w:rsidRPr="002B3813" w14:paraId="3500EE7D" w14:textId="77777777" w:rsidTr="00D83390">
        <w:tc>
          <w:tcPr>
            <w:tcW w:w="4535" w:type="dxa"/>
          </w:tcPr>
          <w:p w14:paraId="15B75218" w14:textId="77777777" w:rsidR="001120D1" w:rsidRPr="002B3813" w:rsidRDefault="001120D1" w:rsidP="00D83390">
            <w:pPr>
              <w:pStyle w:val="TAL"/>
              <w:rPr>
                <w:lang w:eastAsia="en-US"/>
              </w:rPr>
            </w:pPr>
            <w:r w:rsidRPr="002B3813">
              <w:rPr>
                <w:lang w:eastAsia="en-US"/>
              </w:rPr>
              <w:t xml:space="preserve">  lateNonCriticalExtension</w:t>
            </w:r>
          </w:p>
        </w:tc>
        <w:tc>
          <w:tcPr>
            <w:tcW w:w="2267" w:type="dxa"/>
          </w:tcPr>
          <w:p w14:paraId="34D511B3" w14:textId="77777777" w:rsidR="001120D1" w:rsidRPr="002B3813" w:rsidRDefault="001120D1" w:rsidP="00D83390">
            <w:pPr>
              <w:pStyle w:val="TAL"/>
              <w:rPr>
                <w:lang w:eastAsia="en-US"/>
              </w:rPr>
            </w:pPr>
            <w:r w:rsidRPr="002B3813">
              <w:rPr>
                <w:lang w:eastAsia="en-US"/>
              </w:rPr>
              <w:t>Not Present</w:t>
            </w:r>
          </w:p>
        </w:tc>
        <w:tc>
          <w:tcPr>
            <w:tcW w:w="1946" w:type="dxa"/>
          </w:tcPr>
          <w:p w14:paraId="6D14D598" w14:textId="77777777" w:rsidR="001120D1" w:rsidRPr="002B3813" w:rsidRDefault="001120D1" w:rsidP="00D83390">
            <w:pPr>
              <w:pStyle w:val="TAL"/>
              <w:rPr>
                <w:lang w:eastAsia="en-US"/>
              </w:rPr>
            </w:pPr>
          </w:p>
        </w:tc>
        <w:tc>
          <w:tcPr>
            <w:tcW w:w="1620" w:type="dxa"/>
          </w:tcPr>
          <w:p w14:paraId="535312B1" w14:textId="77777777" w:rsidR="001120D1" w:rsidRPr="002B3813" w:rsidRDefault="001120D1" w:rsidP="00D83390">
            <w:pPr>
              <w:pStyle w:val="TAL"/>
              <w:rPr>
                <w:lang w:eastAsia="en-US"/>
              </w:rPr>
            </w:pPr>
          </w:p>
        </w:tc>
      </w:tr>
      <w:tr w:rsidR="001120D1" w:rsidRPr="002B3813" w14:paraId="3910C64C" w14:textId="77777777" w:rsidTr="00D83390">
        <w:tc>
          <w:tcPr>
            <w:tcW w:w="4535" w:type="dxa"/>
          </w:tcPr>
          <w:p w14:paraId="7FC9F13F" w14:textId="77777777" w:rsidR="001120D1" w:rsidRPr="002B3813" w:rsidRDefault="001120D1" w:rsidP="00D83390">
            <w:pPr>
              <w:pStyle w:val="TAL"/>
              <w:rPr>
                <w:lang w:eastAsia="en-US"/>
              </w:rPr>
            </w:pPr>
            <w:r w:rsidRPr="002B3813">
              <w:rPr>
                <w:lang w:eastAsia="en-US"/>
              </w:rPr>
              <w:t xml:space="preserve">  nonCriticalExtension SEQUENCE {</w:t>
            </w:r>
          </w:p>
        </w:tc>
        <w:tc>
          <w:tcPr>
            <w:tcW w:w="2267" w:type="dxa"/>
          </w:tcPr>
          <w:p w14:paraId="0138F4CD" w14:textId="77777777" w:rsidR="001120D1" w:rsidRPr="002B3813" w:rsidRDefault="001120D1" w:rsidP="00D83390">
            <w:pPr>
              <w:pStyle w:val="TAL"/>
              <w:rPr>
                <w:lang w:eastAsia="en-US"/>
              </w:rPr>
            </w:pPr>
            <w:r w:rsidRPr="002B3813">
              <w:rPr>
                <w:lang w:eastAsia="en-US"/>
              </w:rPr>
              <w:t>Not Present</w:t>
            </w:r>
          </w:p>
        </w:tc>
        <w:tc>
          <w:tcPr>
            <w:tcW w:w="1946" w:type="dxa"/>
          </w:tcPr>
          <w:p w14:paraId="01141A25" w14:textId="77777777" w:rsidR="001120D1" w:rsidRPr="002B3813" w:rsidRDefault="001120D1" w:rsidP="00D83390">
            <w:pPr>
              <w:pStyle w:val="TAL"/>
              <w:rPr>
                <w:lang w:eastAsia="en-US"/>
              </w:rPr>
            </w:pPr>
          </w:p>
        </w:tc>
        <w:tc>
          <w:tcPr>
            <w:tcW w:w="1620" w:type="dxa"/>
          </w:tcPr>
          <w:p w14:paraId="7B3B9D5C" w14:textId="77777777" w:rsidR="001120D1" w:rsidRPr="002B3813" w:rsidRDefault="008D632B" w:rsidP="00D83390">
            <w:pPr>
              <w:pStyle w:val="TAL"/>
              <w:rPr>
                <w:lang w:eastAsia="en-US"/>
              </w:rPr>
            </w:pPr>
            <w:r w:rsidRPr="005F0B98">
              <w:t>FDD</w:t>
            </w:r>
          </w:p>
        </w:tc>
      </w:tr>
      <w:tr w:rsidR="008D632B" w:rsidRPr="005F0B98" w14:paraId="60177A4B" w14:textId="77777777" w:rsidTr="002945A3">
        <w:tc>
          <w:tcPr>
            <w:tcW w:w="4535" w:type="dxa"/>
          </w:tcPr>
          <w:p w14:paraId="5394241B" w14:textId="77777777" w:rsidR="008D632B" w:rsidRPr="005F0B98" w:rsidRDefault="008D632B" w:rsidP="002945A3">
            <w:pPr>
              <w:pStyle w:val="TAL"/>
            </w:pPr>
            <w:r w:rsidRPr="005F0B98">
              <w:t xml:space="preserve">    cellSelectionInfo-v1350</w:t>
            </w:r>
          </w:p>
        </w:tc>
        <w:tc>
          <w:tcPr>
            <w:tcW w:w="2267" w:type="dxa"/>
          </w:tcPr>
          <w:p w14:paraId="7539F91F" w14:textId="77777777" w:rsidR="008D632B" w:rsidRPr="005F0B98" w:rsidRDefault="008D632B" w:rsidP="002945A3">
            <w:pPr>
              <w:pStyle w:val="TAL"/>
            </w:pPr>
            <w:r w:rsidRPr="005F0B98">
              <w:t>Not Present</w:t>
            </w:r>
          </w:p>
        </w:tc>
        <w:tc>
          <w:tcPr>
            <w:tcW w:w="1946" w:type="dxa"/>
          </w:tcPr>
          <w:p w14:paraId="4C1707E2" w14:textId="77777777" w:rsidR="008D632B" w:rsidRPr="005F0B98" w:rsidRDefault="008D632B" w:rsidP="002945A3">
            <w:pPr>
              <w:pStyle w:val="TAL"/>
            </w:pPr>
          </w:p>
        </w:tc>
        <w:tc>
          <w:tcPr>
            <w:tcW w:w="1620" w:type="dxa"/>
          </w:tcPr>
          <w:p w14:paraId="2A96390D" w14:textId="77777777" w:rsidR="008D632B" w:rsidRPr="005F0B98" w:rsidRDefault="008D632B" w:rsidP="002945A3">
            <w:pPr>
              <w:pStyle w:val="TAL"/>
            </w:pPr>
            <w:r w:rsidRPr="005F0B98">
              <w:t>TDD</w:t>
            </w:r>
          </w:p>
        </w:tc>
      </w:tr>
      <w:tr w:rsidR="008D632B" w:rsidRPr="005F0B98" w14:paraId="47654D64" w14:textId="77777777" w:rsidTr="002945A3">
        <w:tc>
          <w:tcPr>
            <w:tcW w:w="4535" w:type="dxa"/>
          </w:tcPr>
          <w:p w14:paraId="7FBB6F86" w14:textId="77777777" w:rsidR="008D632B" w:rsidRPr="005F0B98" w:rsidRDefault="008D632B" w:rsidP="005C1B24">
            <w:pPr>
              <w:pStyle w:val="TAL"/>
              <w:ind w:firstLine="200"/>
            </w:pPr>
            <w:r w:rsidRPr="005F0B98">
              <w:t>nonCriticalExtension SEQUENCE {</w:t>
            </w:r>
          </w:p>
        </w:tc>
        <w:tc>
          <w:tcPr>
            <w:tcW w:w="2267" w:type="dxa"/>
          </w:tcPr>
          <w:p w14:paraId="54B2778B" w14:textId="77777777" w:rsidR="008D632B" w:rsidRPr="005F0B98" w:rsidRDefault="008D632B" w:rsidP="002945A3">
            <w:pPr>
              <w:pStyle w:val="TAL"/>
            </w:pPr>
          </w:p>
        </w:tc>
        <w:tc>
          <w:tcPr>
            <w:tcW w:w="1946" w:type="dxa"/>
          </w:tcPr>
          <w:p w14:paraId="5DA0DFBE" w14:textId="77777777" w:rsidR="008D632B" w:rsidRPr="005F0B98" w:rsidRDefault="008D632B" w:rsidP="002945A3">
            <w:pPr>
              <w:pStyle w:val="TAL"/>
            </w:pPr>
          </w:p>
        </w:tc>
        <w:tc>
          <w:tcPr>
            <w:tcW w:w="1620" w:type="dxa"/>
          </w:tcPr>
          <w:p w14:paraId="7FB46A77" w14:textId="77777777" w:rsidR="008D632B" w:rsidRPr="005F0B98" w:rsidRDefault="008D632B" w:rsidP="002945A3">
            <w:pPr>
              <w:pStyle w:val="TAL"/>
            </w:pPr>
          </w:p>
        </w:tc>
      </w:tr>
      <w:tr w:rsidR="008D632B" w:rsidRPr="005F0B98" w14:paraId="1FEF3CAD" w14:textId="77777777" w:rsidTr="002945A3">
        <w:tc>
          <w:tcPr>
            <w:tcW w:w="4535" w:type="dxa"/>
          </w:tcPr>
          <w:p w14:paraId="1456E067" w14:textId="77777777" w:rsidR="008D632B" w:rsidRPr="005F0B98" w:rsidRDefault="008D632B" w:rsidP="002945A3">
            <w:pPr>
              <w:pStyle w:val="TAL"/>
              <w:ind w:firstLine="200"/>
            </w:pPr>
            <w:r w:rsidRPr="005F0B98">
              <w:t xml:space="preserve">  cellSelectionInfo-v1430</w:t>
            </w:r>
          </w:p>
        </w:tc>
        <w:tc>
          <w:tcPr>
            <w:tcW w:w="2267" w:type="dxa"/>
          </w:tcPr>
          <w:p w14:paraId="63EB988C" w14:textId="77777777" w:rsidR="008D632B" w:rsidRPr="005F0B98" w:rsidRDefault="008D632B" w:rsidP="002945A3">
            <w:pPr>
              <w:pStyle w:val="TAL"/>
            </w:pPr>
            <w:r w:rsidRPr="005F0B98">
              <w:t>Not Present</w:t>
            </w:r>
          </w:p>
        </w:tc>
        <w:tc>
          <w:tcPr>
            <w:tcW w:w="1946" w:type="dxa"/>
          </w:tcPr>
          <w:p w14:paraId="6048177D" w14:textId="77777777" w:rsidR="008D632B" w:rsidRPr="005F0B98" w:rsidRDefault="008D632B" w:rsidP="002945A3">
            <w:pPr>
              <w:pStyle w:val="TAL"/>
            </w:pPr>
          </w:p>
        </w:tc>
        <w:tc>
          <w:tcPr>
            <w:tcW w:w="1620" w:type="dxa"/>
          </w:tcPr>
          <w:p w14:paraId="48B9EE13" w14:textId="77777777" w:rsidR="008D632B" w:rsidRPr="005F0B98" w:rsidRDefault="008D632B" w:rsidP="002945A3">
            <w:pPr>
              <w:pStyle w:val="TAL"/>
            </w:pPr>
          </w:p>
        </w:tc>
      </w:tr>
      <w:tr w:rsidR="008D632B" w:rsidRPr="005F0B98" w14:paraId="3915BA04" w14:textId="77777777" w:rsidTr="002945A3">
        <w:tc>
          <w:tcPr>
            <w:tcW w:w="4535" w:type="dxa"/>
          </w:tcPr>
          <w:p w14:paraId="37F7704C" w14:textId="77777777" w:rsidR="008D632B" w:rsidRPr="005F0B98" w:rsidRDefault="008D632B" w:rsidP="002945A3">
            <w:pPr>
              <w:pStyle w:val="TAL"/>
            </w:pPr>
            <w:r w:rsidRPr="005F0B98">
              <w:t xml:space="preserve">      nonCriticalExtension SEQUENCE {</w:t>
            </w:r>
          </w:p>
        </w:tc>
        <w:tc>
          <w:tcPr>
            <w:tcW w:w="2267" w:type="dxa"/>
          </w:tcPr>
          <w:p w14:paraId="2A9BD6F9" w14:textId="77777777" w:rsidR="008D632B" w:rsidRPr="005F0B98" w:rsidRDefault="008D632B" w:rsidP="002945A3">
            <w:pPr>
              <w:pStyle w:val="TAL"/>
            </w:pPr>
          </w:p>
        </w:tc>
        <w:tc>
          <w:tcPr>
            <w:tcW w:w="1946" w:type="dxa"/>
          </w:tcPr>
          <w:p w14:paraId="3792CD3F" w14:textId="77777777" w:rsidR="008D632B" w:rsidRPr="005F0B98" w:rsidRDefault="008D632B" w:rsidP="002945A3">
            <w:pPr>
              <w:pStyle w:val="TAL"/>
            </w:pPr>
          </w:p>
        </w:tc>
        <w:tc>
          <w:tcPr>
            <w:tcW w:w="1620" w:type="dxa"/>
          </w:tcPr>
          <w:p w14:paraId="15D8CBF9" w14:textId="77777777" w:rsidR="008D632B" w:rsidRPr="005F0B98" w:rsidRDefault="008D632B" w:rsidP="002945A3">
            <w:pPr>
              <w:pStyle w:val="TAL"/>
            </w:pPr>
          </w:p>
        </w:tc>
      </w:tr>
      <w:tr w:rsidR="008D632B" w:rsidRPr="005F0B98" w14:paraId="3791D667" w14:textId="77777777" w:rsidTr="002945A3">
        <w:tc>
          <w:tcPr>
            <w:tcW w:w="4535" w:type="dxa"/>
          </w:tcPr>
          <w:p w14:paraId="118E0BE4" w14:textId="77777777" w:rsidR="008D632B" w:rsidRPr="005F0B98" w:rsidRDefault="008D632B" w:rsidP="002945A3">
            <w:pPr>
              <w:pStyle w:val="TAL"/>
            </w:pPr>
            <w:r w:rsidRPr="005F0B98">
              <w:t xml:space="preserve">        nrs-CRS-PowerOffset-v1450</w:t>
            </w:r>
          </w:p>
        </w:tc>
        <w:tc>
          <w:tcPr>
            <w:tcW w:w="2267" w:type="dxa"/>
          </w:tcPr>
          <w:p w14:paraId="116AD48A" w14:textId="77777777" w:rsidR="008D632B" w:rsidRPr="005F0B98" w:rsidRDefault="008D632B" w:rsidP="002945A3">
            <w:pPr>
              <w:pStyle w:val="TAL"/>
            </w:pPr>
            <w:r w:rsidRPr="005F0B98">
              <w:t>Not Present</w:t>
            </w:r>
          </w:p>
        </w:tc>
        <w:tc>
          <w:tcPr>
            <w:tcW w:w="1946" w:type="dxa"/>
          </w:tcPr>
          <w:p w14:paraId="4A687A23" w14:textId="77777777" w:rsidR="008D632B" w:rsidRPr="005F0B98" w:rsidRDefault="008D632B" w:rsidP="002945A3">
            <w:pPr>
              <w:pStyle w:val="TAL"/>
            </w:pPr>
          </w:p>
        </w:tc>
        <w:tc>
          <w:tcPr>
            <w:tcW w:w="1620" w:type="dxa"/>
          </w:tcPr>
          <w:p w14:paraId="25227FE9" w14:textId="77777777" w:rsidR="008D632B" w:rsidRPr="005F0B98" w:rsidRDefault="008D632B" w:rsidP="002945A3">
            <w:pPr>
              <w:pStyle w:val="TAL"/>
            </w:pPr>
          </w:p>
        </w:tc>
      </w:tr>
      <w:tr w:rsidR="008D632B" w:rsidRPr="005F0B98" w14:paraId="3AE92606" w14:textId="77777777" w:rsidTr="002945A3">
        <w:tc>
          <w:tcPr>
            <w:tcW w:w="4535" w:type="dxa"/>
          </w:tcPr>
          <w:p w14:paraId="70DAEF34" w14:textId="77777777" w:rsidR="008D632B" w:rsidRPr="005F0B98" w:rsidRDefault="008D632B" w:rsidP="002945A3">
            <w:pPr>
              <w:pStyle w:val="TAL"/>
            </w:pPr>
            <w:r w:rsidRPr="005F0B98">
              <w:t xml:space="preserve">        nonCriticalExtension SEQUENCE {</w:t>
            </w:r>
          </w:p>
        </w:tc>
        <w:tc>
          <w:tcPr>
            <w:tcW w:w="2267" w:type="dxa"/>
          </w:tcPr>
          <w:p w14:paraId="1A178A2A" w14:textId="77777777" w:rsidR="008D632B" w:rsidRPr="005F0B98" w:rsidRDefault="008D632B" w:rsidP="002945A3">
            <w:pPr>
              <w:pStyle w:val="TAL"/>
            </w:pPr>
          </w:p>
        </w:tc>
        <w:tc>
          <w:tcPr>
            <w:tcW w:w="1946" w:type="dxa"/>
          </w:tcPr>
          <w:p w14:paraId="141C32DF" w14:textId="77777777" w:rsidR="008D632B" w:rsidRPr="005F0B98" w:rsidRDefault="008D632B" w:rsidP="002945A3">
            <w:pPr>
              <w:pStyle w:val="TAL"/>
            </w:pPr>
          </w:p>
        </w:tc>
        <w:tc>
          <w:tcPr>
            <w:tcW w:w="1620" w:type="dxa"/>
          </w:tcPr>
          <w:p w14:paraId="18D83EAD" w14:textId="77777777" w:rsidR="008D632B" w:rsidRPr="005F0B98" w:rsidRDefault="008D632B" w:rsidP="002945A3">
            <w:pPr>
              <w:pStyle w:val="TAL"/>
            </w:pPr>
          </w:p>
        </w:tc>
      </w:tr>
      <w:tr w:rsidR="008D632B" w:rsidRPr="005F0B98" w14:paraId="1D2A5839" w14:textId="77777777" w:rsidTr="002945A3">
        <w:tc>
          <w:tcPr>
            <w:tcW w:w="4535" w:type="dxa"/>
          </w:tcPr>
          <w:p w14:paraId="1D649058" w14:textId="77777777" w:rsidR="008D632B" w:rsidRPr="005F0B98" w:rsidRDefault="008D632B" w:rsidP="002945A3">
            <w:pPr>
              <w:pStyle w:val="TAL"/>
            </w:pPr>
            <w:r w:rsidRPr="005F0B98">
              <w:t xml:space="preserve">           tdd-Parameters-r15 SEQUENCE {</w:t>
            </w:r>
          </w:p>
        </w:tc>
        <w:tc>
          <w:tcPr>
            <w:tcW w:w="2267" w:type="dxa"/>
          </w:tcPr>
          <w:p w14:paraId="3602437B" w14:textId="77777777" w:rsidR="008D632B" w:rsidRPr="005F0B98" w:rsidRDefault="008D632B" w:rsidP="002945A3">
            <w:pPr>
              <w:pStyle w:val="TAL"/>
            </w:pPr>
          </w:p>
        </w:tc>
        <w:tc>
          <w:tcPr>
            <w:tcW w:w="1946" w:type="dxa"/>
          </w:tcPr>
          <w:p w14:paraId="0FE3926A" w14:textId="77777777" w:rsidR="008D632B" w:rsidRPr="005F0B98" w:rsidRDefault="008D632B" w:rsidP="002945A3">
            <w:pPr>
              <w:pStyle w:val="TAL"/>
            </w:pPr>
          </w:p>
        </w:tc>
        <w:tc>
          <w:tcPr>
            <w:tcW w:w="1620" w:type="dxa"/>
          </w:tcPr>
          <w:p w14:paraId="28749FFC" w14:textId="77777777" w:rsidR="008D632B" w:rsidRPr="005F0B98" w:rsidRDefault="008D632B" w:rsidP="002945A3">
            <w:pPr>
              <w:pStyle w:val="TAL"/>
            </w:pPr>
          </w:p>
        </w:tc>
      </w:tr>
      <w:tr w:rsidR="008D632B" w:rsidRPr="005F0B98" w14:paraId="4F1F67DB" w14:textId="77777777" w:rsidTr="002945A3">
        <w:tc>
          <w:tcPr>
            <w:tcW w:w="4535" w:type="dxa"/>
          </w:tcPr>
          <w:p w14:paraId="7C8735BB" w14:textId="77777777" w:rsidR="008D632B" w:rsidRPr="005F0B98" w:rsidRDefault="008D632B" w:rsidP="002945A3">
            <w:pPr>
              <w:pStyle w:val="TAL"/>
            </w:pPr>
            <w:r w:rsidRPr="005F0B98">
              <w:t xml:space="preserve">             tdd-Config-r15 SEQUENCE {</w:t>
            </w:r>
          </w:p>
        </w:tc>
        <w:tc>
          <w:tcPr>
            <w:tcW w:w="2267" w:type="dxa"/>
          </w:tcPr>
          <w:p w14:paraId="6A253B85" w14:textId="77777777" w:rsidR="008D632B" w:rsidRPr="005F0B98" w:rsidRDefault="008D632B" w:rsidP="002945A3">
            <w:pPr>
              <w:pStyle w:val="TAL"/>
            </w:pPr>
          </w:p>
        </w:tc>
        <w:tc>
          <w:tcPr>
            <w:tcW w:w="1946" w:type="dxa"/>
          </w:tcPr>
          <w:p w14:paraId="31694F6F" w14:textId="77777777" w:rsidR="008D632B" w:rsidRPr="005F0B98" w:rsidRDefault="008D632B" w:rsidP="002945A3">
            <w:pPr>
              <w:pStyle w:val="TAL"/>
            </w:pPr>
          </w:p>
        </w:tc>
        <w:tc>
          <w:tcPr>
            <w:tcW w:w="1620" w:type="dxa"/>
          </w:tcPr>
          <w:p w14:paraId="3019214E" w14:textId="77777777" w:rsidR="008D632B" w:rsidRPr="005F0B98" w:rsidRDefault="008D632B" w:rsidP="002945A3">
            <w:pPr>
              <w:pStyle w:val="TAL"/>
            </w:pPr>
          </w:p>
        </w:tc>
      </w:tr>
      <w:tr w:rsidR="008D632B" w:rsidRPr="005F0B98" w14:paraId="5EE05F11" w14:textId="77777777" w:rsidTr="002945A3">
        <w:tc>
          <w:tcPr>
            <w:tcW w:w="4535" w:type="dxa"/>
          </w:tcPr>
          <w:p w14:paraId="02E01115" w14:textId="77777777" w:rsidR="008D632B" w:rsidRPr="005F0B98" w:rsidRDefault="008D632B" w:rsidP="002945A3">
            <w:pPr>
              <w:pStyle w:val="TAL"/>
            </w:pPr>
            <w:r w:rsidRPr="005F0B98">
              <w:t xml:space="preserve">               subframeAssignment-r15</w:t>
            </w:r>
          </w:p>
        </w:tc>
        <w:tc>
          <w:tcPr>
            <w:tcW w:w="2267" w:type="dxa"/>
          </w:tcPr>
          <w:p w14:paraId="68FC01E8" w14:textId="77777777" w:rsidR="008D632B" w:rsidRPr="005F0B98" w:rsidRDefault="008D632B" w:rsidP="002945A3">
            <w:pPr>
              <w:pStyle w:val="TAL"/>
            </w:pPr>
            <w:r w:rsidRPr="005F0B98">
              <w:t>sa1</w:t>
            </w:r>
          </w:p>
        </w:tc>
        <w:tc>
          <w:tcPr>
            <w:tcW w:w="1946" w:type="dxa"/>
          </w:tcPr>
          <w:p w14:paraId="26E212BA" w14:textId="77777777" w:rsidR="008D632B" w:rsidRPr="005F0B98" w:rsidRDefault="008D632B" w:rsidP="002945A3">
            <w:pPr>
              <w:pStyle w:val="TAL"/>
            </w:pPr>
          </w:p>
        </w:tc>
        <w:tc>
          <w:tcPr>
            <w:tcW w:w="1620" w:type="dxa"/>
          </w:tcPr>
          <w:p w14:paraId="49F53433" w14:textId="77777777" w:rsidR="008D632B" w:rsidRPr="005F0B98" w:rsidRDefault="008D632B" w:rsidP="002945A3">
            <w:pPr>
              <w:pStyle w:val="TAL"/>
            </w:pPr>
          </w:p>
        </w:tc>
      </w:tr>
      <w:tr w:rsidR="008D632B" w:rsidRPr="005F0B98" w14:paraId="43A48E25" w14:textId="77777777" w:rsidTr="002945A3">
        <w:tc>
          <w:tcPr>
            <w:tcW w:w="4535" w:type="dxa"/>
          </w:tcPr>
          <w:p w14:paraId="60AC0782" w14:textId="77777777" w:rsidR="008D632B" w:rsidRPr="005F0B98" w:rsidRDefault="008D632B" w:rsidP="002945A3">
            <w:pPr>
              <w:pStyle w:val="TAL"/>
            </w:pPr>
            <w:r w:rsidRPr="005F0B98">
              <w:t xml:space="preserve">               specialSubframePatterns-r15</w:t>
            </w:r>
          </w:p>
        </w:tc>
        <w:tc>
          <w:tcPr>
            <w:tcW w:w="2267" w:type="dxa"/>
          </w:tcPr>
          <w:p w14:paraId="42A8FB7D" w14:textId="77777777" w:rsidR="008D632B" w:rsidRPr="005F0B98" w:rsidRDefault="008D632B" w:rsidP="002945A3">
            <w:pPr>
              <w:pStyle w:val="TAL"/>
            </w:pPr>
            <w:r w:rsidRPr="005F0B98">
              <w:t>ssp6</w:t>
            </w:r>
          </w:p>
        </w:tc>
        <w:tc>
          <w:tcPr>
            <w:tcW w:w="1946" w:type="dxa"/>
          </w:tcPr>
          <w:p w14:paraId="67C4CE83" w14:textId="77777777" w:rsidR="008D632B" w:rsidRPr="005F0B98" w:rsidRDefault="008D632B" w:rsidP="002945A3">
            <w:pPr>
              <w:pStyle w:val="TAL"/>
            </w:pPr>
          </w:p>
        </w:tc>
        <w:tc>
          <w:tcPr>
            <w:tcW w:w="1620" w:type="dxa"/>
          </w:tcPr>
          <w:p w14:paraId="04336B35" w14:textId="77777777" w:rsidR="008D632B" w:rsidRPr="005F0B98" w:rsidRDefault="008D632B" w:rsidP="002945A3">
            <w:pPr>
              <w:pStyle w:val="TAL"/>
            </w:pPr>
          </w:p>
        </w:tc>
      </w:tr>
      <w:tr w:rsidR="008D632B" w:rsidRPr="005F0B98" w14:paraId="21079120" w14:textId="77777777" w:rsidTr="002945A3">
        <w:tc>
          <w:tcPr>
            <w:tcW w:w="4535" w:type="dxa"/>
          </w:tcPr>
          <w:p w14:paraId="1AEDFCA2" w14:textId="77777777" w:rsidR="008D632B" w:rsidRPr="005F0B98" w:rsidRDefault="008D632B" w:rsidP="002945A3">
            <w:pPr>
              <w:pStyle w:val="TAL"/>
            </w:pPr>
            <w:r w:rsidRPr="005F0B98">
              <w:t xml:space="preserve">             }</w:t>
            </w:r>
          </w:p>
        </w:tc>
        <w:tc>
          <w:tcPr>
            <w:tcW w:w="2267" w:type="dxa"/>
          </w:tcPr>
          <w:p w14:paraId="37018880" w14:textId="77777777" w:rsidR="008D632B" w:rsidRPr="005F0B98" w:rsidRDefault="008D632B" w:rsidP="002945A3">
            <w:pPr>
              <w:pStyle w:val="TAL"/>
            </w:pPr>
          </w:p>
        </w:tc>
        <w:tc>
          <w:tcPr>
            <w:tcW w:w="1946" w:type="dxa"/>
          </w:tcPr>
          <w:p w14:paraId="50DE7270" w14:textId="77777777" w:rsidR="008D632B" w:rsidRPr="005F0B98" w:rsidRDefault="008D632B" w:rsidP="002945A3">
            <w:pPr>
              <w:pStyle w:val="TAL"/>
            </w:pPr>
          </w:p>
        </w:tc>
        <w:tc>
          <w:tcPr>
            <w:tcW w:w="1620" w:type="dxa"/>
          </w:tcPr>
          <w:p w14:paraId="00D907A9" w14:textId="77777777" w:rsidR="008D632B" w:rsidRPr="005F0B98" w:rsidRDefault="008D632B" w:rsidP="002945A3">
            <w:pPr>
              <w:pStyle w:val="TAL"/>
            </w:pPr>
          </w:p>
        </w:tc>
      </w:tr>
      <w:tr w:rsidR="008D632B" w:rsidRPr="005F0B98" w14:paraId="62767388" w14:textId="77777777" w:rsidTr="002945A3">
        <w:tc>
          <w:tcPr>
            <w:tcW w:w="4535" w:type="dxa"/>
          </w:tcPr>
          <w:p w14:paraId="3A572AFB" w14:textId="77777777" w:rsidR="008D632B" w:rsidRPr="005F0B98" w:rsidRDefault="008D632B" w:rsidP="002945A3">
            <w:pPr>
              <w:pStyle w:val="TAL"/>
            </w:pPr>
            <w:r w:rsidRPr="005F0B98">
              <w:t xml:space="preserve">             tdd-SI-CarrierInfo-r15</w:t>
            </w:r>
          </w:p>
        </w:tc>
        <w:tc>
          <w:tcPr>
            <w:tcW w:w="2267" w:type="dxa"/>
          </w:tcPr>
          <w:p w14:paraId="3D18A08F" w14:textId="77777777" w:rsidR="008D632B" w:rsidRPr="005F0B98" w:rsidRDefault="008D632B" w:rsidP="002945A3">
            <w:pPr>
              <w:pStyle w:val="TAL"/>
            </w:pPr>
            <w:r w:rsidRPr="005F0B98">
              <w:t>anchor</w:t>
            </w:r>
          </w:p>
        </w:tc>
        <w:tc>
          <w:tcPr>
            <w:tcW w:w="1946" w:type="dxa"/>
          </w:tcPr>
          <w:p w14:paraId="74D4671C" w14:textId="77777777" w:rsidR="008D632B" w:rsidRPr="005F0B98" w:rsidRDefault="008D632B" w:rsidP="002945A3">
            <w:pPr>
              <w:pStyle w:val="TAL"/>
            </w:pPr>
          </w:p>
        </w:tc>
        <w:tc>
          <w:tcPr>
            <w:tcW w:w="1620" w:type="dxa"/>
          </w:tcPr>
          <w:p w14:paraId="1384A339" w14:textId="77777777" w:rsidR="008D632B" w:rsidRPr="005F0B98" w:rsidRDefault="008D632B" w:rsidP="002945A3">
            <w:pPr>
              <w:pStyle w:val="TAL"/>
            </w:pPr>
          </w:p>
        </w:tc>
      </w:tr>
      <w:tr w:rsidR="008D632B" w:rsidRPr="005F0B98" w14:paraId="4D867F56" w14:textId="77777777" w:rsidTr="002945A3">
        <w:tc>
          <w:tcPr>
            <w:tcW w:w="4535" w:type="dxa"/>
          </w:tcPr>
          <w:p w14:paraId="753B2097" w14:textId="77777777" w:rsidR="008D632B" w:rsidRPr="005F0B98" w:rsidRDefault="008D632B" w:rsidP="002945A3">
            <w:pPr>
              <w:pStyle w:val="TAL"/>
            </w:pPr>
            <w:r w:rsidRPr="005F0B98">
              <w:t xml:space="preserve">             tdd-SI-SubframesBitmap-r15</w:t>
            </w:r>
          </w:p>
        </w:tc>
        <w:tc>
          <w:tcPr>
            <w:tcW w:w="2267" w:type="dxa"/>
          </w:tcPr>
          <w:p w14:paraId="785E282E" w14:textId="77777777" w:rsidR="008D632B" w:rsidRPr="005F0B98" w:rsidRDefault="008D632B" w:rsidP="002945A3">
            <w:pPr>
              <w:pStyle w:val="TAL"/>
            </w:pPr>
            <w:r w:rsidRPr="005F0B98">
              <w:t>Not Present</w:t>
            </w:r>
          </w:p>
        </w:tc>
        <w:tc>
          <w:tcPr>
            <w:tcW w:w="1946" w:type="dxa"/>
          </w:tcPr>
          <w:p w14:paraId="4F385922" w14:textId="77777777" w:rsidR="008D632B" w:rsidRPr="005F0B98" w:rsidRDefault="008D632B" w:rsidP="002945A3">
            <w:pPr>
              <w:pStyle w:val="TAL"/>
            </w:pPr>
          </w:p>
        </w:tc>
        <w:tc>
          <w:tcPr>
            <w:tcW w:w="1620" w:type="dxa"/>
          </w:tcPr>
          <w:p w14:paraId="3FC040E6" w14:textId="77777777" w:rsidR="008D632B" w:rsidRPr="005F0B98" w:rsidRDefault="008D632B" w:rsidP="002945A3">
            <w:pPr>
              <w:pStyle w:val="TAL"/>
            </w:pPr>
          </w:p>
        </w:tc>
      </w:tr>
      <w:tr w:rsidR="008D632B" w:rsidRPr="005F0B98" w14:paraId="4517BF35" w14:textId="77777777" w:rsidTr="002945A3">
        <w:tc>
          <w:tcPr>
            <w:tcW w:w="4535" w:type="dxa"/>
          </w:tcPr>
          <w:p w14:paraId="3BCFE088" w14:textId="77777777" w:rsidR="008D632B" w:rsidRPr="005F0B98" w:rsidRDefault="008D632B" w:rsidP="002945A3">
            <w:pPr>
              <w:pStyle w:val="TAL"/>
            </w:pPr>
            <w:r w:rsidRPr="005F0B98">
              <w:t xml:space="preserve">           }</w:t>
            </w:r>
          </w:p>
        </w:tc>
        <w:tc>
          <w:tcPr>
            <w:tcW w:w="2267" w:type="dxa"/>
          </w:tcPr>
          <w:p w14:paraId="30E59687" w14:textId="77777777" w:rsidR="008D632B" w:rsidRPr="005F0B98" w:rsidRDefault="008D632B" w:rsidP="002945A3">
            <w:pPr>
              <w:pStyle w:val="TAL"/>
            </w:pPr>
          </w:p>
        </w:tc>
        <w:tc>
          <w:tcPr>
            <w:tcW w:w="1946" w:type="dxa"/>
          </w:tcPr>
          <w:p w14:paraId="72CC79B4" w14:textId="77777777" w:rsidR="008D632B" w:rsidRPr="005F0B98" w:rsidRDefault="008D632B" w:rsidP="002945A3">
            <w:pPr>
              <w:pStyle w:val="TAL"/>
            </w:pPr>
          </w:p>
        </w:tc>
        <w:tc>
          <w:tcPr>
            <w:tcW w:w="1620" w:type="dxa"/>
          </w:tcPr>
          <w:p w14:paraId="2965E53B" w14:textId="77777777" w:rsidR="008D632B" w:rsidRPr="005F0B98" w:rsidRDefault="008D632B" w:rsidP="002945A3">
            <w:pPr>
              <w:pStyle w:val="TAL"/>
            </w:pPr>
          </w:p>
        </w:tc>
      </w:tr>
      <w:tr w:rsidR="008D632B" w:rsidRPr="005F0B98" w14:paraId="15458799" w14:textId="77777777" w:rsidTr="002945A3">
        <w:tc>
          <w:tcPr>
            <w:tcW w:w="4535" w:type="dxa"/>
          </w:tcPr>
          <w:p w14:paraId="3B0F25A0" w14:textId="77777777" w:rsidR="008D632B" w:rsidRPr="005F0B98" w:rsidRDefault="008D632B" w:rsidP="002945A3">
            <w:pPr>
              <w:pStyle w:val="TAL"/>
            </w:pPr>
            <w:r w:rsidRPr="005F0B98">
              <w:t xml:space="preserve">          schedulingInfoList-v1530</w:t>
            </w:r>
          </w:p>
        </w:tc>
        <w:tc>
          <w:tcPr>
            <w:tcW w:w="2267" w:type="dxa"/>
          </w:tcPr>
          <w:p w14:paraId="4F234F01" w14:textId="77777777" w:rsidR="008D632B" w:rsidRPr="005F0B98" w:rsidRDefault="008D632B" w:rsidP="002945A3">
            <w:pPr>
              <w:pStyle w:val="TAL"/>
            </w:pPr>
            <w:r w:rsidRPr="005F0B98">
              <w:t>Not Present</w:t>
            </w:r>
          </w:p>
        </w:tc>
        <w:tc>
          <w:tcPr>
            <w:tcW w:w="1946" w:type="dxa"/>
          </w:tcPr>
          <w:p w14:paraId="189AB813" w14:textId="77777777" w:rsidR="008D632B" w:rsidRPr="005F0B98" w:rsidRDefault="008D632B" w:rsidP="002945A3">
            <w:pPr>
              <w:pStyle w:val="TAL"/>
            </w:pPr>
          </w:p>
        </w:tc>
        <w:tc>
          <w:tcPr>
            <w:tcW w:w="1620" w:type="dxa"/>
          </w:tcPr>
          <w:p w14:paraId="02947B29" w14:textId="77777777" w:rsidR="008D632B" w:rsidRPr="005F0B98" w:rsidRDefault="008D632B" w:rsidP="002945A3">
            <w:pPr>
              <w:pStyle w:val="TAL"/>
            </w:pPr>
          </w:p>
        </w:tc>
      </w:tr>
      <w:tr w:rsidR="008D632B" w:rsidRPr="005F0B98" w14:paraId="0D6D02ED" w14:textId="77777777" w:rsidTr="002945A3">
        <w:tc>
          <w:tcPr>
            <w:tcW w:w="4535" w:type="dxa"/>
          </w:tcPr>
          <w:p w14:paraId="276FB8CD" w14:textId="77777777" w:rsidR="008D632B" w:rsidRPr="005F0B98" w:rsidRDefault="008D632B" w:rsidP="002945A3">
            <w:pPr>
              <w:pStyle w:val="TAL"/>
            </w:pPr>
            <w:r w:rsidRPr="005F0B98">
              <w:t xml:space="preserve">          nonCriticalExtension SEQUENCE {}</w:t>
            </w:r>
          </w:p>
        </w:tc>
        <w:tc>
          <w:tcPr>
            <w:tcW w:w="2267" w:type="dxa"/>
          </w:tcPr>
          <w:p w14:paraId="04114E25" w14:textId="77777777" w:rsidR="008D632B" w:rsidRPr="005F0B98" w:rsidRDefault="008D632B" w:rsidP="002945A3">
            <w:pPr>
              <w:pStyle w:val="TAL"/>
            </w:pPr>
            <w:r w:rsidRPr="005F0B98">
              <w:t>Not Present</w:t>
            </w:r>
          </w:p>
        </w:tc>
        <w:tc>
          <w:tcPr>
            <w:tcW w:w="1946" w:type="dxa"/>
          </w:tcPr>
          <w:p w14:paraId="26EF815D" w14:textId="77777777" w:rsidR="008D632B" w:rsidRPr="005F0B98" w:rsidRDefault="008D632B" w:rsidP="002945A3">
            <w:pPr>
              <w:pStyle w:val="TAL"/>
            </w:pPr>
          </w:p>
        </w:tc>
        <w:tc>
          <w:tcPr>
            <w:tcW w:w="1620" w:type="dxa"/>
          </w:tcPr>
          <w:p w14:paraId="4D428ECC" w14:textId="77777777" w:rsidR="008D632B" w:rsidRPr="005F0B98" w:rsidRDefault="008D632B" w:rsidP="002945A3">
            <w:pPr>
              <w:pStyle w:val="TAL"/>
            </w:pPr>
          </w:p>
        </w:tc>
      </w:tr>
      <w:tr w:rsidR="008D632B" w:rsidRPr="005F0B98" w14:paraId="0C109CC2" w14:textId="77777777" w:rsidTr="002945A3">
        <w:tc>
          <w:tcPr>
            <w:tcW w:w="4535" w:type="dxa"/>
          </w:tcPr>
          <w:p w14:paraId="2A15F745" w14:textId="77777777" w:rsidR="008D632B" w:rsidRPr="005F0B98" w:rsidRDefault="008D632B" w:rsidP="002945A3">
            <w:pPr>
              <w:pStyle w:val="TAL"/>
            </w:pPr>
            <w:r w:rsidRPr="005F0B98">
              <w:t xml:space="preserve">        }</w:t>
            </w:r>
          </w:p>
        </w:tc>
        <w:tc>
          <w:tcPr>
            <w:tcW w:w="2267" w:type="dxa"/>
          </w:tcPr>
          <w:p w14:paraId="27BBDC3F" w14:textId="77777777" w:rsidR="008D632B" w:rsidRPr="005F0B98" w:rsidRDefault="008D632B" w:rsidP="002945A3">
            <w:pPr>
              <w:pStyle w:val="TAL"/>
            </w:pPr>
          </w:p>
        </w:tc>
        <w:tc>
          <w:tcPr>
            <w:tcW w:w="1946" w:type="dxa"/>
          </w:tcPr>
          <w:p w14:paraId="6CFD2FFB" w14:textId="77777777" w:rsidR="008D632B" w:rsidRPr="005F0B98" w:rsidRDefault="008D632B" w:rsidP="002945A3">
            <w:pPr>
              <w:pStyle w:val="TAL"/>
            </w:pPr>
          </w:p>
        </w:tc>
        <w:tc>
          <w:tcPr>
            <w:tcW w:w="1620" w:type="dxa"/>
          </w:tcPr>
          <w:p w14:paraId="48269AE2" w14:textId="77777777" w:rsidR="008D632B" w:rsidRPr="005F0B98" w:rsidRDefault="008D632B" w:rsidP="002945A3">
            <w:pPr>
              <w:pStyle w:val="TAL"/>
            </w:pPr>
          </w:p>
        </w:tc>
      </w:tr>
      <w:tr w:rsidR="008D632B" w:rsidRPr="005F0B98" w14:paraId="205CAF7A" w14:textId="77777777" w:rsidTr="002945A3">
        <w:tc>
          <w:tcPr>
            <w:tcW w:w="4535" w:type="dxa"/>
          </w:tcPr>
          <w:p w14:paraId="745A6AFB" w14:textId="77777777" w:rsidR="008D632B" w:rsidRPr="005F0B98" w:rsidRDefault="008D632B" w:rsidP="002945A3">
            <w:pPr>
              <w:pStyle w:val="TAL"/>
            </w:pPr>
            <w:r w:rsidRPr="005F0B98">
              <w:t xml:space="preserve">    }</w:t>
            </w:r>
          </w:p>
        </w:tc>
        <w:tc>
          <w:tcPr>
            <w:tcW w:w="2267" w:type="dxa"/>
          </w:tcPr>
          <w:p w14:paraId="4BC71B57" w14:textId="77777777" w:rsidR="008D632B" w:rsidRPr="005F0B98" w:rsidRDefault="008D632B" w:rsidP="002945A3">
            <w:pPr>
              <w:pStyle w:val="TAL"/>
            </w:pPr>
          </w:p>
        </w:tc>
        <w:tc>
          <w:tcPr>
            <w:tcW w:w="1946" w:type="dxa"/>
          </w:tcPr>
          <w:p w14:paraId="3070B1B2" w14:textId="77777777" w:rsidR="008D632B" w:rsidRPr="005F0B98" w:rsidRDefault="008D632B" w:rsidP="002945A3">
            <w:pPr>
              <w:pStyle w:val="TAL"/>
            </w:pPr>
          </w:p>
        </w:tc>
        <w:tc>
          <w:tcPr>
            <w:tcW w:w="1620" w:type="dxa"/>
          </w:tcPr>
          <w:p w14:paraId="6E5DD260" w14:textId="77777777" w:rsidR="008D632B" w:rsidRPr="005F0B98" w:rsidRDefault="008D632B" w:rsidP="002945A3">
            <w:pPr>
              <w:pStyle w:val="TAL"/>
            </w:pPr>
          </w:p>
        </w:tc>
      </w:tr>
      <w:tr w:rsidR="008D632B" w:rsidRPr="005F0B98" w14:paraId="2D46F4C4" w14:textId="77777777" w:rsidTr="002945A3">
        <w:tc>
          <w:tcPr>
            <w:tcW w:w="4535" w:type="dxa"/>
          </w:tcPr>
          <w:p w14:paraId="1EC4A5E0" w14:textId="77777777" w:rsidR="008D632B" w:rsidRPr="005F0B98" w:rsidRDefault="008D632B" w:rsidP="002945A3">
            <w:pPr>
              <w:pStyle w:val="TAL"/>
            </w:pPr>
            <w:r w:rsidRPr="005F0B98">
              <w:t xml:space="preserve">  }</w:t>
            </w:r>
          </w:p>
        </w:tc>
        <w:tc>
          <w:tcPr>
            <w:tcW w:w="2267" w:type="dxa"/>
          </w:tcPr>
          <w:p w14:paraId="791C51F2" w14:textId="77777777" w:rsidR="008D632B" w:rsidRPr="005F0B98" w:rsidRDefault="008D632B" w:rsidP="002945A3">
            <w:pPr>
              <w:pStyle w:val="TAL"/>
            </w:pPr>
          </w:p>
        </w:tc>
        <w:tc>
          <w:tcPr>
            <w:tcW w:w="1946" w:type="dxa"/>
          </w:tcPr>
          <w:p w14:paraId="4E80AD5F" w14:textId="77777777" w:rsidR="008D632B" w:rsidRPr="005F0B98" w:rsidRDefault="008D632B" w:rsidP="002945A3">
            <w:pPr>
              <w:pStyle w:val="TAL"/>
            </w:pPr>
          </w:p>
        </w:tc>
        <w:tc>
          <w:tcPr>
            <w:tcW w:w="1620" w:type="dxa"/>
          </w:tcPr>
          <w:p w14:paraId="3987E41D" w14:textId="77777777" w:rsidR="008D632B" w:rsidRPr="005F0B98" w:rsidRDefault="008D632B" w:rsidP="002945A3">
            <w:pPr>
              <w:pStyle w:val="TAL"/>
            </w:pPr>
          </w:p>
        </w:tc>
      </w:tr>
      <w:tr w:rsidR="001120D1" w:rsidRPr="002B3813" w14:paraId="302BF0DE" w14:textId="77777777" w:rsidTr="00D83390">
        <w:tc>
          <w:tcPr>
            <w:tcW w:w="4535" w:type="dxa"/>
          </w:tcPr>
          <w:p w14:paraId="1628E0F1" w14:textId="77777777" w:rsidR="001120D1" w:rsidRPr="002B3813" w:rsidRDefault="001120D1" w:rsidP="00D83390">
            <w:pPr>
              <w:pStyle w:val="TAL"/>
              <w:rPr>
                <w:lang w:eastAsia="en-US"/>
              </w:rPr>
            </w:pPr>
            <w:r w:rsidRPr="002B3813">
              <w:rPr>
                <w:lang w:eastAsia="en-US"/>
              </w:rPr>
              <w:t>}</w:t>
            </w:r>
          </w:p>
        </w:tc>
        <w:tc>
          <w:tcPr>
            <w:tcW w:w="2267" w:type="dxa"/>
          </w:tcPr>
          <w:p w14:paraId="394A39F2" w14:textId="77777777" w:rsidR="001120D1" w:rsidRPr="002B3813" w:rsidRDefault="001120D1" w:rsidP="00D83390">
            <w:pPr>
              <w:pStyle w:val="TAL"/>
              <w:rPr>
                <w:lang w:eastAsia="en-US"/>
              </w:rPr>
            </w:pPr>
          </w:p>
        </w:tc>
        <w:tc>
          <w:tcPr>
            <w:tcW w:w="1946" w:type="dxa"/>
          </w:tcPr>
          <w:p w14:paraId="6F9DBBD3" w14:textId="77777777" w:rsidR="001120D1" w:rsidRPr="002B3813" w:rsidRDefault="001120D1" w:rsidP="00D83390">
            <w:pPr>
              <w:pStyle w:val="TAL"/>
              <w:rPr>
                <w:lang w:eastAsia="en-US"/>
              </w:rPr>
            </w:pPr>
          </w:p>
        </w:tc>
        <w:tc>
          <w:tcPr>
            <w:tcW w:w="1620" w:type="dxa"/>
          </w:tcPr>
          <w:p w14:paraId="113B6F5D" w14:textId="77777777" w:rsidR="001120D1" w:rsidRPr="002B3813" w:rsidRDefault="001120D1" w:rsidP="00D83390">
            <w:pPr>
              <w:pStyle w:val="TAL"/>
              <w:rPr>
                <w:lang w:eastAsia="en-US"/>
              </w:rPr>
            </w:pPr>
          </w:p>
        </w:tc>
      </w:tr>
    </w:tbl>
    <w:p w14:paraId="20C44353" w14:textId="77777777" w:rsidR="001120D1" w:rsidRPr="002B381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1120D1" w:rsidRPr="002B3813" w14:paraId="78F0BDD4" w14:textId="77777777" w:rsidTr="00D83390">
        <w:trPr>
          <w:jc w:val="center"/>
        </w:trPr>
        <w:tc>
          <w:tcPr>
            <w:tcW w:w="2277" w:type="dxa"/>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jc w:val="center"/>
        </w:trPr>
        <w:tc>
          <w:tcPr>
            <w:tcW w:w="2277" w:type="dxa"/>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jc w:val="center"/>
        </w:trPr>
        <w:tc>
          <w:tcPr>
            <w:tcW w:w="2277" w:type="dxa"/>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jc w:val="center"/>
        </w:trPr>
        <w:tc>
          <w:tcPr>
            <w:tcW w:w="2277" w:type="dxa"/>
          </w:tcPr>
          <w:p w14:paraId="58C9DB14" w14:textId="77777777" w:rsidR="0027444E" w:rsidRPr="002B3813" w:rsidRDefault="0027444E" w:rsidP="0027444E">
            <w:pPr>
              <w:pStyle w:val="TAL"/>
              <w:rPr>
                <w:lang w:eastAsia="en-US"/>
              </w:rPr>
            </w:pPr>
            <w:r w:rsidRPr="002B3813">
              <w:rPr>
                <w:lang w:eastAsia="en-US"/>
              </w:rPr>
              <w:t>Inband_Same</w:t>
            </w:r>
          </w:p>
        </w:tc>
        <w:tc>
          <w:tcPr>
            <w:tcW w:w="7229" w:type="dxa"/>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jc w:val="center"/>
        </w:trPr>
        <w:tc>
          <w:tcPr>
            <w:tcW w:w="2277" w:type="dxa"/>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jc w:val="center"/>
        </w:trPr>
        <w:tc>
          <w:tcPr>
            <w:tcW w:w="2277" w:type="dxa"/>
          </w:tcPr>
          <w:p w14:paraId="1E4C8809" w14:textId="77777777" w:rsidR="0027444E" w:rsidRPr="002B3813" w:rsidRDefault="0027444E" w:rsidP="0027444E">
            <w:pPr>
              <w:pStyle w:val="TAL"/>
              <w:rPr>
                <w:lang w:eastAsia="en-US"/>
              </w:rPr>
            </w:pPr>
            <w:r w:rsidRPr="002B3813">
              <w:rPr>
                <w:lang w:eastAsia="en-US"/>
              </w:rPr>
              <w:t>Standalone</w:t>
            </w:r>
          </w:p>
        </w:tc>
        <w:tc>
          <w:tcPr>
            <w:tcW w:w="7229" w:type="dxa"/>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jc w:val="center"/>
        </w:trPr>
        <w:tc>
          <w:tcPr>
            <w:tcW w:w="2277" w:type="dxa"/>
          </w:tcPr>
          <w:p w14:paraId="360DAF68" w14:textId="77777777" w:rsidR="0027444E" w:rsidRPr="002B3813" w:rsidRDefault="0027444E" w:rsidP="0027444E">
            <w:pPr>
              <w:pStyle w:val="TAL"/>
              <w:rPr>
                <w:lang w:eastAsia="en-US"/>
              </w:rPr>
            </w:pPr>
            <w:r w:rsidRPr="002B3813">
              <w:rPr>
                <w:lang w:eastAsia="en-US"/>
              </w:rPr>
              <w:t>Guardband</w:t>
            </w:r>
          </w:p>
        </w:tc>
        <w:tc>
          <w:tcPr>
            <w:tcW w:w="7229" w:type="dxa"/>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jc w:val="center"/>
        </w:trPr>
        <w:tc>
          <w:tcPr>
            <w:tcW w:w="2277" w:type="dxa"/>
          </w:tcPr>
          <w:p w14:paraId="672314E7" w14:textId="77777777" w:rsidR="0027444E" w:rsidRPr="002B3813" w:rsidRDefault="0027444E" w:rsidP="0027444E">
            <w:pPr>
              <w:pStyle w:val="TAL"/>
              <w:rPr>
                <w:lang w:eastAsia="en-US"/>
              </w:rPr>
            </w:pPr>
            <w:r w:rsidRPr="002B3813">
              <w:rPr>
                <w:lang w:eastAsia="en-US"/>
              </w:rPr>
              <w:t>RF</w:t>
            </w:r>
          </w:p>
        </w:tc>
        <w:tc>
          <w:tcPr>
            <w:tcW w:w="7229" w:type="dxa"/>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jc w:val="center"/>
        </w:trPr>
        <w:tc>
          <w:tcPr>
            <w:tcW w:w="2277" w:type="dxa"/>
          </w:tcPr>
          <w:p w14:paraId="4A07A42C" w14:textId="77777777" w:rsidR="0027444E" w:rsidRPr="002B3813" w:rsidRDefault="0027444E" w:rsidP="0027444E">
            <w:pPr>
              <w:pStyle w:val="TAL"/>
              <w:rPr>
                <w:lang w:eastAsia="en-US"/>
              </w:rPr>
            </w:pPr>
            <w:r w:rsidRPr="002B3813">
              <w:rPr>
                <w:lang w:eastAsia="en-US"/>
              </w:rPr>
              <w:t>Signaling</w:t>
            </w:r>
          </w:p>
        </w:tc>
        <w:tc>
          <w:tcPr>
            <w:tcW w:w="7229" w:type="dxa"/>
          </w:tcPr>
          <w:p w14:paraId="223206A6" w14:textId="77777777" w:rsidR="0027444E" w:rsidRPr="002B3813" w:rsidRDefault="0027444E" w:rsidP="0027444E">
            <w:pPr>
              <w:pStyle w:val="TAL"/>
              <w:rPr>
                <w:lang w:eastAsia="en-US"/>
              </w:rPr>
            </w:pPr>
            <w:r w:rsidRPr="002B3813">
              <w:rPr>
                <w:lang w:eastAsia="en-US"/>
              </w:rPr>
              <w:t>For Signaling test cases</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t>8.1.4.3.3</w:t>
      </w:r>
      <w:r w:rsidRPr="002B3813">
        <w:tab/>
        <w:t>NB-IoT Common contents of system information blocks</w:t>
      </w:r>
      <w:bookmarkEnd w:id="220"/>
    </w:p>
    <w:p w14:paraId="604C3604" w14:textId="77777777" w:rsidR="001120D1" w:rsidRPr="002B3813" w:rsidRDefault="001120D1" w:rsidP="009048C9">
      <w:pPr>
        <w:pStyle w:val="Heading6"/>
      </w:pPr>
      <w:bookmarkStart w:id="221" w:name="_Toc438044356"/>
      <w:r w:rsidRPr="002B3813">
        <w:t>-</w:t>
      </w:r>
      <w:r w:rsidRPr="002B3813">
        <w:tab/>
        <w:t>SystemInformationBlockType2</w:t>
      </w:r>
      <w:bookmarkEnd w:id="221"/>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1174B7">
        <w:tblPrEx>
          <w:tblCellMar>
            <w:left w:w="108" w:type="dxa"/>
            <w:right w:w="108" w:type="dxa"/>
          </w:tblCellMar>
        </w:tblPrEx>
        <w:tc>
          <w:tcPr>
            <w:tcW w:w="3969" w:type="dxa"/>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1174B7">
        <w:tblPrEx>
          <w:tblCellMar>
            <w:left w:w="108" w:type="dxa"/>
            <w:right w:w="108" w:type="dxa"/>
          </w:tblCellMar>
        </w:tblPrEx>
        <w:tc>
          <w:tcPr>
            <w:tcW w:w="3969" w:type="dxa"/>
          </w:tcPr>
          <w:p w14:paraId="58E909A0" w14:textId="77777777" w:rsidR="001174B7" w:rsidRPr="002B3813" w:rsidRDefault="001174B7" w:rsidP="00E20166">
            <w:pPr>
              <w:pStyle w:val="TAL"/>
              <w:rPr>
                <w:lang w:eastAsia="en-US"/>
              </w:rPr>
            </w:pPr>
            <w:r w:rsidRPr="002B3813">
              <w:rPr>
                <w:rFonts w:eastAsia="SimSun"/>
                <w:lang w:eastAsia="zh-CN"/>
              </w:rPr>
              <w:t xml:space="preserve">    </w:t>
            </w:r>
            <w:r w:rsidRPr="002B3813">
              <w:rPr>
                <w:lang w:eastAsia="en-US"/>
              </w:rPr>
              <w:t>ul-CarrierFreq-r13</w:t>
            </w: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764158">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45CF7578"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FC45E9" w:rsidRPr="002B3813" w14:paraId="0CDDC21D" w14:textId="77777777" w:rsidTr="00764158">
        <w:tc>
          <w:tcPr>
            <w:tcW w:w="3969" w:type="dxa"/>
            <w:tcBorders>
              <w:top w:val="nil"/>
            </w:tcBorders>
          </w:tcPr>
          <w:p w14:paraId="4E2DB6EE" w14:textId="77777777" w:rsidR="00FC45E9" w:rsidRPr="002B3813" w:rsidRDefault="00FC45E9" w:rsidP="00FC45E9">
            <w:pPr>
              <w:pStyle w:val="TAL"/>
              <w:rPr>
                <w:lang w:eastAsia="en-US"/>
              </w:rPr>
            </w:pPr>
          </w:p>
        </w:tc>
        <w:tc>
          <w:tcPr>
            <w:tcW w:w="1701" w:type="dxa"/>
          </w:tcPr>
          <w:p w14:paraId="4ACF9796" w14:textId="22CF3FEE" w:rsidR="00FC45E9" w:rsidRPr="002B3813" w:rsidRDefault="00FC45E9" w:rsidP="00FC45E9">
            <w:pPr>
              <w:pStyle w:val="TAL"/>
              <w:rPr>
                <w:lang w:eastAsia="en-US"/>
              </w:rPr>
            </w:pPr>
            <w:r>
              <w:rPr>
                <w:lang w:eastAsia="en-US"/>
              </w:rPr>
              <w:t>4 (NS_04)</w:t>
            </w:r>
          </w:p>
        </w:tc>
        <w:tc>
          <w:tcPr>
            <w:tcW w:w="2694" w:type="dxa"/>
          </w:tcPr>
          <w:p w14:paraId="18F72824" w14:textId="6DE70554" w:rsidR="00FC45E9" w:rsidRPr="002B3813" w:rsidRDefault="00FC45E9" w:rsidP="00FC45E9">
            <w:pPr>
              <w:pStyle w:val="TAL"/>
              <w:rPr>
                <w:lang w:eastAsia="en-US"/>
              </w:rPr>
            </w:pPr>
          </w:p>
        </w:tc>
        <w:tc>
          <w:tcPr>
            <w:tcW w:w="1275" w:type="dxa"/>
          </w:tcPr>
          <w:p w14:paraId="5CCBADF7" w14:textId="0F324AFC" w:rsidR="00FC45E9" w:rsidRPr="002B3813" w:rsidRDefault="00FC45E9" w:rsidP="00FC45E9">
            <w:pPr>
              <w:pStyle w:val="TAL"/>
              <w:rPr>
                <w:lang w:eastAsia="en-US"/>
              </w:rPr>
            </w:pPr>
            <w:r>
              <w:rPr>
                <w:lang w:eastAsia="en-US"/>
              </w:rPr>
              <w:t>NS_04</w:t>
            </w:r>
          </w:p>
        </w:tc>
      </w:tr>
      <w:tr w:rsidR="00FC45E9" w:rsidRPr="002B3813" w14:paraId="2A3969A1" w14:textId="77777777" w:rsidTr="001174B7">
        <w:tblPrEx>
          <w:tblCellMar>
            <w:left w:w="108" w:type="dxa"/>
            <w:right w:w="108" w:type="dxa"/>
          </w:tblCellMar>
        </w:tblPrEx>
        <w:tc>
          <w:tcPr>
            <w:tcW w:w="3969" w:type="dxa"/>
          </w:tcPr>
          <w:p w14:paraId="1AB1EE22" w14:textId="77777777" w:rsidR="00FC45E9" w:rsidRPr="002B3813" w:rsidRDefault="00FC45E9" w:rsidP="00FC45E9">
            <w:pPr>
              <w:pStyle w:val="TAL"/>
              <w:rPr>
                <w:lang w:eastAsia="en-US"/>
              </w:rPr>
            </w:pPr>
            <w:r w:rsidRPr="002B3813">
              <w:rPr>
                <w:lang w:eastAsia="en-US"/>
              </w:rPr>
              <w:t xml:space="preserve">  }</w:t>
            </w:r>
          </w:p>
        </w:tc>
        <w:tc>
          <w:tcPr>
            <w:tcW w:w="1701" w:type="dxa"/>
          </w:tcPr>
          <w:p w14:paraId="3709498C" w14:textId="77777777" w:rsidR="00FC45E9" w:rsidRPr="002B3813" w:rsidRDefault="00FC45E9" w:rsidP="00FC45E9">
            <w:pPr>
              <w:pStyle w:val="TAL"/>
              <w:rPr>
                <w:lang w:eastAsia="en-US"/>
              </w:rPr>
            </w:pPr>
          </w:p>
        </w:tc>
        <w:tc>
          <w:tcPr>
            <w:tcW w:w="2694" w:type="dxa"/>
          </w:tcPr>
          <w:p w14:paraId="7A57465D" w14:textId="77777777" w:rsidR="00FC45E9" w:rsidRPr="002B3813" w:rsidRDefault="00FC45E9" w:rsidP="00FC45E9">
            <w:pPr>
              <w:pStyle w:val="TAL"/>
              <w:rPr>
                <w:lang w:eastAsia="en-US"/>
              </w:rPr>
            </w:pPr>
          </w:p>
        </w:tc>
        <w:tc>
          <w:tcPr>
            <w:tcW w:w="1275" w:type="dxa"/>
          </w:tcPr>
          <w:p w14:paraId="01335B12" w14:textId="77777777" w:rsidR="00FC45E9" w:rsidRPr="002B3813" w:rsidRDefault="00FC45E9" w:rsidP="00FC45E9">
            <w:pPr>
              <w:pStyle w:val="TAL"/>
              <w:rPr>
                <w:lang w:eastAsia="en-US"/>
              </w:rPr>
            </w:pPr>
          </w:p>
        </w:tc>
      </w:tr>
      <w:tr w:rsidR="00FC45E9" w:rsidRPr="002B3813" w14:paraId="162835E4" w14:textId="77777777" w:rsidTr="001174B7">
        <w:tblPrEx>
          <w:tblCellMar>
            <w:left w:w="108" w:type="dxa"/>
            <w:right w:w="108" w:type="dxa"/>
          </w:tblCellMar>
        </w:tblPrEx>
        <w:tc>
          <w:tcPr>
            <w:tcW w:w="3969" w:type="dxa"/>
          </w:tcPr>
          <w:p w14:paraId="7795FFC8" w14:textId="77777777" w:rsidR="00FC45E9" w:rsidRPr="002B3813" w:rsidRDefault="00FC45E9" w:rsidP="00FC45E9">
            <w:pPr>
              <w:pStyle w:val="TAL"/>
              <w:rPr>
                <w:lang w:eastAsia="en-US"/>
              </w:rPr>
            </w:pPr>
            <w:r w:rsidRPr="002B3813">
              <w:rPr>
                <w:lang w:eastAsia="en-US"/>
              </w:rPr>
              <w:t xml:space="preserve">  timeAlignmentTimerCommon-r13</w:t>
            </w:r>
          </w:p>
        </w:tc>
        <w:tc>
          <w:tcPr>
            <w:tcW w:w="1701" w:type="dxa"/>
          </w:tcPr>
          <w:p w14:paraId="50828D22" w14:textId="77777777" w:rsidR="00FC45E9" w:rsidRPr="002B3813" w:rsidRDefault="00FC45E9" w:rsidP="00FC45E9">
            <w:pPr>
              <w:pStyle w:val="TAL"/>
              <w:rPr>
                <w:lang w:eastAsia="en-US"/>
              </w:rPr>
            </w:pPr>
            <w:r w:rsidRPr="002B3813">
              <w:rPr>
                <w:lang w:eastAsia="en-US"/>
              </w:rPr>
              <w:t>infinity</w:t>
            </w:r>
          </w:p>
        </w:tc>
        <w:tc>
          <w:tcPr>
            <w:tcW w:w="2694" w:type="dxa"/>
          </w:tcPr>
          <w:p w14:paraId="3B6D421F" w14:textId="77777777" w:rsidR="00FC45E9" w:rsidRPr="002B3813" w:rsidRDefault="00FC45E9" w:rsidP="00FC45E9">
            <w:pPr>
              <w:pStyle w:val="TAL"/>
              <w:rPr>
                <w:lang w:eastAsia="en-US"/>
              </w:rPr>
            </w:pPr>
          </w:p>
        </w:tc>
        <w:tc>
          <w:tcPr>
            <w:tcW w:w="1275" w:type="dxa"/>
          </w:tcPr>
          <w:p w14:paraId="698E60E6" w14:textId="77777777" w:rsidR="00FC45E9" w:rsidRPr="002B3813" w:rsidRDefault="00FC45E9" w:rsidP="00FC45E9">
            <w:pPr>
              <w:pStyle w:val="TAL"/>
              <w:rPr>
                <w:lang w:eastAsia="en-US"/>
              </w:rPr>
            </w:pPr>
          </w:p>
        </w:tc>
      </w:tr>
      <w:tr w:rsidR="00FC45E9" w:rsidRPr="002B3813" w14:paraId="147589E6" w14:textId="77777777" w:rsidTr="001174B7">
        <w:tblPrEx>
          <w:tblCellMar>
            <w:left w:w="108" w:type="dxa"/>
            <w:right w:w="108" w:type="dxa"/>
          </w:tblCellMar>
        </w:tblPrEx>
        <w:tc>
          <w:tcPr>
            <w:tcW w:w="3969" w:type="dxa"/>
          </w:tcPr>
          <w:p w14:paraId="1FA8399B" w14:textId="77777777" w:rsidR="00FC45E9" w:rsidRPr="002B3813" w:rsidRDefault="00FC45E9" w:rsidP="00FC45E9">
            <w:pPr>
              <w:pStyle w:val="TAL"/>
              <w:rPr>
                <w:lang w:eastAsia="en-US"/>
              </w:rPr>
            </w:pPr>
            <w:r w:rsidRPr="002B3813">
              <w:rPr>
                <w:lang w:eastAsia="en-US"/>
              </w:rPr>
              <w:t xml:space="preserve">  multiBandInfoList-r13 SEQUENCE {}</w:t>
            </w:r>
          </w:p>
        </w:tc>
        <w:tc>
          <w:tcPr>
            <w:tcW w:w="1701" w:type="dxa"/>
          </w:tcPr>
          <w:p w14:paraId="13B6B79E" w14:textId="77777777" w:rsidR="00FC45E9" w:rsidRPr="002B3813" w:rsidRDefault="00FC45E9" w:rsidP="00FC45E9">
            <w:pPr>
              <w:pStyle w:val="TAL"/>
              <w:rPr>
                <w:lang w:eastAsia="en-US"/>
              </w:rPr>
            </w:pPr>
            <w:r w:rsidRPr="002B3813">
              <w:rPr>
                <w:lang w:eastAsia="en-US"/>
              </w:rPr>
              <w:t>Not present</w:t>
            </w:r>
          </w:p>
        </w:tc>
        <w:tc>
          <w:tcPr>
            <w:tcW w:w="2694" w:type="dxa"/>
          </w:tcPr>
          <w:p w14:paraId="63AEE6BD" w14:textId="77777777" w:rsidR="00FC45E9" w:rsidRPr="002B3813" w:rsidRDefault="00FC45E9" w:rsidP="00FC45E9">
            <w:pPr>
              <w:pStyle w:val="TAL"/>
              <w:rPr>
                <w:lang w:eastAsia="en-US"/>
              </w:rPr>
            </w:pPr>
          </w:p>
        </w:tc>
        <w:tc>
          <w:tcPr>
            <w:tcW w:w="1275" w:type="dxa"/>
          </w:tcPr>
          <w:p w14:paraId="47D6BF4B" w14:textId="77777777" w:rsidR="00FC45E9" w:rsidRPr="002B3813" w:rsidRDefault="00FC45E9" w:rsidP="00FC45E9">
            <w:pPr>
              <w:pStyle w:val="TAL"/>
              <w:rPr>
                <w:lang w:eastAsia="en-US"/>
              </w:rPr>
            </w:pPr>
          </w:p>
        </w:tc>
      </w:tr>
      <w:tr w:rsidR="00FC45E9" w:rsidRPr="002B3813" w14:paraId="510348A1" w14:textId="77777777" w:rsidTr="001174B7">
        <w:tblPrEx>
          <w:tblCellMar>
            <w:left w:w="108" w:type="dxa"/>
            <w:right w:w="108" w:type="dxa"/>
          </w:tblCellMar>
        </w:tblPrEx>
        <w:tc>
          <w:tcPr>
            <w:tcW w:w="3969" w:type="dxa"/>
          </w:tcPr>
          <w:p w14:paraId="7C37F45F" w14:textId="77777777" w:rsidR="00FC45E9" w:rsidRPr="002B3813" w:rsidRDefault="00FC45E9" w:rsidP="00FC45E9">
            <w:pPr>
              <w:pStyle w:val="TAL"/>
              <w:rPr>
                <w:lang w:eastAsia="en-US"/>
              </w:rPr>
            </w:pPr>
            <w:r w:rsidRPr="002B3813">
              <w:rPr>
                <w:lang w:eastAsia="en-US"/>
              </w:rPr>
              <w:t xml:space="preserve">  lateNonCriticalExtension SEQUENCE {</w:t>
            </w:r>
          </w:p>
        </w:tc>
        <w:tc>
          <w:tcPr>
            <w:tcW w:w="1701" w:type="dxa"/>
          </w:tcPr>
          <w:p w14:paraId="09A6ED15" w14:textId="77777777" w:rsidR="00FC45E9" w:rsidRPr="002B3813" w:rsidRDefault="00FC45E9" w:rsidP="00FC45E9">
            <w:pPr>
              <w:pStyle w:val="TAL"/>
              <w:rPr>
                <w:lang w:eastAsia="en-US"/>
              </w:rPr>
            </w:pPr>
            <w:r w:rsidRPr="002B3813">
              <w:rPr>
                <w:lang w:eastAsia="en-US"/>
              </w:rPr>
              <w:t>Not present</w:t>
            </w:r>
          </w:p>
        </w:tc>
        <w:tc>
          <w:tcPr>
            <w:tcW w:w="2694" w:type="dxa"/>
          </w:tcPr>
          <w:p w14:paraId="63E1E8D0" w14:textId="77777777" w:rsidR="00FC45E9" w:rsidRPr="002B3813" w:rsidRDefault="00FC45E9" w:rsidP="00FC45E9">
            <w:pPr>
              <w:pStyle w:val="TAL"/>
              <w:rPr>
                <w:lang w:eastAsia="en-US"/>
              </w:rPr>
            </w:pPr>
          </w:p>
        </w:tc>
        <w:tc>
          <w:tcPr>
            <w:tcW w:w="1275" w:type="dxa"/>
          </w:tcPr>
          <w:p w14:paraId="6CAD5784" w14:textId="77777777" w:rsidR="00FC45E9" w:rsidRPr="002B3813" w:rsidRDefault="00FC45E9" w:rsidP="00FC45E9">
            <w:pPr>
              <w:pStyle w:val="TAL"/>
              <w:rPr>
                <w:lang w:eastAsia="en-US"/>
              </w:rPr>
            </w:pPr>
            <w:r>
              <w:rPr>
                <w:lang w:eastAsia="en-US"/>
              </w:rPr>
              <w:t>FDD</w:t>
            </w:r>
          </w:p>
        </w:tc>
      </w:tr>
      <w:tr w:rsidR="00FC45E9" w:rsidRPr="005F0B98" w14:paraId="50B87386" w14:textId="77777777" w:rsidTr="002945A3">
        <w:tblPrEx>
          <w:tblCellMar>
            <w:left w:w="108" w:type="dxa"/>
            <w:right w:w="108" w:type="dxa"/>
          </w:tblCellMar>
        </w:tblPrEx>
        <w:tc>
          <w:tcPr>
            <w:tcW w:w="3969" w:type="dxa"/>
          </w:tcPr>
          <w:p w14:paraId="06063510" w14:textId="77777777" w:rsidR="00FC45E9" w:rsidRPr="005F0B98" w:rsidRDefault="00FC45E9" w:rsidP="00FC45E9">
            <w:pPr>
              <w:pStyle w:val="TAL"/>
            </w:pPr>
            <w:r w:rsidRPr="005F0B98">
              <w:t xml:space="preserve">    freqInfo-v1530 SEQUENCE {</w:t>
            </w:r>
          </w:p>
        </w:tc>
        <w:tc>
          <w:tcPr>
            <w:tcW w:w="1701" w:type="dxa"/>
          </w:tcPr>
          <w:p w14:paraId="372E61DB" w14:textId="77777777" w:rsidR="00FC45E9" w:rsidRPr="005F0B98" w:rsidRDefault="00FC45E9" w:rsidP="00FC45E9">
            <w:pPr>
              <w:pStyle w:val="TAL"/>
            </w:pPr>
          </w:p>
        </w:tc>
        <w:tc>
          <w:tcPr>
            <w:tcW w:w="2694" w:type="dxa"/>
          </w:tcPr>
          <w:p w14:paraId="096CED7F" w14:textId="77777777" w:rsidR="00FC45E9" w:rsidRPr="005F0B98" w:rsidRDefault="00FC45E9" w:rsidP="00FC45E9">
            <w:pPr>
              <w:pStyle w:val="TAL"/>
            </w:pPr>
          </w:p>
        </w:tc>
        <w:tc>
          <w:tcPr>
            <w:tcW w:w="1275" w:type="dxa"/>
          </w:tcPr>
          <w:p w14:paraId="32DFD9EF" w14:textId="77777777" w:rsidR="00FC45E9" w:rsidRPr="005F0B98" w:rsidRDefault="00FC45E9" w:rsidP="00FC45E9">
            <w:pPr>
              <w:pStyle w:val="TAL"/>
            </w:pPr>
            <w:r w:rsidRPr="005F0B98">
              <w:t>TDD</w:t>
            </w:r>
          </w:p>
        </w:tc>
      </w:tr>
      <w:tr w:rsidR="00FC45E9" w:rsidRPr="005F0B98" w14:paraId="34C0A68C" w14:textId="77777777" w:rsidTr="002945A3">
        <w:tblPrEx>
          <w:tblCellMar>
            <w:left w:w="108" w:type="dxa"/>
            <w:right w:w="108" w:type="dxa"/>
          </w:tblCellMar>
        </w:tblPrEx>
        <w:tc>
          <w:tcPr>
            <w:tcW w:w="3969" w:type="dxa"/>
          </w:tcPr>
          <w:p w14:paraId="4F34C361" w14:textId="77777777" w:rsidR="00FC45E9" w:rsidRPr="005F0B98" w:rsidRDefault="00FC45E9" w:rsidP="00FC45E9">
            <w:pPr>
              <w:pStyle w:val="TAL"/>
            </w:pPr>
            <w:r w:rsidRPr="005F0B98">
              <w:t xml:space="preserve">      tdd-UL-DL-AlignmentOffset-r15</w:t>
            </w:r>
          </w:p>
        </w:tc>
        <w:tc>
          <w:tcPr>
            <w:tcW w:w="1701" w:type="dxa"/>
          </w:tcPr>
          <w:p w14:paraId="36384910" w14:textId="77777777" w:rsidR="00FC45E9" w:rsidRPr="005F0B98" w:rsidRDefault="00FC45E9" w:rsidP="00FC45E9">
            <w:pPr>
              <w:pStyle w:val="TAL"/>
            </w:pPr>
            <w:r w:rsidRPr="005F0B98">
              <w:t>khz0</w:t>
            </w:r>
          </w:p>
        </w:tc>
        <w:tc>
          <w:tcPr>
            <w:tcW w:w="2694" w:type="dxa"/>
          </w:tcPr>
          <w:p w14:paraId="2857C913" w14:textId="77777777" w:rsidR="00FC45E9" w:rsidRPr="005F0B98" w:rsidRDefault="00FC45E9" w:rsidP="00FC45E9">
            <w:pPr>
              <w:pStyle w:val="TAL"/>
            </w:pPr>
          </w:p>
        </w:tc>
        <w:tc>
          <w:tcPr>
            <w:tcW w:w="1275" w:type="dxa"/>
          </w:tcPr>
          <w:p w14:paraId="4AC9A4B6" w14:textId="77777777" w:rsidR="00FC45E9" w:rsidRPr="005F0B98" w:rsidRDefault="00FC45E9" w:rsidP="00FC45E9">
            <w:pPr>
              <w:pStyle w:val="TAL"/>
            </w:pPr>
          </w:p>
        </w:tc>
      </w:tr>
      <w:tr w:rsidR="00FC45E9" w:rsidRPr="005F0B98" w14:paraId="1DF29284" w14:textId="77777777" w:rsidTr="002945A3">
        <w:tblPrEx>
          <w:tblCellMar>
            <w:left w:w="108" w:type="dxa"/>
            <w:right w:w="108" w:type="dxa"/>
          </w:tblCellMar>
        </w:tblPrEx>
        <w:tc>
          <w:tcPr>
            <w:tcW w:w="3969" w:type="dxa"/>
          </w:tcPr>
          <w:p w14:paraId="5DC206D3" w14:textId="77777777" w:rsidR="00FC45E9" w:rsidRPr="005F0B98" w:rsidRDefault="00FC45E9" w:rsidP="00FC45E9">
            <w:pPr>
              <w:pStyle w:val="TAL"/>
            </w:pPr>
            <w:r w:rsidRPr="005F0B98">
              <w:t xml:space="preserve">    }</w:t>
            </w:r>
          </w:p>
        </w:tc>
        <w:tc>
          <w:tcPr>
            <w:tcW w:w="1701" w:type="dxa"/>
          </w:tcPr>
          <w:p w14:paraId="778CAECE" w14:textId="77777777" w:rsidR="00FC45E9" w:rsidRPr="005F0B98" w:rsidRDefault="00FC45E9" w:rsidP="00FC45E9">
            <w:pPr>
              <w:pStyle w:val="TAL"/>
            </w:pPr>
          </w:p>
        </w:tc>
        <w:tc>
          <w:tcPr>
            <w:tcW w:w="2694" w:type="dxa"/>
          </w:tcPr>
          <w:p w14:paraId="6B1B1316" w14:textId="77777777" w:rsidR="00FC45E9" w:rsidRPr="005F0B98" w:rsidRDefault="00FC45E9" w:rsidP="00FC45E9">
            <w:pPr>
              <w:pStyle w:val="TAL"/>
            </w:pPr>
          </w:p>
        </w:tc>
        <w:tc>
          <w:tcPr>
            <w:tcW w:w="1275" w:type="dxa"/>
          </w:tcPr>
          <w:p w14:paraId="08B835BF" w14:textId="77777777" w:rsidR="00FC45E9" w:rsidRPr="005F0B98" w:rsidRDefault="00FC45E9" w:rsidP="00FC45E9">
            <w:pPr>
              <w:pStyle w:val="TAL"/>
            </w:pPr>
          </w:p>
        </w:tc>
      </w:tr>
      <w:tr w:rsidR="00FC45E9" w:rsidRPr="005F0B98" w14:paraId="2FD0DA54" w14:textId="77777777" w:rsidTr="002945A3">
        <w:tblPrEx>
          <w:tblCellMar>
            <w:left w:w="108" w:type="dxa"/>
            <w:right w:w="108" w:type="dxa"/>
          </w:tblCellMar>
        </w:tblPrEx>
        <w:tc>
          <w:tcPr>
            <w:tcW w:w="3969" w:type="dxa"/>
          </w:tcPr>
          <w:p w14:paraId="7DEB9948" w14:textId="77777777" w:rsidR="00FC45E9" w:rsidRPr="005F0B98" w:rsidRDefault="00FC45E9" w:rsidP="00FC45E9">
            <w:pPr>
              <w:pStyle w:val="TAL"/>
            </w:pPr>
            <w:r w:rsidRPr="005F0B98">
              <w:t xml:space="preserve">  }</w:t>
            </w:r>
          </w:p>
        </w:tc>
        <w:tc>
          <w:tcPr>
            <w:tcW w:w="1701" w:type="dxa"/>
          </w:tcPr>
          <w:p w14:paraId="52645C5C" w14:textId="77777777" w:rsidR="00FC45E9" w:rsidRPr="005F0B98" w:rsidRDefault="00FC45E9" w:rsidP="00FC45E9">
            <w:pPr>
              <w:pStyle w:val="TAL"/>
            </w:pPr>
          </w:p>
        </w:tc>
        <w:tc>
          <w:tcPr>
            <w:tcW w:w="2694" w:type="dxa"/>
          </w:tcPr>
          <w:p w14:paraId="6F382357" w14:textId="77777777" w:rsidR="00FC45E9" w:rsidRPr="005F0B98" w:rsidRDefault="00FC45E9" w:rsidP="00FC45E9">
            <w:pPr>
              <w:pStyle w:val="TAL"/>
            </w:pPr>
          </w:p>
        </w:tc>
        <w:tc>
          <w:tcPr>
            <w:tcW w:w="1275" w:type="dxa"/>
          </w:tcPr>
          <w:p w14:paraId="57B0AC5A" w14:textId="77777777" w:rsidR="00FC45E9" w:rsidRPr="005F0B98" w:rsidRDefault="00FC45E9" w:rsidP="00FC45E9">
            <w:pPr>
              <w:pStyle w:val="TAL"/>
            </w:pPr>
          </w:p>
        </w:tc>
      </w:tr>
      <w:tr w:rsidR="00FC45E9" w:rsidRPr="002B3813" w14:paraId="363B1200" w14:textId="77777777" w:rsidTr="001174B7">
        <w:tblPrEx>
          <w:tblCellMar>
            <w:left w:w="108" w:type="dxa"/>
            <w:right w:w="108" w:type="dxa"/>
          </w:tblCellMar>
        </w:tblPrEx>
        <w:tc>
          <w:tcPr>
            <w:tcW w:w="3969" w:type="dxa"/>
          </w:tcPr>
          <w:p w14:paraId="7A5495FD" w14:textId="77777777" w:rsidR="00FC45E9" w:rsidRPr="002B3813" w:rsidRDefault="00FC45E9" w:rsidP="00FC45E9">
            <w:pPr>
              <w:pStyle w:val="TAL"/>
              <w:rPr>
                <w:lang w:eastAsia="en-US"/>
              </w:rPr>
            </w:pPr>
            <w:r w:rsidRPr="002B3813">
              <w:rPr>
                <w:lang w:eastAsia="en-US"/>
              </w:rPr>
              <w:t>}</w:t>
            </w:r>
          </w:p>
        </w:tc>
        <w:tc>
          <w:tcPr>
            <w:tcW w:w="1701" w:type="dxa"/>
          </w:tcPr>
          <w:p w14:paraId="1A0B0412" w14:textId="77777777" w:rsidR="00FC45E9" w:rsidRPr="002B3813" w:rsidRDefault="00FC45E9" w:rsidP="00FC45E9">
            <w:pPr>
              <w:pStyle w:val="TAL"/>
              <w:rPr>
                <w:lang w:eastAsia="en-US"/>
              </w:rPr>
            </w:pPr>
          </w:p>
        </w:tc>
        <w:tc>
          <w:tcPr>
            <w:tcW w:w="2694" w:type="dxa"/>
          </w:tcPr>
          <w:p w14:paraId="33A7F571" w14:textId="77777777" w:rsidR="00FC45E9" w:rsidRPr="002B3813" w:rsidRDefault="00FC45E9" w:rsidP="00FC45E9">
            <w:pPr>
              <w:pStyle w:val="TAL"/>
              <w:rPr>
                <w:lang w:eastAsia="en-US"/>
              </w:rPr>
            </w:pPr>
          </w:p>
        </w:tc>
        <w:tc>
          <w:tcPr>
            <w:tcW w:w="1275" w:type="dxa"/>
          </w:tcPr>
          <w:p w14:paraId="4D7FADCB" w14:textId="77777777" w:rsidR="00FC45E9" w:rsidRPr="002B3813" w:rsidRDefault="00FC45E9" w:rsidP="00FC45E9">
            <w:pPr>
              <w:pStyle w:val="TAL"/>
              <w:rPr>
                <w:lang w:eastAsia="en-US"/>
              </w:rPr>
            </w:pPr>
          </w:p>
        </w:tc>
      </w:tr>
    </w:tbl>
    <w:p w14:paraId="132E47E5" w14:textId="77777777" w:rsidR="001174B7" w:rsidRPr="002B381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t>-</w:t>
      </w:r>
      <w:r w:rsidRPr="002B3813">
        <w:tab/>
        <w:t>SystemInformationBlockType3</w:t>
      </w:r>
      <w:bookmarkEnd w:id="222"/>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3" w:name="_Toc438044358"/>
    </w:p>
    <w:p w14:paraId="7A9D03E3" w14:textId="77777777" w:rsidR="001120D1" w:rsidRPr="002B3813" w:rsidRDefault="001120D1" w:rsidP="009048C9">
      <w:pPr>
        <w:pStyle w:val="Heading6"/>
      </w:pPr>
      <w:r w:rsidRPr="002B3813">
        <w:t>-</w:t>
      </w:r>
      <w:r w:rsidRPr="002B3813">
        <w:tab/>
        <w:t>SystemInformationBlockType4</w:t>
      </w:r>
      <w:bookmarkEnd w:id="223"/>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7777777" w:rsidR="001120D1" w:rsidRPr="002B3813" w:rsidRDefault="001120D1" w:rsidP="00D83390">
            <w:pPr>
              <w:pStyle w:val="TAL"/>
              <w:rPr>
                <w:lang w:eastAsia="en-US"/>
              </w:rPr>
            </w:pPr>
            <w:r w:rsidRPr="002B3813">
              <w:rPr>
                <w:lang w:eastAsia="en-US"/>
              </w:rPr>
              <w:t xml:space="preserve">  intraFreqBlackCellList SEQUENCE-r13 (SIZE (1..maxCellBlack))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77777777" w:rsidR="001120D1" w:rsidRPr="002B3813" w:rsidRDefault="001120D1" w:rsidP="00D83390">
            <w:pPr>
              <w:pStyle w:val="TAL"/>
              <w:rPr>
                <w:lang w:eastAsia="en-US"/>
              </w:rPr>
            </w:pPr>
            <w:r w:rsidRPr="002B3813">
              <w:rPr>
                <w:lang w:eastAsia="en-US"/>
              </w:rPr>
              <w:t>Not required unless Blacklisted cell list configuration is tested. When Blacklisted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4" w:name="_Toc438044359"/>
    </w:p>
    <w:p w14:paraId="6403D7E2" w14:textId="77777777" w:rsidR="001120D1" w:rsidRPr="002B3813" w:rsidRDefault="001120D1" w:rsidP="009048C9">
      <w:pPr>
        <w:pStyle w:val="Heading6"/>
      </w:pPr>
      <w:r w:rsidRPr="002B3813">
        <w:t>-</w:t>
      </w:r>
      <w:r w:rsidRPr="002B3813">
        <w:tab/>
        <w:t>SystemInformationBlockType5</w:t>
      </w:r>
      <w:bookmarkEnd w:id="224"/>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77777777" w:rsidR="001120D1" w:rsidRPr="002B3813" w:rsidRDefault="001120D1" w:rsidP="00D83390">
            <w:pPr>
              <w:pStyle w:val="TAL"/>
              <w:rPr>
                <w:lang w:eastAsia="en-US"/>
              </w:rPr>
            </w:pPr>
            <w:r w:rsidRPr="002B3813">
              <w:rPr>
                <w:lang w:eastAsia="en-US"/>
              </w:rPr>
              <w:t xml:space="preserve">    interFreqBlackCellList-r13[</w:t>
            </w:r>
            <w:r w:rsidRPr="002B3813">
              <w:rPr>
                <w:i/>
                <w:lang w:eastAsia="en-US"/>
              </w:rPr>
              <w:t>n</w:t>
            </w:r>
            <w:r w:rsidRPr="002B3813">
              <w:rPr>
                <w:lang w:eastAsia="en-US"/>
              </w:rPr>
              <w:t>] SEQUENCE (SIZE (1..maxCellBlack))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77777777" w:rsidR="001120D1" w:rsidRPr="002B3813" w:rsidRDefault="001120D1" w:rsidP="00D83390">
            <w:pPr>
              <w:pStyle w:val="TAL"/>
              <w:rPr>
                <w:lang w:eastAsia="en-US"/>
              </w:rPr>
            </w:pPr>
            <w:r w:rsidRPr="002B3813">
              <w:rPr>
                <w:lang w:eastAsia="en-US"/>
              </w:rPr>
              <w:t>Not required unless Blacklisted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5" w:name="_Toc438044368"/>
      <w:r w:rsidRPr="002B3813">
        <w:t>-</w:t>
      </w:r>
      <w:r w:rsidRPr="002B3813">
        <w:tab/>
        <w:t>SystemInformationBlockType14</w:t>
      </w:r>
      <w:bookmarkEnd w:id="225"/>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7777777" w:rsidR="001A326F" w:rsidRPr="002B3813" w:rsidRDefault="001A326F" w:rsidP="001A326F">
      <w:pPr>
        <w:pStyle w:val="Heading6"/>
      </w:pPr>
      <w:r>
        <w:t>SystemInformationBlockType2</w:t>
      </w:r>
      <w:r w:rsidRPr="00F716F6">
        <w:rPr>
          <w:rFonts w:hint="eastAsia"/>
          <w:lang w:eastAsia="zh-CN"/>
        </w:rPr>
        <w:t>3</w:t>
      </w:r>
      <w:r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77777777" w:rsidR="001A326F" w:rsidRPr="002B3813" w:rsidRDefault="001A326F" w:rsidP="00DC2859">
            <w:pPr>
              <w:pStyle w:val="TAL"/>
              <w:rPr>
                <w:lang w:eastAsia="en-US"/>
              </w:rPr>
            </w:pPr>
            <w:r w:rsidRPr="005F0B98">
              <w:t>ms10</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77777777" w:rsidR="001A326F" w:rsidRPr="002B3813" w:rsidRDefault="001A326F" w:rsidP="00DC2859">
            <w:pPr>
              <w:pStyle w:val="TAL"/>
              <w:rPr>
                <w:lang w:eastAsia="en-US"/>
              </w:rPr>
            </w:pPr>
            <w:r w:rsidRPr="005F0B98">
              <w:t>n12</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r w:rsidRPr="005F0B98">
              <w:t>oneThird</w:t>
            </w:r>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77777777" w:rsidR="001A326F" w:rsidRPr="002B3813" w:rsidRDefault="001A326F" w:rsidP="00DC2859">
            <w:pPr>
              <w:pStyle w:val="TAL"/>
              <w:rPr>
                <w:lang w:eastAsia="en-US"/>
              </w:rPr>
            </w:pPr>
            <w:r w:rsidRPr="005F0B98">
              <w:t>n8</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r w:rsidRPr="004A4C11">
              <w:rPr>
                <w:lang w:eastAsia="en-US"/>
              </w:rPr>
              <w:t>lateNonCriticalExtension</w:t>
            </w:r>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3730F8DB" w14:textId="77777777" w:rsidR="001A326F" w:rsidRDefault="001A326F"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6" w:name="_Toc446340340"/>
      <w:r w:rsidRPr="002B3813">
        <w:t>8.1.5.1</w:t>
      </w:r>
      <w:r w:rsidRPr="002B3813">
        <w:tab/>
        <w:t>NB-IoT UE test states</w:t>
      </w:r>
      <w:bookmarkEnd w:id="226"/>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27" w:name="_MON_1537584427"/>
    <w:bookmarkEnd w:id="227"/>
    <w:p w14:paraId="4CACDA9F" w14:textId="77777777" w:rsidR="006A0CC6" w:rsidRPr="002B3813" w:rsidRDefault="00FF79BF" w:rsidP="006A0CC6">
      <w:pPr>
        <w:pStyle w:val="TH"/>
      </w:pPr>
      <w:r w:rsidRPr="002B3813">
        <w:object w:dxaOrig="9641" w:dyaOrig="4562" w14:anchorId="55096A65">
          <v:shape id="_x0000_i1033" type="#_x0000_t75" style="width:482.25pt;height:228pt" o:ole="">
            <v:imagedata r:id="rId14" o:title=""/>
          </v:shape>
          <o:OLEObject Type="Embed" ProgID="Word.Document.8" ShapeID="_x0000_i1033" DrawAspect="Content" ObjectID="_1694421980" r:id="rId15">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8" w:name="_Toc446340341"/>
      <w:r w:rsidRPr="002B3813">
        <w:t>8.1.5.2</w:t>
      </w:r>
      <w:r w:rsidRPr="002B3813">
        <w:tab/>
        <w:t xml:space="preserve">NB-IoT UE </w:t>
      </w:r>
      <w:r w:rsidR="00FF79BF" w:rsidRPr="002B3813">
        <w:t xml:space="preserve">Attach, </w:t>
      </w:r>
      <w:r w:rsidRPr="002B3813">
        <w:t>Connected mode (State 2-NB)</w:t>
      </w:r>
      <w:bookmarkEnd w:id="228"/>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29" w:name="_Toc446340342"/>
      <w:r w:rsidRPr="002B3813">
        <w:t>8.1.5.2.1</w:t>
      </w:r>
      <w:r w:rsidRPr="002B3813">
        <w:tab/>
        <w:t>Initial conditions</w:t>
      </w:r>
      <w:bookmarkEnd w:id="229"/>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30" w:name="_Toc446340343"/>
      <w:r w:rsidRPr="002B3813">
        <w:t>8.1.5.2.2</w:t>
      </w:r>
      <w:r w:rsidRPr="002B3813">
        <w:tab/>
        <w:t>Definition of system information messages</w:t>
      </w:r>
      <w:bookmarkEnd w:id="230"/>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31" w:name="_Toc446340344"/>
      <w:r w:rsidRPr="002B3813">
        <w:t>8.1.5.2.3</w:t>
      </w:r>
      <w:r w:rsidRPr="002B3813">
        <w:tab/>
        <w:t>Procedure</w:t>
      </w:r>
      <w:bookmarkEnd w:id="231"/>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IF not all IP address information was allocated in the ACTIVATE DEFAULT EPS BEARER CONTEXT REQUEST 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2" w:name="_Toc446340345"/>
      <w:r w:rsidRPr="002B3813">
        <w:t>8.1.5.2.4</w:t>
      </w:r>
      <w:r w:rsidRPr="002B3813">
        <w:tab/>
        <w:t>Specific message contents</w:t>
      </w:r>
      <w:bookmarkEnd w:id="232"/>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3" w:name="_Toc446340392"/>
      <w:r w:rsidRPr="002B3813">
        <w:t>8.1.5.3.1</w:t>
      </w:r>
      <w:r w:rsidRPr="002B3813">
        <w:tab/>
        <w:t>Initial conditions</w:t>
      </w:r>
      <w:bookmarkEnd w:id="233"/>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4" w:name="_Toc446340393"/>
      <w:r w:rsidRPr="002B3813">
        <w:t>8.1.5.3.2</w:t>
      </w:r>
      <w:r w:rsidRPr="002B3813">
        <w:tab/>
        <w:t>Definition of system information messages</w:t>
      </w:r>
      <w:bookmarkEnd w:id="234"/>
    </w:p>
    <w:p w14:paraId="58FE0B5E" w14:textId="77777777" w:rsidR="00DC26EE" w:rsidRPr="002B3813" w:rsidRDefault="008F76D6" w:rsidP="00DC26EE">
      <w:r w:rsidRPr="002B3813">
        <w:t>The same default system information messages are used as in clause 8.1.5.2.2.</w:t>
      </w:r>
      <w:bookmarkStart w:id="235" w:name="_Toc446340394"/>
    </w:p>
    <w:p w14:paraId="2506F416" w14:textId="77777777" w:rsidR="00276E96" w:rsidRPr="002B3813" w:rsidRDefault="00276E96" w:rsidP="00276E96">
      <w:pPr>
        <w:pStyle w:val="Heading5"/>
      </w:pPr>
      <w:r w:rsidRPr="002B3813">
        <w:t>8.1.5.3.3</w:t>
      </w:r>
      <w:r w:rsidRPr="002B3813">
        <w:tab/>
        <w:t>Procedure</w:t>
      </w:r>
      <w:bookmarkEnd w:id="235"/>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t>8.1.5.4</w:t>
      </w:r>
      <w:r w:rsidRPr="002B3813">
        <w:tab/>
      </w:r>
      <w:r w:rsidR="00450AD1" w:rsidRPr="002B3813">
        <w:t>Void</w:t>
      </w:r>
    </w:p>
    <w:p w14:paraId="3EA725FF" w14:textId="77777777" w:rsidR="006844E1" w:rsidRPr="002B3813" w:rsidRDefault="006844E1" w:rsidP="008974D2">
      <w:pPr>
        <w:pStyle w:val="Heading3"/>
        <w:rPr>
          <w:bCs/>
        </w:rPr>
      </w:pPr>
      <w:bookmarkStart w:id="236" w:name="_Toc462677820"/>
      <w:bookmarkStart w:id="237" w:name="_Toc446340523"/>
      <w:bookmarkStart w:id="238" w:name="_Toc446340676"/>
      <w:r w:rsidRPr="002B3813">
        <w:rPr>
          <w:bCs/>
        </w:rPr>
        <w:t>8.1.5A</w:t>
      </w:r>
      <w:r w:rsidRPr="002B3813">
        <w:rPr>
          <w:bCs/>
        </w:rPr>
        <w:tab/>
        <w:t>Other generic procedures</w:t>
      </w:r>
      <w:bookmarkEnd w:id="236"/>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39" w:name="OLE_LINK111"/>
            <w:bookmarkStart w:id="240" w:name="OLE_LINK112"/>
            <w:r w:rsidR="000D5BA0" w:rsidRPr="002B3813">
              <w:rPr>
                <w:lang w:eastAsia="en-US"/>
              </w:rPr>
              <w:t xml:space="preserve">the </w:t>
            </w:r>
            <w:bookmarkStart w:id="241" w:name="OLE_LINK131"/>
            <w:bookmarkStart w:id="242" w:name="OLE_LINK132"/>
            <w:r w:rsidR="000D5BA0" w:rsidRPr="002B3813">
              <w:rPr>
                <w:lang w:eastAsia="en-US"/>
              </w:rPr>
              <w:t>UE is configured or not to establish PDN upon establishing RRC connection</w:t>
            </w:r>
            <w:bookmarkEnd w:id="241"/>
            <w:bookmarkEnd w:id="242"/>
            <w:r w:rsidR="000D5BA0" w:rsidRPr="002B3813">
              <w:rPr>
                <w:lang w:eastAsia="en-US"/>
              </w:rPr>
              <w:t xml:space="preserve"> and whether UE has pending data to transmit</w:t>
            </w:r>
            <w:bookmarkEnd w:id="239"/>
            <w:bookmarkEnd w:id="240"/>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3" w:name="OLE_LINK120"/>
            <w:bookmarkStart w:id="244" w:name="OLE_LINK121"/>
            <w:r w:rsidRPr="002B3813">
              <w:rPr>
                <w:rFonts w:ascii="Arial" w:eastAsia="DengXian" w:hAnsi="Arial"/>
                <w:sz w:val="18"/>
                <w:lang w:eastAsia="zh-CN"/>
              </w:rPr>
              <w:t>IF UE is configured to establish PDN upon establishing RRC connection and UE has pending data to transmit THEN</w:t>
            </w:r>
            <w:bookmarkEnd w:id="243"/>
            <w:bookmarkEnd w:id="244"/>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5" w:name="OLE_LINK124"/>
            <w:bookmarkStart w:id="246" w:name="OLE_LINK125"/>
            <w:r w:rsidR="000D5BA0" w:rsidRPr="002B3813">
              <w:rPr>
                <w:lang w:eastAsia="en-US"/>
              </w:rPr>
              <w:t>ESM DATA TRANSPORT</w:t>
            </w:r>
            <w:bookmarkEnd w:id="245"/>
            <w:bookmarkEnd w:id="246"/>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color w:val="000000"/>
                <w:lang w:eastAsia="en-US"/>
              </w:rPr>
            </w:pPr>
          </w:p>
        </w:tc>
        <w:tc>
          <w:tcPr>
            <w:tcW w:w="850" w:type="dxa"/>
          </w:tcPr>
          <w:p w14:paraId="59818970" w14:textId="77777777" w:rsidR="008039F9" w:rsidRPr="002B3813" w:rsidRDefault="008039F9" w:rsidP="0027444E">
            <w:pPr>
              <w:pStyle w:val="TAL"/>
              <w:rPr>
                <w:rFonts w:eastAsia="MS Gothic"/>
                <w:color w:val="000000"/>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color w:val="000000"/>
                <w:lang w:eastAsia="en-US"/>
              </w:rPr>
            </w:pPr>
          </w:p>
        </w:tc>
        <w:tc>
          <w:tcPr>
            <w:tcW w:w="850" w:type="dxa"/>
          </w:tcPr>
          <w:p w14:paraId="47E2037F" w14:textId="77777777" w:rsidR="00CE5FC6" w:rsidRPr="002B3813" w:rsidRDefault="00CE5FC6" w:rsidP="00EB0936">
            <w:pPr>
              <w:pStyle w:val="TAL"/>
              <w:rPr>
                <w:rFonts w:eastAsia="MS Gothic"/>
                <w:color w:val="000000"/>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7"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8" w:name="_Toc469998635"/>
      <w:bookmarkEnd w:id="247"/>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t>8.1.5A.9.3</w:t>
      </w:r>
      <w:r w:rsidRPr="002B3813">
        <w:tab/>
        <w:t>Procedure</w:t>
      </w:r>
      <w:bookmarkEnd w:id="248"/>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49" w:name="_Toc469998636"/>
      <w:r w:rsidRPr="002B3813">
        <w:t>8.1.5A.9.4</w:t>
      </w:r>
      <w:r w:rsidRPr="002B3813">
        <w:tab/>
        <w:t>Specific message contents</w:t>
      </w:r>
      <w:bookmarkEnd w:id="249"/>
    </w:p>
    <w:p w14:paraId="57C27BBF" w14:textId="77777777" w:rsidR="00AD35CE" w:rsidRPr="002B3813" w:rsidRDefault="00AD35CE" w:rsidP="00AD35CE">
      <w:r w:rsidRPr="002B3813">
        <w:t>All specific message contents shall be referred to clause 4.6, 4.7 and 8.1.6.</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7"/>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50" w:name="_Toc446340524"/>
      <w:r w:rsidRPr="002B3813">
        <w:t>8.1.6.1</w:t>
      </w:r>
      <w:r w:rsidRPr="002B3813">
        <w:tab/>
        <w:t xml:space="preserve">NB-IoT Contents of </w:t>
      </w:r>
      <w:smartTag w:uri="urn:schemas-microsoft-com:office:smarttags" w:element="stockticker">
        <w:r w:rsidRPr="002B3813">
          <w:t>RRC</w:t>
        </w:r>
      </w:smartTag>
      <w:r w:rsidRPr="002B3813">
        <w:t xml:space="preserve"> messages</w:t>
      </w:r>
      <w:bookmarkEnd w:id="250"/>
    </w:p>
    <w:p w14:paraId="5CFB97F5" w14:textId="77777777" w:rsidR="0075276A" w:rsidRPr="002B3813" w:rsidRDefault="0075276A" w:rsidP="0075276A">
      <w:pPr>
        <w:pStyle w:val="Heading4"/>
      </w:pPr>
      <w:bookmarkStart w:id="251" w:name="_Toc446340529"/>
      <w:r w:rsidRPr="002B3813">
        <w:t>–</w:t>
      </w:r>
      <w:r w:rsidRPr="002B3813">
        <w:tab/>
      </w:r>
      <w:r w:rsidRPr="002B3813">
        <w:rPr>
          <w:i/>
        </w:rPr>
        <w:t>DLInformationTransfer</w:t>
      </w:r>
      <w:bookmarkEnd w:id="251"/>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2" w:name="_Toc446340538"/>
      <w:r w:rsidRPr="002B3813">
        <w:t>–</w:t>
      </w:r>
      <w:r w:rsidRPr="002B3813">
        <w:tab/>
      </w:r>
      <w:r w:rsidRPr="002B3813">
        <w:rPr>
          <w:i/>
        </w:rPr>
        <w:t>Paging</w:t>
      </w:r>
      <w:bookmarkEnd w:id="252"/>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3" w:name="_Toc446340539"/>
      <w:r w:rsidRPr="002B3813">
        <w:t>–</w:t>
      </w:r>
      <w:r w:rsidRPr="002B3813">
        <w:tab/>
      </w:r>
      <w:r w:rsidRPr="002B3813">
        <w:rPr>
          <w:i/>
        </w:rPr>
        <w:t>RRCConnectionReconfiguration</w:t>
      </w:r>
      <w:bookmarkEnd w:id="253"/>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4" w:name="_Toc446340540"/>
      <w:r w:rsidRPr="002B3813">
        <w:t>–</w:t>
      </w:r>
      <w:r w:rsidRPr="002B3813">
        <w:tab/>
      </w:r>
      <w:r w:rsidRPr="002B3813">
        <w:rPr>
          <w:i/>
        </w:rPr>
        <w:t>RRCConnectionReconfigurationComplete</w:t>
      </w:r>
      <w:bookmarkEnd w:id="254"/>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5" w:name="_Toc446340541"/>
      <w:r w:rsidRPr="002B3813">
        <w:t>–</w:t>
      </w:r>
      <w:r w:rsidRPr="002B3813">
        <w:tab/>
      </w:r>
      <w:r w:rsidRPr="002B3813">
        <w:rPr>
          <w:i/>
        </w:rPr>
        <w:t>RRCConnectionReestablishment</w:t>
      </w:r>
      <w:bookmarkEnd w:id="255"/>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6"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256"/>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7" w:name="_Toc446340544"/>
      <w:r w:rsidRPr="002B3813">
        <w:t>–</w:t>
      </w:r>
      <w:r w:rsidRPr="002B3813">
        <w:tab/>
      </w:r>
      <w:r w:rsidRPr="002B3813">
        <w:rPr>
          <w:i/>
        </w:rPr>
        <w:t>RRCConnectionReestablishmentRequest</w:t>
      </w:r>
      <w:bookmarkEnd w:id="257"/>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8" w:name="_Toc446340545"/>
      <w:r w:rsidRPr="002B3813">
        <w:t>–</w:t>
      </w:r>
      <w:r w:rsidRPr="002B3813">
        <w:tab/>
      </w:r>
      <w:r w:rsidRPr="002B3813">
        <w:rPr>
          <w:i/>
        </w:rPr>
        <w:t>RRCConnectionReject</w:t>
      </w:r>
      <w:bookmarkEnd w:id="258"/>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59" w:name="_Toc446340546"/>
      <w:r w:rsidRPr="002B3813">
        <w:t>–</w:t>
      </w:r>
      <w:r w:rsidRPr="002B3813">
        <w:tab/>
      </w:r>
      <w:r w:rsidRPr="002B3813">
        <w:rPr>
          <w:i/>
        </w:rPr>
        <w:t>RRCConnectionRelease</w:t>
      </w:r>
      <w:bookmarkEnd w:id="259"/>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60" w:name="_Toc446340547"/>
      <w:r w:rsidRPr="002B3813">
        <w:t>–</w:t>
      </w:r>
      <w:r w:rsidRPr="002B3813">
        <w:tab/>
      </w:r>
      <w:r w:rsidRPr="002B3813">
        <w:rPr>
          <w:i/>
        </w:rPr>
        <w:t>RRCConnectionRequest</w:t>
      </w:r>
      <w:bookmarkEnd w:id="260"/>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61" w:name="_Toc446340548"/>
      <w:r w:rsidRPr="002B3813">
        <w:t>–</w:t>
      </w:r>
      <w:r w:rsidRPr="002B3813">
        <w:tab/>
      </w:r>
      <w:r w:rsidRPr="002B3813">
        <w:rPr>
          <w:i/>
        </w:rPr>
        <w:t>RRCConnectionSetup</w:t>
      </w:r>
      <w:bookmarkEnd w:id="261"/>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2" w:name="_Toc446340549"/>
      <w:r w:rsidRPr="002B3813">
        <w:t>–</w:t>
      </w:r>
      <w:r w:rsidRPr="002B3813">
        <w:tab/>
      </w:r>
      <w:r w:rsidRPr="002B3813">
        <w:rPr>
          <w:i/>
        </w:rPr>
        <w:t>RRCConnectionSetupComplete</w:t>
      </w:r>
      <w:bookmarkEnd w:id="262"/>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3" w:name="_Toc446340554"/>
      <w:r w:rsidRPr="00405D0C">
        <w:rPr>
          <w:rFonts w:ascii="Arial" w:hAnsi="Arial"/>
          <w:sz w:val="24"/>
          <w:lang w:eastAsia="x-none"/>
        </w:rPr>
        <w:t>–</w:t>
      </w:r>
      <w:r w:rsidRPr="00405D0C">
        <w:rPr>
          <w:rFonts w:ascii="Arial" w:hAnsi="Arial"/>
          <w:sz w:val="24"/>
          <w:lang w:eastAsia="x-none"/>
        </w:rPr>
        <w:tab/>
      </w:r>
      <w:bookmarkStart w:id="264" w:name="OLE_LINK13"/>
      <w:r w:rsidRPr="00405D0C">
        <w:rPr>
          <w:rFonts w:ascii="Arial" w:hAnsi="Arial"/>
          <w:i/>
          <w:sz w:val="24"/>
          <w:lang w:eastAsia="x-none"/>
        </w:rPr>
        <w:t>SCPTMConfiguration-NB</w:t>
      </w:r>
      <w:bookmarkEnd w:id="264"/>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5" w:name="OLE_LINK89"/>
      <w:bookmarkStart w:id="266" w:name="OLE_LINK90"/>
      <w:r w:rsidRPr="00405D0C">
        <w:rPr>
          <w:rFonts w:ascii="Arial" w:hAnsi="Arial"/>
          <w:b/>
          <w:i/>
          <w:lang w:eastAsia="x-none"/>
        </w:rPr>
        <w:t>SCPTMConfiguration-NB</w:t>
      </w:r>
      <w:bookmarkEnd w:id="265"/>
      <w:bookmarkEnd w:id="266"/>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7" w:name="OLE_LINK83"/>
            <w:bookmarkStart w:id="268"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7"/>
      <w:bookmarkEnd w:id="268"/>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t>–</w:t>
      </w:r>
      <w:r w:rsidRPr="002B3813">
        <w:tab/>
      </w:r>
      <w:r w:rsidRPr="002B3813">
        <w:rPr>
          <w:i/>
        </w:rPr>
        <w:t>UECapabilityEnquiry</w:t>
      </w:r>
      <w:bookmarkEnd w:id="263"/>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69" w:name="_Toc446340555"/>
      <w:r w:rsidRPr="002B3813">
        <w:t>–</w:t>
      </w:r>
      <w:r w:rsidRPr="002B3813">
        <w:tab/>
      </w:r>
      <w:r w:rsidRPr="002B3813">
        <w:rPr>
          <w:i/>
        </w:rPr>
        <w:t>UECapabilityInformation</w:t>
      </w:r>
      <w:bookmarkEnd w:id="269"/>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rPr>
                <w:lang w:eastAsia="ja-JP"/>
              </w:rPr>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70" w:name="_Toc446340559"/>
      <w:r w:rsidRPr="002B3813">
        <w:t>–</w:t>
      </w:r>
      <w:r w:rsidRPr="002B3813">
        <w:tab/>
      </w:r>
      <w:r w:rsidRPr="002B3813">
        <w:rPr>
          <w:i/>
        </w:rPr>
        <w:t>ULInformationTransfer</w:t>
      </w:r>
      <w:bookmarkEnd w:id="270"/>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71" w:name="_Toc446340561"/>
      <w:r w:rsidRPr="002B3813">
        <w:t>8.1.6.2</w:t>
      </w:r>
      <w:r w:rsidRPr="002B3813">
        <w:tab/>
        <w:t>NB-IoT System information blocks</w:t>
      </w:r>
      <w:bookmarkEnd w:id="271"/>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2" w:name="_Toc446340562"/>
      <w:r w:rsidRPr="002B3813">
        <w:t>8.1.6.3</w:t>
      </w:r>
      <w:r w:rsidRPr="002B3813">
        <w:tab/>
        <w:t>NB-IoT Radio resource control information elements</w:t>
      </w:r>
      <w:bookmarkEnd w:id="272"/>
    </w:p>
    <w:p w14:paraId="28F69947" w14:textId="77777777" w:rsidR="0075276A" w:rsidRPr="002B3813" w:rsidRDefault="0075276A" w:rsidP="0075276A">
      <w:pPr>
        <w:pStyle w:val="Heading4"/>
      </w:pPr>
      <w:bookmarkStart w:id="273" w:name="_Toc446340563"/>
      <w:r w:rsidRPr="002B3813">
        <w:t>–</w:t>
      </w:r>
      <w:r w:rsidRPr="002B3813">
        <w:tab/>
        <w:t>BCCH-Config-NB-DEFAULT</w:t>
      </w:r>
      <w:bookmarkEnd w:id="273"/>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4" w:name="_Toc446340577"/>
      <w:r w:rsidRPr="002B3813">
        <w:t>–</w:t>
      </w:r>
      <w:r w:rsidRPr="002B3813">
        <w:tab/>
        <w:t>PCCH-Config-NB-DEFAULT</w:t>
      </w:r>
      <w:bookmarkEnd w:id="274"/>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5" w:name="_Toc446340579"/>
      <w:r w:rsidRPr="002B3813">
        <w:t>–</w:t>
      </w:r>
      <w:r w:rsidRPr="002B3813">
        <w:tab/>
        <w:t>NPDCCH-ConfigDedicated-NB-DEFAULT</w:t>
      </w:r>
      <w:bookmarkEnd w:id="275"/>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6" w:name="_Toc446340584"/>
      <w:r w:rsidRPr="002B3813">
        <w:t>–</w:t>
      </w:r>
      <w:r w:rsidRPr="002B3813">
        <w:tab/>
        <w:t>NPRACH-ConfigSIB-NB-DEFAULT</w:t>
      </w:r>
      <w:bookmarkEnd w:id="276"/>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7" w:name="_Toc446340591"/>
      <w:r w:rsidRPr="002B3813">
        <w:t>–</w:t>
      </w:r>
      <w:r w:rsidRPr="002B3813">
        <w:tab/>
        <w:t>NPUSCH-ConfigCommon-NB-DEFAULT</w:t>
      </w:r>
      <w:bookmarkEnd w:id="277"/>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ack-NACK-NumRepetitions-Msg4-r13</w:t>
            </w:r>
            <w:r w:rsidRPr="002B3813">
              <w:rPr>
                <w:color w:val="000000"/>
                <w:lang w:eastAsia="en-US"/>
              </w:rPr>
              <w:tab/>
            </w:r>
            <w:r w:rsidRPr="002B3813">
              <w:rPr>
                <w:lang w:eastAsia="en-US"/>
              </w:rPr>
              <w:t xml:space="preserve"> SEQUENCE (SIZE (1.. maxNPRACH-Resources-NB-r13)) OF { </w:t>
            </w:r>
            <w:r w:rsidRPr="002B3813">
              <w:rPr>
                <w:color w:val="000000"/>
                <w:lang w:eastAsia="en-US"/>
              </w:rPr>
              <w:t>ACK-NACK-NumRepetitions-NB-r13</w:t>
            </w:r>
            <w:r w:rsidRPr="002B3813">
              <w:rPr>
                <w:lang w:eastAsia="en-US"/>
              </w:rPr>
              <w:t xml:space="preserve">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8" w:name="_Toc446340592"/>
      <w:r w:rsidRPr="002B3813">
        <w:t>–</w:t>
      </w:r>
      <w:r w:rsidRPr="002B3813">
        <w:tab/>
        <w:t>NPUSCH-ConfigDedicated-NB-DEFAULT</w:t>
      </w:r>
      <w:bookmarkEnd w:id="278"/>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79" w:name="_Toc446340595"/>
      <w:r w:rsidRPr="002B3813">
        <w:t>–</w:t>
      </w:r>
      <w:r w:rsidRPr="002B3813">
        <w:tab/>
        <w:t>RACH-ConfigCommon-NB-DEFAULT</w:t>
      </w:r>
      <w:bookmarkEnd w:id="279"/>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80" w:name="_Toc446340599"/>
      <w:r w:rsidRPr="002B3813">
        <w:t>–</w:t>
      </w:r>
      <w:r w:rsidRPr="002B3813">
        <w:tab/>
        <w:t>RadioResourceConfigCommonSIB-NB-DEFAULT</w:t>
      </w:r>
      <w:bookmarkEnd w:id="280"/>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42"/>
        <w:gridCol w:w="186"/>
        <w:gridCol w:w="2268"/>
        <w:gridCol w:w="124"/>
        <w:gridCol w:w="1577"/>
        <w:gridCol w:w="38"/>
        <w:gridCol w:w="1237"/>
        <w:gridCol w:w="9"/>
      </w:tblGrid>
      <w:tr w:rsidR="0075276A" w:rsidRPr="002B3813" w14:paraId="55496B00" w14:textId="77777777" w:rsidTr="008D632B">
        <w:trPr>
          <w:gridAfter w:val="1"/>
          <w:wAfter w:w="9" w:type="dxa"/>
        </w:trPr>
        <w:tc>
          <w:tcPr>
            <w:tcW w:w="9781" w:type="dxa"/>
            <w:gridSpan w:val="8"/>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8D632B">
        <w:tblPrEx>
          <w:tblCellMar>
            <w:left w:w="108" w:type="dxa"/>
            <w:right w:w="108" w:type="dxa"/>
          </w:tblCellMar>
        </w:tblPrEx>
        <w:trPr>
          <w:gridAfter w:val="1"/>
          <w:wAfter w:w="9" w:type="dxa"/>
        </w:trPr>
        <w:tc>
          <w:tcPr>
            <w:tcW w:w="4537" w:type="dxa"/>
            <w:gridSpan w:val="3"/>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gridSpan w:val="2"/>
          </w:tcPr>
          <w:p w14:paraId="614BCA87" w14:textId="77777777" w:rsidR="0075276A" w:rsidRPr="002B3813" w:rsidRDefault="0075276A" w:rsidP="003C19DA">
            <w:pPr>
              <w:pStyle w:val="TAH"/>
              <w:rPr>
                <w:lang w:eastAsia="en-US"/>
              </w:rPr>
            </w:pPr>
            <w:r w:rsidRPr="002B3813">
              <w:rPr>
                <w:lang w:eastAsia="en-US"/>
              </w:rPr>
              <w:t>Comment</w:t>
            </w:r>
          </w:p>
        </w:tc>
        <w:tc>
          <w:tcPr>
            <w:tcW w:w="1275" w:type="dxa"/>
            <w:gridSpan w:val="2"/>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8D632B">
        <w:tblPrEx>
          <w:tblCellMar>
            <w:left w:w="108" w:type="dxa"/>
            <w:right w:w="108" w:type="dxa"/>
          </w:tblCellMar>
        </w:tblPrEx>
        <w:trPr>
          <w:gridAfter w:val="1"/>
          <w:wAfter w:w="9" w:type="dxa"/>
        </w:trPr>
        <w:tc>
          <w:tcPr>
            <w:tcW w:w="4537" w:type="dxa"/>
            <w:gridSpan w:val="3"/>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gridSpan w:val="2"/>
          </w:tcPr>
          <w:p w14:paraId="0D76022C" w14:textId="77777777" w:rsidR="0075276A" w:rsidRPr="002B3813" w:rsidRDefault="0075276A" w:rsidP="003C19DA">
            <w:pPr>
              <w:pStyle w:val="TAL"/>
              <w:rPr>
                <w:lang w:eastAsia="en-US"/>
              </w:rPr>
            </w:pPr>
          </w:p>
        </w:tc>
        <w:tc>
          <w:tcPr>
            <w:tcW w:w="1275" w:type="dxa"/>
            <w:gridSpan w:val="2"/>
          </w:tcPr>
          <w:p w14:paraId="033E0AB6" w14:textId="77777777" w:rsidR="0075276A" w:rsidRPr="002B3813" w:rsidRDefault="0075276A" w:rsidP="003C19DA">
            <w:pPr>
              <w:pStyle w:val="TAL"/>
              <w:rPr>
                <w:lang w:eastAsia="en-US"/>
              </w:rPr>
            </w:pPr>
          </w:p>
        </w:tc>
      </w:tr>
      <w:tr w:rsidR="0075276A" w:rsidRPr="002B3813" w14:paraId="5BD029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gridSpan w:val="2"/>
          </w:tcPr>
          <w:p w14:paraId="07569A2A" w14:textId="77777777" w:rsidR="0075276A" w:rsidRPr="002B3813" w:rsidRDefault="0075276A" w:rsidP="003C19DA">
            <w:pPr>
              <w:pStyle w:val="TAL"/>
              <w:rPr>
                <w:lang w:eastAsia="en-US"/>
              </w:rPr>
            </w:pPr>
          </w:p>
        </w:tc>
        <w:tc>
          <w:tcPr>
            <w:tcW w:w="1275" w:type="dxa"/>
            <w:gridSpan w:val="2"/>
          </w:tcPr>
          <w:p w14:paraId="2064F322" w14:textId="77777777" w:rsidR="0075276A" w:rsidRPr="002B3813" w:rsidRDefault="0075276A" w:rsidP="003C19DA">
            <w:pPr>
              <w:pStyle w:val="TAL"/>
              <w:rPr>
                <w:lang w:eastAsia="en-US"/>
              </w:rPr>
            </w:pPr>
          </w:p>
        </w:tc>
      </w:tr>
      <w:tr w:rsidR="0075276A" w:rsidRPr="002B3813" w14:paraId="1D8E2F6C"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gridSpan w:val="2"/>
          </w:tcPr>
          <w:p w14:paraId="193367FE" w14:textId="77777777" w:rsidR="0075276A" w:rsidRPr="002B3813" w:rsidRDefault="0075276A" w:rsidP="003C19DA">
            <w:pPr>
              <w:pStyle w:val="TAL"/>
              <w:rPr>
                <w:lang w:eastAsia="en-US"/>
              </w:rPr>
            </w:pPr>
          </w:p>
        </w:tc>
        <w:tc>
          <w:tcPr>
            <w:tcW w:w="1275" w:type="dxa"/>
            <w:gridSpan w:val="2"/>
          </w:tcPr>
          <w:p w14:paraId="64294021" w14:textId="77777777" w:rsidR="0075276A" w:rsidRPr="002B3813" w:rsidRDefault="0075276A" w:rsidP="003C19DA">
            <w:pPr>
              <w:pStyle w:val="TAL"/>
              <w:rPr>
                <w:lang w:eastAsia="en-US"/>
              </w:rPr>
            </w:pPr>
          </w:p>
        </w:tc>
      </w:tr>
      <w:tr w:rsidR="0075276A" w:rsidRPr="002B3813" w14:paraId="3E659CB3"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gridSpan w:val="2"/>
          </w:tcPr>
          <w:p w14:paraId="3185E70E" w14:textId="77777777" w:rsidR="0075276A" w:rsidRPr="002B3813" w:rsidRDefault="0075276A" w:rsidP="003C19DA">
            <w:pPr>
              <w:pStyle w:val="TAL"/>
              <w:rPr>
                <w:lang w:eastAsia="en-US"/>
              </w:rPr>
            </w:pPr>
          </w:p>
        </w:tc>
        <w:tc>
          <w:tcPr>
            <w:tcW w:w="1275" w:type="dxa"/>
            <w:gridSpan w:val="2"/>
          </w:tcPr>
          <w:p w14:paraId="78FDDF1F" w14:textId="77777777" w:rsidR="0075276A" w:rsidRPr="002B3813" w:rsidRDefault="0075276A" w:rsidP="003C19DA">
            <w:pPr>
              <w:pStyle w:val="TAL"/>
              <w:rPr>
                <w:lang w:eastAsia="en-US"/>
              </w:rPr>
            </w:pPr>
          </w:p>
        </w:tc>
      </w:tr>
      <w:tr w:rsidR="0075276A" w:rsidRPr="002B3813" w14:paraId="279CF59A"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gridSpan w:val="2"/>
          </w:tcPr>
          <w:p w14:paraId="3E9B21DF" w14:textId="77777777" w:rsidR="0075276A" w:rsidRPr="002B3813" w:rsidRDefault="0075276A" w:rsidP="003C19DA">
            <w:pPr>
              <w:pStyle w:val="TAL"/>
              <w:rPr>
                <w:lang w:eastAsia="en-US"/>
              </w:rPr>
            </w:pPr>
          </w:p>
        </w:tc>
        <w:tc>
          <w:tcPr>
            <w:tcW w:w="1275" w:type="dxa"/>
            <w:gridSpan w:val="2"/>
          </w:tcPr>
          <w:p w14:paraId="606F4452" w14:textId="77777777" w:rsidR="0075276A" w:rsidRPr="002B3813" w:rsidRDefault="0075276A" w:rsidP="003C19DA">
            <w:pPr>
              <w:pStyle w:val="TAL"/>
              <w:rPr>
                <w:lang w:eastAsia="en-US"/>
              </w:rPr>
            </w:pPr>
          </w:p>
        </w:tc>
      </w:tr>
      <w:tr w:rsidR="0075276A" w:rsidRPr="002B3813" w14:paraId="48205BA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gridSpan w:val="2"/>
          </w:tcPr>
          <w:p w14:paraId="11A38ADB" w14:textId="77777777" w:rsidR="0075276A" w:rsidRPr="002B3813" w:rsidRDefault="0075276A" w:rsidP="003C19DA">
            <w:pPr>
              <w:pStyle w:val="TAL"/>
              <w:rPr>
                <w:lang w:eastAsia="en-US"/>
              </w:rPr>
            </w:pPr>
          </w:p>
        </w:tc>
        <w:tc>
          <w:tcPr>
            <w:tcW w:w="1275" w:type="dxa"/>
            <w:gridSpan w:val="2"/>
          </w:tcPr>
          <w:p w14:paraId="4A12A3BD" w14:textId="77777777" w:rsidR="0075276A" w:rsidRPr="002B3813" w:rsidRDefault="0075276A" w:rsidP="003C19DA">
            <w:pPr>
              <w:pStyle w:val="TAL"/>
              <w:rPr>
                <w:lang w:eastAsia="en-US"/>
              </w:rPr>
            </w:pPr>
          </w:p>
        </w:tc>
      </w:tr>
      <w:tr w:rsidR="0075276A" w:rsidRPr="002B3813" w14:paraId="5B78A15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gridSpan w:val="2"/>
          </w:tcPr>
          <w:p w14:paraId="34BE47D0" w14:textId="77777777" w:rsidR="0075276A" w:rsidRPr="002B3813" w:rsidRDefault="0075276A" w:rsidP="003C19DA">
            <w:pPr>
              <w:pStyle w:val="TAL"/>
              <w:rPr>
                <w:lang w:eastAsia="en-US"/>
              </w:rPr>
            </w:pPr>
          </w:p>
        </w:tc>
        <w:tc>
          <w:tcPr>
            <w:tcW w:w="1275" w:type="dxa"/>
            <w:gridSpan w:val="2"/>
          </w:tcPr>
          <w:p w14:paraId="02D5B475" w14:textId="77777777" w:rsidR="0075276A" w:rsidRPr="002B3813" w:rsidRDefault="0075276A" w:rsidP="003C19DA">
            <w:pPr>
              <w:pStyle w:val="TAL"/>
              <w:rPr>
                <w:lang w:eastAsia="en-US"/>
              </w:rPr>
            </w:pPr>
          </w:p>
        </w:tc>
      </w:tr>
      <w:tr w:rsidR="0075276A" w:rsidRPr="002B3813" w14:paraId="24D346F1"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gridSpan w:val="2"/>
          </w:tcPr>
          <w:p w14:paraId="3B358F73" w14:textId="77777777" w:rsidR="0075276A" w:rsidRPr="002B3813" w:rsidRDefault="0075276A" w:rsidP="003C19DA">
            <w:pPr>
              <w:pStyle w:val="TAL"/>
              <w:rPr>
                <w:lang w:eastAsia="en-US"/>
              </w:rPr>
            </w:pPr>
          </w:p>
        </w:tc>
        <w:tc>
          <w:tcPr>
            <w:tcW w:w="1275" w:type="dxa"/>
            <w:gridSpan w:val="2"/>
          </w:tcPr>
          <w:p w14:paraId="10CD08B2" w14:textId="77777777" w:rsidR="0075276A" w:rsidRPr="002B3813" w:rsidRDefault="0075276A" w:rsidP="003C19DA">
            <w:pPr>
              <w:pStyle w:val="TAL"/>
              <w:rPr>
                <w:lang w:eastAsia="en-US"/>
              </w:rPr>
            </w:pPr>
          </w:p>
        </w:tc>
      </w:tr>
      <w:tr w:rsidR="0075276A" w:rsidRPr="002B3813" w14:paraId="4403FF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gridSpan w:val="2"/>
          </w:tcPr>
          <w:p w14:paraId="0F90C110" w14:textId="77777777" w:rsidR="0075276A" w:rsidRPr="002B3813" w:rsidRDefault="0075276A" w:rsidP="003C19DA">
            <w:pPr>
              <w:pStyle w:val="TAL"/>
              <w:rPr>
                <w:lang w:eastAsia="en-US"/>
              </w:rPr>
            </w:pPr>
          </w:p>
        </w:tc>
        <w:tc>
          <w:tcPr>
            <w:tcW w:w="1275" w:type="dxa"/>
            <w:gridSpan w:val="2"/>
          </w:tcPr>
          <w:p w14:paraId="3F4B3A2F" w14:textId="77777777" w:rsidR="0075276A" w:rsidRPr="002B3813" w:rsidRDefault="0075276A" w:rsidP="003C19DA">
            <w:pPr>
              <w:pStyle w:val="TAL"/>
              <w:rPr>
                <w:lang w:eastAsia="en-US"/>
              </w:rPr>
            </w:pPr>
          </w:p>
        </w:tc>
      </w:tr>
      <w:tr w:rsidR="004524D8" w:rsidRPr="002B3813" w14:paraId="22F07D8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gridSpan w:val="2"/>
          </w:tcPr>
          <w:p w14:paraId="467F264D" w14:textId="77777777" w:rsidR="004524D8" w:rsidRPr="002B3813" w:rsidRDefault="004524D8" w:rsidP="00F22AEE">
            <w:pPr>
              <w:pStyle w:val="TAL"/>
              <w:rPr>
                <w:lang w:eastAsia="en-US"/>
              </w:rPr>
            </w:pPr>
          </w:p>
        </w:tc>
        <w:tc>
          <w:tcPr>
            <w:tcW w:w="1275" w:type="dxa"/>
            <w:gridSpan w:val="2"/>
          </w:tcPr>
          <w:p w14:paraId="16ED26A6" w14:textId="77777777" w:rsidR="004524D8" w:rsidRPr="002B3813" w:rsidRDefault="004524D8" w:rsidP="00F22AEE">
            <w:pPr>
              <w:pStyle w:val="TAL"/>
              <w:rPr>
                <w:lang w:eastAsia="en-US"/>
              </w:rPr>
            </w:pPr>
          </w:p>
        </w:tc>
      </w:tr>
      <w:tr w:rsidR="008D632B" w:rsidRPr="005F0B98" w14:paraId="0DBB584F"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7F0B9779" w14:textId="77777777" w:rsidR="008D632B" w:rsidRPr="005F0B98" w:rsidRDefault="008D632B" w:rsidP="002945A3">
            <w:pPr>
              <w:pStyle w:val="TAL"/>
              <w:rPr>
                <w:lang w:eastAsia="zh-CN"/>
              </w:rPr>
            </w:pPr>
            <w:r w:rsidRPr="005F0B98">
              <w:rPr>
                <w:lang w:eastAsia="zh-CN"/>
              </w:rPr>
              <w:t xml:space="preserve">  </w:t>
            </w:r>
            <w:r w:rsidRPr="005F0B98">
              <w:t>nprach-Config-v1530</w:t>
            </w:r>
          </w:p>
        </w:tc>
        <w:tc>
          <w:tcPr>
            <w:tcW w:w="2578" w:type="dxa"/>
            <w:gridSpan w:val="3"/>
          </w:tcPr>
          <w:p w14:paraId="7ABF0672" w14:textId="77777777" w:rsidR="008D632B" w:rsidRPr="005F0B98" w:rsidRDefault="008D632B" w:rsidP="002945A3">
            <w:pPr>
              <w:pStyle w:val="TAL"/>
              <w:rPr>
                <w:lang w:eastAsia="zh-CN"/>
              </w:rPr>
            </w:pPr>
            <w:r w:rsidRPr="005F0B98">
              <w:rPr>
                <w:lang w:eastAsia="zh-CN"/>
              </w:rPr>
              <w:t>NPRACH-ConfigSIB-NB-v1530</w:t>
            </w:r>
            <w:r w:rsidRPr="005F0B98">
              <w:t>-DEFAULT</w:t>
            </w:r>
          </w:p>
        </w:tc>
        <w:tc>
          <w:tcPr>
            <w:tcW w:w="1615" w:type="dxa"/>
            <w:gridSpan w:val="2"/>
          </w:tcPr>
          <w:p w14:paraId="0D674F9C" w14:textId="77777777" w:rsidR="008D632B" w:rsidRPr="005F0B98" w:rsidRDefault="008D632B" w:rsidP="002945A3">
            <w:pPr>
              <w:pStyle w:val="TAL"/>
            </w:pPr>
          </w:p>
        </w:tc>
        <w:tc>
          <w:tcPr>
            <w:tcW w:w="1246" w:type="dxa"/>
            <w:gridSpan w:val="2"/>
          </w:tcPr>
          <w:p w14:paraId="4F65C174" w14:textId="77777777" w:rsidR="008D632B" w:rsidRPr="005F0B98" w:rsidRDefault="008D632B" w:rsidP="002945A3">
            <w:pPr>
              <w:pStyle w:val="TAL"/>
            </w:pPr>
            <w:r w:rsidRPr="005F0B98">
              <w:t>TDD</w:t>
            </w:r>
          </w:p>
        </w:tc>
      </w:tr>
      <w:tr w:rsidR="008D632B" w:rsidRPr="005F0B98" w14:paraId="53274F5E"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67378804" w14:textId="77777777" w:rsidR="008D632B" w:rsidRPr="005F0B98" w:rsidRDefault="008D632B" w:rsidP="002945A3">
            <w:pPr>
              <w:pStyle w:val="TAL"/>
              <w:rPr>
                <w:lang w:eastAsia="zh-CN"/>
              </w:rPr>
            </w:pPr>
            <w:r w:rsidRPr="005F0B98">
              <w:rPr>
                <w:lang w:eastAsia="zh-CN"/>
              </w:rPr>
              <w:t xml:space="preserve">  nprach-Config-v1550</w:t>
            </w:r>
          </w:p>
        </w:tc>
        <w:tc>
          <w:tcPr>
            <w:tcW w:w="2578" w:type="dxa"/>
            <w:gridSpan w:val="3"/>
          </w:tcPr>
          <w:p w14:paraId="5869FFEE" w14:textId="77777777" w:rsidR="008D632B" w:rsidRPr="005F0B98" w:rsidRDefault="008D632B" w:rsidP="002945A3">
            <w:pPr>
              <w:pStyle w:val="TAL"/>
              <w:rPr>
                <w:lang w:eastAsia="zh-CN"/>
              </w:rPr>
            </w:pPr>
            <w:r w:rsidRPr="005F0B98">
              <w:rPr>
                <w:lang w:eastAsia="zh-CN"/>
              </w:rPr>
              <w:t>NPRACH-ConfigSIB-NB-v1550</w:t>
            </w:r>
            <w:r w:rsidRPr="005F0B98">
              <w:t>-DEFAULT</w:t>
            </w:r>
          </w:p>
        </w:tc>
        <w:tc>
          <w:tcPr>
            <w:tcW w:w="1615" w:type="dxa"/>
            <w:gridSpan w:val="2"/>
          </w:tcPr>
          <w:p w14:paraId="758C3EAD" w14:textId="77777777" w:rsidR="008D632B" w:rsidRPr="005F0B98" w:rsidRDefault="008D632B" w:rsidP="002945A3">
            <w:pPr>
              <w:pStyle w:val="TAL"/>
            </w:pPr>
          </w:p>
        </w:tc>
        <w:tc>
          <w:tcPr>
            <w:tcW w:w="1246" w:type="dxa"/>
            <w:gridSpan w:val="2"/>
          </w:tcPr>
          <w:p w14:paraId="204D5E4C" w14:textId="77777777" w:rsidR="008D632B" w:rsidRPr="005F0B98" w:rsidRDefault="008D632B" w:rsidP="002945A3">
            <w:pPr>
              <w:pStyle w:val="TAL"/>
            </w:pPr>
            <w:r w:rsidRPr="005F0B98">
              <w:t>TDD</w:t>
            </w:r>
          </w:p>
        </w:tc>
      </w:tr>
      <w:tr w:rsidR="0075276A" w:rsidRPr="002B3813" w14:paraId="45F76F8B"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261CA71C" w14:textId="77777777" w:rsidR="0075276A" w:rsidRPr="002B3813" w:rsidRDefault="0075276A" w:rsidP="003C19DA">
            <w:pPr>
              <w:pStyle w:val="TAL"/>
              <w:rPr>
                <w:lang w:eastAsia="en-US"/>
              </w:rPr>
            </w:pPr>
            <w:r w:rsidRPr="002B3813">
              <w:rPr>
                <w:lang w:eastAsia="en-US"/>
              </w:rPr>
              <w:t>}</w:t>
            </w:r>
          </w:p>
        </w:tc>
        <w:tc>
          <w:tcPr>
            <w:tcW w:w="2268" w:type="dxa"/>
          </w:tcPr>
          <w:p w14:paraId="3443AE78" w14:textId="77777777" w:rsidR="0075276A" w:rsidRPr="002B3813" w:rsidRDefault="0075276A" w:rsidP="003C19DA">
            <w:pPr>
              <w:pStyle w:val="TAL"/>
              <w:rPr>
                <w:lang w:eastAsia="en-US"/>
              </w:rPr>
            </w:pPr>
          </w:p>
        </w:tc>
        <w:tc>
          <w:tcPr>
            <w:tcW w:w="1701" w:type="dxa"/>
            <w:gridSpan w:val="2"/>
          </w:tcPr>
          <w:p w14:paraId="23890E82" w14:textId="77777777" w:rsidR="0075276A" w:rsidRPr="002B3813" w:rsidRDefault="0075276A" w:rsidP="003C19DA">
            <w:pPr>
              <w:pStyle w:val="TAL"/>
              <w:rPr>
                <w:lang w:eastAsia="en-US"/>
              </w:rPr>
            </w:pPr>
          </w:p>
        </w:tc>
        <w:tc>
          <w:tcPr>
            <w:tcW w:w="1275" w:type="dxa"/>
            <w:gridSpan w:val="2"/>
          </w:tcPr>
          <w:p w14:paraId="5BFE4DB1" w14:textId="77777777" w:rsidR="0075276A" w:rsidRPr="002B3813" w:rsidRDefault="0075276A" w:rsidP="003C19DA">
            <w:pPr>
              <w:pStyle w:val="TAL"/>
              <w:rPr>
                <w:lang w:eastAsia="en-US"/>
              </w:rPr>
            </w:pP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81" w:name="_Toc446340600"/>
      <w:r w:rsidRPr="002B3813">
        <w:t>–</w:t>
      </w:r>
      <w:r w:rsidRPr="002B3813">
        <w:tab/>
        <w:t>RadioResourceConfigDedicated-NB-SRB</w:t>
      </w:r>
      <w:bookmarkEnd w:id="281"/>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2" w:name="_Toc446340602"/>
      <w:r w:rsidRPr="002B3813">
        <w:t>–</w:t>
      </w:r>
      <w:r w:rsidRPr="002B3813">
        <w:tab/>
        <w:t>RadioResourceConfigDedicated-NB-DRB(n)</w:t>
      </w:r>
      <w:bookmarkEnd w:id="282"/>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3" w:name="_Toc446340604"/>
      <w:r w:rsidRPr="002B3813">
        <w:t>-</w:t>
      </w:r>
      <w:r w:rsidRPr="002B3813">
        <w:tab/>
        <w:t>RadioResourceConfigDedicated-NB-DRB-ADD(bid)</w:t>
      </w:r>
      <w:bookmarkEnd w:id="283"/>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4" w:name="_Toc446340606"/>
      <w:r w:rsidRPr="002B3813">
        <w:t>-</w:t>
      </w:r>
      <w:r w:rsidRPr="002B3813">
        <w:tab/>
        <w:t>RadioResourceConfigDedicated-NB-DRB-REL(bid)</w:t>
      </w:r>
      <w:bookmarkEnd w:id="284"/>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5" w:name="_Toc446340613"/>
      <w:r w:rsidRPr="002B3813">
        <w:t>–</w:t>
      </w:r>
      <w:r w:rsidRPr="002B3813">
        <w:tab/>
        <w:t>RLC-Config-NB-SRB-RECONFIG</w:t>
      </w:r>
      <w:bookmarkEnd w:id="285"/>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6" w:name="_Toc446340621"/>
      <w:r w:rsidRPr="002B3813">
        <w:t>–</w:t>
      </w:r>
      <w:r w:rsidRPr="002B3813">
        <w:tab/>
      </w:r>
      <w:r w:rsidRPr="002B3813">
        <w:rPr>
          <w:snapToGrid w:val="0"/>
        </w:rPr>
        <w:t>SRB-ToAddModList-NB</w:t>
      </w:r>
      <w:r w:rsidRPr="002B3813">
        <w:t>-RECONFIG</w:t>
      </w:r>
      <w:bookmarkEnd w:id="286"/>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7" w:name="_Toc446340624"/>
      <w:r w:rsidRPr="002B3813">
        <w:t>–</w:t>
      </w:r>
      <w:r w:rsidRPr="002B3813">
        <w:tab/>
        <w:t>UplinkPowerControlCommon-NB-DEFAULT</w:t>
      </w:r>
      <w:bookmarkEnd w:id="287"/>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8" w:name="_Toc446340627"/>
      <w:r w:rsidRPr="002B3813">
        <w:t>–</w:t>
      </w:r>
      <w:r w:rsidRPr="002B3813">
        <w:tab/>
        <w:t>UplinkPowerControlDedicated-NB-DEFAULT</w:t>
      </w:r>
      <w:bookmarkEnd w:id="288"/>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89" w:name="_Toc446340632"/>
      <w:r w:rsidRPr="002B3813">
        <w:t>-</w:t>
      </w:r>
      <w:r w:rsidRPr="002B3813">
        <w:tab/>
        <w:t>RadioResourceConfigDedicated-NB-DRB-Mod</w:t>
      </w:r>
      <w:bookmarkEnd w:id="289"/>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90" w:name="_Toc446340638"/>
      <w:r w:rsidRPr="005F0B98">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91" w:name="OLE_LINK438"/>
            <w:bookmarkStart w:id="292" w:name="OLE_LINK439"/>
            <w:r w:rsidRPr="005F0B98">
              <w:t>tdd-Parameters-r15</w:t>
            </w:r>
            <w:bookmarkEnd w:id="291"/>
            <w:bookmarkEnd w:id="292"/>
            <w:r w:rsidRPr="005F0B98">
              <w:t xml:space="preserve"> SEQUENCE</w:t>
            </w:r>
            <w:bookmarkStart w:id="293" w:name="OLE_LINK378"/>
            <w:bookmarkStart w:id="294" w:name="OLE_LINK379"/>
            <w:r w:rsidRPr="005F0B98">
              <w:t xml:space="preserve"> {</w:t>
            </w:r>
            <w:bookmarkEnd w:id="293"/>
            <w:bookmarkEnd w:id="294"/>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5" w:name="OLE_LINK539"/>
            <w:bookmarkStart w:id="296" w:name="OLE_LINK540"/>
            <w:r w:rsidRPr="005F0B98">
              <w:t>nprach-ParametersListTDD-r15</w:t>
            </w:r>
            <w:bookmarkEnd w:id="295"/>
            <w:bookmarkEnd w:id="296"/>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7" w:name="OLE_LINK516"/>
            <w:bookmarkStart w:id="298" w:name="OLE_LINK517"/>
            <w:r w:rsidRPr="005F0B98">
              <w:t>1 entr</w:t>
            </w:r>
            <w:bookmarkEnd w:id="297"/>
            <w:bookmarkEnd w:id="298"/>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299" w:name="OLE_LINK537"/>
            <w:bookmarkStart w:id="300"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01" w:name="OLE_LINK448"/>
            <w:bookmarkStart w:id="302" w:name="OLE_LINK449"/>
            <w:bookmarkEnd w:id="299"/>
            <w:bookmarkEnd w:id="300"/>
            <w:r w:rsidRPr="005F0B98">
              <w:t xml:space="preserve">      </w:t>
            </w:r>
            <w:bookmarkEnd w:id="301"/>
            <w:bookmarkEnd w:id="302"/>
            <w:r w:rsidRPr="005F0B98">
              <w:t xml:space="preserve">  nprach-Parameters-r15</w:t>
            </w:r>
            <w:bookmarkStart w:id="303" w:name="OLE_LINK450"/>
            <w:bookmarkStart w:id="304" w:name="OLE_LINK451"/>
            <w:r w:rsidRPr="005F0B98">
              <w:t xml:space="preserve"> SEQUENCE {</w:t>
            </w:r>
            <w:bookmarkEnd w:id="303"/>
            <w:bookmarkEnd w:id="304"/>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5" w:name="OLE_LINK456"/>
            <w:bookmarkStart w:id="306" w:name="OLE_LINK457"/>
            <w:bookmarkStart w:id="307" w:name="OLE_LINK458"/>
            <w:r w:rsidRPr="005F0B98">
              <w:t>n12</w:t>
            </w:r>
            <w:bookmarkEnd w:id="305"/>
            <w:bookmarkEnd w:id="306"/>
            <w:bookmarkEnd w:id="307"/>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8" w:name="OLE_LINK559"/>
            <w:bookmarkStart w:id="309"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8"/>
      <w:bookmarkEnd w:id="309"/>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90"/>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10" w:name="_Toc446340672"/>
      <w:r w:rsidRPr="002B3813">
        <w:t>8.1.6.5</w:t>
      </w:r>
      <w:r w:rsidRPr="002B3813">
        <w:tab/>
        <w:t>NB-IoT Other information elements</w:t>
      </w:r>
      <w:bookmarkEnd w:id="310"/>
    </w:p>
    <w:p w14:paraId="554BB1D3" w14:textId="77777777" w:rsidR="0075276A" w:rsidRPr="002B3813" w:rsidRDefault="0075276A" w:rsidP="0075276A">
      <w:pPr>
        <w:pStyle w:val="Heading4"/>
      </w:pPr>
      <w:bookmarkStart w:id="311" w:name="_Toc446340673"/>
      <w:r w:rsidRPr="002B3813">
        <w:t>–</w:t>
      </w:r>
      <w:r w:rsidRPr="002B3813">
        <w:tab/>
      </w:r>
      <w:smartTag w:uri="urn:schemas-microsoft-com:office:smarttags" w:element="stockticker">
        <w:r w:rsidRPr="002B3813">
          <w:t>RRC</w:t>
        </w:r>
      </w:smartTag>
      <w:r w:rsidRPr="002B3813">
        <w:t>-TransactionIdentifier-DL</w:t>
      </w:r>
      <w:bookmarkEnd w:id="311"/>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2" w:name="_Toc446340674"/>
      <w:r w:rsidRPr="002B3813">
        <w:t>–</w:t>
      </w:r>
      <w:r w:rsidRPr="002B3813">
        <w:tab/>
      </w:r>
      <w:smartTag w:uri="urn:schemas-microsoft-com:office:smarttags" w:element="stockticker">
        <w:r w:rsidRPr="002B3813">
          <w:t>RRC</w:t>
        </w:r>
      </w:smartTag>
      <w:r w:rsidRPr="002B3813">
        <w:t>-TransactionIdentifier-UL</w:t>
      </w:r>
      <w:bookmarkEnd w:id="312"/>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8"/>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3" w:name="_Toc446340734"/>
      <w:r w:rsidRPr="002B3813">
        <w:t>8.1.7A</w:t>
      </w:r>
      <w:r w:rsidRPr="002B3813">
        <w:tab/>
        <w:t>NB-IoT Default TC message and information element contents</w:t>
      </w:r>
      <w:bookmarkEnd w:id="313"/>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4" w:name="_Toc446340779"/>
      <w:r w:rsidRPr="002B3813">
        <w:t>8.1.8</w:t>
      </w:r>
      <w:r w:rsidRPr="002B3813">
        <w:tab/>
        <w:t>NB-IoT Reference radio bearer configurations</w:t>
      </w:r>
      <w:bookmarkEnd w:id="314"/>
    </w:p>
    <w:p w14:paraId="64F534E1" w14:textId="77777777" w:rsidR="008F363B" w:rsidRPr="002B3813" w:rsidRDefault="008F363B" w:rsidP="008F363B">
      <w:pPr>
        <w:pStyle w:val="Heading4"/>
      </w:pPr>
      <w:bookmarkStart w:id="315" w:name="_Toc446340780"/>
      <w:r w:rsidRPr="002B3813">
        <w:t>8.1.8.1</w:t>
      </w:r>
      <w:r w:rsidRPr="002B3813">
        <w:tab/>
        <w:t>General</w:t>
      </w:r>
      <w:bookmarkEnd w:id="315"/>
    </w:p>
    <w:p w14:paraId="2DFA8923" w14:textId="77777777" w:rsidR="008F363B" w:rsidRPr="002B3813" w:rsidRDefault="008F363B" w:rsidP="008F363B">
      <w:pPr>
        <w:pStyle w:val="Heading4"/>
      </w:pPr>
      <w:bookmarkStart w:id="316" w:name="_Toc446340781"/>
      <w:r w:rsidRPr="002B3813">
        <w:t>8.1.8.2</w:t>
      </w:r>
      <w:r w:rsidRPr="002B3813">
        <w:tab/>
        <w:t>NB-IoT SRB and DRB parameters and combinations</w:t>
      </w:r>
      <w:bookmarkEnd w:id="316"/>
    </w:p>
    <w:p w14:paraId="7F6BBEAE" w14:textId="77777777" w:rsidR="008F363B" w:rsidRPr="002B3813" w:rsidRDefault="008F363B" w:rsidP="008F363B">
      <w:pPr>
        <w:pStyle w:val="Heading5"/>
      </w:pPr>
      <w:bookmarkStart w:id="317" w:name="_Toc446340782"/>
      <w:r w:rsidRPr="002B3813">
        <w:t>8.1.8.2.1</w:t>
      </w:r>
      <w:r w:rsidRPr="002B3813">
        <w:tab/>
        <w:t>NB-IoT SRB and DRB parameters</w:t>
      </w:r>
      <w:bookmarkEnd w:id="317"/>
    </w:p>
    <w:p w14:paraId="637F178A" w14:textId="77777777" w:rsidR="008F363B" w:rsidRPr="002B3813" w:rsidRDefault="008F363B" w:rsidP="008F363B">
      <w:pPr>
        <w:pStyle w:val="H6"/>
      </w:pPr>
      <w:bookmarkStart w:id="318" w:name="_Toc446340783"/>
      <w:r w:rsidRPr="002B3813">
        <w:t>8.1.8.2.1.1</w:t>
      </w:r>
      <w:r w:rsidRPr="002B3813">
        <w:tab/>
        <w:t>NB-IoT SRB configurations</w:t>
      </w:r>
      <w:bookmarkEnd w:id="318"/>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19" w:name="_Toc446340784"/>
      <w:r w:rsidRPr="002B3813">
        <w:t>8.1.8.2.1.2</w:t>
      </w:r>
      <w:r w:rsidRPr="002B3813">
        <w:tab/>
        <w:t>NB-IoT DRB PDCP configurations</w:t>
      </w:r>
      <w:bookmarkEnd w:id="319"/>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20" w:name="_Toc446340785"/>
      <w:r w:rsidRPr="002B3813">
        <w:t>8.1.8.2.1.3</w:t>
      </w:r>
      <w:r w:rsidRPr="002B3813">
        <w:tab/>
        <w:t>NB-IoT DRB RLC configurations</w:t>
      </w:r>
      <w:bookmarkEnd w:id="320"/>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21" w:name="_Toc446340786"/>
      <w:r w:rsidRPr="002B3813">
        <w:t>8.1.8.2.1.4</w:t>
      </w:r>
      <w:r w:rsidRPr="002B3813">
        <w:tab/>
        <w:t>NB-IoT DRB Logical Channel configurations</w:t>
      </w:r>
      <w:bookmarkEnd w:id="321"/>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2" w:name="_Toc446340787"/>
      <w:r w:rsidRPr="002B3813">
        <w:t>8.1.8.2.1.5</w:t>
      </w:r>
      <w:r w:rsidRPr="002B3813">
        <w:tab/>
        <w:t>NB-IoT MAC configurations</w:t>
      </w:r>
      <w:bookmarkEnd w:id="322"/>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3" w:name="_Toc446340788"/>
      <w:r w:rsidRPr="002B3813">
        <w:t>8.1.8.2.1.6</w:t>
      </w:r>
      <w:r w:rsidRPr="002B3813">
        <w:tab/>
        <w:t>NB-IoT Physical Layer configurations</w:t>
      </w:r>
      <w:bookmarkEnd w:id="323"/>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4" w:name="_Toc446340789"/>
      <w:r w:rsidRPr="002B3813">
        <w:t>8.1.8.2.1.7</w:t>
      </w:r>
      <w:r w:rsidRPr="002B3813">
        <w:tab/>
        <w:t>NB-IoT DRB configurations</w:t>
      </w:r>
      <w:bookmarkEnd w:id="324"/>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73A9FC9C" w14:textId="77777777" w:rsidR="007F780D" w:rsidRPr="002B3813" w:rsidRDefault="007F780D" w:rsidP="00782F74">
      <w:pPr>
        <w:pStyle w:val="B1"/>
      </w:pPr>
      <w:r w:rsidRPr="002B3813">
        <w:t xml:space="preserve">For Band 31 </w:t>
      </w:r>
      <w:r w:rsidR="00EA067F">
        <w:t xml:space="preserve">in-band testing, </w:t>
      </w:r>
      <w:r w:rsidRPr="002B3813">
        <w:t>the E-UTRA channel bandwidth to be tested is 5 MHz.</w:t>
      </w:r>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Mid Range and High Range in clause </w:t>
      </w:r>
      <w:r w:rsidR="004A56C7" w:rsidRPr="001C660E">
        <w:t>8.1.3.1.1</w:t>
      </w:r>
      <w:r w:rsidRPr="00FC55AF">
        <w:t>.</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rsidR="00D944AD" w:rsidRPr="002B3813" w14:paraId="78D9AA8B" w14:textId="77777777" w:rsidTr="00D944A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t>1</w:t>
            </w:r>
          </w:p>
        </w:tc>
        <w:tc>
          <w:tcPr>
            <w:tcW w:w="1136" w:type="dxa"/>
            <w:gridSpan w:val="2"/>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2"/>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2"/>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2"/>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2"/>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2"/>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2"/>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2"/>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2"/>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2"/>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2"/>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2"/>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2"/>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2"/>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2"/>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2"/>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2"/>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2"/>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2"/>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2"/>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2"/>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2"/>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2"/>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2"/>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2"/>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2"/>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1"/>
          <w:wAfter w:w="113" w:type="dxa"/>
          <w:jc w:val="center"/>
        </w:trPr>
        <w:tc>
          <w:tcPr>
            <w:tcW w:w="1069" w:type="dxa"/>
            <w:gridSpan w:val="2"/>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2"/>
          </w:tcPr>
          <w:p w14:paraId="3644042F" w14:textId="77777777" w:rsidR="001C6294" w:rsidRPr="00D45B24" w:rsidRDefault="001C6294" w:rsidP="0008674E">
            <w:pPr>
              <w:pStyle w:val="TAC"/>
              <w:rPr>
                <w:lang w:eastAsia="zh-CN"/>
              </w:rPr>
            </w:pPr>
          </w:p>
        </w:tc>
        <w:tc>
          <w:tcPr>
            <w:tcW w:w="1007" w:type="dxa"/>
            <w:gridSpan w:val="2"/>
          </w:tcPr>
          <w:p w14:paraId="6A615743" w14:textId="77777777" w:rsidR="001C6294" w:rsidRPr="00D45B24" w:rsidRDefault="001C6294" w:rsidP="0008674E">
            <w:pPr>
              <w:pStyle w:val="TAC"/>
              <w:rPr>
                <w:lang w:eastAsia="en-US"/>
              </w:rPr>
            </w:pPr>
          </w:p>
        </w:tc>
        <w:tc>
          <w:tcPr>
            <w:tcW w:w="957" w:type="dxa"/>
            <w:gridSpan w:val="2"/>
          </w:tcPr>
          <w:p w14:paraId="335D9D87" w14:textId="77777777" w:rsidR="001C6294" w:rsidRPr="00D45B24" w:rsidRDefault="001C6294" w:rsidP="0008674E">
            <w:pPr>
              <w:pStyle w:val="TAC"/>
              <w:rPr>
                <w:lang w:eastAsia="en-US"/>
              </w:rPr>
            </w:pPr>
          </w:p>
        </w:tc>
        <w:tc>
          <w:tcPr>
            <w:tcW w:w="933" w:type="dxa"/>
            <w:gridSpan w:val="2"/>
          </w:tcPr>
          <w:p w14:paraId="29710502" w14:textId="77777777" w:rsidR="001C6294" w:rsidRPr="00D45B24" w:rsidRDefault="001C6294" w:rsidP="0008674E">
            <w:pPr>
              <w:pStyle w:val="TAC"/>
              <w:rPr>
                <w:lang w:eastAsia="en-US"/>
              </w:rPr>
            </w:pPr>
          </w:p>
        </w:tc>
        <w:tc>
          <w:tcPr>
            <w:tcW w:w="931" w:type="dxa"/>
            <w:gridSpan w:val="2"/>
          </w:tcPr>
          <w:p w14:paraId="6FD9E3B5" w14:textId="77777777" w:rsidR="001C6294" w:rsidRPr="00D45B24" w:rsidRDefault="001C6294" w:rsidP="0008674E">
            <w:pPr>
              <w:pStyle w:val="TAC"/>
              <w:rPr>
                <w:lang w:eastAsia="en-US"/>
              </w:rPr>
            </w:pPr>
          </w:p>
        </w:tc>
        <w:tc>
          <w:tcPr>
            <w:tcW w:w="928" w:type="dxa"/>
            <w:gridSpan w:val="2"/>
          </w:tcPr>
          <w:p w14:paraId="1501899F" w14:textId="77777777" w:rsidR="001C6294" w:rsidRPr="00D97BE5" w:rsidRDefault="001C6294" w:rsidP="0008674E">
            <w:pPr>
              <w:pStyle w:val="TAC"/>
              <w:rPr>
                <w:lang w:eastAsia="en-US"/>
              </w:rPr>
            </w:pPr>
          </w:p>
        </w:tc>
        <w:tc>
          <w:tcPr>
            <w:tcW w:w="927" w:type="dxa"/>
            <w:gridSpan w:val="2"/>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1"/>
          <w:wAfter w:w="113" w:type="dxa"/>
          <w:jc w:val="center"/>
        </w:trPr>
        <w:tc>
          <w:tcPr>
            <w:tcW w:w="1069" w:type="dxa"/>
            <w:gridSpan w:val="2"/>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2"/>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2"/>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2"/>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2"/>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2"/>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2"/>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2"/>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1"/>
          <w:wAfter w:w="113" w:type="dxa"/>
          <w:jc w:val="center"/>
        </w:trPr>
        <w:tc>
          <w:tcPr>
            <w:tcW w:w="1069" w:type="dxa"/>
            <w:gridSpan w:val="2"/>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2"/>
          </w:tcPr>
          <w:p w14:paraId="1446C6DC" w14:textId="77777777" w:rsidR="00625AAA" w:rsidRPr="00625AAA" w:rsidRDefault="00625AAA" w:rsidP="0008674E">
            <w:pPr>
              <w:pStyle w:val="TAC"/>
              <w:rPr>
                <w:rFonts w:eastAsia="SimSun"/>
                <w:lang w:eastAsia="zh-CN"/>
              </w:rPr>
            </w:pPr>
          </w:p>
        </w:tc>
        <w:tc>
          <w:tcPr>
            <w:tcW w:w="1007" w:type="dxa"/>
            <w:gridSpan w:val="2"/>
          </w:tcPr>
          <w:p w14:paraId="7A47AF46" w14:textId="77777777" w:rsidR="00625AAA" w:rsidRPr="00625AAA" w:rsidRDefault="00625AAA" w:rsidP="0008674E">
            <w:pPr>
              <w:pStyle w:val="TAC"/>
              <w:rPr>
                <w:rFonts w:eastAsia="SimSun"/>
                <w:lang w:eastAsia="en-US"/>
              </w:rPr>
            </w:pPr>
          </w:p>
        </w:tc>
        <w:tc>
          <w:tcPr>
            <w:tcW w:w="957" w:type="dxa"/>
            <w:gridSpan w:val="2"/>
          </w:tcPr>
          <w:p w14:paraId="2B1C09F7" w14:textId="77777777" w:rsidR="00625AAA" w:rsidRPr="00625AAA" w:rsidRDefault="00625AAA" w:rsidP="0008674E">
            <w:pPr>
              <w:pStyle w:val="TAC"/>
              <w:rPr>
                <w:rFonts w:eastAsia="SimSun"/>
                <w:lang w:eastAsia="en-US"/>
              </w:rPr>
            </w:pPr>
          </w:p>
        </w:tc>
        <w:tc>
          <w:tcPr>
            <w:tcW w:w="933" w:type="dxa"/>
            <w:gridSpan w:val="2"/>
          </w:tcPr>
          <w:p w14:paraId="6DB7142E" w14:textId="77777777" w:rsidR="00625AAA" w:rsidRPr="00625AAA" w:rsidRDefault="00625AAA" w:rsidP="0008674E">
            <w:pPr>
              <w:pStyle w:val="TAC"/>
              <w:rPr>
                <w:rFonts w:eastAsia="SimSun"/>
                <w:lang w:eastAsia="en-US"/>
              </w:rPr>
            </w:pPr>
          </w:p>
        </w:tc>
        <w:tc>
          <w:tcPr>
            <w:tcW w:w="931" w:type="dxa"/>
            <w:gridSpan w:val="2"/>
          </w:tcPr>
          <w:p w14:paraId="238E258B" w14:textId="77777777" w:rsidR="00625AAA" w:rsidRPr="00625AAA" w:rsidRDefault="00625AAA" w:rsidP="0008674E">
            <w:pPr>
              <w:pStyle w:val="TAC"/>
              <w:rPr>
                <w:rFonts w:eastAsia="SimSun"/>
                <w:lang w:eastAsia="en-US"/>
              </w:rPr>
            </w:pPr>
          </w:p>
        </w:tc>
        <w:tc>
          <w:tcPr>
            <w:tcW w:w="928" w:type="dxa"/>
            <w:gridSpan w:val="2"/>
          </w:tcPr>
          <w:p w14:paraId="1F4310A7" w14:textId="77777777" w:rsidR="00625AAA" w:rsidRPr="00625AAA" w:rsidRDefault="00625AAA" w:rsidP="0008674E">
            <w:pPr>
              <w:pStyle w:val="TAC"/>
              <w:rPr>
                <w:rFonts w:eastAsia="SimSun"/>
                <w:lang w:eastAsia="en-US"/>
              </w:rPr>
            </w:pPr>
          </w:p>
        </w:tc>
        <w:tc>
          <w:tcPr>
            <w:tcW w:w="927" w:type="dxa"/>
            <w:gridSpan w:val="2"/>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1"/>
          <w:wAfter w:w="113" w:type="dxa"/>
          <w:jc w:val="center"/>
        </w:trPr>
        <w:tc>
          <w:tcPr>
            <w:tcW w:w="1069" w:type="dxa"/>
            <w:gridSpan w:val="2"/>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2"/>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2"/>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2"/>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2"/>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2"/>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2"/>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2"/>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2"/>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2"/>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2"/>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2"/>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2"/>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2"/>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2"/>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944AD" w:rsidRPr="002B3813" w14:paraId="6448A85E" w14:textId="77777777" w:rsidTr="00D944AD">
        <w:trPr>
          <w:gridAfter w:val="1"/>
          <w:wAfter w:w="113" w:type="dxa"/>
          <w:jc w:val="center"/>
        </w:trPr>
        <w:tc>
          <w:tcPr>
            <w:tcW w:w="7888" w:type="dxa"/>
            <w:gridSpan w:val="16"/>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0DA9A6DA" w:rsidR="002365FA" w:rsidRPr="002B3813" w:rsidRDefault="001E0A46" w:rsidP="0030354D">
            <w:pPr>
              <w:pStyle w:val="TAC"/>
              <w:rPr>
                <w:lang w:eastAsia="en-US"/>
              </w:rPr>
            </w:pPr>
            <w:r w:rsidRPr="00050F2C">
              <w:rPr>
                <w:lang w:eastAsia="en-US"/>
              </w:rPr>
              <w:t>2663</w:t>
            </w:r>
            <w:r>
              <w:rPr>
                <w:lang w:eastAsia="en-US"/>
              </w:rPr>
              <w:t>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4072A71E" w:rsidR="002365FA" w:rsidRPr="002B3813" w:rsidRDefault="001E0A46" w:rsidP="0030354D">
            <w:pPr>
              <w:pStyle w:val="TAC"/>
              <w:rPr>
                <w:lang w:eastAsia="en-US"/>
              </w:rPr>
            </w:pPr>
            <w:r w:rsidRPr="00050F2C">
              <w:rPr>
                <w:lang w:eastAsia="en-US"/>
              </w:rPr>
              <w:t>863</w:t>
            </w:r>
            <w:r>
              <w:rPr>
                <w:lang w:eastAsia="en-US"/>
              </w:rPr>
              <w:t>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098201C1" w:rsidR="002A644B" w:rsidRPr="000B5DB1" w:rsidRDefault="001E0A46" w:rsidP="004845F2">
            <w:pPr>
              <w:pStyle w:val="TAC"/>
              <w:rPr>
                <w:lang w:eastAsia="en-US"/>
              </w:rPr>
            </w:pPr>
            <w:r w:rsidRPr="000B5DB1">
              <w:rPr>
                <w:lang w:eastAsia="en-US"/>
              </w:rPr>
              <w:t>13242</w:t>
            </w:r>
            <w:r>
              <w:rPr>
                <w:lang w:eastAsia="en-US"/>
              </w:rPr>
              <w:t>0</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5B8A0ECC" w:rsidR="002A644B" w:rsidRPr="000B5DB1" w:rsidRDefault="001E0A46" w:rsidP="004845F2">
            <w:pPr>
              <w:pStyle w:val="TAC"/>
              <w:rPr>
                <w:lang w:eastAsia="en-US"/>
              </w:rPr>
            </w:pPr>
            <w:r w:rsidRPr="00E864C1">
              <w:rPr>
                <w:lang w:eastAsia="en-US"/>
              </w:rPr>
              <w:t>6688</w:t>
            </w:r>
            <w:r>
              <w:rPr>
                <w:lang w:eastAsia="en-US"/>
              </w:rPr>
              <w:t>4</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in terms of Low, Mid and High which are referred to the Low Range, Mid Range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Test frequencies for signalling test are specified in table 8.3.2.3.2-1 in terms of Low, Mid and High which are referred to the Low Range, Mid Range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Test frequencies for signalling test of MFBI are specified in Table 8.3.2.3.2-1a for TDD in terms of Low, Mid and High which are referred to as Low Range, Mid Range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color w:val="000000"/>
                <w:lang w:eastAsia="en-US"/>
              </w:rPr>
            </w:pPr>
            <w:r w:rsidRPr="002B3813">
              <w:rPr>
                <w:color w:val="000000"/>
                <w:lang w:eastAsia="en-US"/>
              </w:rPr>
              <w:t xml:space="preserve">      eutra-CRS-SequenceInfo-r13</w:t>
            </w:r>
          </w:p>
        </w:tc>
        <w:tc>
          <w:tcPr>
            <w:tcW w:w="2267" w:type="dxa"/>
          </w:tcPr>
          <w:p w14:paraId="1B7D4456" w14:textId="77777777" w:rsidR="004D4B88" w:rsidRPr="002B3813" w:rsidRDefault="004D4B88" w:rsidP="00CA22C2">
            <w:pPr>
              <w:pStyle w:val="TAL"/>
              <w:rPr>
                <w:color w:val="000000"/>
                <w:lang w:eastAsia="en-US"/>
              </w:rPr>
            </w:pPr>
            <w:r w:rsidRPr="002B3813">
              <w:rPr>
                <w:color w:val="000000"/>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8E2795">
      <w:headerReference w:type="even" r:id="rId16"/>
      <w:headerReference w:type="default" r:id="rId17"/>
      <w:footerReference w:type="even" r:id="rId18"/>
      <w:footerReference w:type="default" r:id="rId19"/>
      <w:footnotePr>
        <w:numRestart w:val="eachSect"/>
      </w:footnotePr>
      <w:pgSz w:w="11907" w:h="16840" w:code="9"/>
      <w:pgMar w:top="1416" w:right="1133" w:bottom="1133" w:left="1133" w:header="850" w:footer="340" w:gutter="0"/>
      <w:pgNumType w:start="6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DA884" w14:textId="77777777" w:rsidR="005407EF" w:rsidRDefault="005407EF">
      <w:r>
        <w:separator/>
      </w:r>
    </w:p>
  </w:endnote>
  <w:endnote w:type="continuationSeparator" w:id="0">
    <w:p w14:paraId="0B3A2E60" w14:textId="77777777" w:rsidR="005407EF" w:rsidRDefault="0054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532F"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5EEC17D3" w14:textId="77777777" w:rsidR="0027444E" w:rsidRDefault="0027444E"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84427" w14:textId="77777777" w:rsidR="005407EF" w:rsidRDefault="005407EF">
      <w:r>
        <w:separator/>
      </w:r>
    </w:p>
  </w:footnote>
  <w:footnote w:type="continuationSeparator" w:id="0">
    <w:p w14:paraId="722AABD2" w14:textId="77777777" w:rsidR="005407EF" w:rsidRDefault="0054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42AA7" w14:textId="77777777" w:rsidR="0027444E" w:rsidRDefault="0027444E" w:rsidP="005166B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22F527FB" w14:textId="779E67FF" w:rsidR="0027444E" w:rsidRPr="00FB7ADD" w:rsidRDefault="0027444E" w:rsidP="009924BE">
    <w:pPr>
      <w:framePr w:wrap="auto" w:vAnchor="text" w:hAnchor="page" w:x="7789" w:y="39"/>
      <w:spacing w:after="0"/>
      <w:rPr>
        <w:rFonts w:ascii="Arial" w:hAnsi="Arial" w:cs="Arial"/>
        <w:b/>
        <w:bCs/>
        <w:noProof/>
        <w:sz w:val="18"/>
        <w:szCs w:val="18"/>
        <w:lang w:val="en-US"/>
      </w:rPr>
    </w:pPr>
    <w:r>
      <w:rPr>
        <w:rFonts w:ascii="Arial" w:hAnsi="Arial" w:cs="Arial"/>
        <w:b/>
        <w:bCs/>
        <w:noProof/>
        <w:sz w:val="18"/>
        <w:szCs w:val="18"/>
        <w:lang w:val="en-US"/>
      </w:rPr>
      <w:t>3GPP TS 36.508 V1</w:t>
    </w:r>
    <w:r w:rsidR="00B87AA7">
      <w:rPr>
        <w:rFonts w:ascii="Arial" w:hAnsi="Arial" w:cs="Arial"/>
        <w:b/>
        <w:bCs/>
        <w:noProof/>
        <w:sz w:val="18"/>
        <w:szCs w:val="18"/>
        <w:lang w:val="en-US"/>
      </w:rPr>
      <w:t>7</w:t>
    </w:r>
    <w:r w:rsidR="00AB2B8A">
      <w:rPr>
        <w:rFonts w:ascii="Arial" w:hAnsi="Arial" w:cs="Arial"/>
        <w:b/>
        <w:bCs/>
        <w:noProof/>
        <w:sz w:val="18"/>
        <w:szCs w:val="18"/>
        <w:lang w:val="en-US"/>
      </w:rPr>
      <w:t>.</w:t>
    </w:r>
    <w:r w:rsidR="00EF0562">
      <w:rPr>
        <w:rFonts w:ascii="Arial" w:hAnsi="Arial" w:cs="Arial"/>
        <w:b/>
        <w:bCs/>
        <w:noProof/>
        <w:sz w:val="18"/>
        <w:szCs w:val="18"/>
        <w:lang w:val="en-US"/>
      </w:rPr>
      <w:t>0</w:t>
    </w:r>
    <w:r w:rsidR="006C3411">
      <w:rPr>
        <w:rFonts w:ascii="Arial" w:hAnsi="Arial" w:cs="Arial"/>
        <w:b/>
        <w:bCs/>
        <w:noProof/>
        <w:sz w:val="18"/>
        <w:szCs w:val="18"/>
        <w:lang w:val="en-US"/>
      </w:rPr>
      <w:t>.0 (20</w:t>
    </w:r>
    <w:r w:rsidR="00001426">
      <w:rPr>
        <w:rFonts w:ascii="Arial" w:hAnsi="Arial" w:cs="Arial"/>
        <w:b/>
        <w:bCs/>
        <w:noProof/>
        <w:sz w:val="18"/>
        <w:szCs w:val="18"/>
        <w:lang w:val="en-US"/>
      </w:rPr>
      <w:t>2</w:t>
    </w:r>
    <w:r w:rsidR="00347755">
      <w:rPr>
        <w:rFonts w:ascii="Arial" w:hAnsi="Arial" w:cs="Arial"/>
        <w:b/>
        <w:bCs/>
        <w:noProof/>
        <w:sz w:val="18"/>
        <w:szCs w:val="18"/>
        <w:lang w:val="en-US"/>
      </w:rPr>
      <w:t>1</w:t>
    </w:r>
    <w:r w:rsidR="006C3411">
      <w:rPr>
        <w:rFonts w:ascii="Arial" w:hAnsi="Arial" w:cs="Arial"/>
        <w:b/>
        <w:bCs/>
        <w:noProof/>
        <w:sz w:val="18"/>
        <w:szCs w:val="18"/>
        <w:lang w:val="en-US"/>
      </w:rPr>
      <w:t>-</w:t>
    </w:r>
    <w:r w:rsidR="00347755">
      <w:rPr>
        <w:rFonts w:ascii="Arial" w:hAnsi="Arial" w:cs="Arial"/>
        <w:b/>
        <w:bCs/>
        <w:noProof/>
        <w:sz w:val="18"/>
        <w:szCs w:val="18"/>
        <w:lang w:val="en-US"/>
      </w:rPr>
      <w:t>0</w:t>
    </w:r>
    <w:r w:rsidR="00EF0562">
      <w:rPr>
        <w:rFonts w:ascii="Arial" w:hAnsi="Arial" w:cs="Arial"/>
        <w:b/>
        <w:bCs/>
        <w:noProof/>
        <w:sz w:val="18"/>
        <w:szCs w:val="18"/>
        <w:lang w:val="en-US"/>
      </w:rPr>
      <w:t>9</w:t>
    </w:r>
    <w:r>
      <w:rPr>
        <w:rFonts w:ascii="Arial" w:hAnsi="Arial" w:cs="Arial"/>
        <w:b/>
        <w:bCs/>
        <w:noProof/>
        <w:sz w:val="18"/>
        <w:szCs w:val="18"/>
        <w:lang w:val="en-US"/>
      </w:rPr>
      <w:t>)</w:t>
    </w:r>
  </w:p>
  <w:p w14:paraId="320B7D75" w14:textId="140F4024" w:rsidR="0027444E" w:rsidRDefault="0027444E" w:rsidP="00FB7ADD">
    <w:pPr>
      <w:pStyle w:val="Header"/>
    </w:pPr>
    <w:r>
      <w:t>Release 1</w:t>
    </w:r>
    <w:r w:rsidR="00B87AA7">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6BF6"/>
    <w:rsid w:val="0035700B"/>
    <w:rsid w:val="0035799C"/>
    <w:rsid w:val="00360928"/>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D4C"/>
    <w:rsid w:val="005A1256"/>
    <w:rsid w:val="005A1EE6"/>
    <w:rsid w:val="005A345C"/>
    <w:rsid w:val="005A3655"/>
    <w:rsid w:val="005A37BE"/>
    <w:rsid w:val="005A3DEC"/>
    <w:rsid w:val="005A518B"/>
    <w:rsid w:val="005A5B02"/>
    <w:rsid w:val="005A60CC"/>
    <w:rsid w:val="005A693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B8E"/>
    <w:rsid w:val="0093496E"/>
    <w:rsid w:val="009404F6"/>
    <w:rsid w:val="00940EDD"/>
    <w:rsid w:val="00941036"/>
    <w:rsid w:val="00941AB4"/>
    <w:rsid w:val="0094224B"/>
    <w:rsid w:val="009422E6"/>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C6B"/>
    <w:rsid w:val="00DA608C"/>
    <w:rsid w:val="00DA6688"/>
    <w:rsid w:val="00DA7246"/>
    <w:rsid w:val="00DA7782"/>
    <w:rsid w:val="00DB0435"/>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AA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87A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87AA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B87AA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87AA7"/>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B87AA7"/>
    <w:pPr>
      <w:ind w:left="1701" w:hanging="1701"/>
      <w:outlineLvl w:val="4"/>
    </w:pPr>
    <w:rPr>
      <w:sz w:val="22"/>
    </w:rPr>
  </w:style>
  <w:style w:type="paragraph" w:styleId="Heading6">
    <w:name w:val="heading 6"/>
    <w:aliases w:val="T1,Header 6"/>
    <w:basedOn w:val="H6"/>
    <w:next w:val="Normal"/>
    <w:link w:val="Heading6Char"/>
    <w:qFormat/>
    <w:rsid w:val="00B87AA7"/>
    <w:pPr>
      <w:outlineLvl w:val="5"/>
    </w:pPr>
  </w:style>
  <w:style w:type="paragraph" w:styleId="Heading7">
    <w:name w:val="heading 7"/>
    <w:basedOn w:val="H6"/>
    <w:next w:val="Normal"/>
    <w:link w:val="Heading7Char"/>
    <w:qFormat/>
    <w:rsid w:val="00B87AA7"/>
    <w:pPr>
      <w:outlineLvl w:val="6"/>
    </w:pPr>
  </w:style>
  <w:style w:type="paragraph" w:styleId="Heading8">
    <w:name w:val="heading 8"/>
    <w:basedOn w:val="Heading1"/>
    <w:next w:val="Normal"/>
    <w:link w:val="Heading8Char"/>
    <w:qFormat/>
    <w:rsid w:val="00B87AA7"/>
    <w:pPr>
      <w:ind w:left="0" w:firstLine="0"/>
      <w:outlineLvl w:val="7"/>
    </w:pPr>
  </w:style>
  <w:style w:type="paragraph" w:styleId="Heading9">
    <w:name w:val="heading 9"/>
    <w:basedOn w:val="Heading8"/>
    <w:next w:val="Normal"/>
    <w:link w:val="Heading9Char"/>
    <w:qFormat/>
    <w:rsid w:val="00B87A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87AA7"/>
    <w:pPr>
      <w:ind w:left="1985" w:hanging="1985"/>
      <w:outlineLvl w:val="9"/>
    </w:pPr>
    <w:rPr>
      <w:sz w:val="20"/>
    </w:rPr>
  </w:style>
  <w:style w:type="character" w:customStyle="1" w:styleId="H6Char">
    <w:name w:val="H6 Char"/>
    <w:link w:val="H6"/>
    <w:rsid w:val="00511FC3"/>
    <w:rPr>
      <w:rFonts w:ascii="Arial" w:eastAsia="Times New Roman" w:hAnsi="Arial"/>
    </w:rPr>
  </w:style>
  <w:style w:type="paragraph" w:customStyle="1" w:styleId="B3">
    <w:name w:val="B3"/>
    <w:basedOn w:val="List3"/>
    <w:link w:val="B3Char"/>
    <w:rsid w:val="00B87AA7"/>
  </w:style>
  <w:style w:type="paragraph" w:styleId="List3">
    <w:name w:val="List 3"/>
    <w:basedOn w:val="List2"/>
    <w:rsid w:val="00B87AA7"/>
    <w:pPr>
      <w:ind w:left="1135"/>
    </w:pPr>
  </w:style>
  <w:style w:type="paragraph" w:styleId="List2">
    <w:name w:val="List 2"/>
    <w:basedOn w:val="List"/>
    <w:link w:val="List2Char"/>
    <w:rsid w:val="00B87AA7"/>
    <w:pPr>
      <w:ind w:left="851"/>
    </w:pPr>
  </w:style>
  <w:style w:type="paragraph" w:styleId="List">
    <w:name w:val="List"/>
    <w:basedOn w:val="Normal"/>
    <w:rsid w:val="00B87AA7"/>
    <w:pPr>
      <w:ind w:left="568" w:hanging="284"/>
    </w:pPr>
  </w:style>
  <w:style w:type="paragraph" w:customStyle="1" w:styleId="B4">
    <w:name w:val="B4"/>
    <w:basedOn w:val="List4"/>
    <w:rsid w:val="00B87AA7"/>
  </w:style>
  <w:style w:type="paragraph" w:styleId="List4">
    <w:name w:val="List 4"/>
    <w:basedOn w:val="List3"/>
    <w:rsid w:val="00B87AA7"/>
    <w:pPr>
      <w:ind w:left="1418"/>
    </w:pPr>
  </w:style>
  <w:style w:type="paragraph" w:customStyle="1" w:styleId="B5">
    <w:name w:val="B5"/>
    <w:basedOn w:val="List5"/>
    <w:rsid w:val="00B87AA7"/>
  </w:style>
  <w:style w:type="paragraph" w:styleId="List5">
    <w:name w:val="List 5"/>
    <w:basedOn w:val="List4"/>
    <w:rsid w:val="00B87AA7"/>
    <w:pPr>
      <w:ind w:left="1702"/>
    </w:pPr>
  </w:style>
  <w:style w:type="paragraph" w:styleId="Header">
    <w:name w:val="header"/>
    <w:link w:val="HeaderChar"/>
    <w:rsid w:val="00B87AA7"/>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B87AA7"/>
    <w:rPr>
      <w:b/>
      <w:position w:val="6"/>
      <w:sz w:val="16"/>
    </w:rPr>
  </w:style>
  <w:style w:type="paragraph" w:styleId="FootnoteText">
    <w:name w:val="footnote text"/>
    <w:basedOn w:val="Normal"/>
    <w:link w:val="FootnoteTextChar"/>
    <w:semiHidden/>
    <w:rsid w:val="00B87AA7"/>
    <w:pPr>
      <w:keepLines/>
      <w:spacing w:after="0"/>
      <w:ind w:left="454" w:hanging="454"/>
    </w:pPr>
    <w:rPr>
      <w:sz w:val="16"/>
    </w:rPr>
  </w:style>
  <w:style w:type="paragraph" w:styleId="TOC8">
    <w:name w:val="toc 8"/>
    <w:basedOn w:val="TOC1"/>
    <w:rsid w:val="00B87AA7"/>
    <w:pPr>
      <w:spacing w:before="180"/>
      <w:ind w:left="2693" w:hanging="2693"/>
    </w:pPr>
    <w:rPr>
      <w:b/>
    </w:rPr>
  </w:style>
  <w:style w:type="paragraph" w:styleId="TOC1">
    <w:name w:val="toc 1"/>
    <w:rsid w:val="00B87A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87AA7"/>
    <w:pPr>
      <w:keepLines/>
      <w:tabs>
        <w:tab w:val="center" w:pos="4536"/>
        <w:tab w:val="right" w:pos="9072"/>
      </w:tabs>
    </w:pPr>
    <w:rPr>
      <w:noProof/>
    </w:rPr>
  </w:style>
  <w:style w:type="character" w:customStyle="1" w:styleId="ZGSM">
    <w:name w:val="ZGSM"/>
    <w:rsid w:val="00B87AA7"/>
  </w:style>
  <w:style w:type="paragraph" w:styleId="Index1">
    <w:name w:val="index 1"/>
    <w:basedOn w:val="Normal"/>
    <w:semiHidden/>
    <w:rsid w:val="00B87AA7"/>
    <w:pPr>
      <w:keepLines/>
      <w:spacing w:after="0"/>
    </w:pPr>
  </w:style>
  <w:style w:type="paragraph" w:customStyle="1" w:styleId="ZD">
    <w:name w:val="ZD"/>
    <w:rsid w:val="00B87A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87AA7"/>
    <w:pPr>
      <w:ind w:left="1701" w:hanging="1701"/>
    </w:pPr>
  </w:style>
  <w:style w:type="paragraph" w:styleId="TOC4">
    <w:name w:val="toc 4"/>
    <w:basedOn w:val="TOC3"/>
    <w:rsid w:val="00B87AA7"/>
    <w:pPr>
      <w:ind w:left="1418" w:hanging="1418"/>
    </w:pPr>
  </w:style>
  <w:style w:type="paragraph" w:styleId="TOC3">
    <w:name w:val="toc 3"/>
    <w:basedOn w:val="TOC2"/>
    <w:rsid w:val="00B87AA7"/>
    <w:pPr>
      <w:ind w:left="1134" w:hanging="1134"/>
    </w:pPr>
  </w:style>
  <w:style w:type="paragraph" w:styleId="TOC2">
    <w:name w:val="toc 2"/>
    <w:basedOn w:val="TOC1"/>
    <w:rsid w:val="00B87AA7"/>
    <w:pPr>
      <w:keepNext w:val="0"/>
      <w:spacing w:before="0"/>
      <w:ind w:left="851" w:hanging="851"/>
    </w:pPr>
    <w:rPr>
      <w:sz w:val="20"/>
    </w:rPr>
  </w:style>
  <w:style w:type="paragraph" w:styleId="Index2">
    <w:name w:val="index 2"/>
    <w:basedOn w:val="Index1"/>
    <w:semiHidden/>
    <w:rsid w:val="00B87AA7"/>
    <w:pPr>
      <w:ind w:left="284"/>
    </w:pPr>
  </w:style>
  <w:style w:type="paragraph" w:customStyle="1" w:styleId="TT">
    <w:name w:val="TT"/>
    <w:basedOn w:val="Heading1"/>
    <w:next w:val="Normal"/>
    <w:rsid w:val="00B87AA7"/>
    <w:pPr>
      <w:outlineLvl w:val="9"/>
    </w:pPr>
  </w:style>
  <w:style w:type="paragraph" w:customStyle="1" w:styleId="B1">
    <w:name w:val="B1"/>
    <w:basedOn w:val="List"/>
    <w:link w:val="B1Char"/>
    <w:rsid w:val="00B87AA7"/>
  </w:style>
  <w:style w:type="paragraph" w:styleId="Footer">
    <w:name w:val="footer"/>
    <w:basedOn w:val="Header"/>
    <w:link w:val="FooterChar"/>
    <w:rsid w:val="00B87AA7"/>
    <w:pPr>
      <w:jc w:val="center"/>
    </w:pPr>
    <w:rPr>
      <w:i/>
    </w:rPr>
  </w:style>
  <w:style w:type="paragraph" w:customStyle="1" w:styleId="B2">
    <w:name w:val="B2"/>
    <w:basedOn w:val="List2"/>
    <w:link w:val="B2Char"/>
    <w:rsid w:val="00B87AA7"/>
  </w:style>
  <w:style w:type="paragraph" w:customStyle="1" w:styleId="NF">
    <w:name w:val="NF"/>
    <w:basedOn w:val="NO"/>
    <w:rsid w:val="00B87AA7"/>
    <w:pPr>
      <w:keepNext/>
      <w:spacing w:after="0"/>
    </w:pPr>
    <w:rPr>
      <w:rFonts w:ascii="Arial" w:hAnsi="Arial"/>
      <w:sz w:val="18"/>
    </w:rPr>
  </w:style>
  <w:style w:type="paragraph" w:customStyle="1" w:styleId="NO">
    <w:name w:val="NO"/>
    <w:basedOn w:val="Normal"/>
    <w:link w:val="NOChar"/>
    <w:rsid w:val="00B87AA7"/>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B87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B87AA7"/>
    <w:pPr>
      <w:jc w:val="right"/>
    </w:pPr>
  </w:style>
  <w:style w:type="paragraph" w:customStyle="1" w:styleId="TAL">
    <w:name w:val="TAL"/>
    <w:basedOn w:val="Normal"/>
    <w:link w:val="TAL0"/>
    <w:rsid w:val="00B87AA7"/>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B87AA7"/>
    <w:pPr>
      <w:ind w:left="851"/>
    </w:pPr>
  </w:style>
  <w:style w:type="paragraph" w:styleId="ListNumber">
    <w:name w:val="List Number"/>
    <w:basedOn w:val="List"/>
    <w:rsid w:val="00B87AA7"/>
  </w:style>
  <w:style w:type="paragraph" w:customStyle="1" w:styleId="TAH">
    <w:name w:val="TAH"/>
    <w:basedOn w:val="TAC"/>
    <w:link w:val="TAHCar"/>
    <w:rsid w:val="00B87AA7"/>
    <w:rPr>
      <w:b/>
    </w:rPr>
  </w:style>
  <w:style w:type="paragraph" w:customStyle="1" w:styleId="TAC">
    <w:name w:val="TAC"/>
    <w:basedOn w:val="TAL"/>
    <w:link w:val="TACCar"/>
    <w:rsid w:val="00B87AA7"/>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B87A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87AA7"/>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B87AA7"/>
    <w:pPr>
      <w:spacing w:after="0"/>
    </w:pPr>
  </w:style>
  <w:style w:type="paragraph" w:customStyle="1" w:styleId="NW">
    <w:name w:val="NW"/>
    <w:basedOn w:val="NO"/>
    <w:rsid w:val="00B87AA7"/>
    <w:pPr>
      <w:spacing w:after="0"/>
    </w:pPr>
  </w:style>
  <w:style w:type="paragraph" w:customStyle="1" w:styleId="EW">
    <w:name w:val="EW"/>
    <w:basedOn w:val="EX"/>
    <w:rsid w:val="00B87AA7"/>
    <w:pPr>
      <w:spacing w:after="0"/>
    </w:pPr>
  </w:style>
  <w:style w:type="paragraph" w:styleId="TOC6">
    <w:name w:val="toc 6"/>
    <w:basedOn w:val="TOC5"/>
    <w:next w:val="Normal"/>
    <w:rsid w:val="00B87AA7"/>
    <w:pPr>
      <w:ind w:left="1985" w:hanging="1985"/>
    </w:pPr>
  </w:style>
  <w:style w:type="paragraph" w:styleId="TOC7">
    <w:name w:val="toc 7"/>
    <w:basedOn w:val="TOC6"/>
    <w:next w:val="Normal"/>
    <w:rsid w:val="00B87AA7"/>
    <w:pPr>
      <w:ind w:left="2268" w:hanging="2268"/>
    </w:pPr>
  </w:style>
  <w:style w:type="paragraph" w:styleId="ListBullet2">
    <w:name w:val="List Bullet 2"/>
    <w:basedOn w:val="ListBullet"/>
    <w:rsid w:val="00B87AA7"/>
    <w:pPr>
      <w:ind w:left="851"/>
    </w:pPr>
  </w:style>
  <w:style w:type="paragraph" w:styleId="ListBullet">
    <w:name w:val="List Bullet"/>
    <w:basedOn w:val="List"/>
    <w:rsid w:val="00B87AA7"/>
  </w:style>
  <w:style w:type="paragraph" w:customStyle="1" w:styleId="EditorsNote">
    <w:name w:val="Editor's Note"/>
    <w:aliases w:val="EN"/>
    <w:basedOn w:val="NO"/>
    <w:link w:val="EditorsNoteChar"/>
    <w:rsid w:val="00B87AA7"/>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B87AA7"/>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B87A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7A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7A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7A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87AA7"/>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B87A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87AA7"/>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B87A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87AA7"/>
    <w:pPr>
      <w:ind w:left="1135"/>
    </w:pPr>
  </w:style>
  <w:style w:type="paragraph" w:styleId="ListBullet4">
    <w:name w:val="List Bullet 4"/>
    <w:basedOn w:val="ListBullet3"/>
    <w:rsid w:val="00B87AA7"/>
    <w:pPr>
      <w:ind w:left="1418"/>
    </w:pPr>
  </w:style>
  <w:style w:type="paragraph" w:styleId="ListBullet5">
    <w:name w:val="List Bullet 5"/>
    <w:basedOn w:val="ListBullet4"/>
    <w:rsid w:val="00B87AA7"/>
    <w:pPr>
      <w:ind w:left="1702"/>
    </w:pPr>
  </w:style>
  <w:style w:type="paragraph" w:customStyle="1" w:styleId="ZTD">
    <w:name w:val="ZTD"/>
    <w:basedOn w:val="ZB"/>
    <w:rsid w:val="00B87AA7"/>
    <w:pPr>
      <w:framePr w:hRule="auto" w:wrap="notBeside" w:y="852"/>
    </w:pPr>
    <w:rPr>
      <w:i w:val="0"/>
      <w:sz w:val="40"/>
    </w:rPr>
  </w:style>
  <w:style w:type="paragraph" w:customStyle="1" w:styleId="ZV">
    <w:name w:val="ZV"/>
    <w:basedOn w:val="ZU"/>
    <w:rsid w:val="00B87AA7"/>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B87AA7"/>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lang w:eastAsia="ja-JP"/>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oleObject" Target="embeddings/Microsoft_Word_97_-_2003_Document.doc"/><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107</TotalTime>
  <Pages>1</Pages>
  <Words>69894</Words>
  <Characters>398399</Characters>
  <Application>Microsoft Office Word</Application>
  <DocSecurity>0</DocSecurity>
  <Lines>3319</Lines>
  <Paragraphs>934</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467359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4438</cp:lastModifiedBy>
  <cp:revision>24</cp:revision>
  <cp:lastPrinted>2008-11-20T16:42:00Z</cp:lastPrinted>
  <dcterms:created xsi:type="dcterms:W3CDTF">2021-04-11T16:58:00Z</dcterms:created>
  <dcterms:modified xsi:type="dcterms:W3CDTF">2021-09-29T10:00:00Z</dcterms:modified>
</cp:coreProperties>
</file>