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64838390"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64838391"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lastRenderedPageBreak/>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2277CFF6">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lastRenderedPageBreak/>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 xml:space="preserve">unless the PUSCH transmission </w:t>
      </w:r>
      <w:r w:rsidR="00126C7A" w:rsidRPr="008B58AB">
        <w:lastRenderedPageBreak/>
        <w:t>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 xml:space="preserve">-PUCCH, the UE is not expected to transmit either of subframe-PUSCH or </w:t>
      </w:r>
      <w:r w:rsidRPr="008640AD">
        <w:rPr>
          <w:lang w:eastAsia="zh-CN"/>
        </w:rPr>
        <w:lastRenderedPageBreak/>
        <w:t>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w:t>
      </w:r>
      <w:r w:rsidR="002D5CFD" w:rsidRPr="008B58AB">
        <w:rPr>
          <w:rFonts w:eastAsia="SimSun" w:hint="eastAsia"/>
          <w:lang w:eastAsia="zh-CN"/>
        </w:rPr>
        <w:lastRenderedPageBreak/>
        <w:t xml:space="preserve">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lastRenderedPageBreak/>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lastRenderedPageBreak/>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lastRenderedPageBreak/>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64838392"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64838393"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64838394"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64838395"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64838396"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64838397"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64838398"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64838399"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64838400"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64838401"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64838402"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64838403"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64838404"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64838405"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64838406"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64838407"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64838408"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64838409"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64838410"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64838411"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64838412"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64838413"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64838414"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64838415"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64838416"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64838417"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64838418"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64838419"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64838420"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64838421"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64838422"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64838423"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64838424"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64838425"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64838426"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64838427"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64838428"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64838429"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64838430"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64838431"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64838432"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64838433"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64838434"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64838435"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64838436"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75pt;height:12.75pt" o:ole="">
            <v:imagedata r:id="rId129" o:title=""/>
          </v:shape>
          <o:OLEObject Type="Embed" ProgID="Equation.3" ShapeID="_x0000_i1072" DrawAspect="Content" ObjectID="_1764838437"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64838438"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64838439"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64838440"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64838441"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64838442"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64838443"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64838444"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64838445"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64838446"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64838447"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64838448"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64838449"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64838450"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lastRenderedPageBreak/>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64838451"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64838452"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64838453"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64838454"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64838455"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64838456"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64838457"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64838458"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2.25pt;height:14.25pt" o:ole="">
            <v:imagedata r:id="rId168" o:title=""/>
          </v:shape>
          <o:OLEObject Type="Embed" ProgID="Equation.3" ShapeID="_x0000_i1094" DrawAspect="Content" ObjectID="_1764838459"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64838460"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64838461"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64838462"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64838463"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64838464"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64838465"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64838466"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64838467"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64838468"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64838469"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64838470"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64838471"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64838472"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64838473"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64838474"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64838475"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lastRenderedPageBreak/>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64838476"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64838477"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64838478"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64838479"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64838480"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64838481"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lastRenderedPageBreak/>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64838482"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64838483"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64838484" r:id="rId227"/>
        </w:object>
      </w:r>
    </w:p>
    <w:p w14:paraId="6A7A7672" w14:textId="77777777" w:rsidR="00CE423A" w:rsidRPr="008B58AB" w:rsidRDefault="004D32D8" w:rsidP="00CE423A">
      <w:pPr>
        <w:pStyle w:val="B1"/>
        <w:ind w:left="630" w:firstLine="0"/>
      </w:pPr>
      <w:r w:rsidRPr="008B58AB">
        <w:lastRenderedPageBreak/>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64838485"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64838486"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64838487"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64838488"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64838489"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64838490"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64838491"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64838492"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64838493"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64838494"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64838495"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64838496"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64838497"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64838498"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64838499"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64838500"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64838501"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64838502"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64838503"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64838504"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64838505"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64838506"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64838507"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64838508"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64838509"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64838510"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64838511"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64838512"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64838513"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64838514"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64838515"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64838516"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64838517"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64838518"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64838519"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64838520"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64838521"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64838522"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64838523"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64838524"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64838525"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64838526"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64838527"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64838528"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64838529"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64838530"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64838531"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64838532"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64838533"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64838534"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64838535"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64838536"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64838537"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64838538"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64838539"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64838540"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64838541"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64838542"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64838543"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64838544"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64838545"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64838546"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64838547"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64838548"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64838549"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64838550"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64838551"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64838552"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64838553"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64838554"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64838555"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64838556"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64838557"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64838558"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64838559"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64838560"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64838561"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64838562"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64838563"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64838564"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64838565"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64838566"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64838567"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64838568"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64838569"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64838570"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64838571"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64838572"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64838573"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64838574"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64838575"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64838576"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64838577"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64838578"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64838579"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64838580"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5pt;height:18.75pt" o:ole="">
            <v:imagedata r:id="rId532" o:title=""/>
          </v:shape>
          <o:OLEObject Type="Embed" ProgID="Equation.3" ShapeID="_x0000_i1216" DrawAspect="Content" ObjectID="_1764838581"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64838582"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64838583"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64838584"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64838585"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64838586"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64838587"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64838588"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64838589"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64838590"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64838591"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64838592"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64838593"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64838594"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64838595"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64838596"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64838597"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64838598"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64838599"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64838600"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64838601"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64838602"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64838603"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64838604"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64838605"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64838606"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64838607"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64838608"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64838609"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64838610"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64838611"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64838612"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64838613"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64838614"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64838615"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64838616"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64838617"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64838618"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64838619"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64838620"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64838621"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64838622"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64838623"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64838624"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64838625"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64838626"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64838627"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64838628"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64838629"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64838630"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64838631"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64838632"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64838633"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64838634"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64838635"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64838636"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64838637"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64838638"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64838639"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64838640"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64838641"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64838642"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64838643"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64838644"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64838645"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64838646"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64838647"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64838648"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64838649"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64838650"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64838651"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64838652"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64838653"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64838654"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64838655"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64838656"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64838657"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64838658"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64838659"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64838660"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64838661"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64838662"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64838663"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64838664"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64838665"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64838666"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64838667"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64838668"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64838669"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64838670"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64838671"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64838672"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64838673"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64838674"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64838675"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64838676"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64838677"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64838678"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64838679"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64838680"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64838681"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64838682"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64838683"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64838684"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64838685"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64838686"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64838687"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64838688"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64838689"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64838690"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64838691"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64838692"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64838693"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64838694"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64838695"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64838696"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64838697"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64838698"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64838699"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75pt;height:14.25pt" o:ole="">
            <v:imagedata r:id="rId941" o:title=""/>
          </v:shape>
          <o:OLEObject Type="Embed" ProgID="Equation.3" ShapeID="_x0000_i1335" DrawAspect="Content" ObjectID="_1764838700"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64838701"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64838702"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64838703"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64838704"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64838705"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64838706"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64838707"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64838708"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64838709"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64838710"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64838711"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64838712"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64838713"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64838714"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64838715"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64838716"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64838717"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64838718"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64838719"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64838720"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64838721"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64838722"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64838723"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64838724"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64838725"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64838726"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64838727"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64838728"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64838729"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64838730"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64838731"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64838732"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64838733"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64838734"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64838735"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64838736"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64838737"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64838738"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64838739"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64838740"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w:t>
      </w:r>
      <w:proofErr w:type="spellEnd"/>
      <w:r w:rsidRPr="008B58AB">
        <w:rPr>
          <w:i/>
          <w:sz w:val="19"/>
          <w:szCs w:val="19"/>
          <w:lang w:eastAsia="zh-CN"/>
        </w:rPr>
        <w:t>-ConfigIndexSubslot</w:t>
      </w:r>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64838741"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64838742"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64838743"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64838744"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64838745"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64838746"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64838747" r:id="rId1027"/>
        </w:object>
      </w:r>
      <w:r w:rsidR="00C2554A" w:rsidRPr="008B58AB">
        <w:rPr>
          <w:rFonts w:eastAsia="SimSun"/>
          <w:lang w:eastAsia="zh-CN"/>
        </w:rPr>
        <w:t>=1,</w:t>
      </w:r>
      <w:r w:rsidR="00C2554A" w:rsidRPr="008B58AB">
        <w:rPr>
          <w:rFonts w:eastAsia="SimSun" w:hint="eastAsia"/>
          <w:lang w:eastAsia="zh-CN"/>
        </w:rPr>
        <w:t xml:space="preserve"> where </w:t>
      </w:r>
      <w:r w:rsidR="00D9238C">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64838748"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64838749"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64838750"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64838751"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64838752"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64838753"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64838754"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64838755"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64838756"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64838757"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64838758"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64838759"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64838760"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64838761"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64838762"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64838763"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77777777"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5ECFBB8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proofErr w:type="spellStart"/>
      <w:r w:rsidRPr="00983044">
        <w:rPr>
          <w:i/>
          <w:iCs/>
        </w:rPr>
        <w:t>downlinkHARQ</w:t>
      </w:r>
      <w:proofErr w:type="spellEnd"/>
      <w:r w:rsidRPr="00983044">
        <w:rPr>
          <w:i/>
          <w:iCs/>
        </w:rPr>
        <w:t>-</w:t>
      </w:r>
      <w:proofErr w:type="spellStart"/>
      <w:r w:rsidRPr="00983044">
        <w:rPr>
          <w:i/>
          <w:iCs/>
        </w:rPr>
        <w:t>FeedbackDisabled</w:t>
      </w:r>
      <w:proofErr w:type="spellEnd"/>
      <w:r w:rsidRPr="00983044">
        <w:rPr>
          <w:i/>
          <w:iCs/>
        </w:rPr>
        <w:t>-DCI</w:t>
      </w:r>
      <w:r>
        <w:rPr>
          <w:rFonts w:eastAsia="SimSun"/>
        </w:rPr>
        <w:t xml:space="preserve"> and configured with 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29" w:name="_Hlk144432925"/>
      <w:r w:rsidRPr="00375F09">
        <w:rPr>
          <w:position w:val="-10"/>
        </w:rPr>
        <w:object w:dxaOrig="400" w:dyaOrig="340" w14:anchorId="1FA23451">
          <v:shape id="_x0000_i1400" type="#_x0000_t75" style="width:21.75pt;height:15pt" o:ole="">
            <v:imagedata r:id="rId1090" o:title=""/>
          </v:shape>
          <o:OLEObject Type="Embed" ProgID="Equation.DSMT4" ShapeID="_x0000_i1400" DrawAspect="Content" ObjectID="_1764838764" r:id="rId1091"/>
        </w:object>
      </w:r>
      <w:r w:rsidRPr="00237F39">
        <w:t xml:space="preserve"> </w:t>
      </w:r>
      <w:r>
        <w:t xml:space="preserve">is the number of </w:t>
      </w:r>
      <w:bookmarkStart w:id="30"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0"/>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29"/>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5pt" o:ole="">
            <v:imagedata r:id="rId1090" o:title=""/>
          </v:shape>
          <o:OLEObject Type="Embed" ProgID="Equation.DSMT4" ShapeID="_x0000_i1401" DrawAspect="Content" ObjectID="_1764838765"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70.5pt;height:19.5pt" o:ole="">
            <v:imagedata r:id="rId1086" o:title=""/>
          </v:shape>
          <o:OLEObject Type="Embed" ProgID="Equation.3" ShapeID="_x0000_i1402" DrawAspect="Content" ObjectID="_1764838766"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48.75pt;height:19.5pt" o:ole="">
            <v:imagedata r:id="rId1028" o:title=""/>
          </v:shape>
          <o:OLEObject Type="Embed" ProgID="Equation.3" ShapeID="_x0000_i1403" DrawAspect="Content" ObjectID="_1764838767"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lastRenderedPageBreak/>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3.75pt;height:18.75pt" o:ole="">
            <v:imagedata r:id="rId222" o:title=""/>
          </v:shape>
          <o:OLEObject Type="Embed" ProgID="Equation.3" ShapeID="_x0000_i1404" DrawAspect="Content" ObjectID="_1764838768"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2.75pt;height:12.75pt" o:ole="">
            <v:imagedata r:id="rId1096" o:title=""/>
          </v:shape>
          <o:OLEObject Type="Embed" ProgID="Equation.DSMT4" ShapeID="_x0000_i1405" DrawAspect="Content" ObjectID="_1764838769"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70.5pt;height:19.5pt" o:ole="">
            <v:imagedata r:id="rId1086" o:title=""/>
          </v:shape>
          <o:OLEObject Type="Embed" ProgID="Equation.3" ShapeID="_x0000_i1406" DrawAspect="Content" ObjectID="_1764838770"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48.75pt;height:19.5pt" o:ole="">
            <v:imagedata r:id="rId1028" o:title=""/>
          </v:shape>
          <o:OLEObject Type="Embed" ProgID="Equation.3" ShapeID="_x0000_i1407" DrawAspect="Content" ObjectID="_1764838771"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3.75pt;height:18.75pt" o:ole="">
            <v:imagedata r:id="rId222" o:title=""/>
          </v:shape>
          <o:OLEObject Type="Embed" ProgID="Equation.3" ShapeID="_x0000_i1408" DrawAspect="Content" ObjectID="_1764838772"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71.25pt;height:19.5pt" o:ole="">
            <v:imagedata r:id="rId1086" o:title=""/>
          </v:shape>
          <o:OLEObject Type="Embed" ProgID="Equation.3" ShapeID="_x0000_i1409" DrawAspect="Content" ObjectID="_1764838773"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48.75pt;height:19.5pt" o:ole="">
            <v:imagedata r:id="rId1028" o:title=""/>
          </v:shape>
          <o:OLEObject Type="Embed" ProgID="Equation.3" ShapeID="_x0000_i1410" DrawAspect="Content" ObjectID="_1764838774"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lastRenderedPageBreak/>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3pt;height:18.75pt" o:ole="">
            <v:imagedata r:id="rId222" o:title=""/>
          </v:shape>
          <o:OLEObject Type="Embed" ProgID="Equation.3" ShapeID="_x0000_i1411" DrawAspect="Content" ObjectID="_1764838775"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5pt" o:ole="">
            <v:imagedata r:id="rId1090" o:title=""/>
          </v:shape>
          <o:OLEObject Type="Embed" ProgID="Equation.DSMT4" ShapeID="_x0000_i1412" DrawAspect="Content" ObjectID="_1764838776"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71.25pt;height:21pt" o:ole="">
            <v:imagedata r:id="rId1086" o:title=""/>
          </v:shape>
          <o:OLEObject Type="Embed" ProgID="Equation.3" ShapeID="_x0000_i1413" DrawAspect="Content" ObjectID="_1764838777" r:id="rId1105"/>
        </w:object>
      </w:r>
      <w:r w:rsidRPr="005A49C4">
        <w:rPr>
          <w:rFonts w:hint="eastAsia"/>
          <w:lang w:eastAsia="zh-CN"/>
        </w:rPr>
        <w:t xml:space="preserve"> and </w:t>
      </w:r>
      <w:r w:rsidRPr="005A49C4">
        <w:rPr>
          <w:position w:val="-14"/>
        </w:rPr>
        <w:object w:dxaOrig="980" w:dyaOrig="400" w14:anchorId="5C935E5C">
          <v:shape id="_x0000_i1414" type="#_x0000_t75" style="width:48.75pt;height:21pt" o:ole="">
            <v:imagedata r:id="rId1028" o:title=""/>
          </v:shape>
          <o:OLEObject Type="Embed" ProgID="Equation.3" ShapeID="_x0000_i1414" DrawAspect="Content" ObjectID="_1764838778"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1"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1"/>
    </w:p>
    <w:p w14:paraId="5BA8DB91" w14:textId="77777777" w:rsidR="0093274D" w:rsidRPr="008B58AB" w:rsidRDefault="0093274D">
      <w:pPr>
        <w:pStyle w:val="Heading2"/>
        <w:rPr>
          <w:rFonts w:ascii="Times New Roman" w:eastAsia="SimSun" w:hAnsi="Times New Roman"/>
          <w:sz w:val="20"/>
          <w:lang w:eastAsia="zh-CN"/>
        </w:rPr>
      </w:pPr>
      <w:bookmarkStart w:id="32"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2"/>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5pt;height:14.25pt" o:ole="">
            <v:imagedata r:id="rId1107" o:title=""/>
          </v:shape>
          <o:OLEObject Type="Embed" ProgID="Equation.3" ShapeID="_x0000_i1415" DrawAspect="Content" ObjectID="_1764838779" r:id="rId1108"/>
        </w:object>
      </w:r>
      <w:r w:rsidRPr="008B58AB">
        <w:t xml:space="preserve"> (</w:t>
      </w:r>
      <w:r w:rsidRPr="008B58AB">
        <w:rPr>
          <w:position w:val="-10"/>
        </w:rPr>
        <w:object w:dxaOrig="300" w:dyaOrig="279" w14:anchorId="0918FE19">
          <v:shape id="_x0000_i1416" type="#_x0000_t75" style="width:15pt;height:14.25pt" o:ole="">
            <v:imagedata r:id="rId1107" o:title=""/>
          </v:shape>
          <o:OLEObject Type="Embed" ProgID="Equation.3" ShapeID="_x0000_i1416" DrawAspect="Content" ObjectID="_1764838780"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5.5pt;height:15pt" o:ole="">
            <v:imagedata r:id="rId1110" o:title=""/>
          </v:shape>
          <o:OLEObject Type="Embed" ProgID="Equation.DSMT4" ShapeID="_x0000_i1417" DrawAspect="Content" ObjectID="_1764838781"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5.5pt;height:15pt" o:ole="">
            <v:imagedata r:id="rId1110" o:title=""/>
          </v:shape>
          <o:OLEObject Type="Embed" ProgID="Equation.DSMT4" ShapeID="_x0000_i1418" DrawAspect="Content" ObjectID="_1764838782"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5.5pt;height:15pt" o:ole="">
            <v:imagedata r:id="rId1110" o:title=""/>
          </v:shape>
          <o:OLEObject Type="Embed" ProgID="Equation.DSMT4" ShapeID="_x0000_i1419" DrawAspect="Content" ObjectID="_1764838783"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3.75pt;height:15pt" o:ole="">
            <v:imagedata r:id="rId1117" o:title=""/>
          </v:shape>
          <o:OLEObject Type="Embed" ProgID="Equation.DSMT4" ShapeID="_x0000_i1420" DrawAspect="Content" ObjectID="_1764838784"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3.75pt;height:15pt" o:ole="">
            <v:imagedata r:id="rId1117" o:title=""/>
          </v:shape>
          <o:OLEObject Type="Embed" ProgID="Equation.DSMT4" ShapeID="_x0000_i1421" DrawAspect="Content" ObjectID="_1764838785"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2" type="#_x0000_t75" style="width:63.75pt;height:15pt" o:ole="">
            <v:imagedata r:id="rId1117" o:title=""/>
          </v:shape>
          <o:OLEObject Type="Embed" ProgID="Equation.DSMT4" ShapeID="_x0000_i1422" DrawAspect="Content" ObjectID="_1764838786" r:id="rId1122"/>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3" type="#_x0000_t75" style="width:24.75pt;height:12.75pt" o:ole="">
            <v:imagedata r:id="rId1123" o:title=""/>
          </v:shape>
          <o:OLEObject Type="Embed" ProgID="Equation.DSMT4" ShapeID="_x0000_i1423" DrawAspect="Content" ObjectID="_1764838787" r:id="rId1124"/>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3"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3"/>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4"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4"/>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5"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5"/>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6"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6"/>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6.75pt;height:12.75pt" o:ole="">
            <v:imagedata r:id="rId1125" o:title=""/>
          </v:shape>
          <o:OLEObject Type="Embed" ProgID="Equation.3" ShapeID="_x0000_i1424" DrawAspect="Content" ObjectID="_1764838788"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9.75pt;height:12.75pt" o:ole="">
            <v:imagedata r:id="rId1127" o:title=""/>
          </v:shape>
          <o:OLEObject Type="Embed" ProgID="Equation.3" ShapeID="_x0000_i1425" DrawAspect="Content" ObjectID="_1764838789"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6.75pt;height:12.75pt" o:ole="">
                  <v:imagedata r:id="rId1125" o:title=""/>
                </v:shape>
                <o:OLEObject Type="Embed" ProgID="Equation.3" ShapeID="_x0000_i1426" DrawAspect="Content" ObjectID="_1764838790"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9.75pt;height:12.75pt" o:ole="">
                  <v:imagedata r:id="rId1127" o:title=""/>
                </v:shape>
                <o:OLEObject Type="Embed" ProgID="Equation.3" ShapeID="_x0000_i1427" DrawAspect="Content" ObjectID="_1764838791"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2BFE02A6"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2E27A5" w:rsidRPr="00C000C2">
      <w:rPr>
        <w:rFonts w:ascii="Arial" w:hAnsi="Arial"/>
        <w:b/>
        <w:noProof/>
        <w:sz w:val="18"/>
        <w:lang w:eastAsia="en-US"/>
      </w:rPr>
      <w:t>V1</w:t>
    </w:r>
    <w:r w:rsidR="002E27A5">
      <w:rPr>
        <w:rFonts w:ascii="Arial" w:hAnsi="Arial"/>
        <w:b/>
        <w:noProof/>
        <w:sz w:val="18"/>
        <w:lang w:eastAsia="en-US"/>
      </w:rPr>
      <w:t>8</w:t>
    </w:r>
    <w:r w:rsidR="00A86177">
      <w:rPr>
        <w:rFonts w:ascii="Arial" w:hAnsi="Arial"/>
        <w:b/>
        <w:noProof/>
        <w:sz w:val="18"/>
        <w:lang w:eastAsia="en-US"/>
      </w:rPr>
      <w:t>.</w:t>
    </w:r>
    <w:r w:rsidR="00D9238C">
      <w:rPr>
        <w:rFonts w:ascii="Arial" w:hAnsi="Arial"/>
        <w:b/>
        <w:noProof/>
        <w:sz w:val="18"/>
        <w:lang w:eastAsia="en-US"/>
      </w:rPr>
      <w:t>1</w:t>
    </w:r>
    <w:r>
      <w:rPr>
        <w:rFonts w:ascii="Arial" w:hAnsi="Arial"/>
        <w:b/>
        <w:noProof/>
        <w:sz w:val="18"/>
        <w:lang w:eastAsia="en-US"/>
      </w:rPr>
      <w:t>.0 (</w:t>
    </w:r>
    <w:r w:rsidR="00AF2E98">
      <w:rPr>
        <w:rFonts w:ascii="Arial" w:hAnsi="Arial"/>
        <w:b/>
        <w:noProof/>
        <w:sz w:val="18"/>
        <w:lang w:eastAsia="en-US"/>
      </w:rPr>
      <w:t>2023</w:t>
    </w:r>
    <w:r>
      <w:rPr>
        <w:rFonts w:ascii="Arial" w:hAnsi="Arial"/>
        <w:b/>
        <w:noProof/>
        <w:sz w:val="18"/>
        <w:lang w:eastAsia="en-US"/>
      </w:rPr>
      <w:t>-</w:t>
    </w:r>
    <w:r w:rsidR="00D9238C">
      <w:rPr>
        <w:rFonts w:ascii="Arial" w:hAnsi="Arial"/>
        <w:b/>
        <w:noProof/>
        <w:sz w:val="18"/>
        <w:lang w:eastAsia="en-US"/>
      </w:rPr>
      <w:t>12</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69EA49EC"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2E27A5" w:rsidRPr="00426289">
      <w:rPr>
        <w:rFonts w:ascii="Arial" w:hAnsi="Arial"/>
        <w:b/>
        <w:noProof/>
        <w:sz w:val="18"/>
        <w:lang w:eastAsia="en-US"/>
      </w:rPr>
      <w:t>1</w:t>
    </w:r>
    <w:r w:rsidR="002E27A5">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103</Pages>
  <Words>43417</Words>
  <Characters>247481</Characters>
  <Application>Microsoft Office Word</Application>
  <DocSecurity>0</DocSecurity>
  <Lines>2062</Lines>
  <Paragraphs>580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290318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CR1442</cp:lastModifiedBy>
  <cp:revision>21</cp:revision>
  <cp:lastPrinted>2007-03-03T11:31:00Z</cp:lastPrinted>
  <dcterms:created xsi:type="dcterms:W3CDTF">2021-12-17T20:06:00Z</dcterms:created>
  <dcterms:modified xsi:type="dcterms:W3CDTF">2023-12-23T09:57:00Z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