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7777777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77777777"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0C8F590B" w14:textId="77777777"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25180832"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25180833"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25180834"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25180835"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25180836"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25180837"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25180838"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25180839"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25180840"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25180841"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25180842"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25180843"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25180844"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25180845"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25180846"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25180847"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25180848"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25180849"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25180850"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25180851"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25180852"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25180853"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25180854"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25180855"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25180856"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25180857"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25180858"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25180859"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25180860"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25180861"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25180862"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25180863"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25180864"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25180865"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25180866"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25180867"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25180868"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25180869"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25180870"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25180871"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25180872"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25180873"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25180874"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25180875"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25180876"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25180877"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25180878"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25180879"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25180880"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25180881"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25180882"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25180883"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25180884"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25180885"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25180886"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25180887"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25180888"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25180889"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25180890"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25180891"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25180892"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25180893"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25180894"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25180895"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25180896"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25180897"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25180898"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25180899"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25180900"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25180901"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25180902"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25180903"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25180904"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25180905"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25180906"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25180907"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25180908"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25180909"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25180910"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25180911"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25180912"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25180913"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25180914"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25180915"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25180916"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25180917"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25180918"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25180919"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25180920"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25180921"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25180922"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25180923"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25180924"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25180925"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25180926"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25180927"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25180928"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25180929"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25180930"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25180931"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25180932"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25180933"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25180934"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25180935"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25180936"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25180937"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25180938"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25180939"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25180940"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25180941"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25180942"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25180943"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25180944"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25180945"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25180946"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25180947"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25180948"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25180949"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25180950"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25180951"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25180952"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25180953"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25180954"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25180955"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25180956"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25180957"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25180958"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25180959"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25180960"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25180961"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25180962"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25180963"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25180964"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25180965"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25180966"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25180967"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25180968"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25180969"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25180970"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25180971"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25180972"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25180973"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25180974"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25180975"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25180976"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25180977"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25180978"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25180979"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25180980"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25180981"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25180982"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25180983"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25180984"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25180985"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25180986"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25180987"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25180988"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25180989"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25180990"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25180991"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25180992"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25180993"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25180994"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25180995"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4BE4038"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236113A2"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25180996"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25180997" r:id="rId441"/>
        </w:object>
      </w:r>
      <w:r w:rsidR="004D32D8" w:rsidRPr="008B58AB">
        <w:t xml:space="preserve">is determined according to higher layer configuration and Table 9.2-2. </w:t>
      </w:r>
    </w:p>
    <w:p w14:paraId="543C106F" w14:textId="528ED073"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25180998"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25180999"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25181000"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25181001"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25181002"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D470B38"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25181003"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25181004"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25181005"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25181006"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25181007"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25181008"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25181009"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25181010"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4D1AA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10789F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25181011"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25181012"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25181013"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34DA93ED"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25181014"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25181015"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25181016"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25181017"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25181018"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25181019"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25181020"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25181021"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25181022"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25181023"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25181024"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25181025"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25181026"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25181027"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25181028"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25181029"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25181030"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25181031"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25181032"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25181033"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25181034"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25181035"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25181036"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25181037"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25181038"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25181039"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25181040"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25181041"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25181042"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25181043"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25181044"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25181045"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25181046"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25181047"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25181048"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25181049"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25181050"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25181051"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25181052"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25181053"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25181054"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25181055"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25181056"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25181057"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25181058"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25181059"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25181060"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25181061"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25181062"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25181063"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25181064"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25181065"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25181066"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25181067"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25181068"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25181069"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25181070"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25181071"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25181072"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25181073"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25181074"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25181075"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25181076"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25181077"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25181078"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25181079"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25181080"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25181081"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25181082"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25181083"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25181084"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25181085"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25181086"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25181087"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25181088"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25181089"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25181090"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25181091"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25181092"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25181093"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25181094"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25181095"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25181096"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25181097"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25181098"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25181099"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25181100"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25181101"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25181102"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25181103"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25181104"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25181105"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25181106"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25181107"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25181108"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25181109"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25181110"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25181111"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25181112"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25181113"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25181114"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25181115"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25181116"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25181117"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25181118"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25181119"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25181120"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25181121"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25181122"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25181123"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25181124"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25181125"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25181126"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25181127"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25181128"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25181129"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25181130"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25181131"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25181132"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25181133"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25181134"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25181135"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25181136"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25181137"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25181138"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25181139"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25181140"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25181141"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25181142"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25181143"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25181144"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25181145"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25181146"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25181147"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25181148"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25181149"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25181150"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25181151"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25181152"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25181153"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25181154"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25181155"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25181156"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25181157"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25181158"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25181159"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25181160"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25181161"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25181162"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25181163"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25181164"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25181165"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25181166"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25181167"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25181168"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25181169"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25181170"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25181171"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25181172"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25181173"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25181174"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25181175"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25181176"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25181177"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25181178"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25181179"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25181180"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25181181"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25181182"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25181183"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25181184"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25181185"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25181186"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25181187"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25181188"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25181189"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25181190"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25181191"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25181192"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25181193"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25181194"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25181195"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25181196"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25181197"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25181198"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25181199"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25181200"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25181201"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25181202"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25181203"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25181204"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25181205"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25181206"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25181207"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25181208"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25181209"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25181210"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25181211"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25181212"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25181213"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25181214"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25181215"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25181216"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25181217"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25181218"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25181219"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25181220"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25181221"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25181222"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25181223"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25181224"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25181225"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25181226"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25181227"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25181228"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25181229"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25181230"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25181231"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25181232"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A86177">
      <w:headerReference w:type="default" r:id="rId1130"/>
      <w:footerReference w:type="default" r:id="rId1131"/>
      <w:footnotePr>
        <w:numRestart w:val="eachSect"/>
      </w:footnotePr>
      <w:pgSz w:w="11907" w:h="16840" w:code="9"/>
      <w:pgMar w:top="1416" w:right="1133" w:bottom="1133" w:left="1133" w:header="850" w:footer="340" w:gutter="0"/>
      <w:pgNumType w:start="3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7BF6F" w14:textId="77777777" w:rsidR="004E634A" w:rsidRDefault="004E634A">
      <w:r>
        <w:separator/>
      </w:r>
    </w:p>
  </w:endnote>
  <w:endnote w:type="continuationSeparator" w:id="0">
    <w:p w14:paraId="33182B6D" w14:textId="77777777" w:rsidR="004E634A" w:rsidRDefault="004E63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A2E28B" w14:textId="77777777" w:rsidR="004E634A" w:rsidRDefault="004E634A">
      <w:r>
        <w:separator/>
      </w:r>
    </w:p>
  </w:footnote>
  <w:footnote w:type="continuationSeparator" w:id="0">
    <w:p w14:paraId="105A2C3C" w14:textId="77777777" w:rsidR="004E634A" w:rsidRDefault="004E63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30435B8"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A82593">
      <w:rPr>
        <w:rFonts w:ascii="Arial" w:hAnsi="Arial"/>
        <w:b/>
        <w:noProof/>
        <w:sz w:val="18"/>
        <w:lang w:eastAsia="en-US"/>
      </w:rPr>
      <w:t>3</w:t>
    </w:r>
    <w:r>
      <w:rPr>
        <w:rFonts w:ascii="Arial" w:hAnsi="Arial"/>
        <w:b/>
        <w:noProof/>
        <w:sz w:val="18"/>
        <w:lang w:eastAsia="en-US"/>
      </w:rPr>
      <w:t>.0 (202</w:t>
    </w:r>
    <w:r w:rsidR="00D55658">
      <w:rPr>
        <w:rFonts w:ascii="Arial" w:hAnsi="Arial"/>
        <w:b/>
        <w:noProof/>
        <w:sz w:val="18"/>
        <w:lang w:eastAsia="en-US"/>
      </w:rPr>
      <w:t>2</w:t>
    </w:r>
    <w:r>
      <w:rPr>
        <w:rFonts w:ascii="Arial" w:hAnsi="Arial"/>
        <w:b/>
        <w:noProof/>
        <w:sz w:val="18"/>
        <w:lang w:eastAsia="en-US"/>
      </w:rPr>
      <w:t>-</w:t>
    </w:r>
    <w:r w:rsidR="009328A4">
      <w:rPr>
        <w:rFonts w:ascii="Arial" w:hAnsi="Arial"/>
        <w:b/>
        <w:noProof/>
        <w:sz w:val="18"/>
        <w:lang w:eastAsia="en-US"/>
      </w:rPr>
      <w:t>0</w:t>
    </w:r>
    <w:r w:rsidR="00A82593">
      <w:rPr>
        <w:rFonts w:ascii="Arial" w:hAnsi="Arial"/>
        <w:b/>
        <w:noProof/>
        <w:sz w:val="18"/>
        <w:lang w:eastAsia="en-US"/>
      </w:rPr>
      <w:t>9</w:t>
    </w:r>
    <w:r w:rsidRPr="00C000C2">
      <w:rPr>
        <w:rFonts w:ascii="Arial" w:hAnsi="Arial"/>
        <w:b/>
        <w:noProof/>
        <w:sz w:val="18"/>
        <w:lang w:eastAsia="en-US"/>
      </w:rPr>
      <w:t>)</w:t>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43304</Words>
  <Characters>246838</Characters>
  <Application>Microsoft Office Word</Application>
  <DocSecurity>0</DocSecurity>
  <Lines>2056</Lines>
  <Paragraphs>579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289563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1424r1</cp:lastModifiedBy>
  <cp:revision>10</cp:revision>
  <cp:lastPrinted>2007-03-03T11:31:00Z</cp:lastPrinted>
  <dcterms:created xsi:type="dcterms:W3CDTF">2021-12-17T20:06:00Z</dcterms:created>
  <dcterms:modified xsi:type="dcterms:W3CDTF">2022-09-20T09:54:00Z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