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25181138"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25181139"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725181140"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25181141"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25181142"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25181143"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25181144"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25181145"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25181146"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25181147"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25181148"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77777777"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7777777"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172C0A">
        <w:rPr>
          <w:i/>
          <w:iCs/>
          <w:color w:val="000000" w:themeColor="text1"/>
          <w:lang w:val="en-US"/>
        </w:rPr>
        <w:t>C</w:t>
      </w:r>
      <w:proofErr w:type="spellStart"/>
      <w:r w:rsidRPr="00172C0A">
        <w:rPr>
          <w:i/>
          <w:iCs/>
          <w:color w:val="000000" w:themeColor="text1"/>
        </w:rPr>
        <w:t>ellSpecificKoffset</w:t>
      </w:r>
      <w:proofErr w:type="spellEnd"/>
      <w:r>
        <w:rPr>
          <w:color w:val="000000" w:themeColor="text1"/>
          <w:sz w:val="22"/>
          <w:szCs w:val="22"/>
          <w:lang w:val="en-US"/>
        </w:rPr>
        <w:t xml:space="preserve"> </w:t>
      </w:r>
      <w:r>
        <w:t>provided by higher layers, and</w:t>
      </w:r>
    </w:p>
    <w:p w14:paraId="5F4EBB50" w14:textId="77777777"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000000"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75229A5"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996715">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00000000">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system information, as specified in 3GPP TS 36.331.</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 xml:space="preserve">the minimum </w:t>
      </w:r>
      <w:r w:rsidR="00B645EB" w:rsidRPr="0089546F">
        <w:lastRenderedPageBreak/>
        <w:t>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725181149"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725181150"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725181151"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725181152"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725181153"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725181154"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725181155"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725181156"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725181157"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725181158"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725181159"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725181160"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725181161"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725181162"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725181163"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725181164"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725181165"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725181166"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pt;height:19.5pt" o:ole="" o:preferrelative="f">
            <v:imagedata r:id="rId62" o:title=""/>
            <o:lock v:ext="edit" aspectratio="f"/>
          </v:shape>
          <o:OLEObject Type="Embed" ProgID="Equation.3" ShapeID="_x0000_i1055" DrawAspect="Content" ObjectID="_1725181167"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725181168"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725181169"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725181170"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725181171"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725181172"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725181173"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725181174"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725181175"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725181176"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725181177"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725181178"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725181179"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725181180"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725181181"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725181182"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725181183"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725181184"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725181185"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725181186"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725181187"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725181188"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725181189"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725181190"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725181191"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725181192"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725181193"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725181194"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725181195"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725181196"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725181197"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725181198"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725181199"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725181200"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725181201"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725181202"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725181203"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725181204"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725181205"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725181206"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725181207"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725181208"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725181209"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725181210"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725181211"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725181212"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725181213"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725181214"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725181215"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725181216"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725181217"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725181218"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725181219"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725181220"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725181221"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pt;height:15pt" o:ole="">
            <v:imagedata r:id="rId150" o:title=""/>
          </v:shape>
          <o:OLEObject Type="Embed" ProgID="Equation.3" ShapeID="_x0000_i1110" DrawAspect="Content" ObjectID="_1725181222"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725181223"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725181224"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725181225"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725181226"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725181227"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725181228"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pt;height:9pt" o:ole="">
            <v:imagedata r:id="rId66" o:title=""/>
          </v:shape>
          <o:OLEObject Type="Embed" ProgID="Equation.3" ShapeID="_x0000_i1117" DrawAspect="Content" ObjectID="_1725181229"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725181230"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725181231"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pt;height:26.25pt" o:ole="">
            <v:imagedata r:id="rId163" o:title=""/>
          </v:shape>
          <o:OLEObject Type="Embed" ProgID="Equation.3" ShapeID="_x0000_i1120" DrawAspect="Content" ObjectID="_1725181232"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725181233"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725181234"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725181235"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725181236"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725181237"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725181238"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725181239"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725181240"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725181241"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725181242"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pt;height:21pt" o:ole="">
            <v:imagedata r:id="rId183" o:title=""/>
          </v:shape>
          <o:OLEObject Type="Embed" ProgID="Equation.3" ShapeID="_x0000_i1131" DrawAspect="Content" ObjectID="_1725181243"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725181244"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725181245"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725181246"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725181247"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pt" o:ole="">
            <v:imagedata r:id="rId193" o:title=""/>
          </v:shape>
          <o:OLEObject Type="Embed" ProgID="Equation.DSMT4" ShapeID="_x0000_i1136" DrawAspect="Content" ObjectID="_1725181248"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725181249"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725181250"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725181251"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725181252"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725181253"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725181254"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725181255"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725181256"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725181257"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725181258"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725181259"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725181260"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725181261"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725181262"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725181263"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725181264"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725181265"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725181266"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725181267"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725181268"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1.75pt;height:15.75pt" o:ole="">
            <v:imagedata r:id="rId231" o:title=""/>
          </v:shape>
          <o:OLEObject Type="Embed" ProgID="Equation.3" ShapeID="_x0000_i1157" DrawAspect="Content" ObjectID="_1725181269"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2.5pt;height:16.5pt" o:ole="">
            <v:imagedata r:id="rId233" o:title=""/>
          </v:shape>
          <o:OLEObject Type="Embed" ProgID="Equation.3" ShapeID="_x0000_i1158" DrawAspect="Content" ObjectID="_1725181270"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725181271"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725181272"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8.25pt;height:15.75pt" o:ole="">
            <v:imagedata r:id="rId240" o:title=""/>
          </v:shape>
          <o:OLEObject Type="Embed" ProgID="Equation.3" ShapeID="_x0000_i1161" DrawAspect="Content" ObjectID="_1725181273"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725181274"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725181275"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77777777"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77777777"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Pr="00577779">
        <w:rPr>
          <w:i/>
          <w:color w:val="000000" w:themeColor="text1"/>
          <w:lang w:val="en-US"/>
        </w:rPr>
        <w:t>C</w:t>
      </w:r>
      <w:proofErr w:type="spellStart"/>
      <w:r w:rsidRPr="00577779">
        <w:rPr>
          <w:i/>
          <w:color w:val="000000" w:themeColor="text1"/>
        </w:rPr>
        <w:t>ellSpecificKoffset</w:t>
      </w:r>
      <w:proofErr w:type="spellEnd"/>
      <w:r>
        <w:rPr>
          <w:iCs/>
          <w:color w:val="000000" w:themeColor="text1"/>
          <w:sz w:val="22"/>
          <w:szCs w:val="22"/>
          <w:lang w:val="en-US"/>
        </w:rPr>
        <w:t xml:space="preserve"> </w:t>
      </w:r>
      <w:r>
        <w:t>provided by higher layers, and</w:t>
      </w:r>
    </w:p>
    <w:p w14:paraId="29315EB4" w14:textId="77777777"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Pr="00577779">
        <w:rPr>
          <w:i/>
          <w:color w:val="000000" w:themeColor="text1"/>
          <w:lang w:val="en-US"/>
        </w:rPr>
        <w:t>UE</w:t>
      </w:r>
      <w:proofErr w:type="spellStart"/>
      <w:r w:rsidRPr="00577779">
        <w:rPr>
          <w:i/>
          <w:color w:val="000000" w:themeColor="text1"/>
        </w:rPr>
        <w:t>SpecificKoffset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Pr="0023299F" w:rsidRDefault="00172449" w:rsidP="008525A9">
      <w:pPr>
        <w:pStyle w:val="B5"/>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25181276"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25181277"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25181278"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25181279"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25181280"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725181281"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725181282"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25181283"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25181284"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725181285"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25181286"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25181287"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25181288"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725181289"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725181290"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25181291"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25181292"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25181293"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25181294"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lastRenderedPageBreak/>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725181295"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725181296"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725181297"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725181298"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725181299"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25181300"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25181301"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725181302"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25181303"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25181304"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725181305"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25181306"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25181307"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25181308"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25181309"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725181310"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725181311"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725181312"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725181313"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25181314" r:id="rId301"/>
        </w:object>
      </w:r>
      <w:r w:rsidR="00347CA6">
        <w:t xml:space="preserve"> for the first </w:t>
      </w:r>
      <w:r w:rsidR="00347CA6">
        <w:lastRenderedPageBreak/>
        <w:t xml:space="preserve">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25181315"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725181316"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725181317"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25181318"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725181319"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725181320"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725181321"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725181322"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25181323"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725181324"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25181325"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725181326"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25181327"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725181328"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25181329"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725181330"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25181331"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725181332"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725181333"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725181334"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725181335"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25181336"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725181337"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25181338"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25181339"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25181340"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725181341"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7" o:title=""/>
          </v:shape>
          <o:OLEObject Type="Embed" ProgID="Equation.3" ShapeID="_x0000_i1230" DrawAspect="Content" ObjectID="_1725181342"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725181343"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725181344"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725181345"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725181346"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725181347"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725181348"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725181349"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725181350"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725181351"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725181352"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725181353"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725181354"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725181355"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725181356"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725181357"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lastRenderedPageBreak/>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725181358"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725181359"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725181360"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725181361"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725181362"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725181363"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725181364"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725181365"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725181366"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725181367"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lastRenderedPageBreak/>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725181368"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725181369"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725181370"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725181371"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725181372"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725181373"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725181374"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725181375"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725181376"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725181377"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725181378"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725181379"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725181380"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725181381"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725181382"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725181383"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725181384"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725181385"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725181386"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725181387"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725181388"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725181389"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725181390"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725181391"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725181392"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725181393"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725181394"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725181395"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725181396"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725181397"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725181398"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725181399"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725181400"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725181401"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725181402"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725181403"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725181404"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725181405"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725181406"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725181407"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725181408"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725181409"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pt;height:33pt" o:ole="">
            <v:imagedata r:id="rId430" o:title=""/>
          </v:shape>
          <o:OLEObject Type="Embed" ProgID="Equation.3" ShapeID="_x0000_i1298" DrawAspect="Content" ObjectID="_1725181410"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725181411"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725181412"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725181413"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725181414"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725181415"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725181416"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725181417"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725181418"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725181419"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725181420"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725181421"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725181422"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725181423"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725181424"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725181425"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725181426"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725181427"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725181428"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725181429"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725181430"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725181431"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725181432"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725181433"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725181434"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725181435"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725181436"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725181437"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725181438"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725181439"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725181440"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725181441"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725181442"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725181443"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725181444"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725181445"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725181446"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725181447"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725181448"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w:t>
      </w:r>
      <w:proofErr w:type="spellStart"/>
      <w:r>
        <w:t>ven</w:t>
      </w:r>
      <w:proofErr w:type="spellEnd"/>
      <w:r>
        <w:t xml:space="preserve">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725181449"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725181450"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725181451"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725181452"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725181453"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725181454"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725181455"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725181456"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725181457"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725181458"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725181459"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725181460"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725181461"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725181462"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725181463"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725181464"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725181465"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725181466" r:id="rId516"/>
        </w:object>
      </w:r>
      <w:r w:rsidRPr="0023299F">
        <w:t xml:space="preserve">, </w:t>
      </w:r>
      <w:r w:rsidR="00C0419D" w:rsidRPr="0023299F">
        <w:rPr>
          <w:position w:val="-10"/>
        </w:rPr>
        <w:object w:dxaOrig="540" w:dyaOrig="300" w14:anchorId="0EB5034E">
          <v:shape id="_x0000_i1355" type="#_x0000_t75" style="width:27pt;height:15pt" o:ole="">
            <v:imagedata r:id="rId517" o:title=""/>
          </v:shape>
          <o:OLEObject Type="Embed" ProgID="Equation.3" ShapeID="_x0000_i1355" DrawAspect="Content" ObjectID="_1725181467"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725181468"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725181469"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725181470"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725181471"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725181472"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2.25pt;height:22.5pt" o:ole="">
            <v:imagedata r:id="rId527" o:title=""/>
          </v:shape>
          <o:OLEObject Type="Embed" ProgID="Equation.3" ShapeID="_x0000_i1361" DrawAspect="Content" ObjectID="_1725181473"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725181474"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725181475" r:id="rId530"/>
        </w:object>
      </w:r>
      <w:r w:rsidRPr="0023299F">
        <w:t xml:space="preserve">, </w:t>
      </w:r>
      <w:r w:rsidR="00C0419D" w:rsidRPr="0023299F">
        <w:rPr>
          <w:position w:val="-10"/>
        </w:rPr>
        <w:object w:dxaOrig="540" w:dyaOrig="300" w14:anchorId="6AA66DBE">
          <v:shape id="_x0000_i1364" type="#_x0000_t75" style="width:27pt;height:15pt" o:ole="">
            <v:imagedata r:id="rId517" o:title=""/>
          </v:shape>
          <o:OLEObject Type="Embed" ProgID="Equation.3" ShapeID="_x0000_i1364" DrawAspect="Content" ObjectID="_1725181476"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725181477"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725181478"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725181479"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725181480"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725181481"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725181482"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725181483"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725181484"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725181485"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725181486"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725181487"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725181488"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725181489"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725181490"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725181491"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725181492"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89.25pt;height:37.5pt" o:ole="">
            <v:imagedata r:id="rId558" o:title=""/>
          </v:shape>
          <o:OLEObject Type="Embed" ProgID="Equation.3" ShapeID="_x0000_i1381" DrawAspect="Content" ObjectID="_1725181493"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725181494"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725181495"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725181496" r:id="rId563"/>
        </w:object>
      </w:r>
      <w:r w:rsidRPr="0023299F">
        <w:t xml:space="preserve">, </w:t>
      </w:r>
      <w:r w:rsidRPr="0023299F">
        <w:rPr>
          <w:position w:val="-10"/>
        </w:rPr>
        <w:object w:dxaOrig="540" w:dyaOrig="300" w14:anchorId="560CF912">
          <v:shape id="_x0000_i1385" type="#_x0000_t75" style="width:27pt;height:15pt" o:ole="">
            <v:imagedata r:id="rId517" o:title=""/>
          </v:shape>
          <o:OLEObject Type="Embed" ProgID="Equation.3" ShapeID="_x0000_i1385" DrawAspect="Content" ObjectID="_1725181497"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725181498"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725181499"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725181500"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725181501"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725181502"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725181503"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725181504"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725181505"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725181506"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725181507"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725181508"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725181509"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725181510" r:id="rId584"/>
        </w:object>
      </w:r>
      <w:r w:rsidRPr="0023299F">
        <w:t xml:space="preserve">, </w:t>
      </w:r>
      <w:r w:rsidRPr="0023299F">
        <w:rPr>
          <w:position w:val="-10"/>
        </w:rPr>
        <w:object w:dxaOrig="540" w:dyaOrig="300" w14:anchorId="215820C5">
          <v:shape id="_x0000_i1399" type="#_x0000_t75" style="width:27pt;height:15pt" o:ole="">
            <v:imagedata r:id="rId517" o:title=""/>
          </v:shape>
          <o:OLEObject Type="Embed" ProgID="Equation.3" ShapeID="_x0000_i1399" DrawAspect="Content" ObjectID="_1725181511"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725181512"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725181513"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725181514"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725181515"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725181516"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725181517"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89.25pt;height:37.5pt" o:ole="">
            <v:imagedata r:id="rId592" o:title=""/>
          </v:shape>
          <o:OLEObject Type="Embed" ProgID="Equation.3" ShapeID="_x0000_i1406" DrawAspect="Content" ObjectID="_1725181518"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725181519"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725181520"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725181521"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725181522"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725181523"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725181524"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725181525"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725181526"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725181527"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725181528"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725181529"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725181530"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725181531"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725181532"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725181533"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725181534"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725181535"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725181536"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725181537"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725181538"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725181539"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725181540"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725181541" r:id="rId621"/>
        </w:object>
      </w:r>
      <w:r w:rsidRPr="0023299F">
        <w:t xml:space="preserve">, </w:t>
      </w:r>
      <w:r w:rsidRPr="0023299F">
        <w:rPr>
          <w:position w:val="-10"/>
        </w:rPr>
        <w:object w:dxaOrig="540" w:dyaOrig="300" w14:anchorId="636E8DFC">
          <v:shape id="_x0000_i1430" type="#_x0000_t75" style="width:27pt;height:15pt" o:ole="">
            <v:imagedata r:id="rId517" o:title=""/>
          </v:shape>
          <o:OLEObject Type="Embed" ProgID="Equation.3" ShapeID="_x0000_i1430" DrawAspect="Content" ObjectID="_1725181542"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725181543"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725181544"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725181545"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725181546"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725181547"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725181548"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725181549"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725181550"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725181551"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725181552"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725181553"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725181554"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725181555"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725181556"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725181557"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725181558"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725181559"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725181560"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725181561"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725181562"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725181563"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725181564"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725181565"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725181566"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725181567"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725181568"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725181569"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725181570"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725181571"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725181572"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725181573"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725181574"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725181575"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725181576"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725181577"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725181578"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725181579"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725181580"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725181581"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725181582"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725181583"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725181584"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725181585"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725181586"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725181587"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7pt" o:ole="">
            <v:imagedata r:id="rId689" o:title=""/>
          </v:shape>
          <o:OLEObject Type="Embed" ProgID="Equation.3" ShapeID="_x0000_i1476" DrawAspect="Content" ObjectID="_1725181588"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725181589"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725181590"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725181591"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725181592"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pt;height:14.25pt" o:ole="">
            <v:imagedata r:id="rId698" o:title=""/>
          </v:shape>
          <o:OLEObject Type="Embed" ProgID="Equation.3" ShapeID="_x0000_i1481" DrawAspect="Content" ObjectID="_1725181593"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725181594"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725181595"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725181596"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725181597"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79.5pt;height:14.25pt" o:ole="">
            <v:imagedata r:id="rId708" o:title=""/>
          </v:shape>
          <o:OLEObject Type="Embed" ProgID="Equation.3" ShapeID="_x0000_i1486" DrawAspect="Content" ObjectID="_1725181598"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725181599"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725181600"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725181601"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725181602"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725181603"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725181604"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725181605"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725181606"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725181607"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725181608"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725181609"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725181610"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725181611"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725181612"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725181613"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725181614"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725181615"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725181616"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725181617"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725181618"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725181619"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725181620"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725181621"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725181622"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725181623"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725181624"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725181625"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725181626"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725181627"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725181628"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725181629"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725181630"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725181631"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725181632"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725181633"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725181634"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725181635"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725181636"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725181637"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725181638"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725181639"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725181640"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725181641"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725181642"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725181643"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725181644"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725181645"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75pt;height:18.75pt" o:ole="">
            <v:imagedata r:id="rId791" o:title=""/>
          </v:shape>
          <o:OLEObject Type="Embed" ProgID="Equation.3" ShapeID="_x0000_i1534" DrawAspect="Content" ObjectID="_1725181646"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9.5pt;height:19.5pt" o:ole="">
            <v:imagedata r:id="rId793" o:title=""/>
          </v:shape>
          <o:OLEObject Type="Embed" ProgID="Equation.3" ShapeID="_x0000_i1535" DrawAspect="Content" ObjectID="_1725181647"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725181648"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725181649"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725181650"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725181651"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725181652"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725181653"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725181654"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725181655"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pt;height:16.5pt" o:ole="">
            <v:imagedata r:id="rId807" o:title=""/>
          </v:shape>
          <o:OLEObject Type="Embed" ProgID="Equation.3" ShapeID="_x0000_i1544" DrawAspect="Content" ObjectID="_1725181656"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pt;height:15pt" o:ole="">
            <v:imagedata r:id="rId809" o:title=""/>
          </v:shape>
          <o:OLEObject Type="Embed" ProgID="Equation.3" ShapeID="_x0000_i1545" DrawAspect="Content" ObjectID="_1725181657"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725181658"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725181659"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725181660"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725181661"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725181662"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725181663"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725181664"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725181665"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725181666"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725181667"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7.5pt;height:21.75pt" o:ole="">
            <v:imagedata r:id="rId827" o:title=""/>
          </v:shape>
          <o:OLEObject Type="Embed" ProgID="Equation.3" ShapeID="_x0000_i1556" DrawAspect="Content" ObjectID="_1725181668"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725181669"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725181670"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725181671"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725181672"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725181673"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725181674"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725181675"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725181676"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725181677"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725181678"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725181679"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725181680"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725181681"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725181682"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725181683"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725181684"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725181685"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725181686"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725181687"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725181688"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725181689"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725181690"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725181691"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725181692"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725181693"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725181694"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725181695"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725181696"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725181697"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725181698"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725181699"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725181700"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725181701"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725181702"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725181703"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725181704"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725181705"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725181706"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725181707"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725181708"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725181709"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725181710"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725181711"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725181712"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725181713"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725181714"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725181715"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725181716"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725181717"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725181718"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725181719"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725181720"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725181721"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725181722"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725181723"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725181724"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725181725"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725181726"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725181727"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725181728"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725181729"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725181730"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725181731"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725181732"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725181733"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725181734"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725181735"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725181736"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725181737"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725181738"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725181739"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725181740"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725181741"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725181742"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725181743"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725181744"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725181745"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725181746"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725181747"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725181748"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725181749"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725181750"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725181751"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725181752"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725181753"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725181754"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725181755"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725181756"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725181757"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725181758"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725181759"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725181760"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725181761"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725181762"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725181763"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725181764"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725181765"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725181766"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725181767"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725181768"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725181769"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725181770"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725181771"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725181772"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725181773"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725181774"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725181775"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725181776"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725181777"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725181778"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725181779"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725181780"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725181781"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725181782"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725181783"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725181784"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725181785"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725181786"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725181787"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725181788"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725181789"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725181790"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725181791"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725181792"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725181793"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8.5pt;height:36.75pt" o:ole="">
            <v:imagedata r:id="rId1155" o:title=""/>
          </v:shape>
          <o:OLEObject Type="Embed" ProgID="Equation.3" ShapeID="_x0000_i1682" DrawAspect="Content" ObjectID="_1725181794"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725181795"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725181796"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725181797"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725181798"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725181799"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725181800"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725181801"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725181802"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725181803"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725181804"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725181805"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725181806"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725181807"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725181808"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725181809"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725181810"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725181811"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725181812"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725181813"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725181814"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725181815"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725181816"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725181817"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725181818"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725181819"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725181820"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725181821"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725181822"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725181823"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725181824"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725181825"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725181826"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725181827"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000000"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725181828"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725181829"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725181830"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725181831"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725181832"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725181833"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725181834"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725181835"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725181836"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725181837"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725181838"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725181839"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725181840"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725181841"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725181842"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725181843"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725181844"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79.5pt" o:ole="">
            <v:imagedata r:id="rId1284" o:title=""/>
          </v:shape>
          <o:OLEObject Type="Embed" ProgID="Equation.3" ShapeID="_x0000_i1733" DrawAspect="Content" ObjectID="_1725181845"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725181846"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725181847"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725181848"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725181849" r:id="rId1293"/>
        </w:object>
      </w:r>
      <w:r w:rsidRPr="0023299F">
        <w:t xml:space="preserve"> takes on one of the following values</w:t>
      </w:r>
      <w:r w:rsidRPr="0023299F">
        <w:rPr>
          <w:position w:val="-12"/>
        </w:rPr>
        <w:object w:dxaOrig="6660" w:dyaOrig="360" w14:anchorId="358437A0">
          <v:shape id="_x0000_i1738" type="#_x0000_t75" style="width:332.25pt;height:21.75pt" o:ole="">
            <v:imagedata r:id="rId1294" o:title=""/>
          </v:shape>
          <o:OLEObject Type="Embed" ProgID="Equation.3" ShapeID="_x0000_i1738" DrawAspect="Content" ObjectID="_1725181850"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725181851"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725181852"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725181853"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725181854"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725181855"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6FA7" w14:textId="77777777" w:rsidR="003F5AEB" w:rsidRDefault="003F5AEB">
      <w:r>
        <w:separator/>
      </w:r>
    </w:p>
  </w:endnote>
  <w:endnote w:type="continuationSeparator" w:id="0">
    <w:p w14:paraId="2D6AC673" w14:textId="77777777" w:rsidR="003F5AEB" w:rsidRDefault="003F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8E208" w14:textId="77777777" w:rsidR="003F5AEB" w:rsidRDefault="003F5AEB">
      <w:r>
        <w:separator/>
      </w:r>
    </w:p>
  </w:footnote>
  <w:footnote w:type="continuationSeparator" w:id="0">
    <w:p w14:paraId="561EC2AE" w14:textId="77777777" w:rsidR="003F5AEB" w:rsidRDefault="003F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6D5793B2"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8525A9">
      <w:rPr>
        <w:rFonts w:ascii="Arial" w:hAnsi="Arial"/>
        <w:b/>
        <w:noProof/>
        <w:sz w:val="18"/>
        <w:lang w:eastAsia="en-US"/>
      </w:rPr>
      <w:t>7.</w:t>
    </w:r>
    <w:r w:rsidR="00996715">
      <w:rPr>
        <w:rFonts w:ascii="Arial" w:hAnsi="Arial"/>
        <w:b/>
        <w:noProof/>
        <w:sz w:val="18"/>
        <w:lang w:eastAsia="en-US"/>
      </w:rPr>
      <w:t>3</w:t>
    </w:r>
    <w:r w:rsidR="00DB2586">
      <w:rPr>
        <w:rFonts w:ascii="Arial" w:hAnsi="Arial"/>
        <w:b/>
        <w:noProof/>
        <w:sz w:val="18"/>
        <w:lang w:eastAsia="en-US"/>
      </w:rPr>
      <w:t>.0</w:t>
    </w:r>
    <w:r>
      <w:rPr>
        <w:rFonts w:ascii="Arial" w:hAnsi="Arial"/>
        <w:b/>
        <w:noProof/>
        <w:sz w:val="18"/>
        <w:lang w:eastAsia="en-US"/>
      </w:rPr>
      <w:t xml:space="preserve"> (202</w:t>
    </w:r>
    <w:r w:rsidR="00923239">
      <w:rPr>
        <w:rFonts w:ascii="Arial" w:hAnsi="Arial"/>
        <w:b/>
        <w:noProof/>
        <w:sz w:val="18"/>
        <w:lang w:eastAsia="en-US"/>
      </w:rPr>
      <w:t>2</w:t>
    </w:r>
    <w:r>
      <w:rPr>
        <w:rFonts w:ascii="Arial" w:hAnsi="Arial"/>
        <w:b/>
        <w:noProof/>
        <w:sz w:val="18"/>
        <w:lang w:eastAsia="en-US"/>
      </w:rPr>
      <w:t>-</w:t>
    </w:r>
    <w:r w:rsidR="00F05A13">
      <w:rPr>
        <w:rFonts w:ascii="Arial" w:hAnsi="Arial"/>
        <w:b/>
        <w:noProof/>
        <w:sz w:val="18"/>
        <w:lang w:eastAsia="en-US"/>
      </w:rPr>
      <w:t>0</w:t>
    </w:r>
    <w:r w:rsidR="00996715">
      <w:rPr>
        <w:rFonts w:ascii="Arial" w:hAnsi="Arial"/>
        <w:b/>
        <w:noProof/>
        <w:sz w:val="18"/>
        <w:lang w:eastAsia="en-US"/>
      </w:rPr>
      <w:t>9</w:t>
    </w:r>
    <w:r w:rsidRPr="00C000C2">
      <w:rPr>
        <w:rFonts w:ascii="Arial" w:hAnsi="Arial"/>
        <w:b/>
        <w:noProof/>
        <w:sz w:val="18"/>
        <w:lang w:eastAsia="en-US"/>
      </w:rPr>
      <w:t>)</w:t>
    </w:r>
  </w:p>
  <w:p w14:paraId="0517FC85" w14:textId="79ACCADE"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8525A9">
      <w:rPr>
        <w:rFonts w:ascii="Arial" w:hAnsi="Arial"/>
        <w:b/>
        <w:noProof/>
        <w:sz w:val="18"/>
        <w:lang w:eastAsia="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713D"/>
    <w:rsid w:val="009178B6"/>
    <w:rsid w:val="009217FB"/>
    <w:rsid w:val="0092306D"/>
    <w:rsid w:val="00923239"/>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22367</Words>
  <Characters>127495</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1424r1</cp:lastModifiedBy>
  <cp:revision>19</cp:revision>
  <cp:lastPrinted>2007-03-03T11:31:00Z</cp:lastPrinted>
  <dcterms:created xsi:type="dcterms:W3CDTF">2021-06-21T17:55:00Z</dcterms:created>
  <dcterms:modified xsi:type="dcterms:W3CDTF">2022-09-20T09:48:00Z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