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7777777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77777777"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0C8F590B" w14:textId="77777777"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01281956"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01281957"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0128195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01281959"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0128196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01281961"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01281962"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0128196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01281964"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01281965"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01281966"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0128196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01281968"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01281969"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01281970"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01281971"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01281972"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01281973"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01281974"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01281975"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01281976"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0128197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01281978"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0128197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0128198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01281981"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0128198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01281983"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01281984"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0128198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01281986"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01281987"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01281988"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0128198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01281990"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01281991"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01281992"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01281993"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01281994"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01281995"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01281996"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0128199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01281998"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0128199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01282000"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01282001"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0128200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01282003"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01282004"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01282005"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01282006"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01282007"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01282008"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01282009"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01282010"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01282011"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01282012"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01282013"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01282014"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01282015"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0128201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0128201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01282018"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0128201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0128202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01282021"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0128202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01282023"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0128202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0128202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01282026"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01282027"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0128202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01282029"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01282030"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01282031"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01282032"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01282033"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01282034"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01282035"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01282036"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01282037"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0128203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01282039"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01282040"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0128204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0128204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01282043"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0128204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01282045"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0128204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0128204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01282048"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01282049"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01282050"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01282051"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01282052"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01282053"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01282054"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01282055"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01282056"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01282057"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01282058"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01282059"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01282060"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01282061"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01282062"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01282063"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01282064"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01282065"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01282066"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01282067"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01282068"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01282069"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01282070"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01282071"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01282072"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01282073"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01282074"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01282075"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01282076"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01282077"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01282078"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01282079"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01282080"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01282081"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01282082"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01282083"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01282084"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01282085"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01282086"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01282087"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01282088"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01282089"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01282090"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01282091"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01282092"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01282093"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01282094"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01282095"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01282096"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01282097"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01282098"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01282099"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01282100"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01282101"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01282102"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01282103"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01282104"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01282105"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01282106"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01282107"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01282108"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01282109"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01282110"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01282111"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01282112"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01282113"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01282114"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01282115"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01282116"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01282117"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01282118"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01282119"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4BE4038"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236113A2"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01282120"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01282121" r:id="rId441"/>
        </w:object>
      </w:r>
      <w:r w:rsidR="004D32D8" w:rsidRPr="008B58AB">
        <w:t xml:space="preserve">is determined according to higher layer configuration and Table 9.2-2. </w:t>
      </w:r>
    </w:p>
    <w:p w14:paraId="543C106F" w14:textId="528ED073"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01282122"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01282123"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01282124"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01282125"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01282126"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D470B38"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01282127"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01282128"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01282129"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01282130"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01282131"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01282132"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01282133"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01282134"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4D1AA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10789F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01282135"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01282136"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01282137"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34DA93ED"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01282138"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01282139"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01282140"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01282141"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01282142"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01282143"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01282144"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01282145"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01282146"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01282147"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01282148"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01282149"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01282150"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01282151"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01282152"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01282153"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01282154"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01282155"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01282156"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01282157"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01282158"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01282159"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01282160"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01282161"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01282162"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01282163"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01282164"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01282165"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01282166"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01282167"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01282168"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01282169"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01282170"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01282171"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01282172"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01282173"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01282174"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01282175"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01282176"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01282177"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01282178"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01282179"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01282180"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01282181"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01282182"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01282183"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01282184"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01282185"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01282186"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01282187"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01282188"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01282189"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01282190"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01282191"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01282192"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01282193"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01282194"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01282195"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01282196"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01282197"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01282198"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01282199"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01282200"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01282201"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01282202"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01282203"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01282204"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01282205"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01282206"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01282207"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01282208"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01282209"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01282210"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01282211"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01282212"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01282213"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01282214"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01282215"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01282216"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01282217"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01282218"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01282219"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01282220"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01282221"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01282222"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01282223"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01282224"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01282225"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01282226"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01282227"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01282228"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01282229"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01282230"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01282231"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01282232"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01282233"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01282234"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01282235"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01282236"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01282237"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01282238"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01282239"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01282240"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01282241"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01282242"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01282243"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01282244"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01282245"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01282246"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01282247"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01282248"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01282249"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01282250"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01282251"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01282252"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01282253"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01282254"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01282255"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01282256"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01282257"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01282258"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01282259"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01282260"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01282261"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01282262"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01282263"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01282264"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01282265"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01282266"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01282267"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01282268"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01282269"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01282270"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01282271"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01282272"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01282273"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01282274"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01282275"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01282276"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01282277"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01282278"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01282279"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01282280"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01282281"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01282282"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01282283"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01282284"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01282285"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01282286"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01282287"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01282288"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01282289"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01282290"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01282291"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01282292"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01282293"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01282294"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01282295"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01282296"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01282297"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01282298"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01282299"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01282300"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01282301"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01282302"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01282303"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01282304"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01282305"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01282306"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01282307"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01282308"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01282309"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01282310"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01282311"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01282312"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01282313" r:id="rId1027"/>
        </w:object>
      </w:r>
      <w:r w:rsidR="00C2554A" w:rsidRPr="008B58AB">
        <w:rPr>
          <w:rFonts w:eastAsia="SimSun"/>
          <w:lang w:eastAsia="zh-CN"/>
        </w:rPr>
        <w:t>=1,</w:t>
      </w:r>
      <w:r w:rsidR="00C2554A" w:rsidRPr="008B58AB">
        <w:rPr>
          <w:rFonts w:eastAsia="SimSun" w:hint="eastAsia"/>
          <w:lang w:eastAsia="zh-CN"/>
        </w:rPr>
        <w:t xml:space="preserve"> where </w:t>
      </w:r>
      <w:r w:rsidR="001D1E32">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01282314"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01282315"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01282316"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01282317"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01282318"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01282319"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01282320"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01282321"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01282322"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01282323"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01282324"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01282325"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01282326"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01282327"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01282328"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01282329"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01282330"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01282331"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01282332"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01282333"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01282334"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01282335"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01282336"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03866E20"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01282337"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4754A648"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00B31820">
        <w:rPr>
          <w:rFonts w:eastAsia="SimSun"/>
          <w:i/>
          <w:vertAlign w:val="subscript"/>
          <w:lang w:val="en-US" w:eastAsia="zh-CN"/>
        </w:rPr>
        <w:t xml:space="preserve"> </w:t>
      </w:r>
      <w:r w:rsidR="00B31820">
        <w:rPr>
          <w:rFonts w:eastAsia="SimSun"/>
          <w:i/>
          <w:lang w:val="en-US" w:eastAsia="zh-CN"/>
        </w:rPr>
        <w:t>-</w:t>
      </w:r>
      <w:proofErr w:type="spellStart"/>
      <w:r w:rsidR="00B31820">
        <w:rPr>
          <w:rFonts w:eastAsia="SimSun"/>
          <w:i/>
          <w:lang w:val="en-US" w:eastAsia="zh-CN"/>
        </w:rPr>
        <w:t>K</w:t>
      </w:r>
      <w:r w:rsidR="00B31820">
        <w:rPr>
          <w:rFonts w:eastAsia="SimSun"/>
          <w:i/>
          <w:vertAlign w:val="subscript"/>
          <w:lang w:val="en-US" w:eastAsia="zh-CN"/>
        </w:rPr>
        <w:t>offset</w:t>
      </w:r>
      <w:proofErr w:type="spellEnd"/>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01282338"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01282339"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4E49D4D4"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01282340"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01282341"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01282342"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01282343"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F615D8E"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01282344"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01282345"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01282346"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01282347"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01282348"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01282349"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01282350"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01282351"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01282352"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noProof w:val="0"/>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01282353"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01282354"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01282355"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01282356"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A86177">
      <w:headerReference w:type="default" r:id="rId1130"/>
      <w:footerReference w:type="default" r:id="rId1131"/>
      <w:footnotePr>
        <w:numRestart w:val="eachSect"/>
      </w:footnotePr>
      <w:pgSz w:w="11907" w:h="16840" w:code="9"/>
      <w:pgMar w:top="1416" w:right="1133" w:bottom="1133" w:left="1133" w:header="850" w:footer="340" w:gutter="0"/>
      <w:pgNumType w:start="3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514762" w14:textId="77777777" w:rsidR="001D1E32" w:rsidRDefault="001D1E32">
      <w:r>
        <w:separator/>
      </w:r>
    </w:p>
  </w:endnote>
  <w:endnote w:type="continuationSeparator" w:id="0">
    <w:p w14:paraId="5F3DF7EF" w14:textId="77777777" w:rsidR="001D1E32" w:rsidRDefault="001D1E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21002A87" w:usb1="090F0000" w:usb2="00000010"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3D1A8A" w14:textId="77777777" w:rsidR="001D1E32" w:rsidRDefault="001D1E32">
      <w:r>
        <w:separator/>
      </w:r>
    </w:p>
  </w:footnote>
  <w:footnote w:type="continuationSeparator" w:id="0">
    <w:p w14:paraId="095FD324" w14:textId="77777777" w:rsidR="001D1E32" w:rsidRDefault="001D1E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6D54ABD7"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7.0</w:t>
    </w:r>
    <w:r>
      <w:rPr>
        <w:rFonts w:ascii="Arial" w:hAnsi="Arial"/>
        <w:b/>
        <w:noProof/>
        <w:sz w:val="18"/>
        <w:lang w:eastAsia="en-US"/>
      </w:rPr>
      <w:t>.0 (2021-12</w:t>
    </w:r>
    <w:r w:rsidRPr="00C000C2">
      <w:rPr>
        <w:rFonts w:ascii="Arial" w:hAnsi="Arial"/>
        <w:b/>
        <w:noProof/>
        <w:sz w:val="18"/>
        <w:lang w:eastAsia="en-US"/>
      </w:rPr>
      <w:t>)</w:t>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6EF3"/>
    <w:rsid w:val="00683983"/>
    <w:rsid w:val="0068446C"/>
    <w:rsid w:val="00685BA3"/>
    <w:rsid w:val="00686007"/>
    <w:rsid w:val="00691357"/>
    <w:rsid w:val="0069301D"/>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103</Pages>
  <Words>43311</Words>
  <Characters>246878</Characters>
  <Application>Microsoft Office Word</Application>
  <DocSecurity>0</DocSecurity>
  <Lines>2057</Lines>
  <Paragraphs>579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CR0039</cp:lastModifiedBy>
  <cp:revision>2</cp:revision>
  <cp:lastPrinted>2007-03-03T11:31:00Z</cp:lastPrinted>
  <dcterms:created xsi:type="dcterms:W3CDTF">2021-12-17T20:06:00Z</dcterms:created>
  <dcterms:modified xsi:type="dcterms:W3CDTF">2021-12-17T20:06:00Z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