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29431" w14:textId="7130C437" w:rsidR="0093274D" w:rsidRPr="00E9040D" w:rsidRDefault="0093274D">
      <w:pPr>
        <w:pStyle w:val="ZA"/>
        <w:framePr w:wrap="notBeside"/>
      </w:pPr>
      <w:bookmarkStart w:id="0" w:name="page1"/>
      <w:r w:rsidRPr="00E9040D">
        <w:rPr>
          <w:sz w:val="64"/>
        </w:rPr>
        <w:t xml:space="preserve">3GPP TS 36.213 </w:t>
      </w:r>
      <w:r w:rsidR="000D2380" w:rsidRPr="00E9040D">
        <w:t>V1</w:t>
      </w:r>
      <w:r w:rsidR="000D2380">
        <w:t>7</w:t>
      </w:r>
      <w:r w:rsidR="000A3FF6">
        <w:t>.</w:t>
      </w:r>
      <w:r w:rsidR="000D2380">
        <w:t>0</w:t>
      </w:r>
      <w:r w:rsidR="00331BF3">
        <w:t>.</w:t>
      </w:r>
      <w:r w:rsidR="00CF0AB4">
        <w:t>0</w:t>
      </w:r>
      <w:r w:rsidR="00CF0AB4" w:rsidRPr="00E9040D">
        <w:t xml:space="preserve"> </w:t>
      </w:r>
      <w:r w:rsidRPr="00E9040D">
        <w:rPr>
          <w:sz w:val="32"/>
        </w:rPr>
        <w:t>(</w:t>
      </w:r>
      <w:r w:rsidR="004C6DF7" w:rsidRPr="00E9040D">
        <w:rPr>
          <w:sz w:val="32"/>
        </w:rPr>
        <w:t>20</w:t>
      </w:r>
      <w:r w:rsidR="004C6DF7">
        <w:rPr>
          <w:sz w:val="32"/>
        </w:rPr>
        <w:t>21</w:t>
      </w:r>
      <w:r w:rsidRPr="00E9040D">
        <w:rPr>
          <w:sz w:val="32"/>
        </w:rPr>
        <w:t>-</w:t>
      </w:r>
      <w:r w:rsidR="00CF0AB4">
        <w:rPr>
          <w:sz w:val="32"/>
        </w:rPr>
        <w:t>12</w:t>
      </w:r>
      <w:r w:rsidRPr="00E9040D">
        <w:rPr>
          <w:sz w:val="32"/>
        </w:rPr>
        <w:t>)</w:t>
      </w:r>
    </w:p>
    <w:p w14:paraId="350BD9D8" w14:textId="77777777" w:rsidR="0093274D" w:rsidRPr="00E9040D" w:rsidRDefault="0093274D">
      <w:pPr>
        <w:pStyle w:val="ZB"/>
        <w:framePr w:wrap="notBeside"/>
      </w:pPr>
      <w:r w:rsidRPr="00E9040D">
        <w:t>Technical Specification</w:t>
      </w:r>
    </w:p>
    <w:p w14:paraId="22B10D3B"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7D55537E" w14:textId="77777777" w:rsidR="0093274D" w:rsidRPr="00E9040D" w:rsidRDefault="0093274D">
      <w:pPr>
        <w:pStyle w:val="ZT"/>
        <w:framePr w:wrap="notBeside"/>
      </w:pPr>
      <w:r w:rsidRPr="00E9040D">
        <w:t>Technical Specification Group Radio Access Network;</w:t>
      </w:r>
    </w:p>
    <w:p w14:paraId="4D70F86B" w14:textId="77777777" w:rsidR="0093274D" w:rsidRPr="00E9040D" w:rsidRDefault="0093274D">
      <w:pPr>
        <w:pStyle w:val="ZT"/>
        <w:framePr w:wrap="notBeside"/>
      </w:pPr>
      <w:r w:rsidRPr="00E9040D">
        <w:t>Evolved Universal Terrestrial Radio Access (E-UTRA);</w:t>
      </w:r>
    </w:p>
    <w:p w14:paraId="01F6ED3A" w14:textId="77777777" w:rsidR="0093274D" w:rsidRPr="00E9040D" w:rsidRDefault="0093274D">
      <w:pPr>
        <w:pStyle w:val="ZT"/>
        <w:framePr w:wrap="notBeside"/>
      </w:pPr>
      <w:r w:rsidRPr="00E9040D">
        <w:t>Physical layer procedures</w:t>
      </w:r>
    </w:p>
    <w:p w14:paraId="78F78111" w14:textId="352B44C1" w:rsidR="0093274D" w:rsidRPr="00E9040D" w:rsidRDefault="0093274D">
      <w:pPr>
        <w:pStyle w:val="ZT"/>
        <w:framePr w:wrap="notBeside"/>
      </w:pPr>
      <w:r w:rsidRPr="00E9040D">
        <w:t>(</w:t>
      </w:r>
      <w:r w:rsidRPr="00E9040D">
        <w:rPr>
          <w:rStyle w:val="ZGSM"/>
        </w:rPr>
        <w:t xml:space="preserve">Release </w:t>
      </w:r>
      <w:r w:rsidR="000D2380" w:rsidRPr="00E9040D">
        <w:rPr>
          <w:rStyle w:val="ZGSM"/>
        </w:rPr>
        <w:t>1</w:t>
      </w:r>
      <w:r w:rsidR="000D2380">
        <w:rPr>
          <w:rStyle w:val="ZGSM"/>
        </w:rPr>
        <w:t>7</w:t>
      </w:r>
      <w:r w:rsidRPr="00E9040D">
        <w:t>)</w:t>
      </w:r>
    </w:p>
    <w:p w14:paraId="4A1F4F74" w14:textId="77777777" w:rsidR="0093274D" w:rsidRPr="00E9040D" w:rsidRDefault="0093274D">
      <w:pPr>
        <w:pStyle w:val="ZT"/>
        <w:framePr w:wrap="notBeside"/>
        <w:rPr>
          <w:i/>
          <w:sz w:val="28"/>
        </w:rPr>
      </w:pPr>
    </w:p>
    <w:p w14:paraId="2E3803A9" w14:textId="77777777" w:rsidR="00417BF9" w:rsidRPr="00235394" w:rsidRDefault="00FD31CB" w:rsidP="00417BF9">
      <w:pPr>
        <w:pStyle w:val="ZU"/>
        <w:framePr w:wrap="notBeside"/>
        <w:tabs>
          <w:tab w:val="right" w:pos="10206"/>
        </w:tabs>
        <w:jc w:val="left"/>
      </w:pPr>
      <w:r>
        <w:rPr>
          <w:i/>
        </w:rPr>
        <w:drawing>
          <wp:inline distT="0" distB="0" distL="0" distR="0" wp14:anchorId="5D7E4BA5" wp14:editId="5128E5E3">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2908135A" wp14:editId="35DB2E06">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5F1412A" w14:textId="77777777" w:rsidR="0093274D" w:rsidRPr="00E9040D" w:rsidRDefault="0093274D">
      <w:pPr>
        <w:pStyle w:val="ZU"/>
        <w:framePr w:wrap="notBeside"/>
        <w:tabs>
          <w:tab w:val="right" w:pos="10206"/>
        </w:tabs>
        <w:jc w:val="left"/>
      </w:pPr>
    </w:p>
    <w:p w14:paraId="035DA8C6"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B207677" w14:textId="77777777" w:rsidR="0093274D" w:rsidRPr="00E9040D" w:rsidRDefault="0093274D">
      <w:pPr>
        <w:pStyle w:val="ZV"/>
        <w:framePr w:wrap="notBeside"/>
      </w:pPr>
    </w:p>
    <w:p w14:paraId="676D9875" w14:textId="77777777" w:rsidR="0093274D" w:rsidRPr="00E9040D" w:rsidRDefault="0093274D"/>
    <w:bookmarkEnd w:id="0"/>
    <w:p w14:paraId="727EA98D" w14:textId="77777777" w:rsidR="0093274D" w:rsidRPr="00E9040D" w:rsidRDefault="0093274D">
      <w:pPr>
        <w:sectPr w:rsidR="0093274D" w:rsidRPr="00E9040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003B7964" w14:textId="77777777" w:rsidR="0093274D" w:rsidRPr="00E9040D" w:rsidRDefault="0093274D">
      <w:bookmarkStart w:id="1" w:name="page2"/>
    </w:p>
    <w:p w14:paraId="04ACABD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6F49785A"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709AF8B5" w14:textId="77777777" w:rsidR="0093274D" w:rsidRPr="00E9040D" w:rsidRDefault="0093274D">
      <w:pPr>
        <w:rPr>
          <w:lang w:val="en-US"/>
        </w:rPr>
      </w:pPr>
    </w:p>
    <w:p w14:paraId="044433EA"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7884AB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52A7E703" w14:textId="77777777" w:rsidR="0093274D" w:rsidRPr="00E9040D" w:rsidRDefault="0093274D">
      <w:pPr>
        <w:pStyle w:val="FP"/>
        <w:framePr w:wrap="notBeside" w:hAnchor="margin" w:yAlign="center"/>
        <w:ind w:left="2835" w:right="2835"/>
        <w:jc w:val="center"/>
        <w:rPr>
          <w:rFonts w:ascii="Arial" w:hAnsi="Arial"/>
          <w:sz w:val="18"/>
        </w:rPr>
      </w:pPr>
    </w:p>
    <w:p w14:paraId="0E563A54"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1D0872FF"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830693D"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244249BD"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1E13A5D0"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72CCE15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8EDE36E" w14:textId="77777777" w:rsidR="0093274D" w:rsidRPr="00E9040D" w:rsidRDefault="0093274D">
      <w:pPr>
        <w:rPr>
          <w:lang w:val="en-US"/>
        </w:rPr>
      </w:pPr>
    </w:p>
    <w:p w14:paraId="193AD38C"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0D25A82"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20E6ECFE" w14:textId="77777777" w:rsidR="0093274D" w:rsidRPr="00E9040D" w:rsidRDefault="0093274D">
      <w:pPr>
        <w:pStyle w:val="FP"/>
        <w:framePr w:wrap="notBeside" w:hAnchor="margin" w:yAlign="bottom"/>
        <w:jc w:val="center"/>
        <w:rPr>
          <w:noProof/>
        </w:rPr>
      </w:pPr>
    </w:p>
    <w:p w14:paraId="561E95DA" w14:textId="5D89F7B2" w:rsidR="0093274D" w:rsidRPr="00E9040D" w:rsidRDefault="0093274D">
      <w:pPr>
        <w:pStyle w:val="FP"/>
        <w:framePr w:wrap="notBeside" w:hAnchor="margin" w:yAlign="bottom"/>
        <w:jc w:val="center"/>
        <w:rPr>
          <w:noProof/>
          <w:sz w:val="18"/>
        </w:rPr>
      </w:pPr>
      <w:r w:rsidRPr="00E9040D">
        <w:rPr>
          <w:noProof/>
          <w:sz w:val="18"/>
        </w:rPr>
        <w:t xml:space="preserve">© </w:t>
      </w:r>
      <w:r w:rsidR="004C6DF7" w:rsidRPr="00E9040D">
        <w:rPr>
          <w:noProof/>
          <w:sz w:val="18"/>
        </w:rPr>
        <w:t>20</w:t>
      </w:r>
      <w:r w:rsidR="004C6DF7">
        <w:rPr>
          <w:noProof/>
          <w:sz w:val="18"/>
        </w:rPr>
        <w:t>21</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6E67BFC5"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1D34DC8F"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0FFE1452"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15E5460"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3AD79E66" w14:textId="77777777" w:rsidR="0093274D" w:rsidRPr="00E9040D" w:rsidRDefault="0093274D"/>
    <w:bookmarkEnd w:id="1"/>
    <w:p w14:paraId="7CE47961" w14:textId="77777777" w:rsidR="0093274D" w:rsidRPr="00E9040D" w:rsidRDefault="0093274D">
      <w:pPr>
        <w:pStyle w:val="TT"/>
      </w:pPr>
      <w:r w:rsidRPr="00E9040D">
        <w:br w:type="page"/>
      </w:r>
      <w:r w:rsidRPr="00E9040D">
        <w:lastRenderedPageBreak/>
        <w:t>Contents</w:t>
      </w:r>
    </w:p>
    <w:p w14:paraId="15E8E744" w14:textId="77777777" w:rsidR="001A63CF" w:rsidRDefault="005974BF">
      <w:pPr>
        <w:pStyle w:val="TOC1"/>
        <w:rPr>
          <w:rFonts w:asciiTheme="minorHAnsi" w:eastAsiaTheme="minorEastAsia" w:hAnsiTheme="minorHAnsi" w:cstheme="minorBidi"/>
          <w:szCs w:val="22"/>
        </w:rPr>
      </w:pPr>
      <w:r>
        <w:fldChar w:fldCharType="begin"/>
      </w:r>
      <w:r>
        <w:instrText xml:space="preserve"> TOC \o "1-9" </w:instrText>
      </w:r>
      <w:r>
        <w:fldChar w:fldCharType="separate"/>
      </w:r>
      <w:r w:rsidR="001A63CF">
        <w:t>Foreword</w:t>
      </w:r>
      <w:r w:rsidR="001A63CF">
        <w:tab/>
        <w:t>8</w:t>
      </w:r>
    </w:p>
    <w:p w14:paraId="22FCD9AC" w14:textId="41A24AD9" w:rsidR="001A63CF" w:rsidRDefault="001A63C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59375747" w14:textId="46E5C9AC" w:rsidR="001A63CF" w:rsidRDefault="001A63C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3B1C16AF" w14:textId="7A71F5AB" w:rsidR="001A63CF" w:rsidRDefault="001A63C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3F9F13E3" w14:textId="77777777" w:rsidR="001A63CF" w:rsidRDefault="001A63C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54CABCE9" w14:textId="77777777" w:rsidR="001A63CF" w:rsidRDefault="001A63C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00BE217F" w14:textId="408169D6" w:rsidR="001A63CF" w:rsidRDefault="001A63C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1917B95D" w14:textId="77777777" w:rsidR="001A63CF" w:rsidRDefault="001A63C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3E2EEF6A" w14:textId="77777777" w:rsidR="001A63CF" w:rsidRDefault="001A63C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29A3978E" w14:textId="77777777" w:rsidR="001A63CF" w:rsidRDefault="001A63C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03F9DCE2" w14:textId="77777777" w:rsidR="001A63CF" w:rsidRDefault="001A63C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239B89B8" w14:textId="77777777" w:rsidR="001A63CF" w:rsidRDefault="001A63C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20FF137D" w14:textId="77777777" w:rsidR="001A63CF" w:rsidRDefault="001A63C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749B6C5D" w14:textId="4971BF5F" w:rsidR="001A63CF" w:rsidRDefault="001A63C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09991058" w14:textId="77777777" w:rsidR="001A63CF" w:rsidRDefault="001A63C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5014AA74" w14:textId="77777777" w:rsidR="001A63CF" w:rsidRDefault="001A63C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14:paraId="43DBFD9B" w14:textId="77777777" w:rsidR="001A63CF" w:rsidRDefault="001A63CF">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699CF880" w14:textId="77777777" w:rsidR="001A63CF" w:rsidRDefault="001A63CF">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14:paraId="45F6347F" w14:textId="77777777" w:rsidR="001A63CF" w:rsidRDefault="001A63C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14:paraId="1148B87E" w14:textId="77777777" w:rsidR="001A63CF" w:rsidRDefault="001A63CF">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35</w:t>
      </w:r>
    </w:p>
    <w:p w14:paraId="2DDA70C6" w14:textId="77777777" w:rsidR="001A63CF" w:rsidRDefault="001A63CF">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14:paraId="30251BD8" w14:textId="77777777" w:rsidR="001A63CF" w:rsidRDefault="001A63CF">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14:paraId="1AAA04FD" w14:textId="77777777" w:rsidR="001A63CF" w:rsidRDefault="001A63CF">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3955C7">
        <w:rPr>
          <w:lang w:val="en-US"/>
        </w:rPr>
        <w:t xml:space="preserve"> for Type3 report</w:t>
      </w:r>
      <w:r>
        <w:tab/>
        <w:t>43</w:t>
      </w:r>
    </w:p>
    <w:p w14:paraId="078E1762" w14:textId="77777777" w:rsidR="001A63CF" w:rsidRDefault="001A63CF">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44</w:t>
      </w:r>
    </w:p>
    <w:p w14:paraId="7123CA4A" w14:textId="77777777" w:rsidR="001A63CF" w:rsidRDefault="001A63CF">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14:paraId="051461DC" w14:textId="77777777" w:rsidR="001A63CF" w:rsidRDefault="001A63CF">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14:paraId="79FAFAD4" w14:textId="77777777" w:rsidR="001A63CF" w:rsidRDefault="001A63CF">
      <w:pPr>
        <w:pStyle w:val="TOC3"/>
        <w:rPr>
          <w:rFonts w:asciiTheme="minorHAnsi" w:eastAsiaTheme="minorEastAsia" w:hAnsiTheme="minorHAnsi" w:cstheme="minorBidi"/>
          <w:sz w:val="22"/>
          <w:szCs w:val="22"/>
        </w:rPr>
      </w:pPr>
      <w:r>
        <w:t>5.1.4a</w:t>
      </w:r>
      <w:r>
        <w:rPr>
          <w:rFonts w:asciiTheme="minorHAnsi" w:eastAsiaTheme="minorEastAsia" w:hAnsiTheme="minorHAnsi" w:cstheme="minorBidi"/>
          <w:sz w:val="22"/>
          <w:szCs w:val="22"/>
        </w:rPr>
        <w:tab/>
      </w:r>
      <w:r>
        <w:t>Power allocation for dual active protocol stack</w:t>
      </w:r>
      <w:r>
        <w:tab/>
        <w:t>56</w:t>
      </w:r>
    </w:p>
    <w:p w14:paraId="2C7582EA" w14:textId="77777777" w:rsidR="001A63CF" w:rsidRDefault="001A63CF">
      <w:pPr>
        <w:pStyle w:val="TOC3"/>
        <w:rPr>
          <w:rFonts w:asciiTheme="minorHAnsi" w:eastAsiaTheme="minorEastAsia" w:hAnsiTheme="minorHAnsi" w:cstheme="minorBidi"/>
          <w:sz w:val="22"/>
          <w:szCs w:val="22"/>
        </w:rPr>
      </w:pPr>
      <w:r>
        <w:t>5.1.</w:t>
      </w:r>
      <w:r w:rsidRPr="003955C7">
        <w:rPr>
          <w:rFonts w:eastAsia="SimSun"/>
          <w:lang w:eastAsia="zh-CN"/>
        </w:rPr>
        <w:t>5</w:t>
      </w:r>
      <w:r>
        <w:rPr>
          <w:rFonts w:asciiTheme="minorHAnsi" w:eastAsiaTheme="minorEastAsia" w:hAnsiTheme="minorHAnsi" w:cstheme="minorBidi"/>
          <w:sz w:val="22"/>
          <w:szCs w:val="22"/>
        </w:rPr>
        <w:tab/>
      </w:r>
      <w:r>
        <w:t xml:space="preserve">Power allocation for </w:t>
      </w:r>
      <w:r w:rsidRPr="003955C7">
        <w:rPr>
          <w:rFonts w:eastAsia="SimSun"/>
          <w:lang w:eastAsia="zh-CN"/>
        </w:rPr>
        <w:t>PUCCH-SCell</w:t>
      </w:r>
      <w:r>
        <w:tab/>
        <w:t>56</w:t>
      </w:r>
    </w:p>
    <w:p w14:paraId="332C1410" w14:textId="77777777" w:rsidR="001A63CF" w:rsidRDefault="001A63C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57</w:t>
      </w:r>
    </w:p>
    <w:p w14:paraId="3D0A8779" w14:textId="77777777" w:rsidR="001A63CF" w:rsidRDefault="001A63CF">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eNodeB Relative Narrowband TX Power (RNTP) restrictions</w:t>
      </w:r>
      <w:r>
        <w:tab/>
        <w:t>60</w:t>
      </w:r>
    </w:p>
    <w:p w14:paraId="57FC08BE" w14:textId="69ED5B3A" w:rsidR="001A63CF" w:rsidRDefault="001A63C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14:paraId="7AE84E6A" w14:textId="77777777" w:rsidR="001A63CF" w:rsidRDefault="001A63C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14:paraId="3D154034" w14:textId="77777777" w:rsidR="001A63CF" w:rsidRDefault="001A63C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14:paraId="734CE2EE" w14:textId="77777777" w:rsidR="001A63CF" w:rsidRDefault="001A63C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14:paraId="67AAAEB5" w14:textId="7603B806" w:rsidR="001A63CF" w:rsidRDefault="001A63C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14:paraId="19FD457A" w14:textId="77777777" w:rsidR="001A63CF" w:rsidRDefault="001A63C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70</w:t>
      </w:r>
    </w:p>
    <w:p w14:paraId="245F0621" w14:textId="77777777" w:rsidR="001A63CF" w:rsidRDefault="001A63C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89</w:t>
      </w:r>
    </w:p>
    <w:p w14:paraId="6C7AEB4A" w14:textId="77777777" w:rsidR="001A63CF" w:rsidRDefault="001A63C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89</w:t>
      </w:r>
    </w:p>
    <w:p w14:paraId="42A164C7" w14:textId="77777777" w:rsidR="001A63CF" w:rsidRDefault="001A63C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90</w:t>
      </w:r>
    </w:p>
    <w:p w14:paraId="44A3F98A" w14:textId="77777777" w:rsidR="001A63CF" w:rsidRDefault="001A63C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90</w:t>
      </w:r>
    </w:p>
    <w:p w14:paraId="61A8F567" w14:textId="77777777" w:rsidR="001A63CF" w:rsidRDefault="001A63CF">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90</w:t>
      </w:r>
    </w:p>
    <w:p w14:paraId="29DB5B31" w14:textId="77777777" w:rsidR="001A63CF" w:rsidRDefault="001A63CF">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90</w:t>
      </w:r>
    </w:p>
    <w:p w14:paraId="5F463A6B" w14:textId="77777777" w:rsidR="001A63CF" w:rsidRDefault="001A63CF">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90</w:t>
      </w:r>
    </w:p>
    <w:p w14:paraId="243C0FFC" w14:textId="77777777" w:rsidR="001A63CF" w:rsidRDefault="001A63CF">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90</w:t>
      </w:r>
    </w:p>
    <w:p w14:paraId="2F3E0CB7" w14:textId="77777777" w:rsidR="001A63CF" w:rsidRDefault="001A63CF">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92</w:t>
      </w:r>
    </w:p>
    <w:p w14:paraId="7A7A9DF8" w14:textId="77777777" w:rsidR="001A63CF" w:rsidRDefault="001A63CF">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93</w:t>
      </w:r>
    </w:p>
    <w:p w14:paraId="4D0B3CF6" w14:textId="77777777" w:rsidR="001A63CF" w:rsidRDefault="001A63CF">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94</w:t>
      </w:r>
    </w:p>
    <w:p w14:paraId="432E8B99" w14:textId="77777777" w:rsidR="001A63CF" w:rsidRDefault="001A63CF">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97</w:t>
      </w:r>
    </w:p>
    <w:p w14:paraId="6BAE4B70" w14:textId="77777777" w:rsidR="001A63CF" w:rsidRDefault="001A63CF">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99</w:t>
      </w:r>
    </w:p>
    <w:p w14:paraId="1891063E" w14:textId="77777777" w:rsidR="001A63CF" w:rsidRDefault="001A63CF">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99</w:t>
      </w:r>
    </w:p>
    <w:p w14:paraId="0EA94A6C" w14:textId="77777777" w:rsidR="001A63CF" w:rsidRDefault="001A63CF">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101</w:t>
      </w:r>
    </w:p>
    <w:p w14:paraId="0F98D92B" w14:textId="77777777" w:rsidR="001A63CF" w:rsidRDefault="001A63CF">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104</w:t>
      </w:r>
    </w:p>
    <w:p w14:paraId="75D0087B" w14:textId="77777777" w:rsidR="001A63CF" w:rsidRDefault="001A63CF">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110</w:t>
      </w:r>
    </w:p>
    <w:p w14:paraId="48E249EC" w14:textId="77777777" w:rsidR="001A63CF" w:rsidRDefault="001A63CF">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115</w:t>
      </w:r>
    </w:p>
    <w:p w14:paraId="2C3ACAA9" w14:textId="77777777" w:rsidR="001A63CF" w:rsidRDefault="001A63CF">
      <w:pPr>
        <w:pStyle w:val="TOC5"/>
        <w:rPr>
          <w:rFonts w:asciiTheme="minorHAnsi" w:eastAsiaTheme="minorEastAsia" w:hAnsiTheme="minorHAnsi" w:cstheme="minorBidi"/>
          <w:sz w:val="22"/>
          <w:szCs w:val="22"/>
        </w:rPr>
      </w:pPr>
      <w:r>
        <w:lastRenderedPageBreak/>
        <w:t>7.1.7.2.2</w:t>
      </w:r>
      <w:r>
        <w:rPr>
          <w:rFonts w:asciiTheme="minorHAnsi" w:eastAsiaTheme="minorEastAsia" w:hAnsiTheme="minorHAnsi" w:cstheme="minorBidi"/>
          <w:sz w:val="22"/>
          <w:szCs w:val="22"/>
        </w:rPr>
        <w:tab/>
      </w:r>
      <w:r>
        <w:t>Transport blocks mapped to two-layer spatial multiplexing</w:t>
      </w:r>
      <w:r>
        <w:tab/>
        <w:t>124</w:t>
      </w:r>
    </w:p>
    <w:p w14:paraId="667D8CC2" w14:textId="77777777" w:rsidR="001A63CF" w:rsidRDefault="001A63CF">
      <w:pPr>
        <w:pStyle w:val="TOC5"/>
        <w:rPr>
          <w:rFonts w:asciiTheme="minorHAnsi" w:eastAsiaTheme="minorEastAsia" w:hAnsiTheme="minorHAnsi" w:cstheme="minorBidi"/>
          <w:sz w:val="22"/>
          <w:szCs w:val="22"/>
        </w:rPr>
      </w:pPr>
      <w:r>
        <w:t>7.1.7.2.3</w:t>
      </w:r>
      <w:r>
        <w:rPr>
          <w:rFonts w:asciiTheme="minorHAnsi" w:eastAsiaTheme="minorEastAsia" w:hAnsiTheme="minorHAnsi" w:cstheme="minorBidi"/>
          <w:sz w:val="22"/>
          <w:szCs w:val="22"/>
        </w:rPr>
        <w:tab/>
      </w:r>
      <w:r>
        <w:t>Transport blocks mapped for DCI Format 1C and DCI Format 6-2</w:t>
      </w:r>
      <w:r>
        <w:tab/>
        <w:t>124</w:t>
      </w:r>
    </w:p>
    <w:p w14:paraId="798DE6BC" w14:textId="77777777" w:rsidR="001A63CF" w:rsidRDefault="001A63CF">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125</w:t>
      </w:r>
    </w:p>
    <w:p w14:paraId="53D9A897" w14:textId="77777777" w:rsidR="001A63CF" w:rsidRDefault="001A63CF">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125</w:t>
      </w:r>
    </w:p>
    <w:p w14:paraId="60259114" w14:textId="77777777" w:rsidR="001A63CF" w:rsidRDefault="001A63CF">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126</w:t>
      </w:r>
    </w:p>
    <w:p w14:paraId="1C3B9F82" w14:textId="77777777" w:rsidR="001A63CF" w:rsidRDefault="001A63CF">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3955C7">
        <w:rPr>
          <w:i/>
        </w:rPr>
        <w:t>SystemInformationBlockType1-BR</w:t>
      </w:r>
      <w:r>
        <w:tab/>
        <w:t>127</w:t>
      </w:r>
    </w:p>
    <w:p w14:paraId="3662FFA4" w14:textId="77777777" w:rsidR="001A63CF" w:rsidRDefault="001A63CF">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3955C7">
        <w:rPr>
          <w:i/>
        </w:rPr>
        <w:t xml:space="preserve">ce-pdsch-maxBandwidth-config </w:t>
      </w:r>
      <w:r>
        <w:t xml:space="preserve">value </w:t>
      </w:r>
      <w:r w:rsidRPr="003955C7">
        <w:rPr>
          <w:rFonts w:cs="Arial"/>
          <w:lang w:eastAsia="zh-CN"/>
        </w:rPr>
        <w:t>of</w:t>
      </w:r>
      <w:r w:rsidRPr="003955C7">
        <w:rPr>
          <w:rFonts w:cs="Arial"/>
        </w:rPr>
        <w:t xml:space="preserve"> </w:t>
      </w:r>
      <w:r>
        <w:t xml:space="preserve">5 MHz or with </w:t>
      </w:r>
      <w:r w:rsidRPr="003955C7">
        <w:rPr>
          <w:i/>
        </w:rPr>
        <w:t>pdsch-MaxBandwidth-SC-MTCH</w:t>
      </w:r>
      <w:r>
        <w:t xml:space="preserve"> value of 24 PRBs</w:t>
      </w:r>
      <w:r>
        <w:tab/>
        <w:t>127</w:t>
      </w:r>
    </w:p>
    <w:p w14:paraId="0EF60003" w14:textId="77777777" w:rsidR="001A63CF" w:rsidRDefault="001A63CF">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127</w:t>
      </w:r>
    </w:p>
    <w:p w14:paraId="0E6B26DE" w14:textId="77777777" w:rsidR="001A63CF" w:rsidRDefault="001A63CF">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128</w:t>
      </w:r>
    </w:p>
    <w:p w14:paraId="3FBED9D5" w14:textId="77777777" w:rsidR="001A63CF" w:rsidRDefault="001A63CF">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128</w:t>
      </w:r>
    </w:p>
    <w:p w14:paraId="17B78949" w14:textId="77777777" w:rsidR="001A63CF" w:rsidRDefault="001A63CF">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130</w:t>
      </w:r>
    </w:p>
    <w:p w14:paraId="771A853D" w14:textId="77777777" w:rsidR="001A63CF" w:rsidRDefault="001A63CF">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131</w:t>
      </w:r>
    </w:p>
    <w:p w14:paraId="4F767F8D" w14:textId="77777777" w:rsidR="001A63CF" w:rsidRDefault="001A63C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133</w:t>
      </w:r>
    </w:p>
    <w:p w14:paraId="100830F2" w14:textId="77777777" w:rsidR="001A63CF" w:rsidRDefault="001A63C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143</w:t>
      </w:r>
    </w:p>
    <w:p w14:paraId="254A7CE5" w14:textId="77777777" w:rsidR="001A63CF" w:rsidRDefault="001A63CF">
      <w:pPr>
        <w:pStyle w:val="TOC3"/>
        <w:rPr>
          <w:rFonts w:asciiTheme="minorHAnsi" w:eastAsiaTheme="minorEastAsia" w:hAnsiTheme="minorHAnsi" w:cstheme="minorBidi"/>
          <w:sz w:val="22"/>
          <w:szCs w:val="22"/>
        </w:rPr>
      </w:pPr>
      <w:r w:rsidRPr="001A63CF">
        <w:t>7.2.2</w:t>
      </w:r>
      <w:r w:rsidRPr="001A63CF">
        <w:rPr>
          <w:rFonts w:asciiTheme="minorHAnsi" w:eastAsiaTheme="minorEastAsia" w:hAnsiTheme="minorHAnsi" w:cstheme="minorBidi"/>
          <w:sz w:val="22"/>
          <w:szCs w:val="22"/>
        </w:rPr>
        <w:tab/>
      </w:r>
      <w:r w:rsidRPr="003955C7">
        <w:rPr>
          <w:lang w:val="en-US"/>
        </w:rPr>
        <w:t>Periodic CSI Reporting using PUCCH</w:t>
      </w:r>
      <w:r>
        <w:tab/>
        <w:t>169</w:t>
      </w:r>
    </w:p>
    <w:p w14:paraId="35A633E2" w14:textId="77777777" w:rsidR="001A63CF" w:rsidRDefault="001A63CF">
      <w:pPr>
        <w:pStyle w:val="TOC3"/>
        <w:rPr>
          <w:rFonts w:asciiTheme="minorHAnsi" w:eastAsiaTheme="minorEastAsia" w:hAnsiTheme="minorHAnsi" w:cstheme="minorBidi"/>
          <w:sz w:val="22"/>
          <w:szCs w:val="22"/>
        </w:rPr>
      </w:pPr>
      <w:r w:rsidRPr="001A63CF">
        <w:t>7.2.3</w:t>
      </w:r>
      <w:r w:rsidRPr="001A63CF">
        <w:rPr>
          <w:rFonts w:asciiTheme="minorHAnsi" w:eastAsiaTheme="minorEastAsia" w:hAnsiTheme="minorHAnsi" w:cstheme="minorBidi"/>
          <w:sz w:val="22"/>
          <w:szCs w:val="22"/>
        </w:rPr>
        <w:tab/>
      </w:r>
      <w:r w:rsidRPr="003955C7">
        <w:rPr>
          <w:lang w:val="en-US"/>
        </w:rPr>
        <w:t>Channel Quality Indicator (CQI) definition</w:t>
      </w:r>
      <w:r>
        <w:tab/>
        <w:t>210</w:t>
      </w:r>
    </w:p>
    <w:p w14:paraId="44214503" w14:textId="77777777" w:rsidR="001A63CF" w:rsidRDefault="001A63C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224</w:t>
      </w:r>
    </w:p>
    <w:p w14:paraId="4B614ABF" w14:textId="77777777" w:rsidR="001A63CF" w:rsidRDefault="001A63C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252</w:t>
      </w:r>
    </w:p>
    <w:p w14:paraId="6E7D663D" w14:textId="77777777" w:rsidR="001A63CF" w:rsidRDefault="001A63CF">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254</w:t>
      </w:r>
    </w:p>
    <w:p w14:paraId="5BC81EBB" w14:textId="77777777" w:rsidR="001A63CF" w:rsidRDefault="001A63CF">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254</w:t>
      </w:r>
    </w:p>
    <w:p w14:paraId="274FCD6B" w14:textId="77777777" w:rsidR="001A63CF" w:rsidRDefault="001A63CF">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254</w:t>
      </w:r>
    </w:p>
    <w:p w14:paraId="3B884169" w14:textId="77777777" w:rsidR="001A63CF" w:rsidRDefault="001A63C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255</w:t>
      </w:r>
    </w:p>
    <w:p w14:paraId="7542342E" w14:textId="77777777" w:rsidR="001A63CF" w:rsidRDefault="001A63C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259</w:t>
      </w:r>
    </w:p>
    <w:p w14:paraId="07D8BD27" w14:textId="77777777" w:rsidR="001A63CF" w:rsidRDefault="001A63C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264</w:t>
      </w:r>
    </w:p>
    <w:p w14:paraId="20DD3F23" w14:textId="77777777" w:rsidR="001A63CF" w:rsidRDefault="001A63CF">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264</w:t>
      </w:r>
    </w:p>
    <w:p w14:paraId="62CBDD81" w14:textId="77777777" w:rsidR="001A63CF" w:rsidRDefault="001A63CF">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280</w:t>
      </w:r>
    </w:p>
    <w:p w14:paraId="41FD9C1E" w14:textId="77777777" w:rsidR="001A63CF" w:rsidRDefault="001A63C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287</w:t>
      </w:r>
    </w:p>
    <w:p w14:paraId="395B0736" w14:textId="77777777" w:rsidR="001A63CF" w:rsidRDefault="001A63C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289</w:t>
      </w:r>
    </w:p>
    <w:p w14:paraId="74307410" w14:textId="04EF030B" w:rsidR="001A63CF" w:rsidRDefault="001A63C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291</w:t>
      </w:r>
    </w:p>
    <w:p w14:paraId="01E174AA" w14:textId="77777777" w:rsidR="001A63CF" w:rsidRDefault="001A63CF">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292</w:t>
      </w:r>
    </w:p>
    <w:p w14:paraId="41455222" w14:textId="77777777" w:rsidR="001A63CF" w:rsidRDefault="001A63CF">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319</w:t>
      </w:r>
    </w:p>
    <w:p w14:paraId="1B6CBAEC" w14:textId="77777777" w:rsidR="001A63CF" w:rsidRDefault="001A63CF">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319</w:t>
      </w:r>
    </w:p>
    <w:p w14:paraId="354BAEAD" w14:textId="77777777" w:rsidR="001A63CF" w:rsidRDefault="001A63C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320</w:t>
      </w:r>
    </w:p>
    <w:p w14:paraId="3378EC81" w14:textId="77777777" w:rsidR="001A63CF" w:rsidRDefault="001A63C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320</w:t>
      </w:r>
    </w:p>
    <w:p w14:paraId="4115D98B" w14:textId="77777777" w:rsidR="001A63CF" w:rsidRDefault="001A63C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321</w:t>
      </w:r>
    </w:p>
    <w:p w14:paraId="7E478AAD" w14:textId="77777777" w:rsidR="001A63CF" w:rsidRDefault="001A63C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321</w:t>
      </w:r>
    </w:p>
    <w:p w14:paraId="199FFF3E" w14:textId="77777777" w:rsidR="001A63CF" w:rsidRDefault="001A63C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322</w:t>
      </w:r>
    </w:p>
    <w:p w14:paraId="2A0FB2AF" w14:textId="77777777" w:rsidR="001A63CF" w:rsidRDefault="001A63C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323</w:t>
      </w:r>
    </w:p>
    <w:p w14:paraId="3746B027" w14:textId="77777777" w:rsidR="001A63CF" w:rsidRDefault="001A63CF">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323</w:t>
      </w:r>
    </w:p>
    <w:p w14:paraId="2DE09412" w14:textId="77777777" w:rsidR="001A63CF" w:rsidRDefault="001A63CF">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324</w:t>
      </w:r>
    </w:p>
    <w:p w14:paraId="1B9D5075" w14:textId="77777777" w:rsidR="001A63CF" w:rsidRDefault="001A63CF">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326</w:t>
      </w:r>
    </w:p>
    <w:p w14:paraId="7D244AC7" w14:textId="77777777" w:rsidR="001A63CF" w:rsidRDefault="001A63CF">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338</w:t>
      </w:r>
    </w:p>
    <w:p w14:paraId="7455AFEC" w14:textId="77777777" w:rsidR="001A63CF" w:rsidRDefault="001A63CF">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340</w:t>
      </w:r>
    </w:p>
    <w:p w14:paraId="164AE5DA" w14:textId="77777777" w:rsidR="001A63CF" w:rsidRDefault="001A63CF">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340</w:t>
      </w:r>
    </w:p>
    <w:p w14:paraId="52608C13" w14:textId="77777777" w:rsidR="001A63CF" w:rsidRDefault="001A63C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341</w:t>
      </w:r>
    </w:p>
    <w:p w14:paraId="5CEA915D" w14:textId="77777777" w:rsidR="001A63CF" w:rsidRDefault="001A63C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341</w:t>
      </w:r>
    </w:p>
    <w:p w14:paraId="2DD77C2C" w14:textId="77777777" w:rsidR="001A63CF" w:rsidRDefault="001A63CF">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342</w:t>
      </w:r>
    </w:p>
    <w:p w14:paraId="3EC3603A" w14:textId="77777777" w:rsidR="001A63CF" w:rsidRDefault="001A63CF">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343</w:t>
      </w:r>
    </w:p>
    <w:p w14:paraId="684F6C68" w14:textId="77777777" w:rsidR="001A63CF" w:rsidRDefault="001A63CF">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343</w:t>
      </w:r>
    </w:p>
    <w:p w14:paraId="49FEBBBB" w14:textId="77777777" w:rsidR="001A63CF" w:rsidRDefault="001A63CF">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351</w:t>
      </w:r>
    </w:p>
    <w:p w14:paraId="4C74C8A1" w14:textId="77777777" w:rsidR="001A63CF" w:rsidRDefault="001A63CF">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358</w:t>
      </w:r>
    </w:p>
    <w:p w14:paraId="37419E35" w14:textId="77777777" w:rsidR="001A63CF" w:rsidRDefault="001A63CF">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362</w:t>
      </w:r>
    </w:p>
    <w:p w14:paraId="6B5F294C" w14:textId="77777777" w:rsidR="001A63CF" w:rsidRDefault="001A63CF">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362</w:t>
      </w:r>
    </w:p>
    <w:p w14:paraId="3CC044D7" w14:textId="3AC532E9" w:rsidR="001A63CF" w:rsidRDefault="001A63CF">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362</w:t>
      </w:r>
    </w:p>
    <w:p w14:paraId="371DCC3D" w14:textId="77777777" w:rsidR="001A63CF" w:rsidRDefault="001A63CF">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363</w:t>
      </w:r>
    </w:p>
    <w:p w14:paraId="0D311BBA" w14:textId="77777777" w:rsidR="001A63CF" w:rsidRDefault="001A63C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363</w:t>
      </w:r>
    </w:p>
    <w:p w14:paraId="300160B3" w14:textId="77777777" w:rsidR="001A63CF" w:rsidRDefault="001A63C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367</w:t>
      </w:r>
    </w:p>
    <w:p w14:paraId="3FE77A5C" w14:textId="77777777" w:rsidR="001A63CF" w:rsidRDefault="001A63C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370</w:t>
      </w:r>
    </w:p>
    <w:p w14:paraId="2E4DF244" w14:textId="77777777" w:rsidR="001A63CF" w:rsidRDefault="001A63CF">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EPDCCH assignment procedure</w:t>
      </w:r>
      <w:r>
        <w:tab/>
        <w:t>371</w:t>
      </w:r>
    </w:p>
    <w:p w14:paraId="7F53E22E" w14:textId="77777777" w:rsidR="001A63CF" w:rsidRDefault="001A63CF">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378</w:t>
      </w:r>
    </w:p>
    <w:p w14:paraId="501909DA" w14:textId="77777777" w:rsidR="001A63CF" w:rsidRDefault="001A63CF">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378</w:t>
      </w:r>
    </w:p>
    <w:p w14:paraId="6B9BD5DF" w14:textId="77777777" w:rsidR="001A63CF" w:rsidRDefault="001A63CF">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379</w:t>
      </w:r>
    </w:p>
    <w:p w14:paraId="5468B882" w14:textId="77777777" w:rsidR="001A63CF" w:rsidRDefault="001A63CF">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379</w:t>
      </w:r>
    </w:p>
    <w:p w14:paraId="507B2DAA" w14:textId="77777777" w:rsidR="001A63CF" w:rsidRDefault="001A63CF">
      <w:pPr>
        <w:pStyle w:val="TOC3"/>
        <w:rPr>
          <w:rFonts w:asciiTheme="minorHAnsi" w:eastAsiaTheme="minorEastAsia" w:hAnsiTheme="minorHAnsi" w:cstheme="minorBidi"/>
          <w:sz w:val="22"/>
          <w:szCs w:val="22"/>
        </w:rPr>
      </w:pPr>
      <w:r>
        <w:t>9.1.</w:t>
      </w:r>
      <w:r w:rsidRPr="003955C7">
        <w:rPr>
          <w:lang w:val="en-US"/>
        </w:rPr>
        <w:t>5</w:t>
      </w:r>
      <w:r>
        <w:rPr>
          <w:rFonts w:asciiTheme="minorHAnsi" w:eastAsiaTheme="minorEastAsia" w:hAnsiTheme="minorHAnsi" w:cstheme="minorBidi"/>
          <w:sz w:val="22"/>
          <w:szCs w:val="22"/>
        </w:rPr>
        <w:tab/>
      </w:r>
      <w:r w:rsidRPr="003955C7">
        <w:rPr>
          <w:lang w:val="en-US"/>
        </w:rPr>
        <w:t>M</w:t>
      </w:r>
      <w:r>
        <w:t>PDCCH assignment procedure</w:t>
      </w:r>
      <w:r>
        <w:tab/>
        <w:t>380</w:t>
      </w:r>
    </w:p>
    <w:p w14:paraId="2093B5D1" w14:textId="77777777" w:rsidR="001A63CF" w:rsidRDefault="001A63CF">
      <w:pPr>
        <w:pStyle w:val="TOC4"/>
        <w:rPr>
          <w:rFonts w:asciiTheme="minorHAnsi" w:eastAsiaTheme="minorEastAsia" w:hAnsiTheme="minorHAnsi" w:cstheme="minorBidi"/>
          <w:sz w:val="22"/>
          <w:szCs w:val="22"/>
        </w:rPr>
      </w:pPr>
      <w:r>
        <w:t>9.1.</w:t>
      </w:r>
      <w:r w:rsidRPr="003955C7">
        <w:rPr>
          <w:lang w:val="en-US"/>
        </w:rPr>
        <w:t>5</w:t>
      </w:r>
      <w:r>
        <w:t>.1</w:t>
      </w:r>
      <w:r>
        <w:rPr>
          <w:rFonts w:asciiTheme="minorHAnsi" w:eastAsiaTheme="minorEastAsia" w:hAnsiTheme="minorHAnsi" w:cstheme="minorBidi"/>
          <w:sz w:val="22"/>
          <w:szCs w:val="22"/>
        </w:rPr>
        <w:tab/>
      </w:r>
      <w:r w:rsidRPr="003955C7">
        <w:rPr>
          <w:lang w:val="en-US"/>
        </w:rPr>
        <w:t>M</w:t>
      </w:r>
      <w:r>
        <w:t>PDCCH starting position</w:t>
      </w:r>
      <w:r>
        <w:tab/>
        <w:t>388</w:t>
      </w:r>
    </w:p>
    <w:p w14:paraId="5DB2CB58" w14:textId="77777777" w:rsidR="001A63CF" w:rsidRDefault="001A63CF">
      <w:pPr>
        <w:pStyle w:val="TOC4"/>
        <w:rPr>
          <w:rFonts w:asciiTheme="minorHAnsi" w:eastAsiaTheme="minorEastAsia" w:hAnsiTheme="minorHAnsi" w:cstheme="minorBidi"/>
          <w:sz w:val="22"/>
          <w:szCs w:val="22"/>
        </w:rPr>
      </w:pPr>
      <w:r>
        <w:t>9.1.</w:t>
      </w:r>
      <w:r w:rsidRPr="003955C7">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3955C7">
        <w:rPr>
          <w:rFonts w:eastAsia="MS Mincho"/>
          <w:lang w:eastAsia="ja-JP"/>
        </w:rPr>
        <w:t>M</w:t>
      </w:r>
      <w:r>
        <w:t>PDCCH</w:t>
      </w:r>
      <w:r>
        <w:tab/>
        <w:t>388</w:t>
      </w:r>
    </w:p>
    <w:p w14:paraId="2F2FE68E" w14:textId="77777777" w:rsidR="001A63CF" w:rsidRDefault="001A63CF">
      <w:pPr>
        <w:pStyle w:val="TOC4"/>
        <w:rPr>
          <w:rFonts w:asciiTheme="minorHAnsi" w:eastAsiaTheme="minorEastAsia" w:hAnsiTheme="minorHAnsi" w:cstheme="minorBidi"/>
          <w:sz w:val="22"/>
          <w:szCs w:val="22"/>
        </w:rPr>
      </w:pPr>
      <w:r>
        <w:t>9.1.</w:t>
      </w:r>
      <w:r w:rsidRPr="003955C7">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3955C7">
        <w:rPr>
          <w:rFonts w:eastAsia="MS Mincho"/>
          <w:lang w:val="en-US"/>
        </w:rPr>
        <w:t xml:space="preserve"> ACK/fallback procedure</w:t>
      </w:r>
      <w:r>
        <w:tab/>
        <w:t>388</w:t>
      </w:r>
    </w:p>
    <w:p w14:paraId="5BACAB87" w14:textId="77777777" w:rsidR="001A63CF" w:rsidRDefault="001A63C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388</w:t>
      </w:r>
    </w:p>
    <w:p w14:paraId="0A3D4100" w14:textId="77777777" w:rsidR="001A63CF" w:rsidRDefault="001A63CF">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390</w:t>
      </w:r>
    </w:p>
    <w:p w14:paraId="6AF34024" w14:textId="77777777" w:rsidR="001A63CF" w:rsidRDefault="001A63CF">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390</w:t>
      </w:r>
    </w:p>
    <w:p w14:paraId="10F08630" w14:textId="77777777" w:rsidR="001A63CF" w:rsidRDefault="001A63CF">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391</w:t>
      </w:r>
    </w:p>
    <w:p w14:paraId="7658A27F" w14:textId="77777777" w:rsidR="001A63CF" w:rsidRDefault="001A63CF">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391</w:t>
      </w:r>
    </w:p>
    <w:p w14:paraId="415ED1C8" w14:textId="77777777" w:rsidR="001A63CF" w:rsidRDefault="001A63CF">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392</w:t>
      </w:r>
    </w:p>
    <w:p w14:paraId="6DA2B201" w14:textId="77777777" w:rsidR="001A63CF" w:rsidRDefault="001A63CF">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394</w:t>
      </w:r>
    </w:p>
    <w:p w14:paraId="1593D417" w14:textId="77777777" w:rsidR="001A63CF" w:rsidRDefault="001A63CF">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395</w:t>
      </w:r>
    </w:p>
    <w:p w14:paraId="633C366B" w14:textId="3EC6F84F" w:rsidR="001A63CF" w:rsidRDefault="001A63CF">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396</w:t>
      </w:r>
    </w:p>
    <w:p w14:paraId="18008C54" w14:textId="77777777" w:rsidR="001A63CF" w:rsidRDefault="001A63CF">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397</w:t>
      </w:r>
    </w:p>
    <w:p w14:paraId="681423BE" w14:textId="77777777" w:rsidR="001A63CF" w:rsidRDefault="001A63C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402</w:t>
      </w:r>
    </w:p>
    <w:p w14:paraId="67AC16D3" w14:textId="77777777" w:rsidR="001A63CF" w:rsidRDefault="001A63C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409</w:t>
      </w:r>
    </w:p>
    <w:p w14:paraId="4FF47E95" w14:textId="77777777" w:rsidR="001A63CF" w:rsidRDefault="001A63CF">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409</w:t>
      </w:r>
    </w:p>
    <w:p w14:paraId="71A9037A" w14:textId="77777777" w:rsidR="001A63CF" w:rsidRDefault="001A63CF">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413</w:t>
      </w:r>
    </w:p>
    <w:p w14:paraId="7BF747FE" w14:textId="77777777" w:rsidR="001A63CF" w:rsidRDefault="001A63CF">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413</w:t>
      </w:r>
    </w:p>
    <w:p w14:paraId="5891D209" w14:textId="77777777" w:rsidR="001A63CF" w:rsidRDefault="001A63CF">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416</w:t>
      </w:r>
    </w:p>
    <w:p w14:paraId="6D33795C" w14:textId="77777777" w:rsidR="001A63CF" w:rsidRDefault="001A63CF">
      <w:pPr>
        <w:pStyle w:val="TOC5"/>
        <w:rPr>
          <w:rFonts w:asciiTheme="minorHAnsi" w:eastAsiaTheme="minorEastAsia" w:hAnsiTheme="minorHAnsi" w:cstheme="minorBidi"/>
          <w:sz w:val="22"/>
          <w:szCs w:val="22"/>
        </w:rPr>
      </w:pPr>
      <w:r>
        <w:t>10.1.2.2.</w:t>
      </w:r>
      <w:r w:rsidRPr="003955C7">
        <w:rPr>
          <w:rFonts w:eastAsia="SimSun"/>
          <w:lang w:eastAsia="zh-CN"/>
        </w:rPr>
        <w:t>3</w:t>
      </w:r>
      <w:r>
        <w:rPr>
          <w:rFonts w:asciiTheme="minorHAnsi" w:eastAsiaTheme="minorEastAsia" w:hAnsiTheme="minorHAnsi" w:cstheme="minorBidi"/>
          <w:sz w:val="22"/>
          <w:szCs w:val="22"/>
        </w:rPr>
        <w:tab/>
      </w:r>
      <w:r>
        <w:t xml:space="preserve">PUCCH format </w:t>
      </w:r>
      <w:r w:rsidRPr="003955C7">
        <w:rPr>
          <w:rFonts w:eastAsia="SimSun"/>
          <w:lang w:eastAsia="zh-CN"/>
        </w:rPr>
        <w:t>4</w:t>
      </w:r>
      <w:r>
        <w:t xml:space="preserve"> HARQ-ACK procedure</w:t>
      </w:r>
      <w:r>
        <w:tab/>
        <w:t>418</w:t>
      </w:r>
    </w:p>
    <w:p w14:paraId="6AC3B34F" w14:textId="77777777" w:rsidR="001A63CF" w:rsidRDefault="001A63CF">
      <w:pPr>
        <w:pStyle w:val="TOC5"/>
        <w:rPr>
          <w:rFonts w:asciiTheme="minorHAnsi" w:eastAsiaTheme="minorEastAsia" w:hAnsiTheme="minorHAnsi" w:cstheme="minorBidi"/>
          <w:sz w:val="22"/>
          <w:szCs w:val="22"/>
        </w:rPr>
      </w:pPr>
      <w:r>
        <w:t>10.1.2.2.</w:t>
      </w:r>
      <w:r w:rsidRPr="003955C7">
        <w:rPr>
          <w:rFonts w:eastAsia="SimSun"/>
          <w:lang w:eastAsia="zh-CN"/>
        </w:rPr>
        <w:t>4</w:t>
      </w:r>
      <w:r>
        <w:rPr>
          <w:rFonts w:asciiTheme="minorHAnsi" w:eastAsiaTheme="minorEastAsia" w:hAnsiTheme="minorHAnsi" w:cstheme="minorBidi"/>
          <w:sz w:val="22"/>
          <w:szCs w:val="22"/>
        </w:rPr>
        <w:tab/>
      </w:r>
      <w:r>
        <w:t xml:space="preserve">PUCCH format </w:t>
      </w:r>
      <w:r w:rsidRPr="003955C7">
        <w:rPr>
          <w:rFonts w:eastAsia="SimSun"/>
          <w:lang w:eastAsia="zh-CN"/>
        </w:rPr>
        <w:t>5</w:t>
      </w:r>
      <w:r>
        <w:t xml:space="preserve"> HARQ-ACK procedure</w:t>
      </w:r>
      <w:r>
        <w:tab/>
        <w:t>421</w:t>
      </w:r>
    </w:p>
    <w:p w14:paraId="70C2C553" w14:textId="77777777" w:rsidR="001A63CF" w:rsidRDefault="001A63C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422</w:t>
      </w:r>
    </w:p>
    <w:p w14:paraId="7B18E301" w14:textId="77777777" w:rsidR="001A63CF" w:rsidRDefault="001A63CF">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424</w:t>
      </w:r>
    </w:p>
    <w:p w14:paraId="04C9A643" w14:textId="77777777" w:rsidR="001A63CF" w:rsidRDefault="001A63CF">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438</w:t>
      </w:r>
    </w:p>
    <w:p w14:paraId="46FC066C" w14:textId="77777777" w:rsidR="001A63CF" w:rsidRDefault="001A63CF">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438</w:t>
      </w:r>
    </w:p>
    <w:p w14:paraId="4D8F2BE9" w14:textId="77777777" w:rsidR="001A63CF" w:rsidRDefault="001A63CF">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454</w:t>
      </w:r>
    </w:p>
    <w:p w14:paraId="089458D9" w14:textId="77777777" w:rsidR="001A63CF" w:rsidRDefault="001A63CF">
      <w:pPr>
        <w:pStyle w:val="TOC5"/>
        <w:rPr>
          <w:rFonts w:asciiTheme="minorHAnsi" w:eastAsiaTheme="minorEastAsia" w:hAnsiTheme="minorHAnsi" w:cstheme="minorBidi"/>
          <w:sz w:val="22"/>
          <w:szCs w:val="22"/>
        </w:rPr>
      </w:pPr>
      <w:r>
        <w:t>10.1.3.2.</w:t>
      </w:r>
      <w:r w:rsidRPr="003955C7">
        <w:rPr>
          <w:rFonts w:eastAsia="SimSun"/>
          <w:lang w:eastAsia="zh-CN"/>
        </w:rPr>
        <w:t>3</w:t>
      </w:r>
      <w:r>
        <w:rPr>
          <w:rFonts w:asciiTheme="minorHAnsi" w:eastAsiaTheme="minorEastAsia" w:hAnsiTheme="minorHAnsi" w:cstheme="minorBidi"/>
          <w:sz w:val="22"/>
          <w:szCs w:val="22"/>
        </w:rPr>
        <w:tab/>
      </w:r>
      <w:r>
        <w:t xml:space="preserve">PUCCH format </w:t>
      </w:r>
      <w:r w:rsidRPr="003955C7">
        <w:rPr>
          <w:rFonts w:eastAsia="SimSun"/>
          <w:lang w:eastAsia="zh-CN"/>
        </w:rPr>
        <w:t>4</w:t>
      </w:r>
      <w:r>
        <w:t xml:space="preserve"> HARQ-ACK procedure</w:t>
      </w:r>
      <w:r>
        <w:tab/>
        <w:t>462</w:t>
      </w:r>
    </w:p>
    <w:p w14:paraId="3E213015" w14:textId="77777777" w:rsidR="001A63CF" w:rsidRDefault="001A63CF">
      <w:pPr>
        <w:pStyle w:val="TOC5"/>
        <w:rPr>
          <w:rFonts w:asciiTheme="minorHAnsi" w:eastAsiaTheme="minorEastAsia" w:hAnsiTheme="minorHAnsi" w:cstheme="minorBidi"/>
          <w:sz w:val="22"/>
          <w:szCs w:val="22"/>
        </w:rPr>
      </w:pPr>
      <w:r>
        <w:t>10.1.3.2.</w:t>
      </w:r>
      <w:r w:rsidRPr="003955C7">
        <w:rPr>
          <w:rFonts w:eastAsia="SimSun"/>
          <w:lang w:eastAsia="zh-CN"/>
        </w:rPr>
        <w:t>4</w:t>
      </w:r>
      <w:r>
        <w:rPr>
          <w:rFonts w:asciiTheme="minorHAnsi" w:eastAsiaTheme="minorEastAsia" w:hAnsiTheme="minorHAnsi" w:cstheme="minorBidi"/>
          <w:sz w:val="22"/>
          <w:szCs w:val="22"/>
        </w:rPr>
        <w:tab/>
      </w:r>
      <w:r>
        <w:t xml:space="preserve">PUCCH format </w:t>
      </w:r>
      <w:r w:rsidRPr="003955C7">
        <w:rPr>
          <w:rFonts w:eastAsia="SimSun"/>
          <w:lang w:eastAsia="zh-CN"/>
        </w:rPr>
        <w:t>5</w:t>
      </w:r>
      <w:r>
        <w:t xml:space="preserve"> HARQ-ACK procedure</w:t>
      </w:r>
      <w:r>
        <w:tab/>
        <w:t>478</w:t>
      </w:r>
    </w:p>
    <w:p w14:paraId="1A3E78C3" w14:textId="77777777" w:rsidR="001A63CF" w:rsidRDefault="001A63CF">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478</w:t>
      </w:r>
    </w:p>
    <w:p w14:paraId="69AB903A" w14:textId="77777777" w:rsidR="001A63CF" w:rsidRDefault="001A63C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480</w:t>
      </w:r>
    </w:p>
    <w:p w14:paraId="75C8F488" w14:textId="77777777" w:rsidR="001A63CF" w:rsidRDefault="001A63C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481</w:t>
      </w:r>
    </w:p>
    <w:p w14:paraId="395A0216" w14:textId="77777777" w:rsidR="001A63CF" w:rsidRDefault="001A63CF">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483</w:t>
      </w:r>
    </w:p>
    <w:p w14:paraId="4D0EE96C" w14:textId="446663D5" w:rsidR="001A63CF" w:rsidRDefault="001A63CF">
      <w:pPr>
        <w:pStyle w:val="TOC1"/>
        <w:rPr>
          <w:rFonts w:asciiTheme="minorHAnsi" w:eastAsiaTheme="minorEastAsia" w:hAnsiTheme="minorHAnsi" w:cstheme="minorBidi"/>
          <w:szCs w:val="22"/>
        </w:rPr>
      </w:pPr>
      <w:r w:rsidRPr="001A63CF">
        <w:t>11</w:t>
      </w:r>
      <w:r>
        <w:rPr>
          <w:rFonts w:asciiTheme="minorHAnsi" w:hAnsiTheme="minorHAnsi" w:cstheme="minorBidi"/>
          <w:szCs w:val="22"/>
        </w:rPr>
        <w:tab/>
      </w:r>
      <w:r>
        <w:t>Physical M</w:t>
      </w:r>
      <w:r w:rsidRPr="003955C7">
        <w:rPr>
          <w:rFonts w:eastAsia="SimSun"/>
          <w:lang w:eastAsia="zh-CN"/>
        </w:rPr>
        <w:t>ulticast</w:t>
      </w:r>
      <w:r>
        <w:t xml:space="preserve"> Channel (PMCH) related procedures</w:t>
      </w:r>
      <w:r>
        <w:tab/>
        <w:t>490</w:t>
      </w:r>
    </w:p>
    <w:p w14:paraId="501DAF7F" w14:textId="77777777" w:rsidR="001A63CF" w:rsidRDefault="001A63CF">
      <w:pPr>
        <w:pStyle w:val="TOC2"/>
        <w:rPr>
          <w:rFonts w:asciiTheme="minorHAnsi" w:eastAsiaTheme="minorEastAsia" w:hAnsiTheme="minorHAnsi" w:cstheme="minorBidi"/>
          <w:sz w:val="22"/>
          <w:szCs w:val="22"/>
        </w:rPr>
      </w:pPr>
      <w:r w:rsidRPr="001A63CF">
        <w:t>11.1</w:t>
      </w:r>
      <w:r w:rsidRPr="001A63CF">
        <w:rPr>
          <w:rFonts w:asciiTheme="minorHAnsi" w:hAnsiTheme="minorHAnsi" w:cstheme="minorBidi"/>
          <w:sz w:val="22"/>
          <w:szCs w:val="22"/>
        </w:rPr>
        <w:tab/>
      </w:r>
      <w:r>
        <w:t>UE procedure for receiving the PMCH</w:t>
      </w:r>
      <w:r>
        <w:tab/>
        <w:t>490</w:t>
      </w:r>
    </w:p>
    <w:p w14:paraId="1DE27E1F" w14:textId="77777777" w:rsidR="001A63CF" w:rsidRDefault="001A63CF">
      <w:pPr>
        <w:pStyle w:val="TOC2"/>
        <w:rPr>
          <w:rFonts w:asciiTheme="minorHAnsi" w:eastAsiaTheme="minorEastAsia" w:hAnsiTheme="minorHAnsi" w:cstheme="minorBidi"/>
          <w:sz w:val="22"/>
          <w:szCs w:val="22"/>
        </w:rPr>
      </w:pPr>
      <w:r w:rsidRPr="001A63CF">
        <w:t>11.2</w:t>
      </w:r>
      <w:r w:rsidRPr="001A63CF">
        <w:rPr>
          <w:rFonts w:asciiTheme="minorHAnsi" w:hAnsiTheme="minorHAnsi" w:cstheme="minorBidi"/>
          <w:sz w:val="22"/>
          <w:szCs w:val="22"/>
        </w:rPr>
        <w:tab/>
      </w:r>
      <w:r w:rsidRPr="003955C7">
        <w:rPr>
          <w:rFonts w:eastAsia="SimSun"/>
          <w:lang w:eastAsia="zh-CN"/>
        </w:rPr>
        <w:t xml:space="preserve">UE procedure for receiving MCCH </w:t>
      </w:r>
      <w:r>
        <w:rPr>
          <w:lang w:eastAsia="zh-CN"/>
        </w:rPr>
        <w:t xml:space="preserve">and system information </w:t>
      </w:r>
      <w:r w:rsidRPr="003955C7">
        <w:rPr>
          <w:rFonts w:eastAsia="SimSun"/>
          <w:lang w:eastAsia="zh-CN"/>
        </w:rPr>
        <w:t>change notification</w:t>
      </w:r>
      <w:r>
        <w:tab/>
        <w:t>493</w:t>
      </w:r>
    </w:p>
    <w:p w14:paraId="150D1CB8" w14:textId="08DAE7AA" w:rsidR="001A63CF" w:rsidRDefault="001A63CF">
      <w:pPr>
        <w:pStyle w:val="TOC1"/>
        <w:rPr>
          <w:rFonts w:asciiTheme="minorHAnsi" w:eastAsiaTheme="minorEastAsia" w:hAnsiTheme="minorHAnsi" w:cstheme="minorBidi"/>
          <w:szCs w:val="22"/>
        </w:rPr>
      </w:pPr>
      <w:r w:rsidRPr="001A63CF">
        <w:t>12</w:t>
      </w:r>
      <w:r>
        <w:rPr>
          <w:rFonts w:asciiTheme="minorHAnsi" w:hAnsiTheme="minorHAnsi" w:cstheme="minorBidi"/>
          <w:szCs w:val="22"/>
        </w:rPr>
        <w:tab/>
      </w:r>
      <w:r w:rsidRPr="003955C7">
        <w:rPr>
          <w:rFonts w:eastAsia="MS Mincho"/>
          <w:lang w:eastAsia="ja-JP"/>
        </w:rPr>
        <w:t>A</w:t>
      </w:r>
      <w:r>
        <w:t>ssumptions</w:t>
      </w:r>
      <w:r w:rsidRPr="003955C7">
        <w:rPr>
          <w:rFonts w:eastAsia="MS Mincho"/>
          <w:lang w:eastAsia="ja-JP"/>
        </w:rPr>
        <w:t xml:space="preserve"> independent of physical channel</w:t>
      </w:r>
      <w:r>
        <w:tab/>
        <w:t>493</w:t>
      </w:r>
    </w:p>
    <w:p w14:paraId="33136DD3" w14:textId="6E82DC3B" w:rsidR="001A63CF" w:rsidRDefault="001A63CF">
      <w:pPr>
        <w:pStyle w:val="TOC1"/>
        <w:rPr>
          <w:rFonts w:asciiTheme="minorHAnsi" w:eastAsiaTheme="minorEastAsia" w:hAnsiTheme="minorHAnsi" w:cstheme="minorBidi"/>
          <w:szCs w:val="22"/>
        </w:rPr>
      </w:pPr>
      <w:r w:rsidRPr="001A63CF">
        <w:t>13</w:t>
      </w:r>
      <w:r>
        <w:rPr>
          <w:rFonts w:asciiTheme="minorHAnsi" w:hAnsiTheme="minorHAnsi" w:cstheme="minorBidi"/>
          <w:szCs w:val="22"/>
        </w:rPr>
        <w:tab/>
      </w:r>
      <w:r w:rsidRPr="003955C7">
        <w:rPr>
          <w:rFonts w:eastAsia="MS Mincho"/>
          <w:lang w:eastAsia="ja-JP"/>
        </w:rPr>
        <w:t>Uplink/Downlink configuration determination procedure for Frame Structure Type 2</w:t>
      </w:r>
      <w:r>
        <w:tab/>
        <w:t>494</w:t>
      </w:r>
    </w:p>
    <w:p w14:paraId="0B690D39" w14:textId="77777777" w:rsidR="001A63CF" w:rsidRDefault="001A63CF">
      <w:pPr>
        <w:pStyle w:val="TOC2"/>
        <w:rPr>
          <w:rFonts w:asciiTheme="minorHAnsi" w:eastAsiaTheme="minorEastAsia" w:hAnsiTheme="minorHAnsi" w:cstheme="minorBidi"/>
          <w:sz w:val="22"/>
          <w:szCs w:val="22"/>
        </w:rPr>
      </w:pPr>
      <w:r w:rsidRPr="001A63CF">
        <w:t>13.1</w:t>
      </w:r>
      <w:r w:rsidRPr="001A63CF">
        <w:rPr>
          <w:rFonts w:asciiTheme="minorHAnsi" w:hAnsiTheme="minorHAnsi" w:cstheme="minorBidi"/>
          <w:sz w:val="22"/>
          <w:szCs w:val="22"/>
        </w:rPr>
        <w:tab/>
      </w:r>
      <w:r w:rsidRPr="003955C7">
        <w:rPr>
          <w:rFonts w:eastAsia="SimSun"/>
          <w:lang w:eastAsia="zh-CN"/>
        </w:rPr>
        <w:t>UE procedure for determining eIMTA-uplink/downlink configuration</w:t>
      </w:r>
      <w:r>
        <w:tab/>
        <w:t>495</w:t>
      </w:r>
    </w:p>
    <w:p w14:paraId="582D07D1" w14:textId="35D58E34" w:rsidR="001A63CF" w:rsidRDefault="001A63CF">
      <w:pPr>
        <w:pStyle w:val="TOC1"/>
        <w:rPr>
          <w:rFonts w:asciiTheme="minorHAnsi" w:eastAsiaTheme="minorEastAsia" w:hAnsiTheme="minorHAnsi" w:cstheme="minorBidi"/>
          <w:szCs w:val="22"/>
        </w:rPr>
      </w:pPr>
      <w:r w:rsidRPr="001A63CF">
        <w:t>13A</w:t>
      </w:r>
      <w:r>
        <w:rPr>
          <w:rFonts w:asciiTheme="minorHAnsi" w:hAnsiTheme="minorHAnsi" w:cstheme="minorBidi"/>
          <w:szCs w:val="22"/>
        </w:rPr>
        <w:tab/>
      </w:r>
      <w:r w:rsidRPr="003955C7">
        <w:rPr>
          <w:rFonts w:eastAsia="MS Mincho"/>
          <w:lang w:eastAsia="ja-JP"/>
        </w:rPr>
        <w:t>Subframe configuration for Frame Structure Type 3</w:t>
      </w:r>
      <w:r>
        <w:tab/>
        <w:t>496</w:t>
      </w:r>
    </w:p>
    <w:p w14:paraId="5291BB09" w14:textId="60ED9BD7" w:rsidR="001A63CF" w:rsidRDefault="001A63CF">
      <w:pPr>
        <w:pStyle w:val="TOC1"/>
        <w:rPr>
          <w:rFonts w:asciiTheme="minorHAnsi" w:eastAsiaTheme="minorEastAsia" w:hAnsiTheme="minorHAnsi" w:cstheme="minorBidi"/>
          <w:szCs w:val="22"/>
        </w:rPr>
      </w:pPr>
      <w:r w:rsidRPr="001A63CF">
        <w:t>14 UE procedures related to Sidelink</w:t>
      </w:r>
      <w:r>
        <w:tab/>
        <w:t>499</w:t>
      </w:r>
    </w:p>
    <w:p w14:paraId="3BC12781" w14:textId="77777777" w:rsidR="001A63CF" w:rsidRDefault="001A63CF">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500</w:t>
      </w:r>
    </w:p>
    <w:p w14:paraId="7C155487" w14:textId="77777777" w:rsidR="001A63CF" w:rsidRDefault="001A63CF">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500</w:t>
      </w:r>
    </w:p>
    <w:p w14:paraId="5958C8FC" w14:textId="77777777" w:rsidR="001A63CF" w:rsidRDefault="001A63CF">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502</w:t>
      </w:r>
    </w:p>
    <w:p w14:paraId="3E2354D2" w14:textId="77777777" w:rsidR="001A63CF" w:rsidRDefault="001A63CF">
      <w:pPr>
        <w:pStyle w:val="TOC4"/>
        <w:rPr>
          <w:rFonts w:asciiTheme="minorHAnsi" w:eastAsiaTheme="minorEastAsia" w:hAnsiTheme="minorHAnsi" w:cstheme="minorBidi"/>
          <w:sz w:val="22"/>
          <w:szCs w:val="22"/>
        </w:rPr>
      </w:pPr>
      <w:r>
        <w:t>14.1.1.1.1 Determination of subframe indicator bitmap</w:t>
      </w:r>
      <w:r>
        <w:tab/>
        <w:t>502</w:t>
      </w:r>
    </w:p>
    <w:p w14:paraId="6C79DDFE" w14:textId="77777777" w:rsidR="001A63CF" w:rsidRDefault="001A63CF">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505</w:t>
      </w:r>
    </w:p>
    <w:p w14:paraId="1A465415" w14:textId="77777777" w:rsidR="001A63CF" w:rsidRDefault="001A63CF">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505</w:t>
      </w:r>
    </w:p>
    <w:p w14:paraId="17147862" w14:textId="77777777" w:rsidR="001A63CF" w:rsidRDefault="001A63CF">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506</w:t>
      </w:r>
    </w:p>
    <w:p w14:paraId="075AF769" w14:textId="77777777" w:rsidR="001A63CF" w:rsidRDefault="001A63CF">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506</w:t>
      </w:r>
    </w:p>
    <w:p w14:paraId="47D22646" w14:textId="77777777" w:rsidR="001A63CF" w:rsidRDefault="001A63CF">
      <w:pPr>
        <w:pStyle w:val="TOC4"/>
        <w:rPr>
          <w:rFonts w:asciiTheme="minorHAnsi" w:eastAsiaTheme="minorEastAsia" w:hAnsiTheme="minorHAnsi" w:cstheme="minorBidi"/>
          <w:sz w:val="22"/>
          <w:szCs w:val="22"/>
        </w:rPr>
      </w:pPr>
      <w:r>
        <w:lastRenderedPageBreak/>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507</w:t>
      </w:r>
    </w:p>
    <w:p w14:paraId="64132EEF" w14:textId="77777777" w:rsidR="001A63CF" w:rsidRDefault="001A63CF">
      <w:pPr>
        <w:pStyle w:val="TOC4"/>
        <w:rPr>
          <w:rFonts w:asciiTheme="minorHAnsi" w:eastAsiaTheme="minorEastAsia" w:hAnsiTheme="minorHAnsi" w:cstheme="minorBidi"/>
          <w:sz w:val="22"/>
          <w:szCs w:val="22"/>
        </w:rPr>
      </w:pPr>
      <w:r>
        <w:t>14.1.1.4</w:t>
      </w:r>
      <w:r w:rsidRPr="003955C7">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3955C7">
        <w:rPr>
          <w:rFonts w:eastAsia="Malgun Gothic"/>
          <w:lang w:eastAsia="ko-KR"/>
        </w:rPr>
        <w:t xml:space="preserve">and resource blocks </w:t>
      </w:r>
      <w:r>
        <w:t xml:space="preserve">for transmitting PSSCH for sidelink transmission mode </w:t>
      </w:r>
      <w:r w:rsidRPr="003955C7">
        <w:rPr>
          <w:rFonts w:eastAsia="Malgun Gothic"/>
          <w:lang w:eastAsia="ko-KR"/>
        </w:rPr>
        <w:t>3</w:t>
      </w:r>
      <w:r>
        <w:tab/>
        <w:t>507</w:t>
      </w:r>
    </w:p>
    <w:p w14:paraId="4EFC690E" w14:textId="77777777" w:rsidR="001A63CF" w:rsidRDefault="001A63CF">
      <w:pPr>
        <w:pStyle w:val="TOC4"/>
        <w:rPr>
          <w:rFonts w:asciiTheme="minorHAnsi" w:eastAsiaTheme="minorEastAsia" w:hAnsiTheme="minorHAnsi" w:cstheme="minorBidi"/>
          <w:sz w:val="22"/>
          <w:szCs w:val="22"/>
        </w:rPr>
      </w:pPr>
      <w:r>
        <w:t>14.1.1.4</w:t>
      </w:r>
      <w:r w:rsidRPr="003955C7">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3955C7">
        <w:rPr>
          <w:rFonts w:eastAsia="Malgun Gothic"/>
          <w:lang w:eastAsia="ko-KR"/>
        </w:rPr>
        <w:t xml:space="preserve">and resource blocks </w:t>
      </w:r>
      <w:r>
        <w:t xml:space="preserve">for </w:t>
      </w:r>
      <w:r w:rsidRPr="003955C7">
        <w:rPr>
          <w:rFonts w:eastAsia="Malgun Gothic"/>
          <w:lang w:eastAsia="ko-KR"/>
        </w:rPr>
        <w:t xml:space="preserve">transmitting PSSCH and reserving resources </w:t>
      </w:r>
      <w:r>
        <w:t xml:space="preserve">for sidelink transmission mode </w:t>
      </w:r>
      <w:r w:rsidRPr="003955C7">
        <w:rPr>
          <w:rFonts w:eastAsia="Malgun Gothic"/>
          <w:lang w:eastAsia="ko-KR"/>
        </w:rPr>
        <w:t>4</w:t>
      </w:r>
      <w:r>
        <w:tab/>
        <w:t>508</w:t>
      </w:r>
    </w:p>
    <w:p w14:paraId="44571CF2" w14:textId="77777777" w:rsidR="001A63CF" w:rsidRDefault="001A63CF">
      <w:pPr>
        <w:pStyle w:val="TOC4"/>
        <w:rPr>
          <w:rFonts w:asciiTheme="minorHAnsi" w:eastAsiaTheme="minorEastAsia" w:hAnsiTheme="minorHAnsi" w:cstheme="minorBidi"/>
          <w:sz w:val="22"/>
          <w:szCs w:val="22"/>
        </w:rPr>
      </w:pPr>
      <w:r>
        <w:t>14.1.1.4</w:t>
      </w:r>
      <w:r w:rsidRPr="003955C7">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3955C7">
        <w:rPr>
          <w:rFonts w:eastAsia="Malgun Gothic"/>
          <w:lang w:eastAsia="ko-KR"/>
        </w:rPr>
        <w:t xml:space="preserve">and resource blocks </w:t>
      </w:r>
      <w:r>
        <w:t>for PSSCH</w:t>
      </w:r>
      <w:r w:rsidRPr="003955C7">
        <w:rPr>
          <w:rFonts w:eastAsia="Malgun Gothic"/>
          <w:lang w:eastAsia="ko-KR"/>
        </w:rPr>
        <w:t xml:space="preserve"> transmission</w:t>
      </w:r>
      <w:r>
        <w:t xml:space="preserve"> </w:t>
      </w:r>
      <w:r w:rsidRPr="003955C7">
        <w:rPr>
          <w:rFonts w:eastAsia="Malgun Gothic"/>
          <w:lang w:eastAsia="ko-KR"/>
        </w:rPr>
        <w:t>associated with an SCI format 1</w:t>
      </w:r>
      <w:r>
        <w:tab/>
        <w:t>508</w:t>
      </w:r>
    </w:p>
    <w:p w14:paraId="5CFE481A" w14:textId="77777777" w:rsidR="001A63CF" w:rsidRDefault="001A63CF">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509</w:t>
      </w:r>
    </w:p>
    <w:p w14:paraId="222105A2" w14:textId="77777777" w:rsidR="001A63CF" w:rsidRDefault="001A63CF">
      <w:pPr>
        <w:pStyle w:val="TOC4"/>
        <w:rPr>
          <w:rFonts w:asciiTheme="minorHAnsi" w:eastAsiaTheme="minorEastAsia" w:hAnsiTheme="minorHAnsi" w:cstheme="minorBidi"/>
          <w:sz w:val="22"/>
          <w:szCs w:val="22"/>
        </w:rPr>
      </w:pPr>
      <w:r>
        <w:t>14.1.1.</w:t>
      </w:r>
      <w:r w:rsidRPr="003955C7">
        <w:rPr>
          <w:rFonts w:eastAsia="Malgun Gothic"/>
          <w:lang w:eastAsia="ko-KR"/>
        </w:rPr>
        <w:t>6</w:t>
      </w:r>
      <w:r>
        <w:rPr>
          <w:rFonts w:asciiTheme="minorHAnsi" w:eastAsiaTheme="minorEastAsia" w:hAnsiTheme="minorHAnsi" w:cstheme="minorBidi"/>
          <w:sz w:val="22"/>
          <w:szCs w:val="22"/>
        </w:rPr>
        <w:tab/>
      </w:r>
      <w:r>
        <w:t xml:space="preserve">UE procedure for </w:t>
      </w:r>
      <w:r w:rsidRPr="003955C7">
        <w:rPr>
          <w:rFonts w:eastAsia="Malgun Gothic"/>
          <w:lang w:eastAsia="ko-KR"/>
        </w:rPr>
        <w:t xml:space="preserve">determining the subset of resources to be reported to higher layers in </w:t>
      </w:r>
      <w:r>
        <w:t xml:space="preserve">PSSCH </w:t>
      </w:r>
      <w:r w:rsidRPr="003955C7">
        <w:rPr>
          <w:rFonts w:eastAsia="Malgun Gothic"/>
          <w:lang w:eastAsia="ko-KR"/>
        </w:rPr>
        <w:t>resource selection in sidelink transmission mode 4 and in sensing measurement in sidelink transmission mode 3</w:t>
      </w:r>
      <w:r>
        <w:tab/>
        <w:t>511</w:t>
      </w:r>
    </w:p>
    <w:p w14:paraId="67E1D8D0" w14:textId="77777777" w:rsidR="001A63CF" w:rsidRDefault="001A63CF">
      <w:pPr>
        <w:pStyle w:val="TOC4"/>
        <w:rPr>
          <w:rFonts w:asciiTheme="minorHAnsi" w:eastAsiaTheme="minorEastAsia" w:hAnsiTheme="minorHAnsi" w:cstheme="minorBidi"/>
          <w:sz w:val="22"/>
          <w:szCs w:val="22"/>
        </w:rPr>
      </w:pPr>
      <w:r>
        <w:t>14.1.1.</w:t>
      </w:r>
      <w:r w:rsidRPr="003955C7">
        <w:rPr>
          <w:rFonts w:eastAsia="Malgun Gothic"/>
          <w:lang w:eastAsia="ko-KR"/>
        </w:rPr>
        <w:t>7</w:t>
      </w:r>
      <w:r>
        <w:rPr>
          <w:rFonts w:asciiTheme="minorHAnsi" w:eastAsiaTheme="minorEastAsia" w:hAnsiTheme="minorHAnsi" w:cstheme="minorBidi"/>
          <w:sz w:val="22"/>
          <w:szCs w:val="22"/>
        </w:rPr>
        <w:tab/>
      </w:r>
      <w:r w:rsidRPr="003955C7">
        <w:rPr>
          <w:rFonts w:eastAsia="Malgun Gothic"/>
          <w:lang w:eastAsia="ko-KR"/>
        </w:rPr>
        <w:t>Conditions for selecting resources when the number of HARQ transmissions is two in sidelink transmission mode 4</w:t>
      </w:r>
      <w:r>
        <w:tab/>
        <w:t>514</w:t>
      </w:r>
    </w:p>
    <w:p w14:paraId="5E478FE8" w14:textId="77777777" w:rsidR="001A63CF" w:rsidRDefault="001A63CF">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514</w:t>
      </w:r>
    </w:p>
    <w:p w14:paraId="7A68AA25" w14:textId="77777777" w:rsidR="001A63CF" w:rsidRDefault="001A63CF">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3955C7">
        <w:rPr>
          <w:lang w:val="en-US"/>
        </w:rPr>
        <w:t xml:space="preserve">sidelink transmission mode </w:t>
      </w:r>
      <w:r>
        <w:t>2</w:t>
      </w:r>
      <w:r>
        <w:tab/>
        <w:t>515</w:t>
      </w:r>
    </w:p>
    <w:p w14:paraId="1C5438BE" w14:textId="77777777" w:rsidR="001A63CF" w:rsidRDefault="001A63CF">
      <w:pPr>
        <w:pStyle w:val="TOC3"/>
        <w:rPr>
          <w:rFonts w:asciiTheme="minorHAnsi" w:eastAsiaTheme="minorEastAsia" w:hAnsiTheme="minorHAnsi" w:cstheme="minorBidi"/>
          <w:sz w:val="22"/>
          <w:szCs w:val="22"/>
        </w:rPr>
      </w:pPr>
      <w:r>
        <w:t>14.1.</w:t>
      </w:r>
      <w:r w:rsidRPr="003955C7">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3955C7">
        <w:rPr>
          <w:rFonts w:eastAsia="Malgun Gothic"/>
          <w:lang w:eastAsia="ko-KR"/>
        </w:rPr>
        <w:t>3 and 4</w:t>
      </w:r>
      <w:r>
        <w:tab/>
        <w:t>516</w:t>
      </w:r>
    </w:p>
    <w:p w14:paraId="661188B1" w14:textId="77777777" w:rsidR="001A63CF" w:rsidRDefault="001A63CF">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517</w:t>
      </w:r>
    </w:p>
    <w:p w14:paraId="49B5ECEE" w14:textId="77777777" w:rsidR="001A63CF" w:rsidRDefault="001A63CF">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517</w:t>
      </w:r>
    </w:p>
    <w:p w14:paraId="634F3F40" w14:textId="77777777" w:rsidR="001A63CF" w:rsidRDefault="001A63CF">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520</w:t>
      </w:r>
    </w:p>
    <w:p w14:paraId="723A5D74" w14:textId="77777777" w:rsidR="001A63CF" w:rsidRDefault="001A63CF">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520</w:t>
      </w:r>
    </w:p>
    <w:p w14:paraId="442017DD" w14:textId="77777777" w:rsidR="001A63CF" w:rsidRDefault="001A63CF">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520</w:t>
      </w:r>
    </w:p>
    <w:p w14:paraId="1E404258" w14:textId="77777777" w:rsidR="001A63CF" w:rsidRDefault="001A63CF">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522</w:t>
      </w:r>
    </w:p>
    <w:p w14:paraId="223DE145" w14:textId="77777777" w:rsidR="001A63CF" w:rsidRDefault="001A63CF">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522</w:t>
      </w:r>
    </w:p>
    <w:p w14:paraId="3AF7C97E" w14:textId="77777777" w:rsidR="001A63CF" w:rsidRDefault="001A63CF">
      <w:pPr>
        <w:pStyle w:val="TOC3"/>
        <w:rPr>
          <w:rFonts w:asciiTheme="minorHAnsi" w:eastAsiaTheme="minorEastAsia" w:hAnsiTheme="minorHAnsi" w:cstheme="minorBidi"/>
          <w:sz w:val="22"/>
          <w:szCs w:val="22"/>
        </w:rPr>
      </w:pPr>
      <w:r>
        <w:t>14.2.</w:t>
      </w:r>
      <w:r w:rsidRPr="003955C7">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3955C7">
        <w:rPr>
          <w:rFonts w:eastAsia="Malgun Gothic"/>
          <w:lang w:eastAsia="ko-KR"/>
        </w:rPr>
        <w:t xml:space="preserve"> in sidelink transmission mode 3 and 4</w:t>
      </w:r>
      <w:r>
        <w:tab/>
        <w:t>523</w:t>
      </w:r>
    </w:p>
    <w:p w14:paraId="4EF9ADCE" w14:textId="508177A4" w:rsidR="001A63CF" w:rsidRDefault="001A63CF">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526</w:t>
      </w:r>
    </w:p>
    <w:p w14:paraId="5B8D992B" w14:textId="1D2AB718" w:rsidR="001A63CF" w:rsidRDefault="001A63CF">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526</w:t>
      </w:r>
    </w:p>
    <w:p w14:paraId="6239DE96" w14:textId="77777777" w:rsidR="001A63CF" w:rsidRDefault="001A63CF">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527</w:t>
      </w:r>
    </w:p>
    <w:p w14:paraId="611D03C5" w14:textId="77777777" w:rsidR="001A63CF" w:rsidRDefault="001A63C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527</w:t>
      </w:r>
    </w:p>
    <w:p w14:paraId="31269042" w14:textId="77777777" w:rsidR="001A63CF" w:rsidRDefault="001A63C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527</w:t>
      </w:r>
    </w:p>
    <w:p w14:paraId="2F78F8D6" w14:textId="77777777" w:rsidR="001A63CF" w:rsidRDefault="001A63CF">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527</w:t>
      </w:r>
    </w:p>
    <w:p w14:paraId="4EEF00CF" w14:textId="77777777" w:rsidR="001A63CF" w:rsidRDefault="001A63C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527</w:t>
      </w:r>
    </w:p>
    <w:p w14:paraId="41FEE196" w14:textId="77777777" w:rsidR="001A63CF" w:rsidRDefault="001A63CF">
      <w:pPr>
        <w:pStyle w:val="TOC4"/>
        <w:rPr>
          <w:rFonts w:asciiTheme="minorHAnsi" w:eastAsiaTheme="minorEastAsia" w:hAnsiTheme="minorHAnsi" w:cstheme="minorBidi"/>
          <w:sz w:val="22"/>
          <w:szCs w:val="22"/>
        </w:rPr>
      </w:pPr>
      <w:r>
        <w:t>16.</w:t>
      </w:r>
      <w:r w:rsidRPr="003955C7">
        <w:rPr>
          <w:rFonts w:eastAsia="SimSun"/>
          <w:lang w:eastAsia="zh-CN"/>
        </w:rPr>
        <w:t>2</w:t>
      </w:r>
      <w:r>
        <w:t>.1.1</w:t>
      </w:r>
      <w:r>
        <w:rPr>
          <w:rFonts w:asciiTheme="minorHAnsi" w:eastAsiaTheme="minorEastAsia" w:hAnsiTheme="minorHAnsi" w:cstheme="minorBidi"/>
          <w:sz w:val="22"/>
          <w:szCs w:val="22"/>
        </w:rPr>
        <w:tab/>
      </w:r>
      <w:r w:rsidRPr="003955C7">
        <w:rPr>
          <w:rFonts w:eastAsia="SimSun"/>
          <w:lang w:eastAsia="zh-CN"/>
        </w:rPr>
        <w:t>Narrowband physical uplink shared channel</w:t>
      </w:r>
      <w:r>
        <w:tab/>
        <w:t>528</w:t>
      </w:r>
    </w:p>
    <w:p w14:paraId="6A210FE8" w14:textId="77777777" w:rsidR="001A63CF" w:rsidRDefault="001A63CF">
      <w:pPr>
        <w:pStyle w:val="TOC5"/>
        <w:rPr>
          <w:rFonts w:asciiTheme="minorHAnsi" w:eastAsiaTheme="minorEastAsia" w:hAnsiTheme="minorHAnsi" w:cstheme="minorBidi"/>
          <w:sz w:val="22"/>
          <w:szCs w:val="22"/>
        </w:rPr>
      </w:pPr>
      <w:r w:rsidRPr="001A63CF">
        <w:t>16.2.1.1.1</w:t>
      </w:r>
      <w:r w:rsidRPr="001A63CF">
        <w:rPr>
          <w:rFonts w:asciiTheme="minorHAnsi" w:hAnsiTheme="minorHAnsi" w:cstheme="minorBidi"/>
          <w:sz w:val="22"/>
          <w:szCs w:val="22"/>
        </w:rPr>
        <w:tab/>
      </w:r>
      <w:r w:rsidRPr="003955C7">
        <w:rPr>
          <w:rFonts w:eastAsia="SimSun"/>
          <w:lang w:eastAsia="zh-CN"/>
        </w:rPr>
        <w:t>UE behaviour</w:t>
      </w:r>
      <w:r>
        <w:tab/>
        <w:t>528</w:t>
      </w:r>
    </w:p>
    <w:p w14:paraId="116C1E03" w14:textId="77777777" w:rsidR="001A63CF" w:rsidRDefault="001A63CF">
      <w:pPr>
        <w:pStyle w:val="TOC5"/>
        <w:rPr>
          <w:rFonts w:asciiTheme="minorHAnsi" w:eastAsiaTheme="minorEastAsia" w:hAnsiTheme="minorHAnsi" w:cstheme="minorBidi"/>
          <w:sz w:val="22"/>
          <w:szCs w:val="22"/>
        </w:rPr>
      </w:pPr>
      <w:r w:rsidRPr="001A63CF">
        <w:t>16.2.1.1.2</w:t>
      </w:r>
      <w:r w:rsidRPr="001A63CF">
        <w:rPr>
          <w:rFonts w:asciiTheme="minorHAnsi" w:hAnsiTheme="minorHAnsi" w:cstheme="minorBidi"/>
          <w:sz w:val="22"/>
          <w:szCs w:val="22"/>
        </w:rPr>
        <w:tab/>
      </w:r>
      <w:r w:rsidRPr="003955C7">
        <w:rPr>
          <w:rFonts w:eastAsia="SimSun"/>
        </w:rPr>
        <w:t>Power headroom</w:t>
      </w:r>
      <w:r>
        <w:tab/>
        <w:t>529</w:t>
      </w:r>
    </w:p>
    <w:p w14:paraId="7BC80DB0" w14:textId="77777777" w:rsidR="001A63CF" w:rsidRDefault="001A63CF">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529</w:t>
      </w:r>
    </w:p>
    <w:p w14:paraId="44C20668" w14:textId="77777777" w:rsidR="001A63CF" w:rsidRDefault="001A63CF">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529</w:t>
      </w:r>
    </w:p>
    <w:p w14:paraId="627CAC28" w14:textId="77777777" w:rsidR="001A63CF" w:rsidRDefault="001A63C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529</w:t>
      </w:r>
    </w:p>
    <w:p w14:paraId="63E55558" w14:textId="77777777" w:rsidR="001A63CF" w:rsidRDefault="001A63CF">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530</w:t>
      </w:r>
    </w:p>
    <w:p w14:paraId="7007F080" w14:textId="77777777" w:rsidR="001A63CF" w:rsidRDefault="001A63CF">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530</w:t>
      </w:r>
    </w:p>
    <w:p w14:paraId="7BA24F0A" w14:textId="77777777" w:rsidR="001A63CF" w:rsidRDefault="001A63CF">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531</w:t>
      </w:r>
    </w:p>
    <w:p w14:paraId="1CBF2C3E" w14:textId="77777777" w:rsidR="001A63CF" w:rsidRDefault="001A63CF">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532</w:t>
      </w:r>
    </w:p>
    <w:p w14:paraId="6D1118DE" w14:textId="77777777" w:rsidR="001A63CF" w:rsidRDefault="001A63CF">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533</w:t>
      </w:r>
    </w:p>
    <w:p w14:paraId="43F3EE64" w14:textId="77777777" w:rsidR="001A63CF" w:rsidRDefault="001A63CF">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534</w:t>
      </w:r>
    </w:p>
    <w:p w14:paraId="000D41FB" w14:textId="77777777" w:rsidR="001A63CF" w:rsidRDefault="001A63CF">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538</w:t>
      </w:r>
    </w:p>
    <w:p w14:paraId="17A8F0E2" w14:textId="77777777" w:rsidR="001A63CF" w:rsidRDefault="001A63CF">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538</w:t>
      </w:r>
    </w:p>
    <w:p w14:paraId="472DD882" w14:textId="77777777" w:rsidR="001A63CF" w:rsidRDefault="001A63CF">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538</w:t>
      </w:r>
    </w:p>
    <w:p w14:paraId="44D7C285" w14:textId="77777777" w:rsidR="001A63CF" w:rsidRDefault="001A63CF">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541</w:t>
      </w:r>
    </w:p>
    <w:p w14:paraId="244E4109" w14:textId="77777777" w:rsidR="001A63CF" w:rsidRDefault="001A63CF">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542</w:t>
      </w:r>
    </w:p>
    <w:p w14:paraId="6921AC24" w14:textId="77777777" w:rsidR="001A63CF" w:rsidRDefault="001A63CF">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3955C7">
        <w:rPr>
          <w:i/>
        </w:rPr>
        <w:t>SystemInformationBlockType1-NB</w:t>
      </w:r>
      <w:r>
        <w:tab/>
        <w:t>543</w:t>
      </w:r>
    </w:p>
    <w:p w14:paraId="4BD5D1EB" w14:textId="77777777" w:rsidR="001A63CF" w:rsidRDefault="001A63CF">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3955C7">
        <w:rPr>
          <w:i/>
        </w:rPr>
        <w:t>SystemInformationBlockType1-NB</w:t>
      </w:r>
      <w:r>
        <w:tab/>
        <w:t>543</w:t>
      </w:r>
    </w:p>
    <w:p w14:paraId="64E31357" w14:textId="77777777" w:rsidR="001A63CF" w:rsidRDefault="001A63CF">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544</w:t>
      </w:r>
    </w:p>
    <w:p w14:paraId="7669CAD1" w14:textId="77777777" w:rsidR="001A63CF" w:rsidRDefault="001A63CF">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545</w:t>
      </w:r>
    </w:p>
    <w:p w14:paraId="5396A870" w14:textId="77777777" w:rsidR="001A63CF" w:rsidRDefault="001A63CF">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546</w:t>
      </w:r>
    </w:p>
    <w:p w14:paraId="55C8BBE9" w14:textId="77777777" w:rsidR="001A63CF" w:rsidRDefault="001A63CF">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548</w:t>
      </w:r>
    </w:p>
    <w:p w14:paraId="10DDB0B7" w14:textId="77777777" w:rsidR="001A63CF" w:rsidRDefault="001A63CF">
      <w:pPr>
        <w:pStyle w:val="TOC4"/>
        <w:rPr>
          <w:rFonts w:asciiTheme="minorHAnsi" w:eastAsiaTheme="minorEastAsia" w:hAnsiTheme="minorHAnsi" w:cstheme="minorBidi"/>
          <w:sz w:val="22"/>
          <w:szCs w:val="22"/>
        </w:rPr>
      </w:pPr>
      <w:r>
        <w:lastRenderedPageBreak/>
        <w:t>16.5.1.2</w:t>
      </w:r>
      <w:r>
        <w:rPr>
          <w:rFonts w:asciiTheme="minorHAnsi" w:eastAsiaTheme="minorEastAsia" w:hAnsiTheme="minorHAnsi" w:cstheme="minorBidi"/>
          <w:sz w:val="22"/>
          <w:szCs w:val="22"/>
        </w:rPr>
        <w:tab/>
      </w:r>
      <w:r>
        <w:t>Modulation order, redundancy version and transport block size determination</w:t>
      </w:r>
      <w:r>
        <w:tab/>
        <w:t>550</w:t>
      </w:r>
    </w:p>
    <w:p w14:paraId="23D11281" w14:textId="77777777" w:rsidR="001A63CF" w:rsidRDefault="001A63CF">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552</w:t>
      </w:r>
    </w:p>
    <w:p w14:paraId="26BFB748" w14:textId="77777777" w:rsidR="001A63CF" w:rsidRDefault="001A63CF">
      <w:pPr>
        <w:pStyle w:val="TOC3"/>
        <w:rPr>
          <w:rFonts w:asciiTheme="minorHAnsi" w:eastAsiaTheme="minorEastAsia" w:hAnsiTheme="minorHAnsi" w:cstheme="minorBidi"/>
          <w:sz w:val="22"/>
          <w:szCs w:val="22"/>
        </w:rPr>
      </w:pPr>
      <w:r>
        <w:t>16.5.3</w:t>
      </w:r>
      <w:r>
        <w:rPr>
          <w:rFonts w:asciiTheme="minorHAnsi" w:eastAsiaTheme="minorEastAsia" w:hAnsiTheme="minorHAnsi" w:cstheme="minorBidi"/>
          <w:sz w:val="22"/>
          <w:szCs w:val="22"/>
        </w:rPr>
        <w:tab/>
      </w:r>
      <w:r>
        <w:t>UE procedure for transmitting SR</w:t>
      </w:r>
      <w:r>
        <w:tab/>
        <w:t>552</w:t>
      </w:r>
    </w:p>
    <w:p w14:paraId="23E70586" w14:textId="77777777" w:rsidR="001A63CF" w:rsidRDefault="001A63CF">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552</w:t>
      </w:r>
    </w:p>
    <w:p w14:paraId="70CB9A47" w14:textId="77777777" w:rsidR="001A63CF" w:rsidRDefault="001A63CF">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558</w:t>
      </w:r>
    </w:p>
    <w:p w14:paraId="4DEA8343" w14:textId="77777777" w:rsidR="001A63CF" w:rsidRDefault="001A63CF">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558</w:t>
      </w:r>
    </w:p>
    <w:p w14:paraId="38BA89B7" w14:textId="77777777" w:rsidR="001A63CF" w:rsidRDefault="001A63CF">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558</w:t>
      </w:r>
    </w:p>
    <w:p w14:paraId="67420C4B" w14:textId="77777777" w:rsidR="001A63CF" w:rsidRDefault="001A63CF">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3955C7">
        <w:rPr>
          <w:rFonts w:eastAsia="MS Mincho"/>
          <w:lang w:val="en-US"/>
        </w:rPr>
        <w:t xml:space="preserve"> ACK/fallback procedure</w:t>
      </w:r>
      <w:r>
        <w:tab/>
        <w:t>559</w:t>
      </w:r>
    </w:p>
    <w:p w14:paraId="6BDE78C7" w14:textId="77777777" w:rsidR="001A63CF" w:rsidRDefault="001A63CF">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3955C7">
        <w:rPr>
          <w:rFonts w:eastAsia="MS Mincho"/>
          <w:lang w:eastAsia="ja-JP"/>
        </w:rPr>
        <w:t>related to narrowband IoT</w:t>
      </w:r>
      <w:r>
        <w:tab/>
        <w:t>559</w:t>
      </w:r>
    </w:p>
    <w:p w14:paraId="50CC5AD6" w14:textId="77777777" w:rsidR="001A63CF" w:rsidRDefault="001A63CF">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559</w:t>
      </w:r>
    </w:p>
    <w:p w14:paraId="4AC596FD" w14:textId="77777777" w:rsidR="001A63CF" w:rsidRDefault="001A63CF">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560</w:t>
      </w:r>
    </w:p>
    <w:p w14:paraId="193E3A2F" w14:textId="5F84B3C2" w:rsidR="001A63CF" w:rsidRDefault="001A63CF">
      <w:pPr>
        <w:pStyle w:val="TOC1"/>
        <w:rPr>
          <w:rFonts w:asciiTheme="minorHAnsi" w:eastAsiaTheme="minorEastAsia" w:hAnsiTheme="minorHAnsi" w:cstheme="minorBidi"/>
          <w:szCs w:val="22"/>
        </w:rPr>
      </w:pPr>
      <w:r w:rsidRPr="001A63CF">
        <w:t>17</w:t>
      </w:r>
      <w:r>
        <w:rPr>
          <w:rFonts w:asciiTheme="minorHAnsi" w:eastAsiaTheme="minorEastAsia" w:hAnsiTheme="minorHAnsi" w:cstheme="minorBidi"/>
          <w:szCs w:val="22"/>
        </w:rPr>
        <w:tab/>
      </w:r>
      <w:r>
        <w:t>Wake-up signal related procedures for BL/CE UE</w:t>
      </w:r>
      <w:r>
        <w:tab/>
        <w:t>561</w:t>
      </w:r>
    </w:p>
    <w:p w14:paraId="034AE17D" w14:textId="3A3413C0" w:rsidR="001A63CF" w:rsidRDefault="001A63CF" w:rsidP="001A63CF">
      <w:pPr>
        <w:pStyle w:val="TOC8"/>
        <w:tabs>
          <w:tab w:val="right" w:leader="dot" w:pos="9639"/>
        </w:tabs>
        <w:rPr>
          <w:rFonts w:asciiTheme="minorHAnsi" w:eastAsiaTheme="minorEastAsia" w:hAnsiTheme="minorHAnsi" w:cstheme="minorBidi"/>
          <w:b w:val="0"/>
          <w:szCs w:val="22"/>
        </w:rPr>
      </w:pPr>
      <w:r>
        <w:t>Annex A (informative):</w:t>
      </w:r>
      <w:r>
        <w:tab/>
        <w:t>Change history</w:t>
      </w:r>
      <w:r>
        <w:tab/>
        <w:t>562</w:t>
      </w:r>
    </w:p>
    <w:p w14:paraId="5E102C96" w14:textId="6AB925AA" w:rsidR="0093274D" w:rsidRDefault="005974BF">
      <w:pPr>
        <w:rPr>
          <w:noProof/>
          <w:sz w:val="22"/>
        </w:rPr>
      </w:pPr>
      <w:r>
        <w:rPr>
          <w:noProof/>
          <w:sz w:val="22"/>
        </w:rPr>
        <w:fldChar w:fldCharType="end"/>
      </w:r>
    </w:p>
    <w:p w14:paraId="2D8B567A" w14:textId="681182BD" w:rsidR="0053640B" w:rsidRDefault="000A2BC2" w:rsidP="0053640B">
      <w:r>
        <w:fldChar w:fldCharType="begin"/>
      </w:r>
      <w:r>
        <w:instrText xml:space="preserve"> RD 36213</w:instrText>
      </w:r>
      <w:r w:rsidR="000D2380">
        <w:instrText>-h00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0D2380">
        <w:instrText>-h00</w:instrText>
      </w:r>
      <w:r w:rsidR="003E6EAC">
        <w:instrText xml:space="preserve">_s06-s07.docx </w:instrText>
      </w:r>
      <w:r w:rsidR="003E6EAC">
        <w:fldChar w:fldCharType="end"/>
      </w:r>
      <w:r w:rsidR="003E6EAC">
        <w:fldChar w:fldCharType="begin"/>
      </w:r>
      <w:r w:rsidR="003E6EAC">
        <w:instrText xml:space="preserve"> RD 36213</w:instrText>
      </w:r>
      <w:r w:rsidR="000D2380">
        <w:instrText>-h00</w:instrText>
      </w:r>
      <w:r w:rsidR="003E6EAC">
        <w:instrText xml:space="preserve">_s08-s09.docx </w:instrText>
      </w:r>
      <w:r w:rsidR="003E6EAC">
        <w:fldChar w:fldCharType="end"/>
      </w:r>
      <w:r w:rsidR="0053640B">
        <w:fldChar w:fldCharType="begin"/>
      </w:r>
      <w:r w:rsidR="0053640B">
        <w:instrText xml:space="preserve"> RD 36213</w:instrText>
      </w:r>
      <w:r w:rsidR="000D2380">
        <w:instrText>-h00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0D2380">
        <w:instrText>-h00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0D2380">
        <w:instrText>-h00</w:instrText>
      </w:r>
      <w:r w:rsidR="0053640B">
        <w:instrText>_sAnnexes</w:instrText>
      </w:r>
      <w:r w:rsidR="00BA016E">
        <w:instrText>.docx</w:instrText>
      </w:r>
      <w:r w:rsidR="0053640B">
        <w:instrText xml:space="preserve"> </w:instrText>
      </w:r>
      <w:r w:rsidR="0053640B">
        <w:fldChar w:fldCharType="end"/>
      </w:r>
    </w:p>
    <w:p w14:paraId="558153F2" w14:textId="77777777" w:rsidR="0053640B" w:rsidRPr="00E9040D" w:rsidRDefault="0053640B" w:rsidP="0053640B">
      <w:pPr>
        <w:pStyle w:val="FP"/>
      </w:pPr>
    </w:p>
    <w:sectPr w:rsidR="0053640B" w:rsidRPr="00E9040D">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33AC7" w14:textId="77777777" w:rsidR="008A45E7" w:rsidRDefault="008A45E7">
      <w:r>
        <w:separator/>
      </w:r>
    </w:p>
  </w:endnote>
  <w:endnote w:type="continuationSeparator" w:id="0">
    <w:p w14:paraId="0A8506BB" w14:textId="77777777" w:rsidR="008A45E7" w:rsidRDefault="008A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CF8BD" w14:textId="77777777" w:rsidR="001A63CF" w:rsidRDefault="001A6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7A7C2" w14:textId="77777777" w:rsidR="001A63CF" w:rsidRDefault="001A63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57698" w14:textId="77777777" w:rsidR="001A63CF" w:rsidRDefault="001A63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EFBA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0F916" w14:textId="77777777" w:rsidR="008A45E7" w:rsidRDefault="008A45E7">
      <w:r>
        <w:separator/>
      </w:r>
    </w:p>
  </w:footnote>
  <w:footnote w:type="continuationSeparator" w:id="0">
    <w:p w14:paraId="276F0E68" w14:textId="77777777" w:rsidR="008A45E7" w:rsidRDefault="008A4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E7A84" w14:textId="77777777" w:rsidR="001A63CF" w:rsidRDefault="001A63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86A63" w14:textId="77777777" w:rsidR="001A63CF" w:rsidRDefault="001A6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BA590" w14:textId="77777777" w:rsidR="001A63CF" w:rsidRDefault="001A63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D6228" w14:textId="579B1B51"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1A63CF">
      <w:rPr>
        <w:lang w:val="de-DE"/>
      </w:rPr>
      <w:t>3GPP TS 36.213 V17.0.0 (2021-12)</w:t>
    </w:r>
    <w:r>
      <w:fldChar w:fldCharType="end"/>
    </w:r>
  </w:p>
  <w:p w14:paraId="54CB9AC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21FCD2A1" w14:textId="1D3E9289" w:rsidR="007C12D1" w:rsidRDefault="007C12D1">
    <w:pPr>
      <w:pStyle w:val="Header"/>
      <w:framePr w:wrap="auto" w:vAnchor="text" w:hAnchor="margin" w:y="1"/>
      <w:widowControl/>
    </w:pPr>
    <w:r>
      <w:fldChar w:fldCharType="begin"/>
    </w:r>
    <w:r>
      <w:instrText xml:space="preserve"> STYLEREF ZGSM </w:instrText>
    </w:r>
    <w:r>
      <w:fldChar w:fldCharType="separate"/>
    </w:r>
    <w:r w:rsidR="001A63CF">
      <w:t>Release 17</w:t>
    </w:r>
    <w:r>
      <w:fldChar w:fldCharType="end"/>
    </w:r>
  </w:p>
  <w:p w14:paraId="7B292F45"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03CC"/>
    <w:rsid w:val="00025E6A"/>
    <w:rsid w:val="00026C34"/>
    <w:rsid w:val="000304C8"/>
    <w:rsid w:val="00033949"/>
    <w:rsid w:val="0003503D"/>
    <w:rsid w:val="00036BEB"/>
    <w:rsid w:val="00037E33"/>
    <w:rsid w:val="0004319E"/>
    <w:rsid w:val="000440AE"/>
    <w:rsid w:val="00045D92"/>
    <w:rsid w:val="00053B32"/>
    <w:rsid w:val="00054BE8"/>
    <w:rsid w:val="0006770D"/>
    <w:rsid w:val="000728D7"/>
    <w:rsid w:val="00075B23"/>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2380"/>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1EEB"/>
    <w:rsid w:val="0012646E"/>
    <w:rsid w:val="0013200F"/>
    <w:rsid w:val="00132115"/>
    <w:rsid w:val="00137FD6"/>
    <w:rsid w:val="00142A0E"/>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9603D"/>
    <w:rsid w:val="001A04C0"/>
    <w:rsid w:val="001A0AEE"/>
    <w:rsid w:val="001A2578"/>
    <w:rsid w:val="001A63CF"/>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DA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84AA2"/>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2B0A"/>
    <w:rsid w:val="00353288"/>
    <w:rsid w:val="00353392"/>
    <w:rsid w:val="00354D58"/>
    <w:rsid w:val="003552F8"/>
    <w:rsid w:val="00360F3E"/>
    <w:rsid w:val="00360FB4"/>
    <w:rsid w:val="003665BC"/>
    <w:rsid w:val="0036740E"/>
    <w:rsid w:val="00367C3D"/>
    <w:rsid w:val="00367F1F"/>
    <w:rsid w:val="0038144A"/>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404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80D"/>
    <w:rsid w:val="00455A14"/>
    <w:rsid w:val="0045738D"/>
    <w:rsid w:val="00461CF5"/>
    <w:rsid w:val="00462F8F"/>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57D4"/>
    <w:rsid w:val="004C6DF7"/>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B52FC"/>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07D7D"/>
    <w:rsid w:val="008106FE"/>
    <w:rsid w:val="00813298"/>
    <w:rsid w:val="00813EA5"/>
    <w:rsid w:val="00814FBB"/>
    <w:rsid w:val="008158EB"/>
    <w:rsid w:val="00821284"/>
    <w:rsid w:val="008218ED"/>
    <w:rsid w:val="00822F10"/>
    <w:rsid w:val="008230B9"/>
    <w:rsid w:val="008260B9"/>
    <w:rsid w:val="00826EA6"/>
    <w:rsid w:val="0083337A"/>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45E7"/>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368E5"/>
    <w:rsid w:val="00940B84"/>
    <w:rsid w:val="0094268B"/>
    <w:rsid w:val="009462BF"/>
    <w:rsid w:val="00951C3D"/>
    <w:rsid w:val="00961ECE"/>
    <w:rsid w:val="0096283D"/>
    <w:rsid w:val="00963518"/>
    <w:rsid w:val="00964D3A"/>
    <w:rsid w:val="0096694E"/>
    <w:rsid w:val="009678BC"/>
    <w:rsid w:val="00972B34"/>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E282D"/>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C7BB4"/>
    <w:rsid w:val="00BD296A"/>
    <w:rsid w:val="00BD590A"/>
    <w:rsid w:val="00BE2FB4"/>
    <w:rsid w:val="00BE38AE"/>
    <w:rsid w:val="00BE7F07"/>
    <w:rsid w:val="00BF5300"/>
    <w:rsid w:val="00BF5877"/>
    <w:rsid w:val="00C03557"/>
    <w:rsid w:val="00C0419D"/>
    <w:rsid w:val="00C04CA2"/>
    <w:rsid w:val="00C04FCF"/>
    <w:rsid w:val="00C0642A"/>
    <w:rsid w:val="00C1186D"/>
    <w:rsid w:val="00C12563"/>
    <w:rsid w:val="00C134F8"/>
    <w:rsid w:val="00C14453"/>
    <w:rsid w:val="00C14BD0"/>
    <w:rsid w:val="00C15EE1"/>
    <w:rsid w:val="00C32448"/>
    <w:rsid w:val="00C340E2"/>
    <w:rsid w:val="00C370D8"/>
    <w:rsid w:val="00C43E33"/>
    <w:rsid w:val="00C45FF6"/>
    <w:rsid w:val="00C5200B"/>
    <w:rsid w:val="00C52A88"/>
    <w:rsid w:val="00C5310B"/>
    <w:rsid w:val="00C5509E"/>
    <w:rsid w:val="00C55159"/>
    <w:rsid w:val="00C55D82"/>
    <w:rsid w:val="00C56B0C"/>
    <w:rsid w:val="00C62816"/>
    <w:rsid w:val="00C63398"/>
    <w:rsid w:val="00C639B1"/>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0AB4"/>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344F"/>
    <w:rsid w:val="00D5486E"/>
    <w:rsid w:val="00D559F7"/>
    <w:rsid w:val="00D614EF"/>
    <w:rsid w:val="00D6345A"/>
    <w:rsid w:val="00D74BE3"/>
    <w:rsid w:val="00D75DE3"/>
    <w:rsid w:val="00D76041"/>
    <w:rsid w:val="00D762DC"/>
    <w:rsid w:val="00D81520"/>
    <w:rsid w:val="00D83049"/>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4A8"/>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223"/>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46785"/>
    <w:rsid w:val="00F51218"/>
    <w:rsid w:val="00F548E9"/>
    <w:rsid w:val="00F56B7F"/>
    <w:rsid w:val="00F572CE"/>
    <w:rsid w:val="00F57984"/>
    <w:rsid w:val="00F6744E"/>
    <w:rsid w:val="00F758F3"/>
    <w:rsid w:val="00F77C8B"/>
    <w:rsid w:val="00F8170C"/>
    <w:rsid w:val="00F820B1"/>
    <w:rsid w:val="00F8397B"/>
    <w:rsid w:val="00F85B07"/>
    <w:rsid w:val="00F915E5"/>
    <w:rsid w:val="00F93174"/>
    <w:rsid w:val="00FA1077"/>
    <w:rsid w:val="00FA18F6"/>
    <w:rsid w:val="00FA2769"/>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29309F"/>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3C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A63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A63C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A63CF"/>
    <w:pPr>
      <w:spacing w:before="120"/>
      <w:outlineLvl w:val="2"/>
    </w:pPr>
    <w:rPr>
      <w:sz w:val="28"/>
    </w:rPr>
  </w:style>
  <w:style w:type="paragraph" w:styleId="Heading4">
    <w:name w:val="heading 4"/>
    <w:aliases w:val="h4"/>
    <w:basedOn w:val="Heading3"/>
    <w:next w:val="Normal"/>
    <w:link w:val="Heading4Char"/>
    <w:qFormat/>
    <w:rsid w:val="001A63CF"/>
    <w:pPr>
      <w:ind w:left="1418" w:hanging="1418"/>
      <w:outlineLvl w:val="3"/>
    </w:pPr>
    <w:rPr>
      <w:sz w:val="24"/>
    </w:rPr>
  </w:style>
  <w:style w:type="paragraph" w:styleId="Heading5">
    <w:name w:val="heading 5"/>
    <w:aliases w:val="h5,Heading5"/>
    <w:basedOn w:val="Heading4"/>
    <w:next w:val="Normal"/>
    <w:link w:val="Heading5Char"/>
    <w:qFormat/>
    <w:rsid w:val="001A63CF"/>
    <w:pPr>
      <w:ind w:left="1701" w:hanging="1701"/>
      <w:outlineLvl w:val="4"/>
    </w:pPr>
    <w:rPr>
      <w:sz w:val="22"/>
    </w:rPr>
  </w:style>
  <w:style w:type="paragraph" w:styleId="Heading6">
    <w:name w:val="heading 6"/>
    <w:basedOn w:val="H6"/>
    <w:next w:val="Normal"/>
    <w:link w:val="Heading6Char"/>
    <w:qFormat/>
    <w:rsid w:val="001A63CF"/>
    <w:pPr>
      <w:outlineLvl w:val="5"/>
    </w:pPr>
  </w:style>
  <w:style w:type="paragraph" w:styleId="Heading7">
    <w:name w:val="heading 7"/>
    <w:basedOn w:val="H6"/>
    <w:next w:val="Normal"/>
    <w:link w:val="Heading7Char"/>
    <w:qFormat/>
    <w:rsid w:val="001A63CF"/>
    <w:pPr>
      <w:outlineLvl w:val="6"/>
    </w:pPr>
  </w:style>
  <w:style w:type="paragraph" w:styleId="Heading8">
    <w:name w:val="heading 8"/>
    <w:basedOn w:val="Heading1"/>
    <w:next w:val="Normal"/>
    <w:link w:val="Heading8Char"/>
    <w:qFormat/>
    <w:rsid w:val="001A63CF"/>
    <w:pPr>
      <w:ind w:left="0" w:firstLine="0"/>
      <w:outlineLvl w:val="7"/>
    </w:pPr>
  </w:style>
  <w:style w:type="paragraph" w:styleId="Heading9">
    <w:name w:val="heading 9"/>
    <w:basedOn w:val="Heading8"/>
    <w:next w:val="Normal"/>
    <w:link w:val="Heading9Char"/>
    <w:qFormat/>
    <w:rsid w:val="001A63CF"/>
    <w:pPr>
      <w:outlineLvl w:val="8"/>
    </w:pPr>
  </w:style>
  <w:style w:type="character" w:default="1" w:styleId="DefaultParagraphFont">
    <w:name w:val="Default Paragraph Font"/>
    <w:semiHidden/>
    <w:rsid w:val="001A63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3CF"/>
  </w:style>
  <w:style w:type="paragraph" w:customStyle="1" w:styleId="H6">
    <w:name w:val="H6"/>
    <w:basedOn w:val="Heading5"/>
    <w:next w:val="Normal"/>
    <w:rsid w:val="001A63CF"/>
    <w:pPr>
      <w:ind w:left="1985" w:hanging="1985"/>
      <w:outlineLvl w:val="9"/>
    </w:pPr>
    <w:rPr>
      <w:sz w:val="20"/>
    </w:rPr>
  </w:style>
  <w:style w:type="paragraph" w:styleId="TOC9">
    <w:name w:val="toc 9"/>
    <w:basedOn w:val="TOC8"/>
    <w:rsid w:val="001A63CF"/>
    <w:pPr>
      <w:ind w:left="1418" w:hanging="1418"/>
    </w:pPr>
  </w:style>
  <w:style w:type="paragraph" w:styleId="TOC8">
    <w:name w:val="toc 8"/>
    <w:basedOn w:val="TOC1"/>
    <w:uiPriority w:val="39"/>
    <w:rsid w:val="001A63CF"/>
    <w:pPr>
      <w:spacing w:before="180"/>
      <w:ind w:left="2693" w:hanging="2693"/>
    </w:pPr>
    <w:rPr>
      <w:b/>
    </w:rPr>
  </w:style>
  <w:style w:type="paragraph" w:styleId="TOC1">
    <w:name w:val="toc 1"/>
    <w:uiPriority w:val="39"/>
    <w:rsid w:val="001A63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A63CF"/>
    <w:pPr>
      <w:keepLines/>
      <w:tabs>
        <w:tab w:val="center" w:pos="4536"/>
        <w:tab w:val="right" w:pos="9072"/>
      </w:tabs>
    </w:pPr>
    <w:rPr>
      <w:noProof/>
    </w:rPr>
  </w:style>
  <w:style w:type="character" w:customStyle="1" w:styleId="ZGSM">
    <w:name w:val="ZGSM"/>
    <w:rsid w:val="001A63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A63C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A63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A63CF"/>
    <w:pPr>
      <w:ind w:left="1701" w:hanging="1701"/>
    </w:pPr>
  </w:style>
  <w:style w:type="paragraph" w:styleId="TOC4">
    <w:name w:val="toc 4"/>
    <w:basedOn w:val="TOC3"/>
    <w:uiPriority w:val="39"/>
    <w:rsid w:val="001A63CF"/>
    <w:pPr>
      <w:ind w:left="1418" w:hanging="1418"/>
    </w:pPr>
  </w:style>
  <w:style w:type="paragraph" w:styleId="TOC3">
    <w:name w:val="toc 3"/>
    <w:basedOn w:val="TOC2"/>
    <w:uiPriority w:val="39"/>
    <w:rsid w:val="001A63CF"/>
    <w:pPr>
      <w:ind w:left="1134" w:hanging="1134"/>
    </w:pPr>
  </w:style>
  <w:style w:type="paragraph" w:styleId="TOC2">
    <w:name w:val="toc 2"/>
    <w:basedOn w:val="TOC1"/>
    <w:uiPriority w:val="39"/>
    <w:rsid w:val="001A63CF"/>
    <w:pPr>
      <w:keepNext w:val="0"/>
      <w:spacing w:before="0"/>
      <w:ind w:left="851" w:hanging="851"/>
    </w:pPr>
    <w:rPr>
      <w:sz w:val="20"/>
    </w:rPr>
  </w:style>
  <w:style w:type="paragraph" w:styleId="Index1">
    <w:name w:val="index 1"/>
    <w:basedOn w:val="Normal"/>
    <w:semiHidden/>
    <w:rsid w:val="001A63CF"/>
    <w:pPr>
      <w:keepLines/>
      <w:spacing w:after="0"/>
    </w:pPr>
  </w:style>
  <w:style w:type="paragraph" w:styleId="Index2">
    <w:name w:val="index 2"/>
    <w:basedOn w:val="Index1"/>
    <w:semiHidden/>
    <w:rsid w:val="001A63CF"/>
    <w:pPr>
      <w:ind w:left="284"/>
    </w:pPr>
  </w:style>
  <w:style w:type="paragraph" w:customStyle="1" w:styleId="TT">
    <w:name w:val="TT"/>
    <w:basedOn w:val="Heading1"/>
    <w:next w:val="Normal"/>
    <w:rsid w:val="001A63CF"/>
    <w:pPr>
      <w:outlineLvl w:val="9"/>
    </w:pPr>
  </w:style>
  <w:style w:type="paragraph" w:styleId="Footer">
    <w:name w:val="footer"/>
    <w:basedOn w:val="Header"/>
    <w:link w:val="FooterChar"/>
    <w:rsid w:val="001A63CF"/>
    <w:pPr>
      <w:jc w:val="center"/>
    </w:pPr>
    <w:rPr>
      <w:i/>
    </w:rPr>
  </w:style>
  <w:style w:type="character" w:styleId="FootnoteReference">
    <w:name w:val="footnote reference"/>
    <w:basedOn w:val="DefaultParagraphFont"/>
    <w:semiHidden/>
    <w:rsid w:val="001A63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3CF"/>
    <w:pPr>
      <w:keepLines/>
      <w:spacing w:after="0"/>
      <w:ind w:left="454" w:hanging="454"/>
    </w:pPr>
    <w:rPr>
      <w:sz w:val="16"/>
    </w:rPr>
  </w:style>
  <w:style w:type="paragraph" w:customStyle="1" w:styleId="NF">
    <w:name w:val="NF"/>
    <w:basedOn w:val="NO"/>
    <w:rsid w:val="001A63CF"/>
    <w:pPr>
      <w:keepNext/>
      <w:spacing w:after="0"/>
    </w:pPr>
    <w:rPr>
      <w:rFonts w:ascii="Arial" w:hAnsi="Arial"/>
      <w:sz w:val="18"/>
    </w:rPr>
  </w:style>
  <w:style w:type="paragraph" w:customStyle="1" w:styleId="NO">
    <w:name w:val="NO"/>
    <w:basedOn w:val="Normal"/>
    <w:rsid w:val="001A63CF"/>
    <w:pPr>
      <w:keepLines/>
      <w:ind w:left="1135" w:hanging="851"/>
    </w:pPr>
  </w:style>
  <w:style w:type="paragraph" w:customStyle="1" w:styleId="PL">
    <w:name w:val="PL"/>
    <w:link w:val="PLChar"/>
    <w:rsid w:val="001A6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A63CF"/>
    <w:pPr>
      <w:jc w:val="right"/>
    </w:pPr>
  </w:style>
  <w:style w:type="paragraph" w:customStyle="1" w:styleId="TAL">
    <w:name w:val="TAL"/>
    <w:basedOn w:val="Normal"/>
    <w:rsid w:val="001A63CF"/>
    <w:pPr>
      <w:keepNext/>
      <w:keepLines/>
      <w:spacing w:after="0"/>
    </w:pPr>
    <w:rPr>
      <w:rFonts w:ascii="Arial" w:hAnsi="Arial"/>
      <w:sz w:val="18"/>
    </w:rPr>
  </w:style>
  <w:style w:type="paragraph" w:styleId="ListNumber2">
    <w:name w:val="List Number 2"/>
    <w:basedOn w:val="ListNumber"/>
    <w:rsid w:val="001A63CF"/>
    <w:pPr>
      <w:ind w:left="851"/>
    </w:pPr>
  </w:style>
  <w:style w:type="paragraph" w:styleId="ListNumber">
    <w:name w:val="List Number"/>
    <w:basedOn w:val="List"/>
    <w:rsid w:val="001A63CF"/>
  </w:style>
  <w:style w:type="paragraph" w:styleId="List">
    <w:name w:val="List"/>
    <w:basedOn w:val="Normal"/>
    <w:link w:val="ListChar"/>
    <w:rsid w:val="001A63CF"/>
    <w:pPr>
      <w:ind w:left="568" w:hanging="284"/>
    </w:pPr>
  </w:style>
  <w:style w:type="paragraph" w:customStyle="1" w:styleId="TAH">
    <w:name w:val="TAH"/>
    <w:basedOn w:val="TAC"/>
    <w:rsid w:val="001A63CF"/>
    <w:rPr>
      <w:b/>
    </w:rPr>
  </w:style>
  <w:style w:type="paragraph" w:customStyle="1" w:styleId="TAC">
    <w:name w:val="TAC"/>
    <w:basedOn w:val="TAL"/>
    <w:rsid w:val="001A63CF"/>
    <w:pPr>
      <w:jc w:val="center"/>
    </w:pPr>
  </w:style>
  <w:style w:type="paragraph" w:customStyle="1" w:styleId="LD">
    <w:name w:val="LD"/>
    <w:rsid w:val="001A63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A63CF"/>
    <w:pPr>
      <w:keepLines/>
      <w:ind w:left="1702" w:hanging="1418"/>
    </w:pPr>
  </w:style>
  <w:style w:type="paragraph" w:customStyle="1" w:styleId="FP">
    <w:name w:val="FP"/>
    <w:basedOn w:val="Normal"/>
    <w:rsid w:val="001A63CF"/>
    <w:pPr>
      <w:spacing w:after="0"/>
    </w:pPr>
  </w:style>
  <w:style w:type="paragraph" w:customStyle="1" w:styleId="NW">
    <w:name w:val="NW"/>
    <w:basedOn w:val="NO"/>
    <w:rsid w:val="001A63CF"/>
    <w:pPr>
      <w:spacing w:after="0"/>
    </w:pPr>
  </w:style>
  <w:style w:type="paragraph" w:customStyle="1" w:styleId="EW">
    <w:name w:val="EW"/>
    <w:basedOn w:val="EX"/>
    <w:rsid w:val="001A63CF"/>
    <w:pPr>
      <w:spacing w:after="0"/>
    </w:pPr>
  </w:style>
  <w:style w:type="paragraph" w:customStyle="1" w:styleId="B1">
    <w:name w:val="B1"/>
    <w:basedOn w:val="List"/>
    <w:link w:val="B1Char1"/>
    <w:rsid w:val="001A63CF"/>
  </w:style>
  <w:style w:type="character" w:customStyle="1" w:styleId="B1Char1">
    <w:name w:val="B1 Char1"/>
    <w:link w:val="B1"/>
    <w:rsid w:val="00E152C3"/>
    <w:rPr>
      <w:rFonts w:eastAsia="Times New Roman"/>
    </w:rPr>
  </w:style>
  <w:style w:type="paragraph" w:styleId="TOC6">
    <w:name w:val="toc 6"/>
    <w:basedOn w:val="TOC5"/>
    <w:next w:val="Normal"/>
    <w:rsid w:val="001A63CF"/>
    <w:pPr>
      <w:ind w:left="1985" w:hanging="1985"/>
    </w:pPr>
  </w:style>
  <w:style w:type="paragraph" w:styleId="TOC7">
    <w:name w:val="toc 7"/>
    <w:basedOn w:val="TOC6"/>
    <w:next w:val="Normal"/>
    <w:rsid w:val="001A63CF"/>
    <w:pPr>
      <w:ind w:left="2268" w:hanging="2268"/>
    </w:pPr>
  </w:style>
  <w:style w:type="paragraph" w:styleId="ListBullet2">
    <w:name w:val="List Bullet 2"/>
    <w:basedOn w:val="ListBullet"/>
    <w:rsid w:val="001A63CF"/>
    <w:pPr>
      <w:ind w:left="851"/>
    </w:pPr>
  </w:style>
  <w:style w:type="paragraph" w:styleId="ListBullet">
    <w:name w:val="List Bullet"/>
    <w:basedOn w:val="List"/>
    <w:rsid w:val="001A63CF"/>
  </w:style>
  <w:style w:type="paragraph" w:customStyle="1" w:styleId="EditorsNote">
    <w:name w:val="Editor's Note"/>
    <w:basedOn w:val="NO"/>
    <w:rsid w:val="001A63CF"/>
    <w:rPr>
      <w:color w:val="FF0000"/>
    </w:rPr>
  </w:style>
  <w:style w:type="paragraph" w:customStyle="1" w:styleId="TH">
    <w:name w:val="TH"/>
    <w:basedOn w:val="Normal"/>
    <w:link w:val="THChar"/>
    <w:rsid w:val="001A63C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A63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63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63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63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A63CF"/>
    <w:pPr>
      <w:ind w:left="851" w:hanging="851"/>
    </w:pPr>
  </w:style>
  <w:style w:type="paragraph" w:customStyle="1" w:styleId="ZH">
    <w:name w:val="ZH"/>
    <w:rsid w:val="001A63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A63CF"/>
    <w:pPr>
      <w:keepNext w:val="0"/>
      <w:spacing w:before="0" w:after="240"/>
    </w:pPr>
  </w:style>
  <w:style w:type="paragraph" w:customStyle="1" w:styleId="ZG">
    <w:name w:val="ZG"/>
    <w:rsid w:val="001A63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A63CF"/>
    <w:pPr>
      <w:ind w:left="1135"/>
    </w:pPr>
  </w:style>
  <w:style w:type="paragraph" w:styleId="List2">
    <w:name w:val="List 2"/>
    <w:basedOn w:val="List"/>
    <w:link w:val="List2Char"/>
    <w:rsid w:val="001A63CF"/>
    <w:pPr>
      <w:ind w:left="851"/>
    </w:pPr>
  </w:style>
  <w:style w:type="paragraph" w:styleId="List3">
    <w:name w:val="List 3"/>
    <w:basedOn w:val="List2"/>
    <w:link w:val="List3Char"/>
    <w:rsid w:val="001A63CF"/>
    <w:pPr>
      <w:ind w:left="1135"/>
    </w:pPr>
  </w:style>
  <w:style w:type="paragraph" w:styleId="List4">
    <w:name w:val="List 4"/>
    <w:basedOn w:val="List3"/>
    <w:rsid w:val="001A63CF"/>
    <w:pPr>
      <w:ind w:left="1418"/>
    </w:pPr>
  </w:style>
  <w:style w:type="paragraph" w:styleId="List5">
    <w:name w:val="List 5"/>
    <w:basedOn w:val="List4"/>
    <w:rsid w:val="001A63CF"/>
    <w:pPr>
      <w:ind w:left="1702"/>
    </w:pPr>
  </w:style>
  <w:style w:type="paragraph" w:styleId="ListBullet4">
    <w:name w:val="List Bullet 4"/>
    <w:basedOn w:val="ListBullet3"/>
    <w:rsid w:val="001A63CF"/>
    <w:pPr>
      <w:ind w:left="1418"/>
    </w:pPr>
  </w:style>
  <w:style w:type="paragraph" w:styleId="ListBullet5">
    <w:name w:val="List Bullet 5"/>
    <w:basedOn w:val="ListBullet4"/>
    <w:rsid w:val="001A63CF"/>
    <w:pPr>
      <w:ind w:left="1702"/>
    </w:pPr>
  </w:style>
  <w:style w:type="paragraph" w:customStyle="1" w:styleId="B2">
    <w:name w:val="B2"/>
    <w:basedOn w:val="List2"/>
    <w:rsid w:val="001A63CF"/>
  </w:style>
  <w:style w:type="paragraph" w:customStyle="1" w:styleId="B3">
    <w:name w:val="B3"/>
    <w:basedOn w:val="List3"/>
    <w:link w:val="B3Char"/>
    <w:rsid w:val="001A63CF"/>
  </w:style>
  <w:style w:type="paragraph" w:customStyle="1" w:styleId="B4">
    <w:name w:val="B4"/>
    <w:basedOn w:val="List4"/>
    <w:rsid w:val="001A63CF"/>
  </w:style>
  <w:style w:type="paragraph" w:customStyle="1" w:styleId="B5">
    <w:name w:val="B5"/>
    <w:basedOn w:val="List5"/>
    <w:rsid w:val="001A63CF"/>
  </w:style>
  <w:style w:type="paragraph" w:customStyle="1" w:styleId="ZTD">
    <w:name w:val="ZTD"/>
    <w:basedOn w:val="ZB"/>
    <w:rsid w:val="001A63CF"/>
    <w:pPr>
      <w:framePr w:hRule="auto" w:wrap="notBeside" w:y="852"/>
    </w:pPr>
    <w:rPr>
      <w:i w:val="0"/>
      <w:sz w:val="40"/>
    </w:rPr>
  </w:style>
  <w:style w:type="paragraph" w:customStyle="1" w:styleId="ZV">
    <w:name w:val="ZV"/>
    <w:basedOn w:val="ZU"/>
    <w:rsid w:val="001A63C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F6AF8-95EA-44BE-9C29-1EB344B44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2165</Words>
  <Characters>12343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 CR0039</cp:lastModifiedBy>
  <cp:revision>33</cp:revision>
  <cp:lastPrinted>2007-03-03T11:31:00Z</cp:lastPrinted>
  <dcterms:created xsi:type="dcterms:W3CDTF">2020-09-23T05:21:00Z</dcterms:created>
  <dcterms:modified xsi:type="dcterms:W3CDTF">2021-12-17T20:16:00Z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