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1C32AA" w14:textId="77777777" w:rsidR="0093274D" w:rsidRDefault="0093274D">
      <w:pPr>
        <w:pStyle w:val="Heading8"/>
      </w:pPr>
      <w:bookmarkStart w:id="0" w:name="_Toc415085563"/>
      <w:r w:rsidRPr="00E9040D">
        <w:t>Annex A (informative):</w:t>
      </w:r>
      <w:r w:rsidRPr="00E9040D">
        <w:br/>
        <w:t>Change history</w:t>
      </w:r>
      <w:bookmarkEnd w:id="0"/>
    </w:p>
    <w:p w14:paraId="63D089E2"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883F512" w14:textId="77777777">
        <w:trPr>
          <w:tblHeader/>
        </w:trPr>
        <w:tc>
          <w:tcPr>
            <w:tcW w:w="9455" w:type="dxa"/>
            <w:gridSpan w:val="8"/>
            <w:tcBorders>
              <w:bottom w:val="nil"/>
            </w:tcBorders>
            <w:shd w:val="solid" w:color="FFFFFF" w:fill="auto"/>
          </w:tcPr>
          <w:p w14:paraId="5246930B" w14:textId="77777777" w:rsidR="0093274D" w:rsidRPr="00E9040D" w:rsidRDefault="0093274D">
            <w:pPr>
              <w:pStyle w:val="TAL"/>
              <w:jc w:val="center"/>
              <w:rPr>
                <w:b/>
                <w:sz w:val="16"/>
              </w:rPr>
            </w:pPr>
            <w:r w:rsidRPr="00E9040D">
              <w:rPr>
                <w:b/>
              </w:rPr>
              <w:t>Change history</w:t>
            </w:r>
          </w:p>
        </w:tc>
      </w:tr>
      <w:tr w:rsidR="0093274D" w:rsidRPr="00E9040D" w14:paraId="2EC22C43" w14:textId="77777777" w:rsidTr="00ED0681">
        <w:trPr>
          <w:tblHeader/>
        </w:trPr>
        <w:tc>
          <w:tcPr>
            <w:tcW w:w="800" w:type="dxa"/>
            <w:shd w:val="pct10" w:color="auto" w:fill="FFFFFF"/>
          </w:tcPr>
          <w:p w14:paraId="795D98D7" w14:textId="77777777" w:rsidR="0093274D" w:rsidRPr="00E9040D" w:rsidRDefault="0093274D">
            <w:pPr>
              <w:pStyle w:val="TAL"/>
              <w:rPr>
                <w:b/>
                <w:sz w:val="16"/>
              </w:rPr>
            </w:pPr>
            <w:r w:rsidRPr="00E9040D">
              <w:rPr>
                <w:b/>
                <w:sz w:val="16"/>
              </w:rPr>
              <w:t>Date</w:t>
            </w:r>
          </w:p>
        </w:tc>
        <w:tc>
          <w:tcPr>
            <w:tcW w:w="800" w:type="dxa"/>
            <w:shd w:val="pct10" w:color="auto" w:fill="FFFFFF"/>
          </w:tcPr>
          <w:p w14:paraId="16BD6020" w14:textId="77777777" w:rsidR="0093274D" w:rsidRPr="00E9040D" w:rsidRDefault="0093274D">
            <w:pPr>
              <w:pStyle w:val="TAL"/>
              <w:rPr>
                <w:b/>
                <w:sz w:val="16"/>
              </w:rPr>
            </w:pPr>
            <w:r w:rsidRPr="00E9040D">
              <w:rPr>
                <w:b/>
                <w:sz w:val="16"/>
              </w:rPr>
              <w:t>TSG #</w:t>
            </w:r>
          </w:p>
        </w:tc>
        <w:tc>
          <w:tcPr>
            <w:tcW w:w="901" w:type="dxa"/>
            <w:shd w:val="pct10" w:color="auto" w:fill="FFFFFF"/>
          </w:tcPr>
          <w:p w14:paraId="7A1D7461" w14:textId="77777777" w:rsidR="0093274D" w:rsidRPr="00E9040D" w:rsidRDefault="0093274D">
            <w:pPr>
              <w:pStyle w:val="TAL"/>
              <w:rPr>
                <w:b/>
                <w:sz w:val="16"/>
              </w:rPr>
            </w:pPr>
            <w:r w:rsidRPr="00E9040D">
              <w:rPr>
                <w:b/>
                <w:sz w:val="16"/>
              </w:rPr>
              <w:t>TSG Doc.</w:t>
            </w:r>
          </w:p>
        </w:tc>
        <w:tc>
          <w:tcPr>
            <w:tcW w:w="525" w:type="dxa"/>
            <w:shd w:val="pct10" w:color="auto" w:fill="FFFFFF"/>
          </w:tcPr>
          <w:p w14:paraId="57069563" w14:textId="77777777" w:rsidR="0093274D" w:rsidRPr="00E9040D" w:rsidRDefault="0093274D">
            <w:pPr>
              <w:pStyle w:val="TAL"/>
              <w:rPr>
                <w:b/>
                <w:sz w:val="16"/>
              </w:rPr>
            </w:pPr>
            <w:r w:rsidRPr="00E9040D">
              <w:rPr>
                <w:b/>
                <w:sz w:val="16"/>
              </w:rPr>
              <w:t>CR</w:t>
            </w:r>
          </w:p>
        </w:tc>
        <w:tc>
          <w:tcPr>
            <w:tcW w:w="428" w:type="dxa"/>
            <w:shd w:val="pct10" w:color="auto" w:fill="FFFFFF"/>
          </w:tcPr>
          <w:p w14:paraId="329DE363" w14:textId="77777777" w:rsidR="0093274D" w:rsidRPr="00E9040D" w:rsidRDefault="0093274D">
            <w:pPr>
              <w:pStyle w:val="TAL"/>
              <w:rPr>
                <w:b/>
                <w:sz w:val="16"/>
              </w:rPr>
            </w:pPr>
            <w:r w:rsidRPr="00E9040D">
              <w:rPr>
                <w:b/>
                <w:sz w:val="16"/>
              </w:rPr>
              <w:t>Rev</w:t>
            </w:r>
          </w:p>
        </w:tc>
        <w:tc>
          <w:tcPr>
            <w:tcW w:w="4626" w:type="dxa"/>
            <w:shd w:val="pct10" w:color="auto" w:fill="FFFFFF"/>
          </w:tcPr>
          <w:p w14:paraId="6E29206F"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3ACE2980" w14:textId="77777777" w:rsidR="0093274D" w:rsidRPr="00E9040D" w:rsidRDefault="0093274D">
            <w:pPr>
              <w:pStyle w:val="TAL"/>
              <w:rPr>
                <w:b/>
                <w:sz w:val="16"/>
              </w:rPr>
            </w:pPr>
            <w:r w:rsidRPr="00E9040D">
              <w:rPr>
                <w:b/>
                <w:sz w:val="16"/>
              </w:rPr>
              <w:t>Old</w:t>
            </w:r>
          </w:p>
        </w:tc>
        <w:tc>
          <w:tcPr>
            <w:tcW w:w="666" w:type="dxa"/>
            <w:shd w:val="pct10" w:color="auto" w:fill="FFFFFF"/>
          </w:tcPr>
          <w:p w14:paraId="121AF1FD" w14:textId="77777777" w:rsidR="0093274D" w:rsidRPr="00E9040D" w:rsidRDefault="0093274D">
            <w:pPr>
              <w:pStyle w:val="TAL"/>
              <w:rPr>
                <w:b/>
                <w:sz w:val="16"/>
              </w:rPr>
            </w:pPr>
            <w:r w:rsidRPr="00E9040D">
              <w:rPr>
                <w:b/>
                <w:sz w:val="16"/>
              </w:rPr>
              <w:t>New</w:t>
            </w:r>
          </w:p>
        </w:tc>
      </w:tr>
      <w:tr w:rsidR="0093274D" w:rsidRPr="00E9040D" w14:paraId="7412A6D8" w14:textId="77777777" w:rsidTr="00ED0681">
        <w:tc>
          <w:tcPr>
            <w:tcW w:w="800" w:type="dxa"/>
            <w:shd w:val="solid" w:color="FFFFFF" w:fill="auto"/>
          </w:tcPr>
          <w:p w14:paraId="6A28C6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395042D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223C9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7BC6B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2846F51"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DAF5F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BFA179A"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46865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13CB813C" w14:textId="77777777" w:rsidTr="00ED0681">
        <w:tc>
          <w:tcPr>
            <w:tcW w:w="800" w:type="dxa"/>
            <w:shd w:val="solid" w:color="FFFFFF" w:fill="auto"/>
          </w:tcPr>
          <w:p w14:paraId="0A97A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761607A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631A66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AAC7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F48322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FB87D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3ABAD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C3CCE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3DDFB62" w14:textId="77777777" w:rsidTr="00ED0681">
        <w:tc>
          <w:tcPr>
            <w:tcW w:w="800" w:type="dxa"/>
            <w:shd w:val="solid" w:color="FFFFFF" w:fill="auto"/>
          </w:tcPr>
          <w:p w14:paraId="0129A8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623987C"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E9DA4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0ADD4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7B9AA5D"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C987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166BB1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C8135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788790A4" w14:textId="77777777" w:rsidTr="00ED0681">
        <w:tc>
          <w:tcPr>
            <w:tcW w:w="800" w:type="dxa"/>
            <w:shd w:val="solid" w:color="FFFFFF" w:fill="auto"/>
          </w:tcPr>
          <w:p w14:paraId="3601C4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7CDC63E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DF162F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06F8E9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2BE8C1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31199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5345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639F7C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5FC86D89" w14:textId="77777777" w:rsidTr="00ED0681">
        <w:tc>
          <w:tcPr>
            <w:tcW w:w="800" w:type="dxa"/>
            <w:shd w:val="solid" w:color="FFFFFF" w:fill="auto"/>
          </w:tcPr>
          <w:p w14:paraId="03C4E4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38E5F8A"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7F4010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6D7755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2BCFBF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71C2F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6F51F8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36C287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D472940" w14:textId="77777777" w:rsidTr="00ED0681">
        <w:tc>
          <w:tcPr>
            <w:tcW w:w="800" w:type="dxa"/>
            <w:shd w:val="solid" w:color="FFFFFF" w:fill="auto"/>
          </w:tcPr>
          <w:p w14:paraId="271F16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6EB6F3D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BB59A5B"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0EF7CB0"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E8F2781"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4EB69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663030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61CE2A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3BC80118" w14:textId="77777777" w:rsidTr="00ED0681">
        <w:tc>
          <w:tcPr>
            <w:tcW w:w="800" w:type="dxa"/>
            <w:shd w:val="solid" w:color="FFFFFF" w:fill="auto"/>
          </w:tcPr>
          <w:p w14:paraId="6E065B4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04E7D91C"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D80AA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C185F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E244E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1F0E5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518FC2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132634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2002176F" w14:textId="77777777" w:rsidTr="00ED0681">
        <w:tc>
          <w:tcPr>
            <w:tcW w:w="800" w:type="dxa"/>
            <w:shd w:val="solid" w:color="FFFFFF" w:fill="auto"/>
          </w:tcPr>
          <w:p w14:paraId="02DECF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38D0527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AF9810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0D8689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9319B1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F185F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351D6B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44B64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52F5D14C" w14:textId="77777777" w:rsidTr="00ED0681">
        <w:tc>
          <w:tcPr>
            <w:tcW w:w="800" w:type="dxa"/>
            <w:shd w:val="solid" w:color="FFFFFF" w:fill="auto"/>
          </w:tcPr>
          <w:p w14:paraId="0B49D16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F2E1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65D0A5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10611FD0"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90E169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C84DF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006F5F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4BB0A6A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01C24205" w14:textId="77777777" w:rsidTr="00ED0681">
        <w:tc>
          <w:tcPr>
            <w:tcW w:w="800" w:type="dxa"/>
            <w:shd w:val="solid" w:color="FFFFFF" w:fill="auto"/>
          </w:tcPr>
          <w:p w14:paraId="3B6B2F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1A00472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B7412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4BF4D2"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FC133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9796F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02B987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2285CA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195DAF13" w14:textId="77777777" w:rsidTr="00ED0681">
        <w:tc>
          <w:tcPr>
            <w:tcW w:w="800" w:type="dxa"/>
            <w:shd w:val="solid" w:color="FFFFFF" w:fill="auto"/>
          </w:tcPr>
          <w:p w14:paraId="146B63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6D9D89A"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E5776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C78044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3490B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018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6FCE672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5C573A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069BBCF2" w14:textId="77777777" w:rsidTr="00ED0681">
        <w:tc>
          <w:tcPr>
            <w:tcW w:w="800" w:type="dxa"/>
            <w:shd w:val="solid" w:color="FFFFFF" w:fill="auto"/>
          </w:tcPr>
          <w:p w14:paraId="3A12306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66D72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608B23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6A9BE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8FEECA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6C991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DE80B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5A0ED8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006D4DAF" w14:textId="77777777" w:rsidTr="00ED0681">
        <w:tc>
          <w:tcPr>
            <w:tcW w:w="800" w:type="dxa"/>
            <w:shd w:val="solid" w:color="FFFFFF" w:fill="auto"/>
          </w:tcPr>
          <w:p w14:paraId="1FAC3D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2DC7AED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08ADAB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F4DD2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1D49F4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EFEB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6331D1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09363A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78F49645" w14:textId="77777777" w:rsidTr="00ED0681">
        <w:tc>
          <w:tcPr>
            <w:tcW w:w="800" w:type="dxa"/>
            <w:shd w:val="solid" w:color="FFFFFF" w:fill="auto"/>
          </w:tcPr>
          <w:p w14:paraId="7C49E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3A646E6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9EBA44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00B241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6748BCD"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02424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59BBA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624E829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1F611E26" w14:textId="77777777" w:rsidTr="00ED0681">
        <w:tc>
          <w:tcPr>
            <w:tcW w:w="800" w:type="dxa"/>
            <w:shd w:val="solid" w:color="FFFFFF" w:fill="auto"/>
          </w:tcPr>
          <w:p w14:paraId="5A35D6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5E7FE70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BCEA0C0"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0F9E2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D67D9D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41D6E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832F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2686E0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360ECFB" w14:textId="77777777" w:rsidTr="00ED0681">
        <w:tc>
          <w:tcPr>
            <w:tcW w:w="800" w:type="dxa"/>
            <w:shd w:val="solid" w:color="FFFFFF" w:fill="auto"/>
          </w:tcPr>
          <w:p w14:paraId="6BCE4F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64D1935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0DCE10"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A71FC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17A87E1"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BBAF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F3E6B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08A4BF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1DCF3643" w14:textId="77777777" w:rsidTr="00ED0681">
        <w:tc>
          <w:tcPr>
            <w:tcW w:w="800" w:type="dxa"/>
            <w:shd w:val="solid" w:color="FFFFFF" w:fill="auto"/>
          </w:tcPr>
          <w:p w14:paraId="28702A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7217ADB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1707929"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2E4E3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FA60E7"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645F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4EA1327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191A37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5C369A9B" w14:textId="77777777" w:rsidTr="00ED0681">
        <w:tc>
          <w:tcPr>
            <w:tcW w:w="800" w:type="dxa"/>
            <w:shd w:val="solid" w:color="FFFFFF" w:fill="auto"/>
          </w:tcPr>
          <w:p w14:paraId="3161743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02B5487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FA8C9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94070CA"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833B4B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2A7FD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1A7E8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6188E7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7B886D3D" w14:textId="77777777" w:rsidTr="00ED0681">
        <w:tc>
          <w:tcPr>
            <w:tcW w:w="800" w:type="dxa"/>
            <w:shd w:val="solid" w:color="FFFFFF" w:fill="auto"/>
          </w:tcPr>
          <w:p w14:paraId="35D62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732BDE2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4F5A54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ED36AF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FBC5B07"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7FD03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08389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714191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0C3EAE54" w14:textId="77777777" w:rsidTr="00ED0681">
        <w:tc>
          <w:tcPr>
            <w:tcW w:w="800" w:type="dxa"/>
            <w:shd w:val="solid" w:color="FFFFFF" w:fill="auto"/>
          </w:tcPr>
          <w:p w14:paraId="3BD3C14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5A9E3C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95461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6AE4AD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77A620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D0EFE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34A61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678249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6F5E366A" w14:textId="77777777" w:rsidTr="00ED0681">
        <w:tc>
          <w:tcPr>
            <w:tcW w:w="800" w:type="dxa"/>
            <w:shd w:val="solid" w:color="FFFFFF" w:fill="auto"/>
          </w:tcPr>
          <w:p w14:paraId="5BB27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7BD1DC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D2C264B"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1C604A2"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4AC7838"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8CCD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3FA5E16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59C4D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6344AAE6" w14:textId="77777777" w:rsidTr="00ED0681">
        <w:tc>
          <w:tcPr>
            <w:tcW w:w="800" w:type="dxa"/>
            <w:shd w:val="solid" w:color="FFFFFF" w:fill="auto"/>
          </w:tcPr>
          <w:p w14:paraId="0C5A76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587693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6DB6C4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AD65DE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CDC320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67897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B55283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CF522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655F6519" w14:textId="77777777" w:rsidTr="00ED0681">
        <w:tc>
          <w:tcPr>
            <w:tcW w:w="800" w:type="dxa"/>
            <w:shd w:val="solid" w:color="FFFFFF" w:fill="auto"/>
          </w:tcPr>
          <w:p w14:paraId="5C5D1B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7AFFCCE0"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63AB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C79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FE05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86EC4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3C855E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638E4E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485E7607" w14:textId="77777777" w:rsidTr="00ED0681">
        <w:tc>
          <w:tcPr>
            <w:tcW w:w="800" w:type="dxa"/>
            <w:shd w:val="solid" w:color="FFFFFF" w:fill="auto"/>
          </w:tcPr>
          <w:p w14:paraId="17B64A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758933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2C158C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51AFDF0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30C2E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680E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6406C1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724126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73C049C6" w14:textId="77777777" w:rsidTr="00ED0681">
        <w:tc>
          <w:tcPr>
            <w:tcW w:w="800" w:type="dxa"/>
            <w:shd w:val="solid" w:color="FFFFFF" w:fill="auto"/>
          </w:tcPr>
          <w:p w14:paraId="6AE2BD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780C1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419362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4E354DCA"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6211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65F45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5FEB75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671034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6AE98F52" w14:textId="77777777" w:rsidTr="00ED0681">
        <w:tc>
          <w:tcPr>
            <w:tcW w:w="800" w:type="dxa"/>
            <w:shd w:val="solid" w:color="FFFFFF" w:fill="auto"/>
          </w:tcPr>
          <w:p w14:paraId="32DB14B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19B7480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27537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47E304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6B2D40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2145B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2217FA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0CE291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073EAB25" w14:textId="77777777" w:rsidTr="00ED0681">
        <w:tc>
          <w:tcPr>
            <w:tcW w:w="800" w:type="dxa"/>
            <w:shd w:val="solid" w:color="FFFFFF" w:fill="auto"/>
          </w:tcPr>
          <w:p w14:paraId="1D2C1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3FF9C9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6CC07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2E05CEA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2FD6C8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5DCED2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62683F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545621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745460DC" w14:textId="77777777" w:rsidTr="00ED0681">
        <w:tc>
          <w:tcPr>
            <w:tcW w:w="800" w:type="dxa"/>
            <w:shd w:val="solid" w:color="FFFFFF" w:fill="auto"/>
          </w:tcPr>
          <w:p w14:paraId="0A385F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2FB42F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2E88791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449A3D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6C3433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9A0F89A"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1F6DE7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565775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6C9EFFE3" w14:textId="77777777" w:rsidTr="00ED0681">
        <w:tc>
          <w:tcPr>
            <w:tcW w:w="800" w:type="dxa"/>
            <w:shd w:val="solid" w:color="FFFFFF" w:fill="auto"/>
          </w:tcPr>
          <w:p w14:paraId="6414CE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D4705B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8B355E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2F2AA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0282C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6E6739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91139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4DD660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9854231" w14:textId="77777777" w:rsidTr="00ED0681">
        <w:tc>
          <w:tcPr>
            <w:tcW w:w="800" w:type="dxa"/>
            <w:shd w:val="solid" w:color="FFFFFF" w:fill="auto"/>
          </w:tcPr>
          <w:p w14:paraId="2ACBAB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7616A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7502B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9AB8D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1562B0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60F253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0E12A2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BE7DF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4910E5" w14:textId="77777777" w:rsidTr="00ED0681">
        <w:tc>
          <w:tcPr>
            <w:tcW w:w="800" w:type="dxa"/>
            <w:shd w:val="solid" w:color="FFFFFF" w:fill="auto"/>
          </w:tcPr>
          <w:p w14:paraId="5848F7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256DDB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85A8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79669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6059D7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A3690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2500DC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D19F1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75E893B" w14:textId="77777777" w:rsidTr="00ED0681">
        <w:tc>
          <w:tcPr>
            <w:tcW w:w="800" w:type="dxa"/>
            <w:shd w:val="solid" w:color="FFFFFF" w:fill="auto"/>
          </w:tcPr>
          <w:p w14:paraId="291A09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6EDDA7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DE3CC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73A2A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4D6DAD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B1EF44"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5C34A9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B6A48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343D4F5" w14:textId="77777777" w:rsidTr="00ED0681">
        <w:tc>
          <w:tcPr>
            <w:tcW w:w="800" w:type="dxa"/>
            <w:shd w:val="solid" w:color="FFFFFF" w:fill="auto"/>
          </w:tcPr>
          <w:p w14:paraId="30C39B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402C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7EBBC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9BC80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0FA45B1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F470ED8"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541142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53592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FCF8447" w14:textId="77777777" w:rsidTr="00ED0681">
        <w:tc>
          <w:tcPr>
            <w:tcW w:w="800" w:type="dxa"/>
            <w:shd w:val="solid" w:color="FFFFFF" w:fill="auto"/>
          </w:tcPr>
          <w:p w14:paraId="3C4D9B8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853C8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144B2B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389C5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7789AE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DAA3A5"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56C4DF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AF29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5E94F3C" w14:textId="77777777" w:rsidTr="00ED0681">
        <w:tc>
          <w:tcPr>
            <w:tcW w:w="800" w:type="dxa"/>
            <w:shd w:val="solid" w:color="FFFFFF" w:fill="auto"/>
          </w:tcPr>
          <w:p w14:paraId="4712587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D850F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6A763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EACBF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44095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CC64F6C"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2EE18D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F187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7CCAE1B" w14:textId="77777777" w:rsidTr="00ED0681">
        <w:tc>
          <w:tcPr>
            <w:tcW w:w="800" w:type="dxa"/>
            <w:shd w:val="solid" w:color="FFFFFF" w:fill="auto"/>
          </w:tcPr>
          <w:p w14:paraId="7291A1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DBDA3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84F6B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9D1D5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51F00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06F7724"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4F3A47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9DE14B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26695CA" w14:textId="77777777" w:rsidTr="00ED0681">
        <w:tc>
          <w:tcPr>
            <w:tcW w:w="800" w:type="dxa"/>
            <w:shd w:val="solid" w:color="FFFFFF" w:fill="auto"/>
          </w:tcPr>
          <w:p w14:paraId="724019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021049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DBA3B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C866F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2C7FF0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340C4B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26C74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5D047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EEDCDB" w14:textId="77777777" w:rsidTr="00ED0681">
        <w:tc>
          <w:tcPr>
            <w:tcW w:w="800" w:type="dxa"/>
            <w:shd w:val="solid" w:color="FFFFFF" w:fill="auto"/>
          </w:tcPr>
          <w:p w14:paraId="148D61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ED9435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FF9786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08D2E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232FAD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731878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4228A1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BD8EC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56F90B3" w14:textId="77777777" w:rsidTr="00ED0681">
        <w:tc>
          <w:tcPr>
            <w:tcW w:w="800" w:type="dxa"/>
            <w:shd w:val="solid" w:color="FFFFFF" w:fill="auto"/>
          </w:tcPr>
          <w:p w14:paraId="559B99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D6DB1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438CA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1B38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2F618D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4C7EE94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3BC73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4810A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075A1B" w14:textId="77777777" w:rsidTr="00ED0681">
        <w:tc>
          <w:tcPr>
            <w:tcW w:w="800" w:type="dxa"/>
            <w:shd w:val="solid" w:color="FFFFFF" w:fill="auto"/>
          </w:tcPr>
          <w:p w14:paraId="640EF9A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D8C07E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01733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52E233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1609E52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4A8B96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27DE3D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3DDB2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E27354A" w14:textId="77777777" w:rsidTr="00ED0681">
        <w:tc>
          <w:tcPr>
            <w:tcW w:w="800" w:type="dxa"/>
            <w:shd w:val="solid" w:color="FFFFFF" w:fill="auto"/>
          </w:tcPr>
          <w:p w14:paraId="241887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C1488C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D03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1DC86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441706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27010CD"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604156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5969D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67A9185" w14:textId="77777777" w:rsidTr="00ED0681">
        <w:tc>
          <w:tcPr>
            <w:tcW w:w="800" w:type="dxa"/>
            <w:shd w:val="solid" w:color="FFFFFF" w:fill="auto"/>
          </w:tcPr>
          <w:p w14:paraId="013436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B1C4F9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826A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99D4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317FF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1595DC9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313B2C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61C4B1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AE5881" w14:textId="77777777" w:rsidTr="00ED0681">
        <w:tc>
          <w:tcPr>
            <w:tcW w:w="800" w:type="dxa"/>
            <w:shd w:val="solid" w:color="FFFFFF" w:fill="auto"/>
          </w:tcPr>
          <w:p w14:paraId="672D6A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44AE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826D9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57167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4A9789B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28C1CE2"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443CE2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C229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3D80100" w14:textId="77777777" w:rsidTr="00ED0681">
        <w:tc>
          <w:tcPr>
            <w:tcW w:w="800" w:type="dxa"/>
            <w:shd w:val="solid" w:color="FFFFFF" w:fill="auto"/>
          </w:tcPr>
          <w:p w14:paraId="208612E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290BB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56AA1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6B1E7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620E3A3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6DCFA58"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767CE7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0B8927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84B377E" w14:textId="77777777" w:rsidTr="00ED0681">
        <w:tc>
          <w:tcPr>
            <w:tcW w:w="800" w:type="dxa"/>
            <w:shd w:val="solid" w:color="FFFFFF" w:fill="auto"/>
          </w:tcPr>
          <w:p w14:paraId="00AB3D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523D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1FCAB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550521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256A35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68298A0"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0B262E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2E438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0733C3B" w14:textId="77777777" w:rsidTr="00ED0681">
        <w:tc>
          <w:tcPr>
            <w:tcW w:w="800" w:type="dxa"/>
            <w:shd w:val="solid" w:color="FFFFFF" w:fill="auto"/>
          </w:tcPr>
          <w:p w14:paraId="189C91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995F6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90E28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F3CF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700255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486403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4D59A1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2A49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3C7654C" w14:textId="77777777" w:rsidTr="00ED0681">
        <w:tc>
          <w:tcPr>
            <w:tcW w:w="800" w:type="dxa"/>
            <w:shd w:val="solid" w:color="FFFFFF" w:fill="auto"/>
          </w:tcPr>
          <w:p w14:paraId="5FDA566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30F23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9286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2004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45540A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421AD20"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5AFB8C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F3D753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800D89" w14:textId="77777777" w:rsidTr="00ED0681">
        <w:tc>
          <w:tcPr>
            <w:tcW w:w="800" w:type="dxa"/>
            <w:shd w:val="solid" w:color="FFFFFF" w:fill="auto"/>
          </w:tcPr>
          <w:p w14:paraId="438601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E2637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60E20E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711D8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629933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A51D1A3"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1FE42A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F467E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9110703" w14:textId="77777777" w:rsidTr="00ED0681">
        <w:tc>
          <w:tcPr>
            <w:tcW w:w="800" w:type="dxa"/>
            <w:shd w:val="solid" w:color="FFFFFF" w:fill="auto"/>
          </w:tcPr>
          <w:p w14:paraId="319406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6CB47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F6FC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D8BAA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21155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DFD1C7F"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223B38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4E38F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C63398" w14:textId="77777777" w:rsidTr="00ED0681">
        <w:tc>
          <w:tcPr>
            <w:tcW w:w="800" w:type="dxa"/>
            <w:shd w:val="solid" w:color="FFFFFF" w:fill="auto"/>
          </w:tcPr>
          <w:p w14:paraId="5D46DF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0749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998A52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00498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4B649E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E12D0B8"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62DE19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77E6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36B719E" w14:textId="77777777" w:rsidTr="00ED0681">
        <w:tc>
          <w:tcPr>
            <w:tcW w:w="800" w:type="dxa"/>
            <w:shd w:val="solid" w:color="FFFFFF" w:fill="auto"/>
          </w:tcPr>
          <w:p w14:paraId="7DB65A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ABC2C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5D42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BCF4D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3ACDC0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2658BB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0CAD7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B8F3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2308470" w14:textId="77777777" w:rsidTr="00ED0681">
        <w:tc>
          <w:tcPr>
            <w:tcW w:w="800" w:type="dxa"/>
            <w:shd w:val="solid" w:color="FFFFFF" w:fill="auto"/>
          </w:tcPr>
          <w:p w14:paraId="5BF28E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5343A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C578A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3558F9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316406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55898E2"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12EE02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FF201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7400BBA" w14:textId="77777777" w:rsidTr="00ED0681">
        <w:tc>
          <w:tcPr>
            <w:tcW w:w="800" w:type="dxa"/>
            <w:shd w:val="solid" w:color="FFFFFF" w:fill="auto"/>
          </w:tcPr>
          <w:p w14:paraId="6A5576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BB401C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B632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2FBA2D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148100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403679B"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01AA63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0C095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F54F3B9" w14:textId="77777777" w:rsidTr="00ED0681">
        <w:tc>
          <w:tcPr>
            <w:tcW w:w="800" w:type="dxa"/>
            <w:shd w:val="solid" w:color="FFFFFF" w:fill="auto"/>
          </w:tcPr>
          <w:p w14:paraId="6F0ED42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6ECBC7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3082B2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6B666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724480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8FB89C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74E175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875EE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3BC2100" w14:textId="77777777" w:rsidTr="00ED0681">
        <w:tc>
          <w:tcPr>
            <w:tcW w:w="800" w:type="dxa"/>
            <w:shd w:val="solid" w:color="FFFFFF" w:fill="auto"/>
          </w:tcPr>
          <w:p w14:paraId="6916CD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AE904D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86C03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2DE6D3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5A0FB41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277C8E5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06CFA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FCAD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BA2644" w14:textId="77777777" w:rsidTr="00ED0681">
        <w:tc>
          <w:tcPr>
            <w:tcW w:w="800" w:type="dxa"/>
            <w:shd w:val="solid" w:color="FFFFFF" w:fill="auto"/>
          </w:tcPr>
          <w:p w14:paraId="234AE2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AE4137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ACBE7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7D95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0BE24A3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346A63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4863F5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DC98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DFF7F76" w14:textId="77777777" w:rsidTr="00ED0681">
        <w:tc>
          <w:tcPr>
            <w:tcW w:w="800" w:type="dxa"/>
            <w:shd w:val="solid" w:color="FFFFFF" w:fill="auto"/>
          </w:tcPr>
          <w:p w14:paraId="5E5B05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64EED0A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8C73F4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ED371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20C41AC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1E4428E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37E2BD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088DF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001E236" w14:textId="77777777" w:rsidTr="00ED0681">
        <w:tc>
          <w:tcPr>
            <w:tcW w:w="800" w:type="dxa"/>
            <w:shd w:val="solid" w:color="FFFFFF" w:fill="auto"/>
          </w:tcPr>
          <w:p w14:paraId="7DC9BB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F2E75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44E8F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4EDB2E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2DF464F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13D1270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59D3EB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06F56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3795B31" w14:textId="77777777" w:rsidTr="00ED0681">
        <w:tc>
          <w:tcPr>
            <w:tcW w:w="800" w:type="dxa"/>
            <w:shd w:val="solid" w:color="FFFFFF" w:fill="auto"/>
          </w:tcPr>
          <w:p w14:paraId="735011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1B76E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5289A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1AF7CC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14529C4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41722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29C45A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CC6D8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2811955" w14:textId="77777777" w:rsidTr="00ED0681">
        <w:tc>
          <w:tcPr>
            <w:tcW w:w="800" w:type="dxa"/>
            <w:shd w:val="solid" w:color="FFFFFF" w:fill="auto"/>
          </w:tcPr>
          <w:p w14:paraId="01AC2B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0849F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A0AE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8DBC3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3B7A9C1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9C2FFD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78DD9AA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8286F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319B84A" w14:textId="77777777" w:rsidTr="00ED0681">
        <w:tc>
          <w:tcPr>
            <w:tcW w:w="800" w:type="dxa"/>
            <w:shd w:val="solid" w:color="FFFFFF" w:fill="auto"/>
          </w:tcPr>
          <w:p w14:paraId="5DB5BD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2185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11684D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F288D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E777E8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93F1C7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653436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F2395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3FB1D04" w14:textId="77777777" w:rsidTr="00ED0681">
        <w:tc>
          <w:tcPr>
            <w:tcW w:w="800" w:type="dxa"/>
            <w:shd w:val="solid" w:color="FFFFFF" w:fill="auto"/>
          </w:tcPr>
          <w:p w14:paraId="7CBFBA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734A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C049F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863C9A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073BA4C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62CEDA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54A5586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63D97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F5F904" w14:textId="77777777" w:rsidTr="00ED0681">
        <w:tc>
          <w:tcPr>
            <w:tcW w:w="800" w:type="dxa"/>
            <w:shd w:val="solid" w:color="FFFFFF" w:fill="auto"/>
          </w:tcPr>
          <w:p w14:paraId="339517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A78C7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BC5818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30639D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0E67A6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4F26DD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36D13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A7F83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EADAF8E" w14:textId="77777777" w:rsidTr="00ED0681">
        <w:tc>
          <w:tcPr>
            <w:tcW w:w="800" w:type="dxa"/>
            <w:shd w:val="solid" w:color="FFFFFF" w:fill="auto"/>
          </w:tcPr>
          <w:p w14:paraId="5F5ECC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2C987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861C7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A3D90D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6E9CE3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297D1B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45544D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E28CF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EDA7A41" w14:textId="77777777" w:rsidTr="00ED0681">
        <w:tc>
          <w:tcPr>
            <w:tcW w:w="800" w:type="dxa"/>
            <w:shd w:val="solid" w:color="FFFFFF" w:fill="auto"/>
          </w:tcPr>
          <w:p w14:paraId="3834A1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62BEB9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FA4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57A970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3B01249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5E5730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3E7B64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BA5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D9D0D9B" w14:textId="77777777" w:rsidTr="00ED0681">
        <w:tc>
          <w:tcPr>
            <w:tcW w:w="800" w:type="dxa"/>
            <w:shd w:val="solid" w:color="FFFFFF" w:fill="auto"/>
          </w:tcPr>
          <w:p w14:paraId="4E90FC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B4157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4C55E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C2632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166317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284A4E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65B702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8E393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8C043D6" w14:textId="77777777" w:rsidTr="00ED0681">
        <w:tc>
          <w:tcPr>
            <w:tcW w:w="800" w:type="dxa"/>
            <w:shd w:val="solid" w:color="FFFFFF" w:fill="auto"/>
          </w:tcPr>
          <w:p w14:paraId="5D1FB0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CF6D5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7A353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B580B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7117133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D49FEA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3ABA16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FFEB0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29C5C87" w14:textId="77777777" w:rsidTr="00ED0681">
        <w:tc>
          <w:tcPr>
            <w:tcW w:w="800" w:type="dxa"/>
            <w:shd w:val="solid" w:color="FFFFFF" w:fill="auto"/>
          </w:tcPr>
          <w:p w14:paraId="42F74C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42F2F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1395C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0B0BA4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26E675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22B36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7EC5EC6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A0B67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1CE60" w14:textId="77777777" w:rsidTr="00ED0681">
        <w:tc>
          <w:tcPr>
            <w:tcW w:w="800" w:type="dxa"/>
            <w:shd w:val="solid" w:color="FFFFFF" w:fill="auto"/>
          </w:tcPr>
          <w:p w14:paraId="73969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789AC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D659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28C71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626A240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1CF5119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00B16B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169B7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012A322" w14:textId="77777777" w:rsidTr="00ED0681">
        <w:tc>
          <w:tcPr>
            <w:tcW w:w="800" w:type="dxa"/>
            <w:shd w:val="solid" w:color="FFFFFF" w:fill="auto"/>
          </w:tcPr>
          <w:p w14:paraId="0916FE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231FA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273B9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CADA7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7D067C9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7CE7EB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Correcting the range and representation of </w:t>
            </w:r>
            <w:proofErr w:type="spellStart"/>
            <w:r w:rsidRPr="00E9040D">
              <w:rPr>
                <w:rFonts w:ascii="Arial" w:hAnsi="Arial" w:cs="Arial"/>
                <w:sz w:val="16"/>
                <w:szCs w:val="16"/>
              </w:rPr>
              <w:t>delta_TF_PUCCH</w:t>
            </w:r>
            <w:proofErr w:type="spellEnd"/>
          </w:p>
        </w:tc>
        <w:tc>
          <w:tcPr>
            <w:tcW w:w="709" w:type="dxa"/>
            <w:shd w:val="solid" w:color="FFFFFF" w:fill="auto"/>
          </w:tcPr>
          <w:p w14:paraId="684B24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5B4B1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8B2733" w14:textId="77777777" w:rsidTr="00ED0681">
        <w:tc>
          <w:tcPr>
            <w:tcW w:w="800" w:type="dxa"/>
            <w:shd w:val="solid" w:color="FFFFFF" w:fill="auto"/>
          </w:tcPr>
          <w:p w14:paraId="060907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509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61E46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296158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52C3B55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9102B9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3C6502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A251B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763B8C" w14:textId="77777777" w:rsidTr="00ED0681">
        <w:tc>
          <w:tcPr>
            <w:tcW w:w="800" w:type="dxa"/>
            <w:shd w:val="solid" w:color="FFFFFF" w:fill="auto"/>
          </w:tcPr>
          <w:p w14:paraId="116B9D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892A0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2D3A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E2ABB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585CD7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CC8896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344D5AA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B0E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F15154B" w14:textId="77777777" w:rsidTr="00ED0681">
        <w:tc>
          <w:tcPr>
            <w:tcW w:w="800" w:type="dxa"/>
            <w:shd w:val="solid" w:color="FFFFFF" w:fill="auto"/>
          </w:tcPr>
          <w:p w14:paraId="33D740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3C8C1A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7B9D4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F17FC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7648E5D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5A7100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551E8D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02BE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5D88EC" w14:textId="77777777" w:rsidTr="00ED0681">
        <w:tc>
          <w:tcPr>
            <w:tcW w:w="800" w:type="dxa"/>
            <w:shd w:val="solid" w:color="FFFFFF" w:fill="auto"/>
          </w:tcPr>
          <w:p w14:paraId="66DEED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13EF9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80898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D423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316DEB4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0E7D6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390B0F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86DFB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0A02194" w14:textId="77777777" w:rsidTr="00ED0681">
        <w:tc>
          <w:tcPr>
            <w:tcW w:w="800" w:type="dxa"/>
            <w:shd w:val="solid" w:color="FFFFFF" w:fill="auto"/>
          </w:tcPr>
          <w:p w14:paraId="555A94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FF2F3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EC32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FA7D3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7468381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D3CF5F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06B3F6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113689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9F8B75" w14:textId="77777777" w:rsidTr="00ED0681">
        <w:tc>
          <w:tcPr>
            <w:tcW w:w="800" w:type="dxa"/>
            <w:shd w:val="solid" w:color="FFFFFF" w:fill="auto"/>
          </w:tcPr>
          <w:p w14:paraId="3A34F1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C2180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C5D1F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8C86E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920E72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E50675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3D9A03F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89823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EECE792" w14:textId="77777777" w:rsidTr="00ED0681">
        <w:tc>
          <w:tcPr>
            <w:tcW w:w="800" w:type="dxa"/>
            <w:shd w:val="solid" w:color="FFFFFF" w:fill="auto"/>
          </w:tcPr>
          <w:p w14:paraId="06B5EF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CA3A6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D448E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A2907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23167B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08A4A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444FA6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EAA1B7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947716" w14:textId="77777777" w:rsidTr="00ED0681">
        <w:tc>
          <w:tcPr>
            <w:tcW w:w="800" w:type="dxa"/>
            <w:shd w:val="solid" w:color="FFFFFF" w:fill="auto"/>
          </w:tcPr>
          <w:p w14:paraId="017C942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4B391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7D8DF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6010C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21471C1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0D4FB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59B8AD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EB79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D4324DE" w14:textId="77777777" w:rsidTr="00ED0681">
        <w:tc>
          <w:tcPr>
            <w:tcW w:w="800" w:type="dxa"/>
            <w:shd w:val="solid" w:color="FFFFFF" w:fill="auto"/>
          </w:tcPr>
          <w:p w14:paraId="2AA942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A5FD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90111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911B50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75AD10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12645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56A14E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53B41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879B9E6" w14:textId="77777777" w:rsidTr="00ED0681">
        <w:tc>
          <w:tcPr>
            <w:tcW w:w="800" w:type="dxa"/>
            <w:shd w:val="solid" w:color="FFFFFF" w:fill="auto"/>
          </w:tcPr>
          <w:p w14:paraId="23EA32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AA856B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12B7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41DD0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06DA57D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169477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3EE6C6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669EB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ED6A519" w14:textId="77777777" w:rsidTr="00ED0681">
        <w:tc>
          <w:tcPr>
            <w:tcW w:w="800" w:type="dxa"/>
            <w:shd w:val="solid" w:color="FFFFFF" w:fill="auto"/>
          </w:tcPr>
          <w:p w14:paraId="10DD65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885FB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70A3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489A2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124EA8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EA04A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166133F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147B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5C09084" w14:textId="77777777" w:rsidTr="00ED0681">
        <w:tc>
          <w:tcPr>
            <w:tcW w:w="800" w:type="dxa"/>
            <w:shd w:val="solid" w:color="FFFFFF" w:fill="auto"/>
          </w:tcPr>
          <w:p w14:paraId="3B88AE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94F5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E9FF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A42F9A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167009E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338D06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159F4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A5A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185045B" w14:textId="77777777" w:rsidTr="00ED0681">
        <w:tc>
          <w:tcPr>
            <w:tcW w:w="800" w:type="dxa"/>
            <w:shd w:val="solid" w:color="FFFFFF" w:fill="auto"/>
          </w:tcPr>
          <w:p w14:paraId="6774E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A05A6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C1BF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4E281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4082597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3AEF3F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49D1F4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8B1A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83A66C1" w14:textId="77777777" w:rsidTr="00ED0681">
        <w:tc>
          <w:tcPr>
            <w:tcW w:w="800" w:type="dxa"/>
            <w:shd w:val="solid" w:color="FFFFFF" w:fill="auto"/>
          </w:tcPr>
          <w:p w14:paraId="1704FF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B9C0C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225A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62D6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6CC885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3AB474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3CD94BF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74474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86C04BC" w14:textId="77777777" w:rsidTr="00ED0681">
        <w:tc>
          <w:tcPr>
            <w:tcW w:w="800" w:type="dxa"/>
            <w:shd w:val="solid" w:color="FFFFFF" w:fill="auto"/>
          </w:tcPr>
          <w:p w14:paraId="1384CB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870D89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C314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A4B07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4B693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FB086F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523568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60427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C24EE2" w14:textId="77777777" w:rsidTr="00ED0681">
        <w:tc>
          <w:tcPr>
            <w:tcW w:w="800" w:type="dxa"/>
            <w:shd w:val="solid" w:color="FFFFFF" w:fill="auto"/>
          </w:tcPr>
          <w:p w14:paraId="72FE72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683CF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B056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E9D21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612D3A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F2F2BF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6FB5CD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C9DCC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CBFE31C" w14:textId="77777777" w:rsidTr="00ED0681">
        <w:tc>
          <w:tcPr>
            <w:tcW w:w="800" w:type="dxa"/>
            <w:shd w:val="solid" w:color="FFFFFF" w:fill="auto"/>
          </w:tcPr>
          <w:p w14:paraId="055910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E8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948D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E12013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3C576D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96D0A7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17377AC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66F09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905EEAC" w14:textId="77777777" w:rsidTr="00ED0681">
        <w:tc>
          <w:tcPr>
            <w:tcW w:w="800" w:type="dxa"/>
            <w:shd w:val="solid" w:color="FFFFFF" w:fill="auto"/>
          </w:tcPr>
          <w:p w14:paraId="587861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5054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6CD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498A90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0F99A00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39DEE2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2CC57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FB049A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AE04B39" w14:textId="77777777" w:rsidTr="00ED0681">
        <w:tc>
          <w:tcPr>
            <w:tcW w:w="800" w:type="dxa"/>
            <w:shd w:val="solid" w:color="FFFFFF" w:fill="auto"/>
          </w:tcPr>
          <w:p w14:paraId="13A20B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8D335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5F7E5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2E34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31A4E4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DE81CF9"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6CAC4F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609F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25ED08" w14:textId="77777777" w:rsidTr="00ED0681">
        <w:tc>
          <w:tcPr>
            <w:tcW w:w="800" w:type="dxa"/>
            <w:shd w:val="solid" w:color="FFFFFF" w:fill="auto"/>
          </w:tcPr>
          <w:p w14:paraId="09B2C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A9425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7C9F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053E0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1C2A730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8AD7F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208CCA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4500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2313FAD" w14:textId="77777777" w:rsidTr="00ED0681">
        <w:tc>
          <w:tcPr>
            <w:tcW w:w="800" w:type="dxa"/>
            <w:shd w:val="solid" w:color="FFFFFF" w:fill="auto"/>
          </w:tcPr>
          <w:p w14:paraId="28034EC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F31B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669BE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1C9495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0F4F0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0583AE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33D97F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9FB21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14FFEA2" w14:textId="77777777" w:rsidTr="00ED0681">
        <w:tc>
          <w:tcPr>
            <w:tcW w:w="800" w:type="dxa"/>
            <w:shd w:val="solid" w:color="FFFFFF" w:fill="auto"/>
          </w:tcPr>
          <w:p w14:paraId="6664C54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2F067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BAFCF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BFC08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514A8F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46B51E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143116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A2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C1D67A" w14:textId="77777777" w:rsidTr="00ED0681">
        <w:tc>
          <w:tcPr>
            <w:tcW w:w="800" w:type="dxa"/>
            <w:shd w:val="solid" w:color="FFFFFF" w:fill="auto"/>
          </w:tcPr>
          <w:p w14:paraId="54E88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2AB2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C18A7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E095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7AD162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B0EBB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174F6CF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146D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96D3E83" w14:textId="77777777" w:rsidTr="00ED0681">
        <w:tc>
          <w:tcPr>
            <w:tcW w:w="800" w:type="dxa"/>
            <w:shd w:val="solid" w:color="FFFFFF" w:fill="auto"/>
          </w:tcPr>
          <w:p w14:paraId="6E4DE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EA59F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2D7B0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79538F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2B77F0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48FF4F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41B5C3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145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B076DAE" w14:textId="77777777" w:rsidTr="00ED0681">
        <w:tc>
          <w:tcPr>
            <w:tcW w:w="800" w:type="dxa"/>
            <w:shd w:val="solid" w:color="FFFFFF" w:fill="auto"/>
          </w:tcPr>
          <w:p w14:paraId="5F03E5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8A5AB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DC802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D24A7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6233C63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748D6A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405F52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3EDF6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B31B05D" w14:textId="77777777" w:rsidTr="00ED0681">
        <w:tc>
          <w:tcPr>
            <w:tcW w:w="800" w:type="dxa"/>
            <w:shd w:val="solid" w:color="FFFFFF" w:fill="auto"/>
          </w:tcPr>
          <w:p w14:paraId="6707A0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AA244F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E3BDF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9F8B3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64FC6C6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7717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5E292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C0EB4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5F579B" w14:textId="77777777" w:rsidTr="00ED0681">
        <w:tc>
          <w:tcPr>
            <w:tcW w:w="800" w:type="dxa"/>
            <w:shd w:val="solid" w:color="FFFFFF" w:fill="auto"/>
          </w:tcPr>
          <w:p w14:paraId="0C478E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025CB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50882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93261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022A484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B24B8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3AC2CF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E9717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4808613" w14:textId="77777777" w:rsidTr="00ED0681">
        <w:tc>
          <w:tcPr>
            <w:tcW w:w="800" w:type="dxa"/>
            <w:shd w:val="solid" w:color="FFFFFF" w:fill="auto"/>
          </w:tcPr>
          <w:p w14:paraId="15B0B0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66FD4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2A91B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25FA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6B1AB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7B98773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232359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33CE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CBE7AF" w14:textId="77777777" w:rsidTr="00ED0681">
        <w:tc>
          <w:tcPr>
            <w:tcW w:w="800" w:type="dxa"/>
            <w:shd w:val="solid" w:color="FFFFFF" w:fill="auto"/>
          </w:tcPr>
          <w:p w14:paraId="11A45A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3FF4C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9E84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511F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6C321D0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990AA33"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1DDE4E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800E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CBCDA2" w14:textId="77777777" w:rsidTr="00ED0681">
        <w:tc>
          <w:tcPr>
            <w:tcW w:w="800" w:type="dxa"/>
            <w:shd w:val="solid" w:color="FFFFFF" w:fill="auto"/>
          </w:tcPr>
          <w:p w14:paraId="7C8414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1114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420B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CF6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640099A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0614BD19"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64A718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96333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F5E2F0" w14:textId="77777777" w:rsidTr="00ED0681">
        <w:tc>
          <w:tcPr>
            <w:tcW w:w="800" w:type="dxa"/>
            <w:shd w:val="solid" w:color="FFFFFF" w:fill="auto"/>
          </w:tcPr>
          <w:p w14:paraId="3E9CA5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A75D96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21A5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3C78CC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9702F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3FDACB04"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47AB34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E19D4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AD39163" w14:textId="77777777" w:rsidTr="00ED0681">
        <w:tc>
          <w:tcPr>
            <w:tcW w:w="800" w:type="dxa"/>
            <w:shd w:val="solid" w:color="FFFFFF" w:fill="auto"/>
          </w:tcPr>
          <w:p w14:paraId="670FC6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331FCD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BDBE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D3526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B2516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8EB1897"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4E1B3F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6E919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43721C0" w14:textId="77777777" w:rsidTr="00ED0681">
        <w:tc>
          <w:tcPr>
            <w:tcW w:w="800" w:type="dxa"/>
            <w:shd w:val="solid" w:color="FFFFFF" w:fill="auto"/>
          </w:tcPr>
          <w:p w14:paraId="017D6C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3C260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30E9B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269C2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1E4EF2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C11C0F"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C5E48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07F4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011E87C" w14:textId="77777777" w:rsidTr="00ED0681">
        <w:tc>
          <w:tcPr>
            <w:tcW w:w="800" w:type="dxa"/>
            <w:shd w:val="solid" w:color="FFFFFF" w:fill="auto"/>
          </w:tcPr>
          <w:p w14:paraId="3216AD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B1D008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2A9F1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91F1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25EE14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998731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288426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0D254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EAECE80" w14:textId="77777777" w:rsidTr="00ED0681">
        <w:tc>
          <w:tcPr>
            <w:tcW w:w="800" w:type="dxa"/>
            <w:shd w:val="solid" w:color="FFFFFF" w:fill="auto"/>
          </w:tcPr>
          <w:p w14:paraId="5A10C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FC063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2A555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BD480C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625DFFB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4B2878CF"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6AAF68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5464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DBE4B97" w14:textId="77777777" w:rsidTr="00ED0681">
        <w:tc>
          <w:tcPr>
            <w:tcW w:w="800" w:type="dxa"/>
            <w:shd w:val="solid" w:color="FFFFFF" w:fill="auto"/>
          </w:tcPr>
          <w:p w14:paraId="2334D84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59ABC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1ED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792A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296EAF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5C842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645A23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86D8C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339D26" w14:textId="77777777" w:rsidTr="00ED0681">
        <w:tc>
          <w:tcPr>
            <w:tcW w:w="800" w:type="dxa"/>
            <w:shd w:val="solid" w:color="FFFFFF" w:fill="auto"/>
          </w:tcPr>
          <w:p w14:paraId="1866BA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0E51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69506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3F5E4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6911C8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3576C3"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01A0C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57C5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0958EC" w14:textId="77777777" w:rsidTr="00ED0681">
        <w:tc>
          <w:tcPr>
            <w:tcW w:w="800" w:type="dxa"/>
            <w:shd w:val="solid" w:color="FFFFFF" w:fill="auto"/>
          </w:tcPr>
          <w:p w14:paraId="032079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EE3D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1C9FE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D37F93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676156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C4429B0"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7E00134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3F1BD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F4DCA" w14:textId="77777777" w:rsidTr="00ED0681">
        <w:tc>
          <w:tcPr>
            <w:tcW w:w="800" w:type="dxa"/>
            <w:shd w:val="solid" w:color="FFFFFF" w:fill="auto"/>
          </w:tcPr>
          <w:p w14:paraId="1DA53E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55329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82EA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74B96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67FA066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D470A9"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59F2FC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9BB83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03806E" w14:textId="77777777" w:rsidTr="00ED0681">
        <w:tc>
          <w:tcPr>
            <w:tcW w:w="800" w:type="dxa"/>
            <w:shd w:val="solid" w:color="FFFFFF" w:fill="auto"/>
          </w:tcPr>
          <w:p w14:paraId="254804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F075B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1E1E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9468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75F70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B92CFE9"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5A3F0D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0077A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270F77B" w14:textId="77777777" w:rsidTr="00ED0681">
        <w:tc>
          <w:tcPr>
            <w:tcW w:w="800" w:type="dxa"/>
            <w:shd w:val="solid" w:color="FFFFFF" w:fill="auto"/>
          </w:tcPr>
          <w:p w14:paraId="7362ED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4BA1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1848AC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CE01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2E1ECD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EBAA4F5"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for PUSCH</w:t>
            </w:r>
          </w:p>
        </w:tc>
        <w:tc>
          <w:tcPr>
            <w:tcW w:w="709" w:type="dxa"/>
            <w:shd w:val="solid" w:color="FFFFFF" w:fill="auto"/>
          </w:tcPr>
          <w:p w14:paraId="0957423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39411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7AF182" w14:textId="77777777" w:rsidTr="00ED0681">
        <w:tc>
          <w:tcPr>
            <w:tcW w:w="800" w:type="dxa"/>
            <w:shd w:val="solid" w:color="FFFFFF" w:fill="auto"/>
          </w:tcPr>
          <w:p w14:paraId="12D2ED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E823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4ABCF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E42413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7ECC13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62343D3"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41EDF2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07F29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66FACA" w14:textId="77777777" w:rsidTr="00ED0681">
        <w:tc>
          <w:tcPr>
            <w:tcW w:w="800" w:type="dxa"/>
            <w:shd w:val="solid" w:color="FFFFFF" w:fill="auto"/>
          </w:tcPr>
          <w:p w14:paraId="4C8FC1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20C6F7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1CBC3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36E36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4636F5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56418B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of offset </w:t>
            </w:r>
            <w:proofErr w:type="spellStart"/>
            <w:r w:rsidRPr="00E9040D">
              <w:rPr>
                <w:rFonts w:ascii="Arial" w:hAnsi="Arial" w:cs="Arial"/>
                <w:sz w:val="16"/>
                <w:szCs w:val="16"/>
              </w:rPr>
              <w:t>signaling</w:t>
            </w:r>
            <w:proofErr w:type="spellEnd"/>
            <w:r w:rsidRPr="00E9040D">
              <w:rPr>
                <w:rFonts w:ascii="Arial" w:hAnsi="Arial" w:cs="Arial"/>
                <w:sz w:val="16"/>
                <w:szCs w:val="16"/>
              </w:rPr>
              <w:t xml:space="preserve"> of uplink control information MCS</w:t>
            </w:r>
          </w:p>
        </w:tc>
        <w:tc>
          <w:tcPr>
            <w:tcW w:w="709" w:type="dxa"/>
            <w:shd w:val="solid" w:color="FFFFFF" w:fill="auto"/>
          </w:tcPr>
          <w:p w14:paraId="2C14FD4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C45234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A6498C4" w14:textId="77777777" w:rsidTr="00ED0681">
        <w:tc>
          <w:tcPr>
            <w:tcW w:w="800" w:type="dxa"/>
            <w:shd w:val="solid" w:color="FFFFFF" w:fill="auto"/>
          </w:tcPr>
          <w:p w14:paraId="60AFE0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3F267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FB3F6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5F9FC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2248E3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14154D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2260041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8892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E56209A" w14:textId="77777777" w:rsidTr="00ED0681">
        <w:tc>
          <w:tcPr>
            <w:tcW w:w="800" w:type="dxa"/>
            <w:shd w:val="solid" w:color="FFFFFF" w:fill="auto"/>
          </w:tcPr>
          <w:p w14:paraId="50453E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B7D1BD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A1A3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8FEE02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54E9FE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FE78940"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60891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BF92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3C54576" w14:textId="77777777" w:rsidTr="00ED0681">
        <w:tc>
          <w:tcPr>
            <w:tcW w:w="800" w:type="dxa"/>
            <w:shd w:val="solid" w:color="FFFFFF" w:fill="auto"/>
          </w:tcPr>
          <w:p w14:paraId="492DB6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9C3C33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624B3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8F7C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44A1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68717E0"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37ABE5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8EA7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5ED40AD" w14:textId="77777777" w:rsidTr="00ED0681">
        <w:tc>
          <w:tcPr>
            <w:tcW w:w="800" w:type="dxa"/>
            <w:shd w:val="solid" w:color="FFFFFF" w:fill="auto"/>
          </w:tcPr>
          <w:p w14:paraId="7206B7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6B013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EAB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64F5D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0DCDCFF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BAF4E4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7F5AF2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F04CB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21EC693" w14:textId="77777777" w:rsidTr="00ED0681">
        <w:tc>
          <w:tcPr>
            <w:tcW w:w="800" w:type="dxa"/>
            <w:shd w:val="solid" w:color="FFFFFF" w:fill="auto"/>
          </w:tcPr>
          <w:p w14:paraId="09D7201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CF6D3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426F5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5B811C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218EC6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60FF3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0D2C23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6606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5B07CA" w14:textId="77777777" w:rsidTr="00ED0681">
        <w:tc>
          <w:tcPr>
            <w:tcW w:w="800" w:type="dxa"/>
            <w:shd w:val="solid" w:color="FFFFFF" w:fill="auto"/>
          </w:tcPr>
          <w:p w14:paraId="21B4DD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32B2B5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CF9FC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D6B897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5184A6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9016A6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765D067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9CE74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07DC31" w14:textId="77777777" w:rsidTr="00ED0681">
        <w:tc>
          <w:tcPr>
            <w:tcW w:w="800" w:type="dxa"/>
            <w:shd w:val="solid" w:color="FFFFFF" w:fill="auto"/>
          </w:tcPr>
          <w:p w14:paraId="2F46A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4C680D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E496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DC2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65323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F0708D"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6D1AB4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499E5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EB3E5B4" w14:textId="77777777" w:rsidTr="00ED0681">
        <w:tc>
          <w:tcPr>
            <w:tcW w:w="800" w:type="dxa"/>
            <w:shd w:val="solid" w:color="FFFFFF" w:fill="auto"/>
          </w:tcPr>
          <w:p w14:paraId="3B96FD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205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2C9F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F9E8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5155E5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543128"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23EEAA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617160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6A249C" w14:textId="77777777" w:rsidTr="00ED0681">
        <w:tc>
          <w:tcPr>
            <w:tcW w:w="800" w:type="dxa"/>
            <w:shd w:val="solid" w:color="FFFFFF" w:fill="auto"/>
          </w:tcPr>
          <w:p w14:paraId="267FEC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4AE457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CAB60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59A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296504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373A8D1"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272031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23FB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84D882" w14:textId="77777777" w:rsidTr="00ED0681">
        <w:tc>
          <w:tcPr>
            <w:tcW w:w="800" w:type="dxa"/>
            <w:shd w:val="solid" w:color="FFFFFF" w:fill="auto"/>
          </w:tcPr>
          <w:p w14:paraId="470B392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49C8E1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0505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CBFD2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25F658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AD5BF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73AD37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72488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9A91F44" w14:textId="77777777" w:rsidTr="00ED0681">
        <w:tc>
          <w:tcPr>
            <w:tcW w:w="800" w:type="dxa"/>
            <w:shd w:val="solid" w:color="FFFFFF" w:fill="auto"/>
          </w:tcPr>
          <w:p w14:paraId="1672AF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B12A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FC03E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19E3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053E35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E9B7C4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6DFAE0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9560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567C70" w14:textId="77777777" w:rsidTr="00ED0681">
        <w:tc>
          <w:tcPr>
            <w:tcW w:w="800" w:type="dxa"/>
            <w:shd w:val="solid" w:color="FFFFFF" w:fill="auto"/>
          </w:tcPr>
          <w:p w14:paraId="0821233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A5088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8759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98C54C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079C36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EEE086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5CC5DD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CD19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54714A" w14:textId="77777777" w:rsidTr="00ED0681">
        <w:tc>
          <w:tcPr>
            <w:tcW w:w="800" w:type="dxa"/>
            <w:shd w:val="solid" w:color="FFFFFF" w:fill="auto"/>
          </w:tcPr>
          <w:p w14:paraId="00F0B3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D30598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2E79E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AA9662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4FC013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6AFB899"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E4995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7F775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2D46F3E" w14:textId="77777777" w:rsidTr="00ED0681">
        <w:tc>
          <w:tcPr>
            <w:tcW w:w="800" w:type="dxa"/>
            <w:shd w:val="solid" w:color="FFFFFF" w:fill="auto"/>
          </w:tcPr>
          <w:p w14:paraId="418AED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A6F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2B69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A805C9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696E016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C388464"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5F3BBE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F8DA1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0F8FF" w14:textId="77777777" w:rsidTr="00ED0681">
        <w:tc>
          <w:tcPr>
            <w:tcW w:w="800" w:type="dxa"/>
            <w:shd w:val="solid" w:color="FFFFFF" w:fill="auto"/>
          </w:tcPr>
          <w:p w14:paraId="7ABC55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343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179F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3C9D5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3D6C1B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7584C7F"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117B89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B5FF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084154C" w14:textId="77777777" w:rsidTr="00ED0681">
        <w:tc>
          <w:tcPr>
            <w:tcW w:w="800" w:type="dxa"/>
            <w:shd w:val="solid" w:color="FFFFFF" w:fill="auto"/>
          </w:tcPr>
          <w:p w14:paraId="3ADD3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2B9D2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D635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D94D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748EB5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1E2DCEA"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1741AE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CBDA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54D4E49" w14:textId="77777777" w:rsidTr="00ED0681">
        <w:tc>
          <w:tcPr>
            <w:tcW w:w="800" w:type="dxa"/>
            <w:shd w:val="solid" w:color="FFFFFF" w:fill="auto"/>
          </w:tcPr>
          <w:p w14:paraId="0631C8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DFB99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E016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C900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6C1301B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364012"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2C44C3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1F85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6F6291E" w14:textId="77777777" w:rsidTr="00ED0681">
        <w:tc>
          <w:tcPr>
            <w:tcW w:w="800" w:type="dxa"/>
            <w:shd w:val="solid" w:color="FFFFFF" w:fill="auto"/>
          </w:tcPr>
          <w:p w14:paraId="01C0EA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0FBF7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5521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5EAD3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1CBDB1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4469882"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35571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DE87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E5870A" w14:textId="77777777" w:rsidTr="00ED0681">
        <w:tc>
          <w:tcPr>
            <w:tcW w:w="800" w:type="dxa"/>
            <w:shd w:val="solid" w:color="FFFFFF" w:fill="auto"/>
          </w:tcPr>
          <w:p w14:paraId="4C9419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93AC9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4504AB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74FE5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6F165D8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8101BBA"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2D0494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3B821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51E4D07" w14:textId="77777777" w:rsidTr="00ED0681">
        <w:tc>
          <w:tcPr>
            <w:tcW w:w="800" w:type="dxa"/>
            <w:shd w:val="solid" w:color="FFFFFF" w:fill="auto"/>
          </w:tcPr>
          <w:p w14:paraId="257A6D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4CED7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E36A56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17542E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4A947E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D6DA6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7684E4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35028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EAB774" w14:textId="77777777" w:rsidTr="00ED0681">
        <w:tc>
          <w:tcPr>
            <w:tcW w:w="800" w:type="dxa"/>
            <w:shd w:val="solid" w:color="FFFFFF" w:fill="auto"/>
          </w:tcPr>
          <w:p w14:paraId="467DBD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0CDDF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4FF42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B1FBD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4A17A4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FE4A7E"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417C723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E370C9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E65FF33" w14:textId="77777777" w:rsidTr="00ED0681">
        <w:tc>
          <w:tcPr>
            <w:tcW w:w="800" w:type="dxa"/>
            <w:shd w:val="solid" w:color="FFFFFF" w:fill="auto"/>
          </w:tcPr>
          <w:p w14:paraId="478C92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6D40C3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FE5E3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682F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44EDBD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F7B8E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721282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B1C79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784C105" w14:textId="77777777" w:rsidTr="00ED0681">
        <w:tc>
          <w:tcPr>
            <w:tcW w:w="800" w:type="dxa"/>
            <w:shd w:val="solid" w:color="FFFFFF" w:fill="auto"/>
          </w:tcPr>
          <w:p w14:paraId="49FC0F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5FB22F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E78C52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A3053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AF459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B1BDBB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66C830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8F2D9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A31A993" w14:textId="77777777" w:rsidTr="00ED0681">
        <w:tc>
          <w:tcPr>
            <w:tcW w:w="800" w:type="dxa"/>
            <w:shd w:val="solid" w:color="FFFFFF" w:fill="auto"/>
          </w:tcPr>
          <w:p w14:paraId="0AED97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7E1F21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2122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DFA9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686892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EC77E2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16405E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E8407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2DB9EAA" w14:textId="77777777" w:rsidTr="00ED0681">
        <w:tc>
          <w:tcPr>
            <w:tcW w:w="800" w:type="dxa"/>
            <w:shd w:val="solid" w:color="FFFFFF" w:fill="auto"/>
          </w:tcPr>
          <w:p w14:paraId="0E4364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A6E163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C56C1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74DFC5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5D5CBC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5F8548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42CFD6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A5DFD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34CA54" w14:textId="77777777" w:rsidTr="00ED0681">
        <w:tc>
          <w:tcPr>
            <w:tcW w:w="800" w:type="dxa"/>
            <w:shd w:val="solid" w:color="FFFFFF" w:fill="auto"/>
          </w:tcPr>
          <w:p w14:paraId="7E62AE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4E7C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EFCC5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34F4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64A1C4C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06FCFB"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0023F8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EF6E17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55D0BB" w14:textId="77777777" w:rsidTr="00ED0681">
        <w:tc>
          <w:tcPr>
            <w:tcW w:w="800" w:type="dxa"/>
            <w:shd w:val="solid" w:color="FFFFFF" w:fill="auto"/>
          </w:tcPr>
          <w:p w14:paraId="6442EB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663D27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E8F5B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C694C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3947402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74330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6DD5F2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3B3AF3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7B1A321" w14:textId="77777777" w:rsidTr="00ED0681">
        <w:tc>
          <w:tcPr>
            <w:tcW w:w="800" w:type="dxa"/>
            <w:shd w:val="solid" w:color="FFFFFF" w:fill="auto"/>
          </w:tcPr>
          <w:p w14:paraId="7A358A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31002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3A28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A2BD2C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7E42D9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5ABDF2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0D9CB1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4366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7A83DE3" w14:textId="77777777" w:rsidTr="00ED0681">
        <w:tc>
          <w:tcPr>
            <w:tcW w:w="800" w:type="dxa"/>
            <w:shd w:val="solid" w:color="FFFFFF" w:fill="auto"/>
          </w:tcPr>
          <w:p w14:paraId="24CC0A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2AC24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0F368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5054D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6777849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F259D3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110C5D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7C5A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65097C6" w14:textId="77777777" w:rsidTr="00ED0681">
        <w:tc>
          <w:tcPr>
            <w:tcW w:w="800" w:type="dxa"/>
            <w:shd w:val="solid" w:color="FFFFFF" w:fill="auto"/>
          </w:tcPr>
          <w:p w14:paraId="2C5AE41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D09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19D76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0D810D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2C0A3FF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442A4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721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927C8D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752970E" w14:textId="77777777" w:rsidTr="00ED0681">
        <w:tc>
          <w:tcPr>
            <w:tcW w:w="800" w:type="dxa"/>
            <w:shd w:val="solid" w:color="FFFFFF" w:fill="auto"/>
          </w:tcPr>
          <w:p w14:paraId="3CDB8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9F97B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8D10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BCCDB0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3CFAA4B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68D8A71"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F0517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5C91C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73BAE9" w14:textId="77777777" w:rsidTr="00ED0681">
        <w:tc>
          <w:tcPr>
            <w:tcW w:w="800" w:type="dxa"/>
            <w:shd w:val="solid" w:color="FFFFFF" w:fill="auto"/>
          </w:tcPr>
          <w:p w14:paraId="0679BA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6F270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DCEA96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44F4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1C65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B93B1BD"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1C168C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80E94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BA252D" w14:textId="77777777" w:rsidTr="00ED0681">
        <w:tc>
          <w:tcPr>
            <w:tcW w:w="800" w:type="dxa"/>
            <w:shd w:val="solid" w:color="FFFFFF" w:fill="auto"/>
          </w:tcPr>
          <w:p w14:paraId="3CD657A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5EEA2A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EE29E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6E6CF4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1FAA43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1F9444E"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32BE3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73058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16A1F25" w14:textId="77777777" w:rsidTr="00ED0681">
        <w:tc>
          <w:tcPr>
            <w:tcW w:w="800" w:type="dxa"/>
            <w:shd w:val="solid" w:color="FFFFFF" w:fill="auto"/>
          </w:tcPr>
          <w:p w14:paraId="1430F6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7A07C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589D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4D727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3D21017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42AE5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372808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CB40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B50D3C" w14:textId="77777777" w:rsidTr="00ED0681">
        <w:tc>
          <w:tcPr>
            <w:tcW w:w="800" w:type="dxa"/>
            <w:shd w:val="solid" w:color="FFFFFF" w:fill="auto"/>
          </w:tcPr>
          <w:p w14:paraId="4F39A0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D471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00A4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B5D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4A08B9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BC96118"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079EB7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EFB24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43DB66" w14:textId="77777777" w:rsidTr="00ED0681">
        <w:tc>
          <w:tcPr>
            <w:tcW w:w="800" w:type="dxa"/>
            <w:shd w:val="solid" w:color="FFFFFF" w:fill="auto"/>
          </w:tcPr>
          <w:p w14:paraId="43C987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659E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67AD0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0AFCE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239004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09333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66FE65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88B2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60CFDFD" w14:textId="77777777" w:rsidTr="00ED0681">
        <w:tc>
          <w:tcPr>
            <w:tcW w:w="800" w:type="dxa"/>
            <w:shd w:val="solid" w:color="FFFFFF" w:fill="auto"/>
          </w:tcPr>
          <w:p w14:paraId="2944BA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B6E0D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DD45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9D2F4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1CFE447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195232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skipping decoding</w:t>
            </w:r>
          </w:p>
        </w:tc>
        <w:tc>
          <w:tcPr>
            <w:tcW w:w="709" w:type="dxa"/>
            <w:shd w:val="solid" w:color="FFFFFF" w:fill="auto"/>
          </w:tcPr>
          <w:p w14:paraId="317289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212CB4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777C56" w14:textId="77777777" w:rsidTr="00ED0681">
        <w:tc>
          <w:tcPr>
            <w:tcW w:w="800" w:type="dxa"/>
            <w:shd w:val="solid" w:color="FFFFFF" w:fill="auto"/>
          </w:tcPr>
          <w:p w14:paraId="6B78D0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4E8F5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23D1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186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3F2C9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5611E2"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59F8C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909EA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DE96A0" w14:textId="77777777" w:rsidTr="00ED0681">
        <w:tc>
          <w:tcPr>
            <w:tcW w:w="800" w:type="dxa"/>
            <w:shd w:val="solid" w:color="FFFFFF" w:fill="auto"/>
          </w:tcPr>
          <w:p w14:paraId="1EE9BE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446E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44770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3B604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78E3FB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D36357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03AD65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2B22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F7FEE9" w14:textId="77777777" w:rsidTr="00ED0681">
        <w:tc>
          <w:tcPr>
            <w:tcW w:w="800" w:type="dxa"/>
            <w:shd w:val="solid" w:color="FFFFFF" w:fill="auto"/>
          </w:tcPr>
          <w:p w14:paraId="414546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99D36F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F527E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BFFD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1260D6A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818AC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MCS handling for </w:t>
            </w:r>
            <w:proofErr w:type="spellStart"/>
            <w:r w:rsidRPr="00E9040D">
              <w:rPr>
                <w:rFonts w:ascii="Arial" w:hAnsi="Arial" w:cs="Arial"/>
                <w:sz w:val="16"/>
                <w:szCs w:val="16"/>
              </w:rPr>
              <w:t>DwPTS</w:t>
            </w:r>
            <w:proofErr w:type="spellEnd"/>
          </w:p>
        </w:tc>
        <w:tc>
          <w:tcPr>
            <w:tcW w:w="709" w:type="dxa"/>
            <w:shd w:val="solid" w:color="FFFFFF" w:fill="auto"/>
          </w:tcPr>
          <w:p w14:paraId="55A060C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4AEB8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8ED07C" w14:textId="77777777" w:rsidTr="00ED0681">
        <w:tc>
          <w:tcPr>
            <w:tcW w:w="800" w:type="dxa"/>
            <w:shd w:val="solid" w:color="FFFFFF" w:fill="auto"/>
          </w:tcPr>
          <w:p w14:paraId="6DFB02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1A316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964F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97E7A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443517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3D2EB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0DA840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ACB33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904D0B" w14:textId="77777777" w:rsidTr="00ED0681">
        <w:tc>
          <w:tcPr>
            <w:tcW w:w="800" w:type="dxa"/>
            <w:shd w:val="solid" w:color="FFFFFF" w:fill="auto"/>
          </w:tcPr>
          <w:p w14:paraId="71E0E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B356E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EEB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A84E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76CD84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5703B34"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7D9C17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82C38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3177149" w14:textId="77777777" w:rsidTr="00ED0681">
        <w:tc>
          <w:tcPr>
            <w:tcW w:w="800" w:type="dxa"/>
            <w:shd w:val="solid" w:color="FFFFFF" w:fill="auto"/>
          </w:tcPr>
          <w:p w14:paraId="51E83E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5C27F6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9DAD6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9129B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9D2BF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4FCF47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373A7D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9F6FB6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2878FC" w14:textId="77777777" w:rsidTr="00ED0681">
        <w:tc>
          <w:tcPr>
            <w:tcW w:w="800" w:type="dxa"/>
            <w:shd w:val="solid" w:color="FFFFFF" w:fill="auto"/>
          </w:tcPr>
          <w:p w14:paraId="6561F9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AB43AE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F45E1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6F8372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5B68C41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D374F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definitions of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and </w:t>
            </w:r>
            <w:proofErr w:type="spellStart"/>
            <w:r w:rsidRPr="00E9040D">
              <w:rPr>
                <w:rFonts w:ascii="Arial" w:hAnsi="Arial" w:cs="Arial"/>
                <w:sz w:val="16"/>
                <w:szCs w:val="16"/>
              </w:rPr>
              <w:t>rho_B</w:t>
            </w:r>
            <w:proofErr w:type="spellEnd"/>
            <w:r w:rsidRPr="00E9040D">
              <w:rPr>
                <w:rFonts w:ascii="Arial" w:hAnsi="Arial" w:cs="Arial"/>
                <w:sz w:val="16"/>
                <w:szCs w:val="16"/>
              </w:rPr>
              <w:t xml:space="preserve"> (downlink power allocation)</w:t>
            </w:r>
          </w:p>
        </w:tc>
        <w:tc>
          <w:tcPr>
            <w:tcW w:w="709" w:type="dxa"/>
            <w:shd w:val="solid" w:color="FFFFFF" w:fill="auto"/>
          </w:tcPr>
          <w:p w14:paraId="2DF443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ED8A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5B9F3F9" w14:textId="77777777" w:rsidTr="00ED0681">
        <w:tc>
          <w:tcPr>
            <w:tcW w:w="800" w:type="dxa"/>
            <w:shd w:val="solid" w:color="FFFFFF" w:fill="auto"/>
          </w:tcPr>
          <w:p w14:paraId="10B617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9EBD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608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04FBC6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3DFC01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C23CB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419F70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9C5D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70A7B50" w14:textId="77777777" w:rsidTr="00ED0681">
        <w:tc>
          <w:tcPr>
            <w:tcW w:w="800" w:type="dxa"/>
            <w:shd w:val="solid" w:color="FFFFFF" w:fill="auto"/>
          </w:tcPr>
          <w:p w14:paraId="39D160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064DF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E94E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97463D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2127919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0A11B3"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4B55B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21EEA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2B0A3F" w14:textId="77777777" w:rsidTr="00ED0681">
        <w:tc>
          <w:tcPr>
            <w:tcW w:w="800" w:type="dxa"/>
            <w:shd w:val="solid" w:color="FFFFFF" w:fill="auto"/>
          </w:tcPr>
          <w:p w14:paraId="1829AA6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17AA1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96A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72AE3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037445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EADD74D"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0E2957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FC67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022BF1" w14:textId="77777777" w:rsidTr="00ED0681">
        <w:tc>
          <w:tcPr>
            <w:tcW w:w="800" w:type="dxa"/>
            <w:shd w:val="solid" w:color="FFFFFF" w:fill="auto"/>
          </w:tcPr>
          <w:p w14:paraId="7634D9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49BCD9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2A54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1AEED8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57F616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6C25E98"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39B39F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061F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9C9136D" w14:textId="77777777" w:rsidTr="00ED0681">
        <w:tc>
          <w:tcPr>
            <w:tcW w:w="800" w:type="dxa"/>
            <w:shd w:val="solid" w:color="FFFFFF" w:fill="auto"/>
          </w:tcPr>
          <w:p w14:paraId="6F5CACA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158059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DB4E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507237A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48CD98D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26C8F00"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69B6BD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874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71B5054" w14:textId="77777777" w:rsidTr="00ED0681">
        <w:tc>
          <w:tcPr>
            <w:tcW w:w="800" w:type="dxa"/>
            <w:shd w:val="solid" w:color="FFFFFF" w:fill="auto"/>
          </w:tcPr>
          <w:p w14:paraId="71FB09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6AD0E7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111F9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3F578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B2F3E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E6D59A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641489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2FBF6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45E8BFE" w14:textId="77777777" w:rsidTr="00ED0681">
        <w:tc>
          <w:tcPr>
            <w:tcW w:w="800" w:type="dxa"/>
            <w:shd w:val="solid" w:color="FFFFFF" w:fill="auto"/>
          </w:tcPr>
          <w:p w14:paraId="0DE566C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4A5D7D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55EE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BAF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307C03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209BC47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12CBC8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EE0E2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462AB8C" w14:textId="77777777" w:rsidTr="00ED0681">
        <w:tc>
          <w:tcPr>
            <w:tcW w:w="800" w:type="dxa"/>
            <w:shd w:val="solid" w:color="FFFFFF" w:fill="auto"/>
          </w:tcPr>
          <w:p w14:paraId="3A2D3E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4D3F8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DE9D3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1418F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3B1DE5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F55750"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configuration for control only PUSCH</w:t>
            </w:r>
          </w:p>
        </w:tc>
        <w:tc>
          <w:tcPr>
            <w:tcW w:w="709" w:type="dxa"/>
            <w:shd w:val="solid" w:color="FFFFFF" w:fill="auto"/>
          </w:tcPr>
          <w:p w14:paraId="53235D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ED31F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E04799" w14:textId="77777777" w:rsidTr="00ED0681">
        <w:tc>
          <w:tcPr>
            <w:tcW w:w="800" w:type="dxa"/>
            <w:shd w:val="solid" w:color="FFFFFF" w:fill="auto"/>
          </w:tcPr>
          <w:p w14:paraId="685BF6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16C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3C600F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E1EA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7A15C6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07EBCE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09210B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3B4F9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AC8301" w14:textId="77777777" w:rsidTr="00ED0681">
        <w:tc>
          <w:tcPr>
            <w:tcW w:w="800" w:type="dxa"/>
            <w:shd w:val="solid" w:color="FFFFFF" w:fill="auto"/>
          </w:tcPr>
          <w:p w14:paraId="1727AAC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CF40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4F8AE2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33D49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13DB7C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C0C395"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791C06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34517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CC91A7" w14:textId="77777777" w:rsidTr="00ED0681">
        <w:tc>
          <w:tcPr>
            <w:tcW w:w="800" w:type="dxa"/>
            <w:shd w:val="solid" w:color="FFFFFF" w:fill="auto"/>
          </w:tcPr>
          <w:p w14:paraId="112A92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539E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80514F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600F4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2D9FB8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3673A7A"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0A3B43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E9A20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981630" w14:textId="77777777" w:rsidTr="00ED0681">
        <w:tc>
          <w:tcPr>
            <w:tcW w:w="800" w:type="dxa"/>
            <w:shd w:val="solid" w:color="FFFFFF" w:fill="auto"/>
          </w:tcPr>
          <w:p w14:paraId="57FC81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D12D9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73AEEC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AE74FE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36F1950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CEE2EC3"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differential CQI value to offset level mapping for aperiodic CQI reporting</w:t>
            </w:r>
          </w:p>
        </w:tc>
        <w:tc>
          <w:tcPr>
            <w:tcW w:w="709" w:type="dxa"/>
            <w:shd w:val="solid" w:color="FFFFFF" w:fill="auto"/>
          </w:tcPr>
          <w:p w14:paraId="0884E2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CE4E0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0C0D6C1" w14:textId="77777777" w:rsidTr="00ED0681">
        <w:tc>
          <w:tcPr>
            <w:tcW w:w="800" w:type="dxa"/>
            <w:shd w:val="solid" w:color="FFFFFF" w:fill="auto"/>
          </w:tcPr>
          <w:p w14:paraId="1C9805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A40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2EC0D6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4CC191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74EA6E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9B2FDA"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3C879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19E0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6E8450F" w14:textId="77777777" w:rsidTr="00ED0681">
        <w:tc>
          <w:tcPr>
            <w:tcW w:w="800" w:type="dxa"/>
            <w:shd w:val="solid" w:color="FFFFFF" w:fill="auto"/>
          </w:tcPr>
          <w:p w14:paraId="70FB7FD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B63E06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A58B8A"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6E7142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69FD39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28EA82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25D50A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8F33F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757439B" w14:textId="77777777" w:rsidTr="00ED0681">
        <w:tc>
          <w:tcPr>
            <w:tcW w:w="800" w:type="dxa"/>
            <w:shd w:val="solid" w:color="FFFFFF" w:fill="auto"/>
          </w:tcPr>
          <w:p w14:paraId="37AE21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E57390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3340F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F38C8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206A61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C362DFE"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58F38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26AD4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C5FD39" w14:textId="77777777" w:rsidTr="00ED0681">
        <w:tc>
          <w:tcPr>
            <w:tcW w:w="800" w:type="dxa"/>
            <w:shd w:val="solid" w:color="FFFFFF" w:fill="auto"/>
          </w:tcPr>
          <w:p w14:paraId="19C975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0AFF08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8AA3A8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5938F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58F603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0DE632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bandwidth parts for periodic CQI reporting and CQI </w:t>
            </w:r>
            <w:proofErr w:type="spellStart"/>
            <w:r w:rsidRPr="00E9040D">
              <w:rPr>
                <w:rFonts w:ascii="Arial" w:hAnsi="Arial" w:cs="Arial"/>
                <w:sz w:val="16"/>
                <w:szCs w:val="16"/>
              </w:rPr>
              <w:t>refererence</w:t>
            </w:r>
            <w:proofErr w:type="spellEnd"/>
            <w:r w:rsidRPr="00E9040D">
              <w:rPr>
                <w:rFonts w:ascii="Arial" w:hAnsi="Arial" w:cs="Arial"/>
                <w:sz w:val="16"/>
                <w:szCs w:val="16"/>
              </w:rPr>
              <w:t xml:space="preserve"> period</w:t>
            </w:r>
          </w:p>
        </w:tc>
        <w:tc>
          <w:tcPr>
            <w:tcW w:w="709" w:type="dxa"/>
            <w:shd w:val="solid" w:color="FFFFFF" w:fill="auto"/>
          </w:tcPr>
          <w:p w14:paraId="1E8FB4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0995D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26F33F9" w14:textId="77777777" w:rsidTr="00ED0681">
        <w:tc>
          <w:tcPr>
            <w:tcW w:w="800" w:type="dxa"/>
            <w:shd w:val="solid" w:color="FFFFFF" w:fill="auto"/>
          </w:tcPr>
          <w:p w14:paraId="42903C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3266A34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692A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6810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2A5573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B2E73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3003B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9F619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07C8AD2" w14:textId="77777777" w:rsidTr="00ED0681">
        <w:tc>
          <w:tcPr>
            <w:tcW w:w="800" w:type="dxa"/>
            <w:shd w:val="solid" w:color="FFFFFF" w:fill="auto"/>
          </w:tcPr>
          <w:p w14:paraId="4F299C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A6D05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3861D9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2AE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586C47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CF7091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3C24AE3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63B6AC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230F33B" w14:textId="77777777" w:rsidTr="00ED0681">
        <w:tc>
          <w:tcPr>
            <w:tcW w:w="800" w:type="dxa"/>
            <w:shd w:val="solid" w:color="FFFFFF" w:fill="auto"/>
          </w:tcPr>
          <w:p w14:paraId="14E66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4FF8A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6A3D1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8B651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2570EDC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5DA8A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3C1B06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3C4DB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4973090" w14:textId="77777777" w:rsidTr="00ED0681">
        <w:tc>
          <w:tcPr>
            <w:tcW w:w="800" w:type="dxa"/>
            <w:shd w:val="solid" w:color="FFFFFF" w:fill="auto"/>
          </w:tcPr>
          <w:p w14:paraId="0AEFFB4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38761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C4B57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724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6003D0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66AA2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369A0D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EF693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A53FAD" w14:textId="77777777" w:rsidTr="00ED0681">
        <w:tc>
          <w:tcPr>
            <w:tcW w:w="800" w:type="dxa"/>
            <w:shd w:val="solid" w:color="FFFFFF" w:fill="auto"/>
          </w:tcPr>
          <w:p w14:paraId="172EE93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DB6BC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671FC5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DE968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E58C0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CB5B2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2D74D11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5873F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8C6FB30" w14:textId="77777777" w:rsidTr="00ED0681">
        <w:tc>
          <w:tcPr>
            <w:tcW w:w="800" w:type="dxa"/>
            <w:shd w:val="solid" w:color="FFFFFF" w:fill="auto"/>
          </w:tcPr>
          <w:p w14:paraId="3E88C0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40EF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93CCF4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CE808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7CA90A1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F4B4D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75CBC8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5E7CD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02BE5" w14:textId="77777777" w:rsidTr="00ED0681">
        <w:tc>
          <w:tcPr>
            <w:tcW w:w="800" w:type="dxa"/>
            <w:shd w:val="solid" w:color="FFFFFF" w:fill="auto"/>
          </w:tcPr>
          <w:p w14:paraId="149F38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B43AAB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DF8625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E201E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75706B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4D6841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6495A5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BF6DB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DCB481C" w14:textId="77777777" w:rsidTr="00ED0681">
        <w:tc>
          <w:tcPr>
            <w:tcW w:w="800" w:type="dxa"/>
            <w:shd w:val="solid" w:color="FFFFFF" w:fill="auto"/>
          </w:tcPr>
          <w:p w14:paraId="40E0B3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550D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4EEFDF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F9170E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49A614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36E767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3FC41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05A93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76E8AC" w14:textId="77777777" w:rsidTr="00ED0681">
        <w:tc>
          <w:tcPr>
            <w:tcW w:w="800" w:type="dxa"/>
            <w:shd w:val="solid" w:color="FFFFFF" w:fill="auto"/>
          </w:tcPr>
          <w:p w14:paraId="4A9A1B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2F724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83FD35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39B06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D57EC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1206AD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53AE9A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C7B8A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787DC95" w14:textId="77777777" w:rsidTr="00ED0681">
        <w:tc>
          <w:tcPr>
            <w:tcW w:w="800" w:type="dxa"/>
            <w:shd w:val="solid" w:color="FFFFFF" w:fill="auto"/>
          </w:tcPr>
          <w:p w14:paraId="1EC8E9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F073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8582DA"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7F9E1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184432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B5F37FA"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5EF32B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1D65BA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A5EDF4" w14:textId="77777777" w:rsidTr="00ED0681">
        <w:tc>
          <w:tcPr>
            <w:tcW w:w="800" w:type="dxa"/>
            <w:shd w:val="solid" w:color="FFFFFF" w:fill="auto"/>
          </w:tcPr>
          <w:p w14:paraId="022606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DC5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42BAB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D01105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0CDC30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76437FC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definition for CQI calculation</w:t>
            </w:r>
          </w:p>
        </w:tc>
        <w:tc>
          <w:tcPr>
            <w:tcW w:w="709" w:type="dxa"/>
            <w:shd w:val="solid" w:color="FFFFFF" w:fill="auto"/>
          </w:tcPr>
          <w:p w14:paraId="168A2B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DABBE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0A0F96C" w14:textId="77777777" w:rsidTr="00ED0681">
        <w:tc>
          <w:tcPr>
            <w:tcW w:w="800" w:type="dxa"/>
            <w:shd w:val="solid" w:color="FFFFFF" w:fill="auto"/>
          </w:tcPr>
          <w:p w14:paraId="08A69A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A842F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C1FFDC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5763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D9220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9FAEAF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3A144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828C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115DC72" w14:textId="77777777" w:rsidTr="00ED0681">
        <w:tc>
          <w:tcPr>
            <w:tcW w:w="800" w:type="dxa"/>
            <w:shd w:val="solid" w:color="FFFFFF" w:fill="auto"/>
          </w:tcPr>
          <w:p w14:paraId="0A8D52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A9BBC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38C00A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D0193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208691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90FF3B"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069C6D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30E6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80513E3" w14:textId="77777777" w:rsidTr="00ED0681">
        <w:tc>
          <w:tcPr>
            <w:tcW w:w="800" w:type="dxa"/>
            <w:shd w:val="solid" w:color="FFFFFF" w:fill="auto"/>
          </w:tcPr>
          <w:p w14:paraId="3EB6B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27CFE0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2ACF4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5EA4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2ACB15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BF63AA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033E9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8B609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DC3C33C" w14:textId="77777777" w:rsidTr="00ED0681">
        <w:tc>
          <w:tcPr>
            <w:tcW w:w="800" w:type="dxa"/>
            <w:shd w:val="solid" w:color="FFFFFF" w:fill="auto"/>
          </w:tcPr>
          <w:p w14:paraId="55D8CA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8DF49F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925017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BB5F46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5E6D89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B309B8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Contradicting statements on determination of CQI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size</w:t>
            </w:r>
          </w:p>
        </w:tc>
        <w:tc>
          <w:tcPr>
            <w:tcW w:w="709" w:type="dxa"/>
            <w:shd w:val="solid" w:color="FFFFFF" w:fill="auto"/>
          </w:tcPr>
          <w:p w14:paraId="02CC87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B858E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D8024" w14:textId="77777777" w:rsidTr="00ED0681">
        <w:tc>
          <w:tcPr>
            <w:tcW w:w="800" w:type="dxa"/>
            <w:shd w:val="solid" w:color="FFFFFF" w:fill="auto"/>
          </w:tcPr>
          <w:p w14:paraId="6A25BC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4B49D5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0549F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5F301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169493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CFBE6E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46D5224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990BD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1CC412C" w14:textId="77777777" w:rsidTr="00ED0681">
        <w:tc>
          <w:tcPr>
            <w:tcW w:w="800" w:type="dxa"/>
            <w:shd w:val="solid" w:color="FFFFFF" w:fill="auto"/>
          </w:tcPr>
          <w:p w14:paraId="26B9C0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F28CB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B1AB38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6B37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00FF992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3142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534821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12EF7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0F87CAF" w14:textId="77777777" w:rsidTr="00ED0681">
        <w:tc>
          <w:tcPr>
            <w:tcW w:w="800" w:type="dxa"/>
            <w:shd w:val="solid" w:color="FFFFFF" w:fill="auto"/>
          </w:tcPr>
          <w:p w14:paraId="23ED23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B66A3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B97A60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C8F4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F5773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FA3316"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18694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2FDE2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C49DAF3" w14:textId="77777777" w:rsidTr="00ED0681">
        <w:tc>
          <w:tcPr>
            <w:tcW w:w="800" w:type="dxa"/>
            <w:shd w:val="solid" w:color="FFFFFF" w:fill="auto"/>
          </w:tcPr>
          <w:p w14:paraId="07D441C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4ED5B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EE14A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89B49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586620C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035AB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58BBE6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B8EB1D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FDF7B6A" w14:textId="77777777" w:rsidTr="00ED0681">
        <w:tc>
          <w:tcPr>
            <w:tcW w:w="800" w:type="dxa"/>
            <w:shd w:val="solid" w:color="FFFFFF" w:fill="auto"/>
          </w:tcPr>
          <w:p w14:paraId="686185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04D54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19C85C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CC4EDD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09E57BC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3CAEC0B"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5ACE3E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502D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8D3403A" w14:textId="77777777" w:rsidTr="00ED0681">
        <w:tc>
          <w:tcPr>
            <w:tcW w:w="800" w:type="dxa"/>
            <w:shd w:val="solid" w:color="FFFFFF" w:fill="auto"/>
          </w:tcPr>
          <w:p w14:paraId="1B8E6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248C08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C0F394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1586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27D4D1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A87838A"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BCE0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B2E43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032A4FA" w14:textId="77777777" w:rsidTr="00ED0681">
        <w:tc>
          <w:tcPr>
            <w:tcW w:w="800" w:type="dxa"/>
            <w:shd w:val="solid" w:color="FFFFFF" w:fill="auto"/>
          </w:tcPr>
          <w:p w14:paraId="3B53E41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61F2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4AEDE1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38A7E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231B61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C87BB5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2E2B3C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C719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D3E133E" w14:textId="77777777" w:rsidTr="00ED0681">
        <w:tc>
          <w:tcPr>
            <w:tcW w:w="800" w:type="dxa"/>
            <w:shd w:val="solid" w:color="FFFFFF" w:fill="auto"/>
          </w:tcPr>
          <w:p w14:paraId="21EFCB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5864C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51F0B8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309D6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5B71A0F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386B2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5C73D8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342302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62772EB" w14:textId="77777777" w:rsidTr="00ED0681">
        <w:tc>
          <w:tcPr>
            <w:tcW w:w="800" w:type="dxa"/>
            <w:shd w:val="solid" w:color="FFFFFF" w:fill="auto"/>
          </w:tcPr>
          <w:p w14:paraId="517531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8073E1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8E49D9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57D8E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5CD1BC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38F36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24DDC6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B19C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551B870" w14:textId="77777777" w:rsidTr="00ED0681">
        <w:tc>
          <w:tcPr>
            <w:tcW w:w="800" w:type="dxa"/>
            <w:shd w:val="solid" w:color="FFFFFF" w:fill="auto"/>
          </w:tcPr>
          <w:p w14:paraId="42708B6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2A07C5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CF80A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0877F8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93437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3C8BAD"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74C762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0AB1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8C19785" w14:textId="77777777" w:rsidTr="00ED0681">
        <w:tc>
          <w:tcPr>
            <w:tcW w:w="800" w:type="dxa"/>
            <w:shd w:val="solid" w:color="FFFFFF" w:fill="auto"/>
          </w:tcPr>
          <w:p w14:paraId="3B1D88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70BE68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7C56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F7DA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538EF9E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6677E"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98D0C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31E34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9AC35B" w14:textId="77777777" w:rsidTr="00ED0681">
        <w:tc>
          <w:tcPr>
            <w:tcW w:w="800" w:type="dxa"/>
            <w:shd w:val="solid" w:color="FFFFFF" w:fill="auto"/>
          </w:tcPr>
          <w:p w14:paraId="75DEAD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AB2CC5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856BC9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28CC3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1D3E2B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0F72A6"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6CAE30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1767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D32A1BD" w14:textId="77777777" w:rsidTr="00ED0681">
        <w:tc>
          <w:tcPr>
            <w:tcW w:w="800" w:type="dxa"/>
            <w:shd w:val="solid" w:color="FFFFFF" w:fill="auto"/>
          </w:tcPr>
          <w:p w14:paraId="71455C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F261B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99C8E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0E6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415A64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3D16ED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5496D9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2C367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D00811A" w14:textId="77777777" w:rsidTr="00ED0681">
        <w:tc>
          <w:tcPr>
            <w:tcW w:w="800" w:type="dxa"/>
            <w:shd w:val="solid" w:color="FFFFFF" w:fill="auto"/>
          </w:tcPr>
          <w:p w14:paraId="2A73AB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276C27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0ED21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09E1F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4D25DA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4D5D8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730A64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0BC90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3298793" w14:textId="77777777" w:rsidTr="00ED0681">
        <w:tc>
          <w:tcPr>
            <w:tcW w:w="800" w:type="dxa"/>
            <w:shd w:val="solid" w:color="FFFFFF" w:fill="auto"/>
          </w:tcPr>
          <w:p w14:paraId="67658C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3DDF089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058C5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89D67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299EA6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653EFA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1D1E7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582BA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A20ADA7" w14:textId="77777777" w:rsidTr="00ED0681">
        <w:tc>
          <w:tcPr>
            <w:tcW w:w="800" w:type="dxa"/>
            <w:shd w:val="solid" w:color="FFFFFF" w:fill="auto"/>
          </w:tcPr>
          <w:p w14:paraId="1B430B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616C2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623737E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B6920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0B1FA1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7872B3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7792E0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8B606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B7960CA" w14:textId="77777777" w:rsidTr="00ED0681">
        <w:tc>
          <w:tcPr>
            <w:tcW w:w="800" w:type="dxa"/>
            <w:shd w:val="solid" w:color="FFFFFF" w:fill="auto"/>
          </w:tcPr>
          <w:p w14:paraId="32B2D2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14C36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3CC931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4A33FF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7DC93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4073DD3"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54DBB9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0C7B264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1D729D02" w14:textId="77777777" w:rsidTr="00ED0681">
        <w:tc>
          <w:tcPr>
            <w:tcW w:w="800" w:type="dxa"/>
            <w:shd w:val="solid" w:color="FFFFFF" w:fill="auto"/>
          </w:tcPr>
          <w:p w14:paraId="2A8319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26892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0D103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868F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5E4618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2179C9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1EDF7C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C317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228636" w14:textId="77777777" w:rsidTr="00ED0681">
        <w:tc>
          <w:tcPr>
            <w:tcW w:w="800" w:type="dxa"/>
            <w:shd w:val="solid" w:color="FFFFFF" w:fill="auto"/>
          </w:tcPr>
          <w:p w14:paraId="50FE06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3C40E6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0E09F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4438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0CCC176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AA35E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78E228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72AF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4E43F10" w14:textId="77777777" w:rsidTr="00ED0681">
        <w:tc>
          <w:tcPr>
            <w:tcW w:w="800" w:type="dxa"/>
            <w:shd w:val="solid" w:color="FFFFFF" w:fill="auto"/>
          </w:tcPr>
          <w:p w14:paraId="5583C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3A6B84E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9D70F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A6E091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4A5F85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9A309F"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2F482D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F1432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9801E54" w14:textId="77777777" w:rsidTr="00ED0681">
        <w:tc>
          <w:tcPr>
            <w:tcW w:w="800" w:type="dxa"/>
            <w:shd w:val="solid" w:color="FFFFFF" w:fill="auto"/>
          </w:tcPr>
          <w:p w14:paraId="03541B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4CB9BE3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CC3FF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61CA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23FADC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9E59EA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29043A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248AF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F4D1D10" w14:textId="77777777" w:rsidTr="00ED0681">
        <w:tc>
          <w:tcPr>
            <w:tcW w:w="800" w:type="dxa"/>
            <w:shd w:val="solid" w:color="FFFFFF" w:fill="auto"/>
          </w:tcPr>
          <w:p w14:paraId="23185B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88A69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0F1253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E2E3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7D528D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3015C2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46398C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8D3C5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7F9C7AB" w14:textId="77777777" w:rsidTr="00ED0681">
        <w:tc>
          <w:tcPr>
            <w:tcW w:w="800" w:type="dxa"/>
            <w:shd w:val="solid" w:color="FFFFFF" w:fill="auto"/>
          </w:tcPr>
          <w:p w14:paraId="2C60CC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8A258F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3BF6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42767A6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5643441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D97414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5EB019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4C9AC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3929E88" w14:textId="77777777" w:rsidTr="00ED0681">
        <w:tc>
          <w:tcPr>
            <w:tcW w:w="800" w:type="dxa"/>
            <w:shd w:val="solid" w:color="FFFFFF" w:fill="auto"/>
          </w:tcPr>
          <w:p w14:paraId="746DD1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33FB8E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486D24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33F05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3B95F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98A4B9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7982BD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27A4AD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8B2F21A" w14:textId="77777777" w:rsidTr="00ED0681">
        <w:tc>
          <w:tcPr>
            <w:tcW w:w="800" w:type="dxa"/>
            <w:shd w:val="solid" w:color="FFFFFF" w:fill="auto"/>
          </w:tcPr>
          <w:p w14:paraId="5AD8B5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46B9BCA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E8782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FA4549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2E4CE9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7A802B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indexing in periodic CQI reporting</w:t>
            </w:r>
          </w:p>
        </w:tc>
        <w:tc>
          <w:tcPr>
            <w:tcW w:w="709" w:type="dxa"/>
            <w:shd w:val="solid" w:color="FFFFFF" w:fill="auto"/>
          </w:tcPr>
          <w:p w14:paraId="637CE7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9B967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0036993B" w14:textId="77777777" w:rsidTr="00ED0681">
        <w:tc>
          <w:tcPr>
            <w:tcW w:w="800" w:type="dxa"/>
            <w:shd w:val="solid" w:color="FFFFFF" w:fill="auto"/>
          </w:tcPr>
          <w:p w14:paraId="33FEB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4E070C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F6F65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6F93BC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11A7DF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7024A6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4908E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749481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75DEB2F" w14:textId="77777777" w:rsidTr="00ED0681">
        <w:tc>
          <w:tcPr>
            <w:tcW w:w="800" w:type="dxa"/>
            <w:shd w:val="solid" w:color="FFFFFF" w:fill="auto"/>
          </w:tcPr>
          <w:p w14:paraId="49A123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45DBF91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22F0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0C2D4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4D4DE7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BC4E2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30F0F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3DB19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1E74D980" w14:textId="77777777" w:rsidTr="00ED0681">
        <w:tc>
          <w:tcPr>
            <w:tcW w:w="800" w:type="dxa"/>
            <w:shd w:val="solid" w:color="FFFFFF" w:fill="auto"/>
          </w:tcPr>
          <w:p w14:paraId="791438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17C94D5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20A8C2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53580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07FDA6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EB934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2F7D61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780CCF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9DDB5B8" w14:textId="77777777" w:rsidTr="00ED0681">
        <w:tc>
          <w:tcPr>
            <w:tcW w:w="800" w:type="dxa"/>
            <w:shd w:val="solid" w:color="FFFFFF" w:fill="auto"/>
          </w:tcPr>
          <w:p w14:paraId="03C8C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8E9466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83F5E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7207D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30E0EA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89C353"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23170CD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65444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66FFDFB7" w14:textId="77777777" w:rsidTr="00ED0681">
        <w:tc>
          <w:tcPr>
            <w:tcW w:w="800" w:type="dxa"/>
            <w:shd w:val="solid" w:color="FFFFFF" w:fill="auto"/>
          </w:tcPr>
          <w:p w14:paraId="39910A0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C3A21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D2FBA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B0BB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2B8B8FE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1D5C8D"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157464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D4C66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A4D6AF9" w14:textId="77777777" w:rsidTr="00ED0681">
        <w:tc>
          <w:tcPr>
            <w:tcW w:w="800" w:type="dxa"/>
            <w:shd w:val="solid" w:color="FFFFFF" w:fill="auto"/>
          </w:tcPr>
          <w:p w14:paraId="013658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CFAA5B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56B347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36CF9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562D8A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2C1C15B5"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4C797D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6BC89D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652B1C10" w14:textId="77777777" w:rsidTr="00ED0681">
        <w:tc>
          <w:tcPr>
            <w:tcW w:w="800" w:type="dxa"/>
            <w:shd w:val="solid" w:color="FFFFFF" w:fill="auto"/>
          </w:tcPr>
          <w:p w14:paraId="570D8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3C2B7B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6B24571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C2DC5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32EF55A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B6C8F5"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594823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3F7ACD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FA765BF" w14:textId="77777777" w:rsidTr="00ED0681">
        <w:tc>
          <w:tcPr>
            <w:tcW w:w="800" w:type="dxa"/>
            <w:shd w:val="solid" w:color="FFFFFF" w:fill="auto"/>
          </w:tcPr>
          <w:p w14:paraId="41E08D3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5E967D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E55AD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7DB28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3DB5485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A558B1"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584880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08028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4B5CAC84" w14:textId="77777777" w:rsidTr="00ED0681">
        <w:tc>
          <w:tcPr>
            <w:tcW w:w="800" w:type="dxa"/>
            <w:shd w:val="solid" w:color="FFFFFF" w:fill="auto"/>
          </w:tcPr>
          <w:p w14:paraId="53F74C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512F0A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4AD5C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59D064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2AA3B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CB9DC7"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7270D0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6D009B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7646CFA" w14:textId="77777777" w:rsidTr="00ED0681">
        <w:tc>
          <w:tcPr>
            <w:tcW w:w="800" w:type="dxa"/>
            <w:shd w:val="solid" w:color="FFFFFF" w:fill="auto"/>
          </w:tcPr>
          <w:p w14:paraId="3D532F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3B56E7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00142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1B56F8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2948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73BD1A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5CE785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39060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32C3759F" w14:textId="77777777" w:rsidTr="00ED0681">
        <w:tc>
          <w:tcPr>
            <w:tcW w:w="800" w:type="dxa"/>
            <w:shd w:val="solid" w:color="FFFFFF" w:fill="auto"/>
          </w:tcPr>
          <w:p w14:paraId="22B581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846F39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44FA9C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D4735E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FEBD5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579E9D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collision of antenna port 7/8 with PBCH or SCH happened and when distributed VRB is used with antenna port 7</w:t>
            </w:r>
          </w:p>
        </w:tc>
        <w:tc>
          <w:tcPr>
            <w:tcW w:w="709" w:type="dxa"/>
            <w:shd w:val="solid" w:color="FFFFFF" w:fill="auto"/>
          </w:tcPr>
          <w:p w14:paraId="110CBE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30FB46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9DF9202" w14:textId="77777777" w:rsidTr="00ED0681">
        <w:tc>
          <w:tcPr>
            <w:tcW w:w="800" w:type="dxa"/>
            <w:shd w:val="solid" w:color="FFFFFF" w:fill="auto"/>
          </w:tcPr>
          <w:p w14:paraId="0F8423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B47AF4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81BF6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13C8D5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ABE7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6E877CC"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489D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4FDAD9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44E8CC5" w14:textId="77777777" w:rsidTr="00ED0681">
        <w:tc>
          <w:tcPr>
            <w:tcW w:w="800" w:type="dxa"/>
            <w:shd w:val="solid" w:color="FFFFFF" w:fill="auto"/>
          </w:tcPr>
          <w:p w14:paraId="30F11D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D09BD1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9A7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49EC332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057273B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2CE47E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0EA9AF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1EB802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2B94442" w14:textId="77777777" w:rsidTr="00ED0681">
        <w:tc>
          <w:tcPr>
            <w:tcW w:w="800" w:type="dxa"/>
            <w:shd w:val="solid" w:color="FFFFFF" w:fill="auto"/>
          </w:tcPr>
          <w:p w14:paraId="247B0F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2002E2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29C1EE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0FD5CD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18264A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014217D"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6F557A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3D409C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285E610E" w14:textId="77777777" w:rsidTr="00ED0681">
        <w:tc>
          <w:tcPr>
            <w:tcW w:w="800" w:type="dxa"/>
            <w:shd w:val="solid" w:color="FFFFFF" w:fill="auto"/>
          </w:tcPr>
          <w:p w14:paraId="487C95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6E8812C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754618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1D20A1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07E9A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A5D621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5B880F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0DD10F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1AAC14A2" w14:textId="77777777" w:rsidTr="00ED0681">
        <w:tc>
          <w:tcPr>
            <w:tcW w:w="800" w:type="dxa"/>
            <w:shd w:val="solid" w:color="FFFFFF" w:fill="auto"/>
          </w:tcPr>
          <w:p w14:paraId="47BE264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64CE99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64E1CB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4537E91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CF5439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2EA87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710272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5EE1B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34DBF9EB" w14:textId="77777777" w:rsidTr="00ED0681">
        <w:tc>
          <w:tcPr>
            <w:tcW w:w="800" w:type="dxa"/>
            <w:shd w:val="solid" w:color="FFFFFF" w:fill="auto"/>
          </w:tcPr>
          <w:p w14:paraId="56A049F1"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5E417A24"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10F79DE2"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0670A2AC"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2A1D6379"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7DDB45"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2B51B66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8CEE960"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BD65C71" w14:textId="77777777" w:rsidTr="00ED0681">
        <w:tc>
          <w:tcPr>
            <w:tcW w:w="800" w:type="dxa"/>
            <w:shd w:val="solid" w:color="FFFFFF" w:fill="auto"/>
          </w:tcPr>
          <w:p w14:paraId="760F7187"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49833AFC"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A7AA199"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5D96526E"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6AE53CB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575B39"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D5387A0"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3886F0F3"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69407EBB" w14:textId="77777777" w:rsidTr="00ED0681">
        <w:tc>
          <w:tcPr>
            <w:tcW w:w="800" w:type="dxa"/>
            <w:shd w:val="solid" w:color="FFFFFF" w:fill="auto"/>
          </w:tcPr>
          <w:p w14:paraId="59A51D70"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E6728FB"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469BF0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67575496"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1C54E658"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0158E5F"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5603822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5FA5732D"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6E989342" w14:textId="77777777" w:rsidTr="00ED0681">
        <w:tc>
          <w:tcPr>
            <w:tcW w:w="800" w:type="dxa"/>
            <w:shd w:val="solid" w:color="FFFFFF" w:fill="auto"/>
          </w:tcPr>
          <w:p w14:paraId="6A4AAFA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4E41DD88"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4FDC7CE7"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58B0833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6A75C0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354F5"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125F2CF9"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684D0A7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AF283B5" w14:textId="77777777" w:rsidTr="00ED0681">
        <w:tc>
          <w:tcPr>
            <w:tcW w:w="800" w:type="dxa"/>
            <w:shd w:val="solid" w:color="FFFFFF" w:fill="auto"/>
          </w:tcPr>
          <w:p w14:paraId="6E56451B"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7EA62001"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4626C8AA"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58ECF6C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15C4F689"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329400"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6F64A09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2726DF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D616BD8" w14:textId="77777777" w:rsidTr="00ED0681">
        <w:tc>
          <w:tcPr>
            <w:tcW w:w="800" w:type="dxa"/>
            <w:shd w:val="solid" w:color="FFFFFF" w:fill="auto"/>
          </w:tcPr>
          <w:p w14:paraId="44B3C02D"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EE04DD9"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3E174C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EF025A7"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7DE1388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444384F7"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6D50C86D"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25EF7D"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0097142B" w14:textId="77777777" w:rsidTr="00ED0681">
        <w:tc>
          <w:tcPr>
            <w:tcW w:w="800" w:type="dxa"/>
            <w:shd w:val="solid" w:color="FFFFFF" w:fill="auto"/>
          </w:tcPr>
          <w:p w14:paraId="1D732AB7"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3A8206"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6D9B0E52"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0816070"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2E5DA43F"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972CC98"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241FB68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FAAA55F"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24D0FE09" w14:textId="77777777" w:rsidTr="00ED0681">
        <w:tc>
          <w:tcPr>
            <w:tcW w:w="800" w:type="dxa"/>
            <w:shd w:val="solid" w:color="FFFFFF" w:fill="auto"/>
          </w:tcPr>
          <w:p w14:paraId="3EED6367"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0B3F96"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E932247"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5D96CDE4"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D65845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A92AF49"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285B477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0D209D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123A1B1" w14:textId="77777777" w:rsidTr="00ED0681">
        <w:tc>
          <w:tcPr>
            <w:tcW w:w="800" w:type="dxa"/>
            <w:shd w:val="solid" w:color="FFFFFF" w:fill="auto"/>
          </w:tcPr>
          <w:p w14:paraId="00AE733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F85E31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E64A2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BAC4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2914C8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D614797"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38043EC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5EA1B3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2E91B" w14:textId="77777777" w:rsidTr="00ED0681">
        <w:tc>
          <w:tcPr>
            <w:tcW w:w="800" w:type="dxa"/>
            <w:shd w:val="solid" w:color="FFFFFF" w:fill="auto"/>
          </w:tcPr>
          <w:p w14:paraId="5EFED56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14E6D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8BB276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EE3689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252F6DD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9507E7"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1B5CF10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965C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C055E67" w14:textId="77777777" w:rsidTr="00ED0681">
        <w:tc>
          <w:tcPr>
            <w:tcW w:w="800" w:type="dxa"/>
            <w:shd w:val="solid" w:color="FFFFFF" w:fill="auto"/>
          </w:tcPr>
          <w:p w14:paraId="596599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9B83AA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BAE09C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EBA089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41E82E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34E726D"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7388709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45495D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8C928A7" w14:textId="77777777" w:rsidTr="00ED0681">
        <w:tc>
          <w:tcPr>
            <w:tcW w:w="800" w:type="dxa"/>
            <w:shd w:val="solid" w:color="FFFFFF" w:fill="auto"/>
          </w:tcPr>
          <w:p w14:paraId="0503749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09C1F7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06FFF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3BA364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29C16CC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7C76FB7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7B99D0A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6E6A15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A5DF30A" w14:textId="77777777" w:rsidTr="00ED0681">
        <w:tc>
          <w:tcPr>
            <w:tcW w:w="800" w:type="dxa"/>
            <w:shd w:val="solid" w:color="FFFFFF" w:fill="auto"/>
          </w:tcPr>
          <w:p w14:paraId="08296D8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85BAC3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EB4B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70C0D3B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30874C8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190B03D"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6C5E70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13CF3B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B901875" w14:textId="77777777" w:rsidTr="00ED0681">
        <w:tc>
          <w:tcPr>
            <w:tcW w:w="800" w:type="dxa"/>
            <w:shd w:val="solid" w:color="FFFFFF" w:fill="auto"/>
          </w:tcPr>
          <w:p w14:paraId="0141BEB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23F5F7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43DDC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443ED3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2CF0FDF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4C17DE"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63C746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84A0AE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0502EDF" w14:textId="77777777" w:rsidTr="00ED0681">
        <w:tc>
          <w:tcPr>
            <w:tcW w:w="800" w:type="dxa"/>
            <w:shd w:val="solid" w:color="FFFFFF" w:fill="auto"/>
          </w:tcPr>
          <w:p w14:paraId="3206F54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FFB93A8"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15C741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2DE6A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39B9C8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5CA54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283C5A9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E6C6AF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7E1421B" w14:textId="77777777" w:rsidTr="00ED0681">
        <w:tc>
          <w:tcPr>
            <w:tcW w:w="800" w:type="dxa"/>
            <w:shd w:val="solid" w:color="FFFFFF" w:fill="auto"/>
          </w:tcPr>
          <w:p w14:paraId="6F22C9C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4A383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FB85B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F461CE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1FD02FE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10C9695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19D9D9B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582D9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981F3" w14:textId="77777777" w:rsidTr="00ED0681">
        <w:tc>
          <w:tcPr>
            <w:tcW w:w="800" w:type="dxa"/>
            <w:shd w:val="solid" w:color="FFFFFF" w:fill="auto"/>
          </w:tcPr>
          <w:p w14:paraId="37B1C2A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985470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902A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4D50B6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7C221B6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382C4E4"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0AC843C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C36A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0130806" w14:textId="77777777" w:rsidTr="00ED0681">
        <w:tc>
          <w:tcPr>
            <w:tcW w:w="800" w:type="dxa"/>
            <w:shd w:val="solid" w:color="FFFFFF" w:fill="auto"/>
          </w:tcPr>
          <w:p w14:paraId="196B4CF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73E1E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CAEAD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44197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236991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3EE8A0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1132BE8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2C44EE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DFA21CB" w14:textId="77777777" w:rsidTr="00ED0681">
        <w:tc>
          <w:tcPr>
            <w:tcW w:w="800" w:type="dxa"/>
            <w:shd w:val="solid" w:color="FFFFFF" w:fill="auto"/>
          </w:tcPr>
          <w:p w14:paraId="1527927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29BEB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8709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3D7C314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607C338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7D0E89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4477544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0E7F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AB0034A" w14:textId="77777777" w:rsidTr="00ED0681">
        <w:tc>
          <w:tcPr>
            <w:tcW w:w="800" w:type="dxa"/>
            <w:shd w:val="solid" w:color="FFFFFF" w:fill="auto"/>
          </w:tcPr>
          <w:p w14:paraId="0FEF4E3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A97D21E"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D64AFB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AB547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17966B5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0A14486"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45CE809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E27749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518930E" w14:textId="77777777" w:rsidTr="00ED0681">
        <w:tc>
          <w:tcPr>
            <w:tcW w:w="800" w:type="dxa"/>
            <w:shd w:val="solid" w:color="FFFFFF" w:fill="auto"/>
          </w:tcPr>
          <w:p w14:paraId="7D7B308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A02AF6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40FA09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769188A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4834D59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F32187"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35A14C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1DCF7B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0C3B2B4" w14:textId="77777777" w:rsidTr="00ED0681">
        <w:tc>
          <w:tcPr>
            <w:tcW w:w="800" w:type="dxa"/>
            <w:shd w:val="solid" w:color="FFFFFF" w:fill="auto"/>
          </w:tcPr>
          <w:p w14:paraId="7ACE5CE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CFA598"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E10ACB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30BF6D1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3AC88EB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B185614"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2FAB154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15D3B9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80B3395" w14:textId="77777777" w:rsidTr="00ED0681">
        <w:tc>
          <w:tcPr>
            <w:tcW w:w="800" w:type="dxa"/>
            <w:shd w:val="solid" w:color="FFFFFF" w:fill="auto"/>
          </w:tcPr>
          <w:p w14:paraId="6EAB424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B19D7E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7BF2D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320C22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2AC44E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80518AF"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0690DF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E090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C1D5B39" w14:textId="77777777" w:rsidTr="00ED0681">
        <w:tc>
          <w:tcPr>
            <w:tcW w:w="800" w:type="dxa"/>
            <w:shd w:val="solid" w:color="FFFFFF" w:fill="auto"/>
          </w:tcPr>
          <w:p w14:paraId="30C69B7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E480BB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CF718C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E7DFF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72BFCBB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2F6C27C"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0F8FDFE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D8D2DA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E696444" w14:textId="77777777" w:rsidTr="00ED0681">
        <w:tc>
          <w:tcPr>
            <w:tcW w:w="800" w:type="dxa"/>
            <w:shd w:val="solid" w:color="FFFFFF" w:fill="auto"/>
          </w:tcPr>
          <w:p w14:paraId="1D4187B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FFD0B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F7E66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E4E240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6C9061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8FABF1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68204C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FD8F2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670FBE6" w14:textId="77777777" w:rsidTr="00ED0681">
        <w:tc>
          <w:tcPr>
            <w:tcW w:w="800" w:type="dxa"/>
            <w:shd w:val="solid" w:color="FFFFFF" w:fill="auto"/>
          </w:tcPr>
          <w:p w14:paraId="0C387F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E7233E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E3E557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860F4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A9160B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373FFE"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309EB7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3DFA95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4139DDB" w14:textId="77777777" w:rsidTr="00ED0681">
        <w:tc>
          <w:tcPr>
            <w:tcW w:w="800" w:type="dxa"/>
            <w:shd w:val="solid" w:color="FFFFFF" w:fill="auto"/>
          </w:tcPr>
          <w:p w14:paraId="777C795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D48408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7E00B7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24329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0CB58F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C48D732"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017463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925394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EA00974" w14:textId="77777777" w:rsidTr="00ED0681">
        <w:tc>
          <w:tcPr>
            <w:tcW w:w="800" w:type="dxa"/>
            <w:shd w:val="solid" w:color="FFFFFF" w:fill="auto"/>
          </w:tcPr>
          <w:p w14:paraId="0F9BB4E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3789DD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54B643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84FA3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022D838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1CB3C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1329C74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CF453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2A48C7E" w14:textId="77777777" w:rsidTr="00ED0681">
        <w:tc>
          <w:tcPr>
            <w:tcW w:w="800" w:type="dxa"/>
            <w:shd w:val="solid" w:color="FFFFFF" w:fill="auto"/>
          </w:tcPr>
          <w:p w14:paraId="3C978E3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D38B7F8"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3F6579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3C8B4C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46FE80E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CA4F3D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4F2A6C1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981C66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CE6B4E2" w14:textId="77777777" w:rsidTr="00ED0681">
        <w:tc>
          <w:tcPr>
            <w:tcW w:w="800" w:type="dxa"/>
            <w:shd w:val="solid" w:color="FFFFFF" w:fill="auto"/>
          </w:tcPr>
          <w:p w14:paraId="2DAEB7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BDFC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D9DC1A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581B198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22AF459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90E24E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6EAB54D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DE388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15F74E3" w14:textId="77777777" w:rsidTr="00ED0681">
        <w:tc>
          <w:tcPr>
            <w:tcW w:w="800" w:type="dxa"/>
            <w:shd w:val="solid" w:color="FFFFFF" w:fill="auto"/>
          </w:tcPr>
          <w:p w14:paraId="19B626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BEA4C3E"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67BE8E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3AA29B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0B3405B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CD231C"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09C8E84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B82BB7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12AF8B6" w14:textId="77777777" w:rsidTr="00ED0681">
        <w:tc>
          <w:tcPr>
            <w:tcW w:w="800" w:type="dxa"/>
            <w:shd w:val="solid" w:color="FFFFFF" w:fill="auto"/>
          </w:tcPr>
          <w:p w14:paraId="2614179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BD9974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58D6B1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6D5130C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5EC95F0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500288"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0E7E1DE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74F1D7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9BDCF9D" w14:textId="77777777" w:rsidTr="00ED0681">
        <w:tc>
          <w:tcPr>
            <w:tcW w:w="800" w:type="dxa"/>
            <w:shd w:val="solid" w:color="FFFFFF" w:fill="auto"/>
          </w:tcPr>
          <w:p w14:paraId="78942FB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7F751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DDD4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2CEE451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4BDD062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940EF1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4B21FE2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221120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DEF3AF7" w14:textId="77777777" w:rsidTr="00ED0681">
        <w:tc>
          <w:tcPr>
            <w:tcW w:w="800" w:type="dxa"/>
            <w:shd w:val="solid" w:color="FFFFFF" w:fill="auto"/>
          </w:tcPr>
          <w:p w14:paraId="01D2AD0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A459E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BE4E2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6E0E3F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7C9741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1A88E7E"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4A6F617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DFC2A4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2733758" w14:textId="77777777" w:rsidTr="00ED0681">
        <w:tc>
          <w:tcPr>
            <w:tcW w:w="800" w:type="dxa"/>
            <w:shd w:val="solid" w:color="FFFFFF" w:fill="auto"/>
          </w:tcPr>
          <w:p w14:paraId="1DB5E6A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5E751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0BF378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2C1B1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6BBC85F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A6CDD4E"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7D72BB3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584606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63173AF" w14:textId="77777777" w:rsidTr="00ED0681">
        <w:tc>
          <w:tcPr>
            <w:tcW w:w="800" w:type="dxa"/>
            <w:shd w:val="solid" w:color="FFFFFF" w:fill="auto"/>
          </w:tcPr>
          <w:p w14:paraId="091F02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A96F2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019800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7D50B4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1C3AC1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51ECCE2"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Configuration of </w:t>
            </w:r>
            <w:proofErr w:type="spellStart"/>
            <w:r w:rsidRPr="00E9040D">
              <w:rPr>
                <w:rFonts w:ascii="Arial" w:hAnsi="Arial" w:cs="Arial"/>
                <w:sz w:val="16"/>
                <w:szCs w:val="16"/>
              </w:rPr>
              <w:t>pmi</w:t>
            </w:r>
            <w:proofErr w:type="spellEnd"/>
            <w:r w:rsidRPr="00E9040D">
              <w:rPr>
                <w:rFonts w:ascii="Arial" w:hAnsi="Arial" w:cs="Arial"/>
                <w:sz w:val="16"/>
                <w:szCs w:val="16"/>
              </w:rPr>
              <w:t>-RI-Report</w:t>
            </w:r>
          </w:p>
        </w:tc>
        <w:tc>
          <w:tcPr>
            <w:tcW w:w="709" w:type="dxa"/>
            <w:shd w:val="solid" w:color="FFFFFF" w:fill="auto"/>
          </w:tcPr>
          <w:p w14:paraId="59A6AB1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9FEFCB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AA36E90" w14:textId="77777777" w:rsidTr="00ED0681">
        <w:tc>
          <w:tcPr>
            <w:tcW w:w="800" w:type="dxa"/>
            <w:shd w:val="solid" w:color="FFFFFF" w:fill="auto"/>
          </w:tcPr>
          <w:p w14:paraId="622FE8C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302CD6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D8F96F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9FE07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78741C5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970E66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1B4447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5668FB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5A67A9F" w14:textId="77777777" w:rsidTr="00ED0681">
        <w:tc>
          <w:tcPr>
            <w:tcW w:w="800" w:type="dxa"/>
            <w:shd w:val="solid" w:color="FFFFFF" w:fill="auto"/>
          </w:tcPr>
          <w:p w14:paraId="1AD56E6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F9CC2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18A5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3692942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304A05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B4FF2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ADBF1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889484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76EBE5" w14:textId="77777777" w:rsidTr="00ED0681">
        <w:tc>
          <w:tcPr>
            <w:tcW w:w="800" w:type="dxa"/>
            <w:shd w:val="solid" w:color="FFFFFF" w:fill="auto"/>
          </w:tcPr>
          <w:p w14:paraId="0EBB13C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9F1C5D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B3F33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12A2D02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0B183F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C4FFC68"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639307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A05F5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B54AF52" w14:textId="77777777" w:rsidTr="00ED0681">
        <w:tc>
          <w:tcPr>
            <w:tcW w:w="800" w:type="dxa"/>
            <w:shd w:val="solid" w:color="FFFFFF" w:fill="auto"/>
          </w:tcPr>
          <w:p w14:paraId="0E446EC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259D5A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B6644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D70240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7222DCD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7FC63A"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46E484E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7CB3FA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F34609A" w14:textId="77777777" w:rsidTr="00ED0681">
        <w:tc>
          <w:tcPr>
            <w:tcW w:w="800" w:type="dxa"/>
            <w:shd w:val="solid" w:color="FFFFFF" w:fill="auto"/>
          </w:tcPr>
          <w:p w14:paraId="5AD6C09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BA75E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EF2D1B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4653F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5B4FD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05CDA65"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53322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5CF5D2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E4D5D5" w14:textId="77777777" w:rsidTr="00ED0681">
        <w:tc>
          <w:tcPr>
            <w:tcW w:w="800" w:type="dxa"/>
            <w:shd w:val="solid" w:color="FFFFFF" w:fill="auto"/>
          </w:tcPr>
          <w:p w14:paraId="476AD4D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8739D9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672464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8FF25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4F4D93A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277CA9"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7BE6424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B8A54D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B3E7723" w14:textId="77777777" w:rsidTr="00ED0681">
        <w:tc>
          <w:tcPr>
            <w:tcW w:w="800" w:type="dxa"/>
            <w:shd w:val="solid" w:color="FFFFFF" w:fill="auto"/>
          </w:tcPr>
          <w:p w14:paraId="29EC022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E1C6238"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1F0F17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36B0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0C4B61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2F8D7DB"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5F7DB1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417AC6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666CC32" w14:textId="77777777" w:rsidTr="00ED0681">
        <w:tc>
          <w:tcPr>
            <w:tcW w:w="800" w:type="dxa"/>
            <w:shd w:val="solid" w:color="FFFFFF" w:fill="auto"/>
          </w:tcPr>
          <w:p w14:paraId="366D53B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31000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1D9D12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5C396D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235565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3F1D47"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5753116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D033F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407C576" w14:textId="77777777" w:rsidTr="00ED0681">
        <w:tc>
          <w:tcPr>
            <w:tcW w:w="800" w:type="dxa"/>
            <w:shd w:val="solid" w:color="FFFFFF" w:fill="auto"/>
          </w:tcPr>
          <w:p w14:paraId="40B473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CD5C4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25A8AE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68EA7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19B1BB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27D901E"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60EAC0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BEAA6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3D59054" w14:textId="77777777" w:rsidTr="00ED0681">
        <w:tc>
          <w:tcPr>
            <w:tcW w:w="800" w:type="dxa"/>
            <w:shd w:val="solid" w:color="FFFFFF" w:fill="auto"/>
          </w:tcPr>
          <w:p w14:paraId="592EF8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9F8001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A28E1C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4D6969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00BC7C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EFB8731"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527E263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C8DB7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3E764254" w14:textId="77777777" w:rsidTr="00ED0681">
        <w:tc>
          <w:tcPr>
            <w:tcW w:w="800" w:type="dxa"/>
            <w:shd w:val="solid" w:color="FFFFFF" w:fill="auto"/>
          </w:tcPr>
          <w:p w14:paraId="630EDE2D"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C6E41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CCD43A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9AA2FF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00FF1B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5BDB962"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6A7DC183"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575ACE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300EA4D" w14:textId="77777777" w:rsidTr="00ED0681">
        <w:tc>
          <w:tcPr>
            <w:tcW w:w="800" w:type="dxa"/>
            <w:shd w:val="solid" w:color="FFFFFF" w:fill="auto"/>
          </w:tcPr>
          <w:p w14:paraId="59DB5D7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F9D8C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6182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848848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51100C8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FBD4B57"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4C00409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0B9CD2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8E8CA43" w14:textId="77777777" w:rsidTr="00ED0681">
        <w:tc>
          <w:tcPr>
            <w:tcW w:w="800" w:type="dxa"/>
            <w:shd w:val="solid" w:color="FFFFFF" w:fill="auto"/>
          </w:tcPr>
          <w:p w14:paraId="4529533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6AC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579784D"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009066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754679F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BC325C6"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788CE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FA21AB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2BA2ED0" w14:textId="77777777" w:rsidTr="00ED0681">
        <w:tc>
          <w:tcPr>
            <w:tcW w:w="800" w:type="dxa"/>
            <w:shd w:val="solid" w:color="FFFFFF" w:fill="auto"/>
          </w:tcPr>
          <w:p w14:paraId="35A41AA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39F0F8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234A8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CEE84B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56552D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28DCF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29B1290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C7EACD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26EB8A0" w14:textId="77777777" w:rsidTr="00ED0681">
        <w:tc>
          <w:tcPr>
            <w:tcW w:w="800" w:type="dxa"/>
            <w:shd w:val="solid" w:color="FFFFFF" w:fill="auto"/>
          </w:tcPr>
          <w:p w14:paraId="6BA2D8E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68BD3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A2F94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5E65164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6713F04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2F5381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1474DC7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62397C9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E98B16D" w14:textId="77777777" w:rsidTr="00ED0681">
        <w:tc>
          <w:tcPr>
            <w:tcW w:w="800" w:type="dxa"/>
            <w:shd w:val="solid" w:color="FFFFFF" w:fill="auto"/>
          </w:tcPr>
          <w:p w14:paraId="7CADBC4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01D983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A6518F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37BDBA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11A57AF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46A4605"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4C0CF8D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8B2635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3E581D1" w14:textId="77777777" w:rsidTr="00ED0681">
        <w:tc>
          <w:tcPr>
            <w:tcW w:w="800" w:type="dxa"/>
            <w:shd w:val="solid" w:color="FFFFFF" w:fill="auto"/>
          </w:tcPr>
          <w:p w14:paraId="22DB99B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A593C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423AC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78CA91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A3EE76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40991C"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4B3EAB93"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E490F8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8A2B84" w14:textId="77777777" w:rsidTr="00ED0681">
        <w:tc>
          <w:tcPr>
            <w:tcW w:w="800" w:type="dxa"/>
            <w:shd w:val="solid" w:color="FFFFFF" w:fill="auto"/>
          </w:tcPr>
          <w:p w14:paraId="66B1E53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1B4962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7F2129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CC007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2DE58D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A7E20C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33BD5A2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23933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D486519" w14:textId="77777777" w:rsidTr="00ED0681">
        <w:tc>
          <w:tcPr>
            <w:tcW w:w="800" w:type="dxa"/>
            <w:shd w:val="solid" w:color="FFFFFF" w:fill="auto"/>
          </w:tcPr>
          <w:p w14:paraId="3AB4630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548395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CBCB9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B4E40A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641387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3ABB76"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54368EE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16445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CE937DE" w14:textId="77777777" w:rsidTr="00ED0681">
        <w:tc>
          <w:tcPr>
            <w:tcW w:w="800" w:type="dxa"/>
            <w:shd w:val="solid" w:color="FFFFFF" w:fill="auto"/>
          </w:tcPr>
          <w:p w14:paraId="2D5B18F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ADAA8D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18CB89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1E9178C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4DD4406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80A95"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497ADB6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940FAF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6A3BC" w14:textId="77777777" w:rsidTr="00ED0681">
        <w:tc>
          <w:tcPr>
            <w:tcW w:w="800" w:type="dxa"/>
            <w:shd w:val="solid" w:color="FFFFFF" w:fill="auto"/>
          </w:tcPr>
          <w:p w14:paraId="3A10FA7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86597A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C769A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5D09AF1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578F1DF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87E2676"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0A965583"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5B317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AEEDB92" w14:textId="77777777" w:rsidTr="00ED0681">
        <w:tc>
          <w:tcPr>
            <w:tcW w:w="800" w:type="dxa"/>
            <w:shd w:val="solid" w:color="FFFFFF" w:fill="auto"/>
          </w:tcPr>
          <w:p w14:paraId="3D4451E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01067591"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FD8F81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71B18D7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438C621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9C3384"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3271585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158137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DCD36EE" w14:textId="77777777" w:rsidTr="00ED0681">
        <w:tc>
          <w:tcPr>
            <w:tcW w:w="800" w:type="dxa"/>
            <w:shd w:val="solid" w:color="FFFFFF" w:fill="auto"/>
          </w:tcPr>
          <w:p w14:paraId="686A641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8F213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1FA512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B0785D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7AA6E9BD"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061E6E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76E5084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B7AB7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538FA44" w14:textId="77777777" w:rsidTr="00ED0681">
        <w:tc>
          <w:tcPr>
            <w:tcW w:w="800" w:type="dxa"/>
            <w:shd w:val="solid" w:color="FFFFFF" w:fill="auto"/>
          </w:tcPr>
          <w:p w14:paraId="04C10D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D37393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A9A946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273BE7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402CAF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D6236CE"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0BDD27B3"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E48AD9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E1B776E" w14:textId="77777777" w:rsidTr="00ED0681">
        <w:tc>
          <w:tcPr>
            <w:tcW w:w="800" w:type="dxa"/>
            <w:shd w:val="solid" w:color="FFFFFF" w:fill="auto"/>
          </w:tcPr>
          <w:p w14:paraId="75E5A5D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0618309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90C60D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1AEB6E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54F325C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EFE6BF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181911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2A70FF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86734D2" w14:textId="77777777" w:rsidTr="00ED0681">
        <w:tc>
          <w:tcPr>
            <w:tcW w:w="800" w:type="dxa"/>
            <w:shd w:val="solid" w:color="FFFFFF" w:fill="auto"/>
          </w:tcPr>
          <w:p w14:paraId="4EC1799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F61C23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4655CB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FA318D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7EFC14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7ACF3B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310D5CA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68A8A24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50D57E" w14:textId="77777777" w:rsidTr="00ED0681">
        <w:tc>
          <w:tcPr>
            <w:tcW w:w="800" w:type="dxa"/>
            <w:shd w:val="solid" w:color="FFFFFF" w:fill="auto"/>
          </w:tcPr>
          <w:p w14:paraId="1A6235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4B5024F"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F2658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D17813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9C591D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B79DEE5"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7D68CAB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8367C7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0A80BD0" w14:textId="77777777" w:rsidTr="00ED0681">
        <w:tc>
          <w:tcPr>
            <w:tcW w:w="800" w:type="dxa"/>
            <w:shd w:val="solid" w:color="FFFFFF" w:fill="auto"/>
          </w:tcPr>
          <w:p w14:paraId="411AFF7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C7570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16205AD"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388093C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37B2935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8CB13BF"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1C1677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3AC363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F4A7FE8" w14:textId="77777777" w:rsidTr="00ED0681">
        <w:tc>
          <w:tcPr>
            <w:tcW w:w="800" w:type="dxa"/>
            <w:shd w:val="solid" w:color="FFFFFF" w:fill="auto"/>
          </w:tcPr>
          <w:p w14:paraId="39D9E77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792270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CEF62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6B3DB6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7CF57B3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085345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4136BAF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6BAF4D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390DE66A" w14:textId="77777777" w:rsidTr="00ED0681">
        <w:tc>
          <w:tcPr>
            <w:tcW w:w="800" w:type="dxa"/>
            <w:shd w:val="solid" w:color="FFFFFF" w:fill="auto"/>
          </w:tcPr>
          <w:p w14:paraId="2819CD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0F57E36"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4F78ED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082FDB4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EFBD37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DEC3734"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3A0E777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0B000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1441ACA" w14:textId="77777777" w:rsidTr="00ED0681">
        <w:tc>
          <w:tcPr>
            <w:tcW w:w="800" w:type="dxa"/>
            <w:shd w:val="solid" w:color="FFFFFF" w:fill="auto"/>
          </w:tcPr>
          <w:p w14:paraId="654D355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E052E3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7CAD05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AA87E91"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7D0C410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27F79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4A526FD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95AF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5622A46" w14:textId="77777777" w:rsidTr="00ED0681">
        <w:tc>
          <w:tcPr>
            <w:tcW w:w="800" w:type="dxa"/>
            <w:shd w:val="solid" w:color="FFFFFF" w:fill="auto"/>
          </w:tcPr>
          <w:p w14:paraId="1CC4756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7D9995C"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1DD323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DDB5E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33C4AF5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B874C7D"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proofErr w:type="spellStart"/>
            <w:r w:rsidRPr="00E9040D">
              <w:rPr>
                <w:rFonts w:ascii="Arial" w:hAnsi="Arial" w:cs="Arial"/>
                <w:sz w:val="16"/>
                <w:szCs w:val="16"/>
              </w:rPr>
              <w:t>N_c</w:t>
            </w:r>
            <w:proofErr w:type="spellEnd"/>
            <w:r w:rsidRPr="00E9040D">
              <w:rPr>
                <w:rFonts w:ascii="Arial" w:hAnsi="Arial" w:cs="Arial"/>
                <w:sz w:val="16"/>
                <w:szCs w:val="16"/>
              </w:rPr>
              <w:t>^{received}</w:t>
            </w:r>
          </w:p>
        </w:tc>
        <w:tc>
          <w:tcPr>
            <w:tcW w:w="709" w:type="dxa"/>
            <w:shd w:val="solid" w:color="FFFFFF" w:fill="auto"/>
          </w:tcPr>
          <w:p w14:paraId="308E0D8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4A9139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5959EE" w14:textId="77777777" w:rsidTr="00ED0681">
        <w:tc>
          <w:tcPr>
            <w:tcW w:w="800" w:type="dxa"/>
            <w:shd w:val="solid" w:color="FFFFFF" w:fill="auto"/>
          </w:tcPr>
          <w:p w14:paraId="51FCC12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889F902"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022C2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09637B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3DE4138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CE677A"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1664A51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E1D267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17AE682" w14:textId="77777777" w:rsidTr="00ED0681">
        <w:tc>
          <w:tcPr>
            <w:tcW w:w="800" w:type="dxa"/>
            <w:shd w:val="solid" w:color="FFFFFF" w:fill="auto"/>
          </w:tcPr>
          <w:p w14:paraId="11DBC9D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7DC0B49"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FA9CDD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04B1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5BF163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84D690"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the notation of k and </w:t>
            </w:r>
            <w:proofErr w:type="spellStart"/>
            <w:r w:rsidRPr="00E9040D">
              <w:rPr>
                <w:rFonts w:ascii="Arial" w:hAnsi="Arial" w:cs="Arial"/>
                <w:sz w:val="16"/>
                <w:szCs w:val="16"/>
              </w:rPr>
              <w:t>k_m</w:t>
            </w:r>
            <w:proofErr w:type="spellEnd"/>
          </w:p>
        </w:tc>
        <w:tc>
          <w:tcPr>
            <w:tcW w:w="709" w:type="dxa"/>
            <w:shd w:val="solid" w:color="FFFFFF" w:fill="auto"/>
          </w:tcPr>
          <w:p w14:paraId="41283F5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01284B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CAEEB24" w14:textId="77777777" w:rsidTr="00ED0681">
        <w:tc>
          <w:tcPr>
            <w:tcW w:w="800" w:type="dxa"/>
            <w:shd w:val="solid" w:color="FFFFFF" w:fill="auto"/>
          </w:tcPr>
          <w:p w14:paraId="02E9C44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D1B6A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FBE612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45A2469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7D7B3A3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B7539A0"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5B30B3D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6F738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BD55A21" w14:textId="77777777" w:rsidTr="00ED0681">
        <w:tc>
          <w:tcPr>
            <w:tcW w:w="800" w:type="dxa"/>
            <w:shd w:val="solid" w:color="FFFFFF" w:fill="auto"/>
          </w:tcPr>
          <w:p w14:paraId="4D7F7E72"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F22C85C"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46D4F4E"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088540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90C719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D6DF6DD"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4EA423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9EBF2F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C510525" w14:textId="77777777" w:rsidTr="00ED0681">
        <w:tc>
          <w:tcPr>
            <w:tcW w:w="800" w:type="dxa"/>
            <w:shd w:val="solid" w:color="FFFFFF" w:fill="auto"/>
          </w:tcPr>
          <w:p w14:paraId="02EF80C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92B1AA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5A9FE1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5849FA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6BED9C7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598500F"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0F44063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FAF8A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D370090" w14:textId="77777777" w:rsidTr="00ED0681">
        <w:tc>
          <w:tcPr>
            <w:tcW w:w="800" w:type="dxa"/>
            <w:shd w:val="solid" w:color="FFFFFF" w:fill="auto"/>
          </w:tcPr>
          <w:p w14:paraId="5B3F3B2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3CD116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D2236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7489E8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699D467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1A51294"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44C69F5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2DAC15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7C3FA53" w14:textId="77777777" w:rsidTr="00ED0681">
        <w:tc>
          <w:tcPr>
            <w:tcW w:w="800" w:type="dxa"/>
            <w:shd w:val="solid" w:color="FFFFFF" w:fill="auto"/>
          </w:tcPr>
          <w:p w14:paraId="721D80B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0E07FD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F95495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D2AD67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7F732B1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048D53F"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052974E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275AEE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C5C457F" w14:textId="77777777" w:rsidTr="00ED0681">
        <w:tc>
          <w:tcPr>
            <w:tcW w:w="800" w:type="dxa"/>
            <w:shd w:val="solid" w:color="FFFFFF" w:fill="auto"/>
          </w:tcPr>
          <w:p w14:paraId="5466EEFF"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BEB8E9C"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6CAA9E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7E5A5D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1018F50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7D4DBC"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1BFB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E9099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52C6E7F" w14:textId="77777777" w:rsidTr="00ED0681">
        <w:tc>
          <w:tcPr>
            <w:tcW w:w="800" w:type="dxa"/>
            <w:shd w:val="solid" w:color="FFFFFF" w:fill="auto"/>
          </w:tcPr>
          <w:p w14:paraId="1AE2D5C2"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B2F24E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AA893CE"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03B1B6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69728E5"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0890F0"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23AD266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A7D1E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C58F718" w14:textId="77777777" w:rsidTr="00ED0681">
        <w:tc>
          <w:tcPr>
            <w:tcW w:w="800" w:type="dxa"/>
            <w:shd w:val="solid" w:color="FFFFFF" w:fill="auto"/>
          </w:tcPr>
          <w:p w14:paraId="4497E75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292A8FC"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697DC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D09FD0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733DAE71"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05A1346"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3AA21F6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89B640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BF45977" w14:textId="77777777" w:rsidTr="00ED0681">
        <w:tc>
          <w:tcPr>
            <w:tcW w:w="800" w:type="dxa"/>
            <w:shd w:val="solid" w:color="FFFFFF" w:fill="auto"/>
          </w:tcPr>
          <w:p w14:paraId="7C0C477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E1F2BF2"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CE5E34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A4C876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14F2B915"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EB3257C"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79B1CB2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4CA9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1C9277D" w14:textId="77777777" w:rsidTr="00ED0681">
        <w:tc>
          <w:tcPr>
            <w:tcW w:w="800" w:type="dxa"/>
            <w:shd w:val="solid" w:color="FFFFFF" w:fill="auto"/>
          </w:tcPr>
          <w:p w14:paraId="48190AB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3BDCC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362D94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2236420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168EBF3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D4B3457"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4923DBC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FB22F2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EFDFC57" w14:textId="77777777" w:rsidTr="00ED0681">
        <w:tc>
          <w:tcPr>
            <w:tcW w:w="800" w:type="dxa"/>
            <w:shd w:val="solid" w:color="FFFFFF" w:fill="auto"/>
          </w:tcPr>
          <w:p w14:paraId="4CFCEBB5"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EB5DF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981879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3B1C5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BBB452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595D5C"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115F6AF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4983A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E69A724" w14:textId="77777777" w:rsidTr="00ED0681">
        <w:tc>
          <w:tcPr>
            <w:tcW w:w="800" w:type="dxa"/>
            <w:shd w:val="solid" w:color="FFFFFF" w:fill="auto"/>
          </w:tcPr>
          <w:p w14:paraId="60C65D7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4FC592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FF3F19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5C89482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19A2403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0862001"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3486654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2E962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D4FE2BE" w14:textId="77777777" w:rsidTr="00ED0681">
        <w:tc>
          <w:tcPr>
            <w:tcW w:w="800" w:type="dxa"/>
            <w:shd w:val="solid" w:color="FFFFFF" w:fill="auto"/>
          </w:tcPr>
          <w:p w14:paraId="663DF963"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295435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3468FBE"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5054C2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5747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B8A4F35"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40D91F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7A4EE1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45A04CD" w14:textId="77777777" w:rsidTr="00ED0681">
        <w:tc>
          <w:tcPr>
            <w:tcW w:w="800" w:type="dxa"/>
            <w:shd w:val="solid" w:color="FFFFFF" w:fill="auto"/>
          </w:tcPr>
          <w:p w14:paraId="5CBA77C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892D91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49E936E"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28AC1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6031CDD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1B39BD5"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Clarifications of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on PUSCH power control</w:t>
            </w:r>
          </w:p>
        </w:tc>
        <w:tc>
          <w:tcPr>
            <w:tcW w:w="709" w:type="dxa"/>
            <w:shd w:val="solid" w:color="FFFFFF" w:fill="auto"/>
          </w:tcPr>
          <w:p w14:paraId="126E209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5E4C4A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2D5F10CC" w14:textId="77777777" w:rsidTr="00ED0681">
        <w:tc>
          <w:tcPr>
            <w:tcW w:w="800" w:type="dxa"/>
            <w:shd w:val="solid" w:color="FFFFFF" w:fill="auto"/>
          </w:tcPr>
          <w:p w14:paraId="1C771227"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1F00284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416EC69"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5E785B33"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4A4F925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9ACD848"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26F23E77"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36531BD2"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5482640A" w14:textId="77777777" w:rsidTr="00ED0681">
        <w:tc>
          <w:tcPr>
            <w:tcW w:w="800" w:type="dxa"/>
            <w:shd w:val="solid" w:color="FFFFFF" w:fill="auto"/>
          </w:tcPr>
          <w:p w14:paraId="33141CDB"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25A3C09F"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16215D0B"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18FB3B3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791AE2F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178172CD"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C1DD2F3"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F32A21E"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74D19C8" w14:textId="77777777" w:rsidTr="00ED0681">
        <w:tc>
          <w:tcPr>
            <w:tcW w:w="800" w:type="dxa"/>
            <w:shd w:val="solid" w:color="FFFFFF" w:fill="auto"/>
          </w:tcPr>
          <w:p w14:paraId="2944B950"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C85F832"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4A8F709A"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7BDFA6FF"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E1689C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1B0B551"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0328C157"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4D8DE31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79917EEE" w14:textId="77777777" w:rsidTr="00ED0681">
        <w:tc>
          <w:tcPr>
            <w:tcW w:w="800" w:type="dxa"/>
            <w:shd w:val="solid" w:color="FFFFFF" w:fill="auto"/>
          </w:tcPr>
          <w:p w14:paraId="43E302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6D9F6A3"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22D7BD8F"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498FD19E"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2D697CDB"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2E7AAF6"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C966B32"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419B301C"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EB67DAE" w14:textId="77777777" w:rsidTr="00ED0681">
        <w:tc>
          <w:tcPr>
            <w:tcW w:w="800" w:type="dxa"/>
            <w:shd w:val="solid" w:color="FFFFFF" w:fill="auto"/>
          </w:tcPr>
          <w:p w14:paraId="5DBF6BB7"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394440B"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3A031770"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23A6FB6E"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58087956"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823B1EE"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6C6DE18F"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4E730C95"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0C9CA399" w14:textId="77777777" w:rsidTr="00ED0681">
        <w:tc>
          <w:tcPr>
            <w:tcW w:w="800" w:type="dxa"/>
            <w:shd w:val="solid" w:color="FFFFFF" w:fill="auto"/>
          </w:tcPr>
          <w:p w14:paraId="2A0055FA"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69EF2286"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160C4C31"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70D3C1A6"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06B8F2F2"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04CE84A"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2177FF1B"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3826656"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4A9887B2" w14:textId="77777777" w:rsidTr="00ED0681">
        <w:tc>
          <w:tcPr>
            <w:tcW w:w="800" w:type="dxa"/>
            <w:shd w:val="solid" w:color="FFFFFF" w:fill="auto"/>
          </w:tcPr>
          <w:p w14:paraId="703CDA74"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699584F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281B804E"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4215F22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5EF67B88"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0EDFC4E"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4F50564"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6DCAAFD"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0BDAD1AE" w14:textId="77777777" w:rsidTr="00ED0681">
        <w:tc>
          <w:tcPr>
            <w:tcW w:w="800" w:type="dxa"/>
            <w:shd w:val="solid" w:color="FFFFFF" w:fill="auto"/>
          </w:tcPr>
          <w:p w14:paraId="589AA50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3FBB11C8"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06A5FDA0"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28FFA00B"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71AB9352"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E3F9C03"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950F63B"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20318CA"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656D285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4AAC0F2"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901B9"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83C8B6"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B7B1ED"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31B9B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ADD16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66FC5"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3ACA3C"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3297BF7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B0F1C3"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7981C"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D354F2"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E9B89"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51A585"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847B57D"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A2B8B"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3530A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3FC8B80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985747"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8F09F"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413D59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F5B37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F272C9"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B2A5659"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F5930"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4D83DE"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13152E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24909B0"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54E"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0C15F0"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B25F4B"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FEA88D"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894D6B4"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D9B0C"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C31E52A"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788FDDA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453450"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4D234"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C3104D5"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9347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291285"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B8490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D5E9FC"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7E1F9E"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5E8EBF8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236ED57"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BF9BF"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E8F7B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750852"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CF287"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80FC7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2F9EA"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1A49D1"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42B5B7F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5566766"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98739"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558760"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7367B"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31E6E6"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273D3B5"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8B8A"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12EFD3C"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77E6851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5E8DE3"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62889"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FDFF4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3691F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8AAEC3"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5F3640"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0ECB2"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8755263"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664FD0D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8DB1FA"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1BB2F"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BA6BB1D"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65147E"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CFC7CA"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307C0E"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3FFAD"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445A79"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552A059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F0C8055"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412BF"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A70095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244F2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FCD272"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24C5D"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8434F"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AF806"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48E11A2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24BA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43732"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6640D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37E5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A25C1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B4D18D"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 xml:space="preserve">Corrections for SRS power scaling in </w:t>
            </w:r>
            <w:proofErr w:type="spellStart"/>
            <w:r w:rsidRPr="00E9040D">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7E23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80E550A"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682B495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EB61D5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18401"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81E0BA"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96E22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702222"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4DA2BF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5BD16"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C3AF5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5D81489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FAA7908"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2189A"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7A6869D"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7177D"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9D0A2E"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9C2C2D"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78D4B"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D45302"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396C1A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3CBCDE2"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633EF"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235A0E"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272D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DC029"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601B4FE"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954C9"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18654B3"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6B11362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514C37"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59F36"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9D487"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FB1DD4"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B41F3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1F3D1A"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7F56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40E138F"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77A223B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568062"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7F4C3"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C5A96B"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139C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123AD7"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B68491B"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 xml:space="preserve">Correction on parallel reception of PDSCH and </w:t>
            </w:r>
            <w:proofErr w:type="spellStart"/>
            <w:r w:rsidRPr="00E0764C">
              <w:rPr>
                <w:rFonts w:ascii="Arial" w:hAnsi="Arial" w:cs="Arial"/>
                <w:sz w:val="16"/>
                <w:szCs w:val="16"/>
              </w:rPr>
              <w:t>Msg</w:t>
            </w:r>
            <w:proofErr w:type="spellEnd"/>
            <w:r w:rsidRPr="00E0764C">
              <w:rPr>
                <w:rFonts w:ascii="Arial" w:hAnsi="Arial" w:cs="Arial"/>
                <w:sz w:val="16"/>
                <w:szCs w:val="16"/>
              </w:rPr>
              <w:t xml:space="preserv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98C70"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11D99CD"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38FC09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240FFF2"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7A016"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3B5362B"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EC091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252EF7"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878662"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B3079"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BBF67C0"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21C45F2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0F75F3"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CCBA3"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8CF653"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273EB"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B5C6D4"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997F4C"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B536A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FDF59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3D6EFE6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58424B5"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0E1B0"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05EDDA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B0D49"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E9A8C0"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1FB91B7"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1C34A"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7DD55B"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57C70D0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6231A2C"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FF8E0"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EBA2FC"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D86FE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6F9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4A038A"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69442"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27AA0"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0640CEF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A4B1179"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9F937"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70A9DE7"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58888D"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7B56B3"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B9E3D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5E479"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BFAF975"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157058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502B1F"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34537"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9D319AF"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D2C16"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E115D8"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0FCEBF"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B2F9B"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DE2C52"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5AC1AB3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27CE22A"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4D55"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8C9B2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2A23BC"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A985B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7A9916"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FDBA7"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AA5669"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4AB3D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D28292"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80536"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CD138"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931AB3"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1832"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D127D4"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1DEFB"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443D5"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078EAFC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73E7E5"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40F83"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823EDD5"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7C4AB"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0A81F"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6E5221"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17D8E"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4A6196"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241F09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7F94720"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A3919"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DD1679"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B4081B"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A7EB8B"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041786"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75C54"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E6DC4AE"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0F832F3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C009DF"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7A14E"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03F964"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8332D0"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414C52"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19E22C"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6798B"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718EE2"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4738D7F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6B75D3F"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114ED"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0C962B"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9FA2A"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EF18D"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9F59553"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 xml:space="preserve">CR on resolving ambiguous UE capability </w:t>
            </w:r>
            <w:proofErr w:type="spellStart"/>
            <w:r w:rsidRPr="00077B48">
              <w:rPr>
                <w:rFonts w:ascii="Arial" w:hAnsi="Arial" w:cs="Arial"/>
                <w:sz w:val="16"/>
                <w:szCs w:val="16"/>
              </w:rPr>
              <w:t>signaling</w:t>
            </w:r>
            <w:proofErr w:type="spellEnd"/>
            <w:r w:rsidRPr="00077B48">
              <w:rPr>
                <w:rFonts w:ascii="Arial" w:hAnsi="Arial" w:cs="Arial"/>
                <w:sz w:val="16"/>
                <w:szCs w:val="16"/>
              </w:rPr>
              <w:t xml:space="preserve"> for </w:t>
            </w:r>
            <w:proofErr w:type="spellStart"/>
            <w:r w:rsidRPr="00077B48">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E6897"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AF6816"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66F38A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AC17BD0"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7C20A"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9BCD8D"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2984D9"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A3E97"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9A004D1"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5973A"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E7429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7F8466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0AC364"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69185"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396C03"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1A0F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B99A9E"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6D8CA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B96955"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0AE874"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4957DBD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555B912"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9AF66"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CBA96F3"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3DB947"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999D5"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8F4D5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7E42"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7695A5"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6E337E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A98CAF3"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EA6F0"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1473D25"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01AD3B"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5F5C6B"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69403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2A6C0"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53E2E0"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0C90FB0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766D11"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30AB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FE79F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9941F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D5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D96D2D3"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2BD8B"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CE75F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19A1D86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0FACAC1"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1231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EBB5B7"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A72C8F"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65462F"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64269EA"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E624F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4256509"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D80501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0F86C04"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4CBEB"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1FB09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C66FDD"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BE5769"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2C4717"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FFF38"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6DED438"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107D211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8E7EB0"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F2670"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392844F"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9AA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3BA4E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3105A8"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CR on </w:t>
            </w:r>
            <w:proofErr w:type="spellStart"/>
            <w:r w:rsidRPr="00B645EB">
              <w:rPr>
                <w:rFonts w:ascii="Arial" w:hAnsi="Arial" w:cs="Arial"/>
                <w:sz w:val="16"/>
                <w:szCs w:val="16"/>
              </w:rPr>
              <w:t>SCell</w:t>
            </w:r>
            <w:proofErr w:type="spellEnd"/>
            <w:r w:rsidRPr="00B645EB">
              <w:rPr>
                <w:rFonts w:ascii="Arial" w:hAnsi="Arial" w:cs="Arial"/>
                <w:sz w:val="16"/>
                <w:szCs w:val="16"/>
              </w:rPr>
              <w:t xml:space="preserve">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E788"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691CA8"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253389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B6C2556"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118E0"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C8431E6"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B2D62"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8C080"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DB54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1642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8DB03F5"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63D27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3A4601"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C679B"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3F9DF1"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B1154"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470D9"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09A0A8E"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3A0C5"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8B8A15"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64F3185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333DF03"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F6896"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BE495"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D1AC6"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8CE1C"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67DA25"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288C57"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9CC9B6"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29D1A87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FAB267"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F49C"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BA6BA53"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46B7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032F8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F439A39"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0556D"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959EC79"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126775F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B37994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0AC76"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7E4F90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31F99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41590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01DB81"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EBBE7"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8B77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372F53C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AF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93D94"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EC1F4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979D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4498D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A7E7CA"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0400"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CA691C"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28CAAEE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DADD5D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10C5F"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A7450A2"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463291"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0EB033"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8A9854"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29579"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2D1D5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32A649B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A3AA49"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85D01"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0A4C8D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B9593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A0518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653508"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0778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E761F8"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37D3650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066335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D60BB"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04DFF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1E8F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242A52"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7861A9"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to PDSCH mapping for </w:t>
            </w:r>
            <w:proofErr w:type="spellStart"/>
            <w:r w:rsidRPr="00B45C5C">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74A0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EF491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7C382BB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3D67795"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66D04"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80FCC9"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6E65AF"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3FF365"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9373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 xml:space="preserve">Correction on parameter </w:t>
            </w:r>
            <w:proofErr w:type="spellStart"/>
            <w:r w:rsidRPr="00BA7C73">
              <w:rPr>
                <w:rFonts w:ascii="Arial" w:hAnsi="Arial" w:cs="Arial"/>
                <w:sz w:val="16"/>
                <w:szCs w:val="16"/>
              </w:rPr>
              <w:t>ue</w:t>
            </w:r>
            <w:proofErr w:type="spellEnd"/>
            <w:r w:rsidRPr="00BA7C73">
              <w:rPr>
                <w:rFonts w:ascii="Arial" w:hAnsi="Arial" w:cs="Arial"/>
                <w:sz w:val="16"/>
                <w:szCs w:val="16"/>
              </w:rPr>
              <w:t>-Category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91F4B"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B224BC"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3605716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1F31B13"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275E7"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51FC2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425654"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6B45A"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871A062"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2B894"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10FCBAC"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165FF6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9DB85A9"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35BB1"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017117"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5C4662"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05254C"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74ACA6"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0468E"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6F7EC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714A296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92CEBA"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1A3B6"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C27DEB"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658381"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72AB41"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20A9B7"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1BA7C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1208B"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0D28F51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22EAAC"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1A060"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C25F2F"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CA85E3"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7F19F2"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61359DD"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 xml:space="preserve">Introduction of </w:t>
            </w:r>
            <w:proofErr w:type="spellStart"/>
            <w:r w:rsidRPr="000A3FF6">
              <w:rPr>
                <w:rFonts w:ascii="Arial" w:hAnsi="Arial" w:cs="Arial"/>
                <w:sz w:val="16"/>
                <w:szCs w:val="16"/>
              </w:rPr>
              <w:t>Rel</w:t>
            </w:r>
            <w:proofErr w:type="spellEnd"/>
            <w:r w:rsidRPr="000A3FF6">
              <w:rPr>
                <w:rFonts w:ascii="Arial" w:hAnsi="Arial" w:cs="Arial"/>
                <w:sz w:val="16"/>
                <w:szCs w:val="16"/>
              </w:rPr>
              <w:t xml:space="preserve">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B645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5F5AE35"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3B8711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4FDC14"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AF236"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7EAE0B4"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BB2020"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CC3116"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D83DB15"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8700D"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6F57C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409E5BE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B6919F"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6DB"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F9DE1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C9B341"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EEA67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752BFA"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4DC4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22799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475EAF9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37CD6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F1219"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F63FB2"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657D2"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3EA0E"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E8701F7"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3234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4CCCEF"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BB6434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82E144"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8A407"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4896E79"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5FC7D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823935"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95F46"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8E30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9AAB9C"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372E987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A3F0EAB"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B235"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1B46F1"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D3B0F"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4F6812"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58482B"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D553F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F03FDD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3B387C2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19B17BF"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AB50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30BC8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BDEDE6"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C5C62"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F50EE8C"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C4D9F"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49AA1A9"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4EF4357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FFC102"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9C1F39"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66C21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30155D"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B06F1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A3C609"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135F1"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AF1CE3"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7574F4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9B3D998"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F5B02"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9433DD0"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6FF1E"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628B1"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3A405CF"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FCB8A"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FB031D8"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5EA6632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2D87636"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CD5B"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24210CC"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8B3BCC"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81EB36"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2931E3"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B9EF1"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4BD5659"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4879D64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036D2AB"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CBB7E"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F1B4A7"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AC4962"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87D87E"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38933D6"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67F53"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59F39D2"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3CBD095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51E2E7B"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9E040"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4CE09A"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13669"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1120B"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3DF6CD"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2094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E9A33AB"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4ED629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1CA08E"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83FC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2C3871D"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234ADC"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FBC658"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F4F171"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F3CDD"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52EC8B1"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6B3851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8FF6555"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F2C9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BE9E55"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CCF7ED"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4FF8CB"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808585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 xml:space="preserve">Corrections for TDD </w:t>
            </w:r>
            <w:proofErr w:type="spellStart"/>
            <w:r w:rsidRPr="001C1159">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31DE37"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B26D14E"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2A342EE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A952C54"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2757E"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F260F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E45FB"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4FAA1E"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63E0529"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8BB95"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20F3C2"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7125DD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EF7E3B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83CEB"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760838"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262822"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E6763"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30FBEE"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D7CA"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8C43D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66F2A7D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6A64AA1"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8A00AC"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487578"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CF2BCD"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01B95"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BF013C"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F6064"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641D76F"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401CD54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61EFB18"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37C77"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1ADCA3"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8F3958"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7E6E5"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1B7D4"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63BA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BDB1E0F"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08DDD51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D2DF41C"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350"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2464B"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7F8A1C"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E20600"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F0CFFD2"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F029E"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D42D63"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115388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14531BE"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2410"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7E2BB6"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FE446"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C50E59"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C439A8"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 xml:space="preserve">Introduction of Dual Connectivity, Small Cell Enhancements, NAICS, </w:t>
            </w:r>
            <w:proofErr w:type="spellStart"/>
            <w:r w:rsidRPr="000D5E5C">
              <w:rPr>
                <w:rFonts w:ascii="Arial" w:hAnsi="Arial" w:cs="Arial"/>
                <w:sz w:val="16"/>
                <w:szCs w:val="16"/>
              </w:rPr>
              <w:t>eIMTA</w:t>
            </w:r>
            <w:proofErr w:type="spellEnd"/>
            <w:r w:rsidRPr="000D5E5C">
              <w:rPr>
                <w:rFonts w:ascii="Arial" w:hAnsi="Arial" w:cs="Arial"/>
                <w:sz w:val="16"/>
                <w:szCs w:val="16"/>
              </w:rPr>
              <w:t>,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4CD42"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A30DC2"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00CAA23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A737E3"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7E691"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5201F"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DDF7C3"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6DE03"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83001B1"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 xml:space="preserve">Clarification of periodic CSI feedback for </w:t>
            </w:r>
            <w:proofErr w:type="spellStart"/>
            <w:r w:rsidRPr="007618DB">
              <w:rPr>
                <w:rFonts w:ascii="Arial" w:hAnsi="Arial" w:cs="Arial"/>
                <w:sz w:val="16"/>
                <w:szCs w:val="16"/>
              </w:rPr>
              <w:t>subband</w:t>
            </w:r>
            <w:proofErr w:type="spellEnd"/>
            <w:r w:rsidRPr="007618DB">
              <w:rPr>
                <w:rFonts w:ascii="Arial" w:hAnsi="Arial" w:cs="Arial"/>
                <w:sz w:val="16"/>
                <w:szCs w:val="16"/>
              </w:rPr>
              <w:t xml:space="preserve">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DACA8"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B957C35"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66DDBF5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8BD20B1"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C1FEA"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810B88"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42ABC"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084F53"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DD82BF8"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 xml:space="preserve">Correction of the parameter </w:t>
            </w:r>
            <w:proofErr w:type="spellStart"/>
            <w:r w:rsidRPr="005A4152">
              <w:rPr>
                <w:rFonts w:ascii="Arial" w:hAnsi="Arial" w:cs="Arial"/>
                <w:sz w:val="16"/>
                <w:szCs w:val="16"/>
              </w:rPr>
              <w:t>CSIProcessIndex</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BBD01"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82ECF90"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6BF510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40292B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3916E"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AF1B1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AE9A3F"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01D68"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954F34D"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6A69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32C67A"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1F9A29A6"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64F"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055D9"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FA34CF"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8ADE8"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C48CC6"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596C8F"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 xml:space="preserve">Correction to PUCCH procedures in case of FDD </w:t>
            </w:r>
            <w:proofErr w:type="spellStart"/>
            <w:r w:rsidRPr="00B60377">
              <w:rPr>
                <w:rFonts w:ascii="Arial" w:hAnsi="Arial" w:cs="Arial"/>
                <w:sz w:val="16"/>
                <w:szCs w:val="16"/>
              </w:rPr>
              <w:t>Pcell</w:t>
            </w:r>
            <w:proofErr w:type="spellEnd"/>
            <w:r w:rsidRPr="00B60377">
              <w:rPr>
                <w:rFonts w:ascii="Arial" w:hAnsi="Arial" w:cs="Arial"/>
                <w:sz w:val="16"/>
                <w:szCs w:val="16"/>
              </w:rPr>
              <w:t xml:space="preserve"> and TDD </w:t>
            </w:r>
            <w:proofErr w:type="spellStart"/>
            <w:r w:rsidRPr="00B60377">
              <w:rPr>
                <w:rFonts w:ascii="Arial" w:hAnsi="Arial" w:cs="Arial"/>
                <w:sz w:val="16"/>
                <w:szCs w:val="16"/>
              </w:rPr>
              <w:t>Scell</w:t>
            </w:r>
            <w:proofErr w:type="spellEnd"/>
            <w:r w:rsidRPr="00B60377">
              <w:rPr>
                <w:rFonts w:ascii="Arial" w:hAnsi="Arial" w:cs="Arial"/>
                <w:sz w:val="16"/>
                <w:szCs w:val="16"/>
              </w:rPr>
              <w:t xml:space="preserve">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6819E"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C751CE"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6A9E2786"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783C88AA"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3C6E9"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A02BAE0"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8023D"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0A8FFD"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142AEBB"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62343"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5F3876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7140CB3A"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505F26DB"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27DF7"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8767D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7675E"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3546E9"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E103D"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1EBD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4F0B447"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6E336312"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5DC15C31"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A1D6"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F6701"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BF9085"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17FB3C"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0DFA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1627B"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F6C061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3F838EC2"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446C8FF7"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BDC43"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9DAE88"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3DA07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413E29"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FA7153"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A7378"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D8C6EC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32F8907"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35086BB0"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1628"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16C07D"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371F2"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97388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160E7FD"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0B74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747EC0"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F6E6447"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A8C65B"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E71B8"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ED5F75"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3ED83"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B848C"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2C8AD0C"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39C6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B4A6C3"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083EE7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909BEAD"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E"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9618BA"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3FA077"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BC9AD"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274C0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AA3E2"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3DC86E"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2601D9D7"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704B794B"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2616"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B6ECF0"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C8FF2"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B322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160941C"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EACA5"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0D211CE"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6791D667"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300EC3F4"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03FFB"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235FF0"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247FA3"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415706"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B44D9C"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217A3"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21AA5F"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46719349"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60DB09BA"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11C61"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7AA017"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C4694"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0C8CC2"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80D07B"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AEF00"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3FB78E"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4B3B4B90"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230D"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60CB"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338FD"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7E3BAC"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3EF6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4C42BEB"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 xml:space="preserve">Correction on UE procedure of determining subframe pool for PSCCH and PSSCH in </w:t>
            </w:r>
            <w:proofErr w:type="spellStart"/>
            <w:r w:rsidRPr="005351C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5A6A0"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6600D9"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50C5016E"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3CCEBF23"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763C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0C9140"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D4607"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E4451A"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3B9FA7"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 xml:space="preserve">Correction on UE procedure of transmitting PSCCH in </w:t>
            </w:r>
            <w:proofErr w:type="spellStart"/>
            <w:r w:rsidRPr="00CF1DF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C61F"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858826"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45C53BCB"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30D4BAD2"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FC64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378B22"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E1674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44C78B"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A7FFC8"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5ECA"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99D61F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7093190C"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3A93B184"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DD577"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C31F21"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8E1A3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90990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4B94B5"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4C491"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4595DE"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307079C0"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5634D26D"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97D2F"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448E5"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2D4458"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A3C4EE"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C69396"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B304"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986BE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3A65F28A"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65FB85C0"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71021"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42CC15"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C127A"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7DABCA"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341336"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 xml:space="preserve">Corrections on </w:t>
            </w:r>
            <w:proofErr w:type="spellStart"/>
            <w:r w:rsidRPr="000B6C8B">
              <w:rPr>
                <w:rFonts w:ascii="Arial" w:hAnsi="Arial" w:cs="Arial"/>
                <w:sz w:val="16"/>
                <w:szCs w:val="16"/>
              </w:rPr>
              <w:t>eIMTA</w:t>
            </w:r>
            <w:proofErr w:type="spellEnd"/>
            <w:r w:rsidRPr="000B6C8B">
              <w:rPr>
                <w:rFonts w:ascii="Arial" w:hAnsi="Arial" w:cs="Arial"/>
                <w:sz w:val="16"/>
                <w:szCs w:val="16"/>
              </w:rPr>
              <w:t xml:space="preserve">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EC9D"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D6F1ADA"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11D5F3A2"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74166DB3"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B5681"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B24AAF"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E801C8"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98FFD6"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9BBF0F"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D8846"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C61DFDD"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313913C3"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57F0593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BFBEF"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1CCEF4"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3C12E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ECEFD"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477EED"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1AB9"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56EFC4"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74DABD1B"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75B7E658"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CBB4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7854B4"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5637AE"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31A8D"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F3E754D"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70255"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915E48"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789565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0695A38E"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0440C"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2F4272"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4F133"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E694"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1B8651"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 xml:space="preserve">Correction of </w:t>
            </w:r>
            <w:proofErr w:type="spellStart"/>
            <w:r w:rsidRPr="00686653">
              <w:rPr>
                <w:rFonts w:ascii="Arial" w:hAnsi="Arial" w:cs="Arial"/>
                <w:sz w:val="16"/>
                <w:szCs w:val="16"/>
              </w:rPr>
              <w:t>ProSe</w:t>
            </w:r>
            <w:proofErr w:type="spellEnd"/>
            <w:r w:rsidRPr="00686653">
              <w:rPr>
                <w:rFonts w:ascii="Arial" w:hAnsi="Arial" w:cs="Arial"/>
                <w:sz w:val="16"/>
                <w:szCs w:val="16"/>
              </w:rPr>
              <w:t xml:space="preserv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CC75C"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7910E1"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0FB50AA2"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C20FD7"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627A"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E5CC514"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01532E"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E0C70F"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B413888"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228815"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CB5CD4"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279917F7"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2F65A59F"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F8426"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D9945"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7DC263"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970D07"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DBC72C"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 xml:space="preserve">Clarification of PUCCH resource allocation related to EPDCCH </w:t>
            </w:r>
            <w:proofErr w:type="spellStart"/>
            <w:r w:rsidRPr="003643CB">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9FC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2216E8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507657BF"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3739350C"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4F0CA"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8650A5"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0ACE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86B18E"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D564391"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 xml:space="preserve">Clarification on the parameter notations for </w:t>
            </w:r>
            <w:proofErr w:type="spellStart"/>
            <w:r w:rsidRPr="008B7E6C">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AE73F"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D361FFE"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4F950AD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711199E"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0BD6F"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0088B"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947F56"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5BA9F"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3517F8"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54408"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6FD6ED"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2857C65D"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23CE3559"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15D3E"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8C2D90F"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0DDD82"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77B85"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D4A9F78"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485B3"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1A0C53"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1CCC3F14"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4A619B14"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71813"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2B3412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D77479"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9C10B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B3AE0C7"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 xml:space="preserve">Clarification of PHICH resource </w:t>
            </w:r>
            <w:proofErr w:type="spellStart"/>
            <w:r w:rsidRPr="00DF38D3">
              <w:rPr>
                <w:rFonts w:ascii="Arial" w:hAnsi="Arial" w:cs="Arial"/>
                <w:sz w:val="16"/>
                <w:szCs w:val="16"/>
              </w:rPr>
              <w:t>assignement</w:t>
            </w:r>
            <w:proofErr w:type="spellEnd"/>
            <w:r w:rsidRPr="00DF38D3">
              <w:rPr>
                <w:rFonts w:ascii="Arial" w:hAnsi="Arial" w:cs="Arial"/>
                <w:sz w:val="16"/>
                <w:szCs w:val="16"/>
              </w:rPr>
              <w:t xml:space="preserve">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DFC07"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4A41D4"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40F5EF0D"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629CACAB"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9041F"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3FF799"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A765B"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6B6FBA"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5AA1746"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BB710"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BACA76"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2272484"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35E0ABED"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073A6"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D164E5"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88AD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94532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468CE1"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76DE"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B80867"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51E0C915"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12B0D8A3"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A249"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257F6B"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60EDB"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C4990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D2EDD7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 xml:space="preserve">Introduction of </w:t>
            </w:r>
            <w:proofErr w:type="spellStart"/>
            <w:r w:rsidRPr="00E863C8">
              <w:rPr>
                <w:rFonts w:ascii="Arial" w:hAnsi="Arial" w:cs="Arial"/>
                <w:sz w:val="16"/>
                <w:szCs w:val="16"/>
              </w:rPr>
              <w:t>Rel</w:t>
            </w:r>
            <w:proofErr w:type="spellEnd"/>
            <w:r w:rsidRPr="00E863C8">
              <w:rPr>
                <w:rFonts w:ascii="Arial" w:hAnsi="Arial" w:cs="Arial"/>
                <w:sz w:val="16"/>
                <w:szCs w:val="16"/>
              </w:rPr>
              <w:t xml:space="preserve">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1C0E4"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81D54E"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727491E"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378F09DD"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A37F5"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C16F39"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4A08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1FCF3B"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5E095D"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A033C"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B7AF575"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779C883F"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192CE5E8"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CBF3C"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C1455A"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8E5E64"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C81438"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BC85C8"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w:t>
            </w:r>
            <w:proofErr w:type="spellStart"/>
            <w:r w:rsidRPr="006332DA">
              <w:rPr>
                <w:rFonts w:ascii="Arial" w:hAnsi="Arial" w:cs="Arial"/>
                <w:sz w:val="16"/>
                <w:szCs w:val="16"/>
              </w:rPr>
              <w:t>eNB</w:t>
            </w:r>
            <w:proofErr w:type="spellEnd"/>
            <w:r w:rsidRPr="006332DA">
              <w:rPr>
                <w:rFonts w:ascii="Arial" w:hAnsi="Arial" w:cs="Arial"/>
                <w:sz w:val="16"/>
                <w:szCs w:val="16"/>
              </w:rPr>
              <w:t xml:space="preserve">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5108A"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C385187"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05EE411B"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4B23E1C8"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98A1A"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53D61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4A3276"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EB27B"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91FBCF"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64051"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C8E30AD"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07C3B7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0445DA3"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8EBDC"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C0D5939"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24B4C1"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3709C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8801ECB"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A2E6F"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B442640"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85D141C"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79032D3B"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B362F"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F8A6565"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608FA3"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731FAD"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932A47"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DE5B"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640693"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05D966CB"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14:paraId="126154FE" w14:textId="77777777" w:rsidTr="00AF61F9">
        <w:trPr>
          <w:cantSplit/>
          <w:jc w:val="center"/>
        </w:trPr>
        <w:tc>
          <w:tcPr>
            <w:tcW w:w="9498" w:type="dxa"/>
            <w:gridSpan w:val="8"/>
            <w:tcBorders>
              <w:bottom w:val="nil"/>
            </w:tcBorders>
            <w:shd w:val="solid" w:color="FFFFFF" w:fill="auto"/>
          </w:tcPr>
          <w:p w14:paraId="00492D73"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225CE17C" w14:textId="77777777" w:rsidTr="00AF61F9">
        <w:trPr>
          <w:jc w:val="center"/>
        </w:trPr>
        <w:tc>
          <w:tcPr>
            <w:tcW w:w="800" w:type="dxa"/>
            <w:shd w:val="pct10" w:color="auto" w:fill="FFFFFF"/>
          </w:tcPr>
          <w:p w14:paraId="3B06614D" w14:textId="77777777" w:rsidR="00014242" w:rsidRPr="00235394" w:rsidRDefault="00014242" w:rsidP="00810846">
            <w:pPr>
              <w:pStyle w:val="TAL"/>
              <w:jc w:val="center"/>
              <w:rPr>
                <w:b/>
                <w:sz w:val="16"/>
              </w:rPr>
            </w:pPr>
            <w:r w:rsidRPr="00235394">
              <w:rPr>
                <w:b/>
                <w:sz w:val="16"/>
              </w:rPr>
              <w:t>Date</w:t>
            </w:r>
          </w:p>
        </w:tc>
        <w:tc>
          <w:tcPr>
            <w:tcW w:w="800" w:type="dxa"/>
            <w:shd w:val="pct10" w:color="auto" w:fill="FFFFFF"/>
          </w:tcPr>
          <w:p w14:paraId="7ECFA4B0" w14:textId="77777777" w:rsidR="00014242" w:rsidRPr="00235394" w:rsidRDefault="00014242" w:rsidP="00810846">
            <w:pPr>
              <w:pStyle w:val="TAL"/>
              <w:jc w:val="center"/>
              <w:rPr>
                <w:b/>
                <w:sz w:val="16"/>
              </w:rPr>
            </w:pPr>
            <w:r>
              <w:rPr>
                <w:b/>
                <w:sz w:val="16"/>
              </w:rPr>
              <w:t>Meeting</w:t>
            </w:r>
          </w:p>
        </w:tc>
        <w:tc>
          <w:tcPr>
            <w:tcW w:w="1094" w:type="dxa"/>
            <w:shd w:val="pct10" w:color="auto" w:fill="FFFFFF"/>
          </w:tcPr>
          <w:p w14:paraId="7EEDDE8F" w14:textId="77777777" w:rsidR="00014242" w:rsidRPr="00235394" w:rsidRDefault="00014242" w:rsidP="00810846">
            <w:pPr>
              <w:pStyle w:val="TAL"/>
              <w:jc w:val="center"/>
              <w:rPr>
                <w:b/>
                <w:sz w:val="16"/>
              </w:rPr>
            </w:pPr>
            <w:proofErr w:type="spellStart"/>
            <w:r w:rsidRPr="00235394">
              <w:rPr>
                <w:b/>
                <w:sz w:val="16"/>
              </w:rPr>
              <w:t>TDoc</w:t>
            </w:r>
            <w:proofErr w:type="spellEnd"/>
          </w:p>
        </w:tc>
        <w:tc>
          <w:tcPr>
            <w:tcW w:w="567" w:type="dxa"/>
            <w:shd w:val="pct10" w:color="auto" w:fill="FFFFFF"/>
          </w:tcPr>
          <w:p w14:paraId="06800013" w14:textId="77777777" w:rsidR="00014242" w:rsidRPr="00235394" w:rsidRDefault="00014242" w:rsidP="00810846">
            <w:pPr>
              <w:pStyle w:val="TAL"/>
              <w:jc w:val="center"/>
              <w:rPr>
                <w:b/>
                <w:sz w:val="16"/>
              </w:rPr>
            </w:pPr>
            <w:r w:rsidRPr="00235394">
              <w:rPr>
                <w:b/>
                <w:sz w:val="16"/>
              </w:rPr>
              <w:t>CR</w:t>
            </w:r>
          </w:p>
        </w:tc>
        <w:tc>
          <w:tcPr>
            <w:tcW w:w="283" w:type="dxa"/>
            <w:shd w:val="pct10" w:color="auto" w:fill="FFFFFF"/>
          </w:tcPr>
          <w:p w14:paraId="778F9092"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59AA2FAB" w14:textId="77777777" w:rsidR="00014242" w:rsidRPr="00235394" w:rsidRDefault="00014242" w:rsidP="00810846">
            <w:pPr>
              <w:pStyle w:val="TAL"/>
              <w:jc w:val="center"/>
              <w:rPr>
                <w:b/>
                <w:sz w:val="16"/>
              </w:rPr>
            </w:pPr>
            <w:r>
              <w:rPr>
                <w:b/>
                <w:sz w:val="16"/>
              </w:rPr>
              <w:t>Cat</w:t>
            </w:r>
          </w:p>
        </w:tc>
        <w:tc>
          <w:tcPr>
            <w:tcW w:w="4820" w:type="dxa"/>
            <w:shd w:val="pct10" w:color="auto" w:fill="FFFFFF"/>
          </w:tcPr>
          <w:p w14:paraId="70F38C0F"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4A510C97"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21B5DE0D" w14:textId="77777777" w:rsidTr="00AF61F9">
        <w:trPr>
          <w:jc w:val="center"/>
        </w:trPr>
        <w:tc>
          <w:tcPr>
            <w:tcW w:w="800" w:type="dxa"/>
            <w:shd w:val="solid" w:color="FFFFFF" w:fill="auto"/>
            <w:vAlign w:val="center"/>
          </w:tcPr>
          <w:p w14:paraId="604329B6"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BA418E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15B9A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223A592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14:paraId="337B125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37AB5E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9FFCEF"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45B73D4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A8F003" w14:textId="77777777" w:rsidTr="00AF61F9">
        <w:trPr>
          <w:jc w:val="center"/>
        </w:trPr>
        <w:tc>
          <w:tcPr>
            <w:tcW w:w="800" w:type="dxa"/>
            <w:shd w:val="solid" w:color="FFFFFF" w:fill="auto"/>
            <w:vAlign w:val="center"/>
          </w:tcPr>
          <w:p w14:paraId="591460B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DCFAEC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3705DF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28D1683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14:paraId="04986C5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667FFA7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B8E3C0"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0E0616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0947CB" w14:textId="77777777" w:rsidTr="00AF61F9">
        <w:trPr>
          <w:jc w:val="center"/>
        </w:trPr>
        <w:tc>
          <w:tcPr>
            <w:tcW w:w="800" w:type="dxa"/>
            <w:shd w:val="solid" w:color="FFFFFF" w:fill="auto"/>
            <w:vAlign w:val="center"/>
          </w:tcPr>
          <w:p w14:paraId="5E0C6BF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D97E55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746DE7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24D0CE6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14:paraId="798BED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827547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7E0F894"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3CAD364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58F95B3" w14:textId="77777777" w:rsidTr="00AF61F9">
        <w:trPr>
          <w:jc w:val="center"/>
        </w:trPr>
        <w:tc>
          <w:tcPr>
            <w:tcW w:w="800" w:type="dxa"/>
            <w:shd w:val="solid" w:color="FFFFFF" w:fill="auto"/>
            <w:vAlign w:val="center"/>
          </w:tcPr>
          <w:p w14:paraId="6B14217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E53DF1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2A1621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43E1C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14:paraId="4DC8C70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2A87DFC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9A0FB1C"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6FCE39E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A83C333" w14:textId="77777777" w:rsidTr="00AF61F9">
        <w:trPr>
          <w:jc w:val="center"/>
        </w:trPr>
        <w:tc>
          <w:tcPr>
            <w:tcW w:w="800" w:type="dxa"/>
            <w:shd w:val="solid" w:color="FFFFFF" w:fill="auto"/>
            <w:vAlign w:val="center"/>
          </w:tcPr>
          <w:p w14:paraId="006EE4F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951E77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62A7C8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6F73A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14:paraId="05999CC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71215BF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7D2A186"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568B568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CB3298A" w14:textId="77777777" w:rsidTr="00AF61F9">
        <w:trPr>
          <w:jc w:val="center"/>
        </w:trPr>
        <w:tc>
          <w:tcPr>
            <w:tcW w:w="800" w:type="dxa"/>
            <w:shd w:val="solid" w:color="FFFFFF" w:fill="auto"/>
            <w:vAlign w:val="center"/>
          </w:tcPr>
          <w:p w14:paraId="6BE457E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20D846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B9E09F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8F0F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14:paraId="20336CF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FE8E7D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51343A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5F18279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7B6871C" w14:textId="77777777" w:rsidTr="00AF61F9">
        <w:trPr>
          <w:jc w:val="center"/>
        </w:trPr>
        <w:tc>
          <w:tcPr>
            <w:tcW w:w="800" w:type="dxa"/>
            <w:shd w:val="solid" w:color="FFFFFF" w:fill="auto"/>
            <w:vAlign w:val="center"/>
          </w:tcPr>
          <w:p w14:paraId="404D65A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440AAC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FE5681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4ED730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14:paraId="3072E2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272607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8EB2785"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057E9F1"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9ADFAA4" w14:textId="77777777" w:rsidTr="00AF61F9">
        <w:trPr>
          <w:jc w:val="center"/>
        </w:trPr>
        <w:tc>
          <w:tcPr>
            <w:tcW w:w="800" w:type="dxa"/>
            <w:shd w:val="solid" w:color="FFFFFF" w:fill="auto"/>
            <w:vAlign w:val="center"/>
          </w:tcPr>
          <w:p w14:paraId="706A1EB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229B27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4AF70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96A2B6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14:paraId="59105E0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3F4B25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D6ADED1"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7F2D3A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8BC1161" w14:textId="77777777" w:rsidTr="00AF61F9">
        <w:trPr>
          <w:jc w:val="center"/>
        </w:trPr>
        <w:tc>
          <w:tcPr>
            <w:tcW w:w="800" w:type="dxa"/>
            <w:shd w:val="solid" w:color="FFFFFF" w:fill="auto"/>
            <w:vAlign w:val="center"/>
          </w:tcPr>
          <w:p w14:paraId="32754B0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8CC497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02C73F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468A01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14:paraId="2CD3884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A1EC19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8F481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71E194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EEDED12" w14:textId="77777777" w:rsidTr="00AF61F9">
        <w:trPr>
          <w:jc w:val="center"/>
        </w:trPr>
        <w:tc>
          <w:tcPr>
            <w:tcW w:w="800" w:type="dxa"/>
            <w:shd w:val="solid" w:color="FFFFFF" w:fill="auto"/>
            <w:vAlign w:val="center"/>
          </w:tcPr>
          <w:p w14:paraId="41F3A1C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A91826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B450E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23549B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14:paraId="7FEB861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84B57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3317ECD"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5CDA54A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B72A17" w14:textId="77777777" w:rsidTr="00AF61F9">
        <w:trPr>
          <w:jc w:val="center"/>
        </w:trPr>
        <w:tc>
          <w:tcPr>
            <w:tcW w:w="800" w:type="dxa"/>
            <w:shd w:val="solid" w:color="FFFFFF" w:fill="auto"/>
            <w:vAlign w:val="center"/>
          </w:tcPr>
          <w:p w14:paraId="48ACAF0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3C41B3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5555EE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2727A8A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14:paraId="377D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31A02B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7E7D2A5"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2388D09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87E254E" w14:textId="77777777" w:rsidTr="00AF61F9">
        <w:trPr>
          <w:jc w:val="center"/>
        </w:trPr>
        <w:tc>
          <w:tcPr>
            <w:tcW w:w="800" w:type="dxa"/>
            <w:shd w:val="solid" w:color="FFFFFF" w:fill="auto"/>
            <w:vAlign w:val="center"/>
          </w:tcPr>
          <w:p w14:paraId="57D68A26"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7EACD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2B8C60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59227A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14:paraId="530715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51D44B57"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85B1F12"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3AC3E6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E3853C1" w14:textId="77777777" w:rsidTr="00AF61F9">
        <w:trPr>
          <w:jc w:val="center"/>
        </w:trPr>
        <w:tc>
          <w:tcPr>
            <w:tcW w:w="800" w:type="dxa"/>
            <w:shd w:val="solid" w:color="FFFFFF" w:fill="auto"/>
            <w:vAlign w:val="center"/>
          </w:tcPr>
          <w:p w14:paraId="6A69DEB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A9170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888CD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34A3E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14:paraId="024CA91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1FFA31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7213527"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3000EAB1"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B9E44FA" w14:textId="77777777" w:rsidTr="00AF61F9">
        <w:trPr>
          <w:jc w:val="center"/>
        </w:trPr>
        <w:tc>
          <w:tcPr>
            <w:tcW w:w="800" w:type="dxa"/>
            <w:shd w:val="solid" w:color="FFFFFF" w:fill="auto"/>
            <w:vAlign w:val="center"/>
          </w:tcPr>
          <w:p w14:paraId="41F1E99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89AC42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4631F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B7633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14:paraId="1B67124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35C01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517A520"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472683E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800D54" w14:textId="77777777" w:rsidTr="00AF61F9">
        <w:trPr>
          <w:jc w:val="center"/>
        </w:trPr>
        <w:tc>
          <w:tcPr>
            <w:tcW w:w="800" w:type="dxa"/>
            <w:shd w:val="solid" w:color="FFFFFF" w:fill="auto"/>
            <w:vAlign w:val="center"/>
          </w:tcPr>
          <w:p w14:paraId="71C8F66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5A271A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3EE635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B65D4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14:paraId="3C9143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BD9B95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AA70F46"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601C8C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C224E89" w14:textId="77777777" w:rsidTr="00AF61F9">
        <w:trPr>
          <w:jc w:val="center"/>
        </w:trPr>
        <w:tc>
          <w:tcPr>
            <w:tcW w:w="800" w:type="dxa"/>
            <w:shd w:val="solid" w:color="FFFFFF" w:fill="auto"/>
            <w:vAlign w:val="center"/>
          </w:tcPr>
          <w:p w14:paraId="548C083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B24D2E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EBB60A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577A8C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14:paraId="7A91D60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7CD4D5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A1D11CC"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384077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61D4014" w14:textId="77777777" w:rsidTr="00AF61F9">
        <w:trPr>
          <w:jc w:val="center"/>
        </w:trPr>
        <w:tc>
          <w:tcPr>
            <w:tcW w:w="800" w:type="dxa"/>
            <w:shd w:val="solid" w:color="FFFFFF" w:fill="auto"/>
            <w:vAlign w:val="center"/>
          </w:tcPr>
          <w:p w14:paraId="6B2BAA3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2D247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FDDD80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B47D3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14:paraId="6334CB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7F087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3741212"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26E624C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3DF7B0D" w14:textId="77777777" w:rsidTr="00AF61F9">
        <w:trPr>
          <w:jc w:val="center"/>
        </w:trPr>
        <w:tc>
          <w:tcPr>
            <w:tcW w:w="800" w:type="dxa"/>
            <w:shd w:val="solid" w:color="FFFFFF" w:fill="auto"/>
            <w:vAlign w:val="center"/>
          </w:tcPr>
          <w:p w14:paraId="0B30270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1569A6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26F21B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6E16D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14:paraId="266F256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F9BA9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77880E8"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 xml:space="preserve">CR on </w:t>
            </w:r>
            <w:proofErr w:type="spellStart"/>
            <w:r w:rsidRPr="000B6BD6">
              <w:rPr>
                <w:rFonts w:ascii="Arial" w:hAnsi="Arial" w:cs="Arial"/>
                <w:sz w:val="16"/>
                <w:szCs w:val="16"/>
              </w:rPr>
              <w:t>eCCE</w:t>
            </w:r>
            <w:proofErr w:type="spellEnd"/>
            <w:r w:rsidRPr="000B6BD6">
              <w:rPr>
                <w:rFonts w:ascii="Arial" w:hAnsi="Arial" w:cs="Arial"/>
                <w:sz w:val="16"/>
                <w:szCs w:val="16"/>
              </w:rPr>
              <w:t xml:space="preserve"> of EPDCCH for partial subframe</w:t>
            </w:r>
          </w:p>
        </w:tc>
        <w:tc>
          <w:tcPr>
            <w:tcW w:w="709" w:type="dxa"/>
            <w:shd w:val="solid" w:color="FFFFFF" w:fill="auto"/>
            <w:vAlign w:val="center"/>
          </w:tcPr>
          <w:p w14:paraId="44F631C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E222A28" w14:textId="77777777" w:rsidTr="00AF61F9">
        <w:trPr>
          <w:jc w:val="center"/>
        </w:trPr>
        <w:tc>
          <w:tcPr>
            <w:tcW w:w="800" w:type="dxa"/>
            <w:shd w:val="solid" w:color="FFFFFF" w:fill="auto"/>
            <w:vAlign w:val="center"/>
          </w:tcPr>
          <w:p w14:paraId="1F80759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E2B1F5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75DC9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40F15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14:paraId="31ACD1B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DF730C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F180CF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78B5B65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33B0BB" w14:textId="77777777" w:rsidTr="00AF61F9">
        <w:trPr>
          <w:jc w:val="center"/>
        </w:trPr>
        <w:tc>
          <w:tcPr>
            <w:tcW w:w="800" w:type="dxa"/>
            <w:shd w:val="solid" w:color="FFFFFF" w:fill="auto"/>
            <w:vAlign w:val="center"/>
          </w:tcPr>
          <w:p w14:paraId="2FB8440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B16B85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1AB3F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1B1921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14:paraId="743E209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E764A4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B0D6461"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7BD0D97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471B584" w14:textId="77777777" w:rsidTr="00AF61F9">
        <w:trPr>
          <w:jc w:val="center"/>
        </w:trPr>
        <w:tc>
          <w:tcPr>
            <w:tcW w:w="800" w:type="dxa"/>
            <w:shd w:val="solid" w:color="FFFFFF" w:fill="auto"/>
            <w:vAlign w:val="center"/>
          </w:tcPr>
          <w:p w14:paraId="580FAB3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C27EFB6"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2402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78817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14:paraId="2AFDED2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F96D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CB3769"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7E19878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0852A13" w14:textId="77777777" w:rsidTr="00AF61F9">
        <w:trPr>
          <w:jc w:val="center"/>
        </w:trPr>
        <w:tc>
          <w:tcPr>
            <w:tcW w:w="800" w:type="dxa"/>
            <w:shd w:val="solid" w:color="FFFFFF" w:fill="auto"/>
            <w:vAlign w:val="center"/>
          </w:tcPr>
          <w:p w14:paraId="094D508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61676F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6DF0F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673502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14:paraId="50D73D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C5623A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FA2C896"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62F5F35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4B74E93" w14:textId="77777777" w:rsidTr="00AF61F9">
        <w:trPr>
          <w:jc w:val="center"/>
        </w:trPr>
        <w:tc>
          <w:tcPr>
            <w:tcW w:w="800" w:type="dxa"/>
            <w:shd w:val="solid" w:color="FFFFFF" w:fill="auto"/>
            <w:vAlign w:val="center"/>
          </w:tcPr>
          <w:p w14:paraId="5FABC9B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66F8E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5688EC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73B9EE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14:paraId="554CAA2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928CC5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D3449ED"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4A04C99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EEC2BA8" w14:textId="77777777" w:rsidTr="00AF61F9">
        <w:trPr>
          <w:jc w:val="center"/>
        </w:trPr>
        <w:tc>
          <w:tcPr>
            <w:tcW w:w="800" w:type="dxa"/>
            <w:shd w:val="solid" w:color="FFFFFF" w:fill="auto"/>
            <w:vAlign w:val="center"/>
          </w:tcPr>
          <w:p w14:paraId="774E1C4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A9F45C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B43CA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12ABB68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14:paraId="6087514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2452B7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A2446E"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 xml:space="preserve">Correction to the additional </w:t>
            </w:r>
            <w:proofErr w:type="spellStart"/>
            <w:r w:rsidRPr="007B5870">
              <w:rPr>
                <w:rFonts w:ascii="Arial" w:hAnsi="Arial" w:cs="Arial"/>
                <w:sz w:val="16"/>
                <w:szCs w:val="16"/>
              </w:rPr>
              <w:t>UpPTS</w:t>
            </w:r>
            <w:proofErr w:type="spellEnd"/>
            <w:r w:rsidRPr="007B5870">
              <w:rPr>
                <w:rFonts w:ascii="Arial" w:hAnsi="Arial" w:cs="Arial"/>
                <w:sz w:val="16"/>
                <w:szCs w:val="16"/>
              </w:rPr>
              <w:t xml:space="preserve"> symbols for SRS</w:t>
            </w:r>
          </w:p>
        </w:tc>
        <w:tc>
          <w:tcPr>
            <w:tcW w:w="709" w:type="dxa"/>
            <w:shd w:val="solid" w:color="FFFFFF" w:fill="auto"/>
            <w:vAlign w:val="center"/>
          </w:tcPr>
          <w:p w14:paraId="562830F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5542D73" w14:textId="77777777" w:rsidTr="00AF61F9">
        <w:trPr>
          <w:jc w:val="center"/>
        </w:trPr>
        <w:tc>
          <w:tcPr>
            <w:tcW w:w="800" w:type="dxa"/>
            <w:shd w:val="solid" w:color="FFFFFF" w:fill="auto"/>
            <w:vAlign w:val="center"/>
          </w:tcPr>
          <w:p w14:paraId="2553AC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609426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C46687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421F29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14:paraId="1564A3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F1E52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F22259"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661CAE3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F7FBAB9" w14:textId="77777777" w:rsidTr="00AF61F9">
        <w:trPr>
          <w:jc w:val="center"/>
        </w:trPr>
        <w:tc>
          <w:tcPr>
            <w:tcW w:w="800" w:type="dxa"/>
            <w:shd w:val="solid" w:color="FFFFFF" w:fill="auto"/>
            <w:vAlign w:val="center"/>
          </w:tcPr>
          <w:p w14:paraId="39607AD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555002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8F338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5D8B9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14:paraId="7651F1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0A0ADC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F3714BD"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2F237D0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24BF22A" w14:textId="77777777" w:rsidTr="00AF61F9">
        <w:trPr>
          <w:jc w:val="center"/>
        </w:trPr>
        <w:tc>
          <w:tcPr>
            <w:tcW w:w="800" w:type="dxa"/>
            <w:shd w:val="solid" w:color="FFFFFF" w:fill="auto"/>
            <w:vAlign w:val="center"/>
          </w:tcPr>
          <w:p w14:paraId="622B34D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E9793E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81185F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34D4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14:paraId="661F84C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234E51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2464CD3"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 xml:space="preserve">CR for LAA CW reset per AC in case of K attempts at </w:t>
            </w:r>
            <w:proofErr w:type="spellStart"/>
            <w:r w:rsidRPr="00D733A2">
              <w:rPr>
                <w:rFonts w:ascii="Arial" w:hAnsi="Arial" w:cs="Arial"/>
                <w:sz w:val="16"/>
                <w:szCs w:val="16"/>
              </w:rPr>
              <w:t>CWmax</w:t>
            </w:r>
            <w:proofErr w:type="spellEnd"/>
          </w:p>
        </w:tc>
        <w:tc>
          <w:tcPr>
            <w:tcW w:w="709" w:type="dxa"/>
            <w:shd w:val="solid" w:color="FFFFFF" w:fill="auto"/>
            <w:vAlign w:val="center"/>
          </w:tcPr>
          <w:p w14:paraId="7DFDF27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F0D73BA" w14:textId="77777777" w:rsidTr="00AF61F9">
        <w:trPr>
          <w:jc w:val="center"/>
        </w:trPr>
        <w:tc>
          <w:tcPr>
            <w:tcW w:w="800" w:type="dxa"/>
            <w:shd w:val="solid" w:color="FFFFFF" w:fill="auto"/>
            <w:vAlign w:val="center"/>
          </w:tcPr>
          <w:p w14:paraId="0695DF7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EA9D60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483CA0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1EEACE2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14:paraId="30F2A26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74E12A7"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92E6F74"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576865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7AB98E" w14:textId="77777777" w:rsidTr="00AF61F9">
        <w:trPr>
          <w:jc w:val="center"/>
        </w:trPr>
        <w:tc>
          <w:tcPr>
            <w:tcW w:w="800" w:type="dxa"/>
            <w:shd w:val="solid" w:color="FFFFFF" w:fill="auto"/>
            <w:vAlign w:val="center"/>
          </w:tcPr>
          <w:p w14:paraId="721D8D8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2CB175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44B06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84CD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14:paraId="3F8987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A15F79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7C934AD"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5CF6A73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870758D" w14:textId="77777777" w:rsidTr="00AF61F9">
        <w:trPr>
          <w:jc w:val="center"/>
        </w:trPr>
        <w:tc>
          <w:tcPr>
            <w:tcW w:w="800" w:type="dxa"/>
            <w:shd w:val="solid" w:color="FFFFFF" w:fill="auto"/>
            <w:vAlign w:val="center"/>
          </w:tcPr>
          <w:p w14:paraId="682D7A1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3B1A7C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17EA54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2979E2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14:paraId="7D9A7C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A842C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4159565"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B110EC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BED0168" w14:textId="77777777" w:rsidTr="00AF61F9">
        <w:trPr>
          <w:jc w:val="center"/>
        </w:trPr>
        <w:tc>
          <w:tcPr>
            <w:tcW w:w="800" w:type="dxa"/>
            <w:shd w:val="solid" w:color="FFFFFF" w:fill="auto"/>
            <w:vAlign w:val="center"/>
          </w:tcPr>
          <w:p w14:paraId="0D5AA83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9F3574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769670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A2AF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14:paraId="392D8C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3647FB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18440C8"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 xml:space="preserve">Correction on CSI transmission for </w:t>
            </w:r>
            <w:proofErr w:type="spellStart"/>
            <w:r w:rsidRPr="00B75168">
              <w:rPr>
                <w:rFonts w:ascii="Arial" w:hAnsi="Arial" w:cs="Arial"/>
                <w:sz w:val="16"/>
                <w:szCs w:val="16"/>
              </w:rPr>
              <w:t>eCA</w:t>
            </w:r>
            <w:proofErr w:type="spellEnd"/>
            <w:r w:rsidRPr="00B75168">
              <w:rPr>
                <w:rFonts w:ascii="Arial" w:hAnsi="Arial" w:cs="Arial"/>
                <w:sz w:val="16"/>
                <w:szCs w:val="16"/>
              </w:rPr>
              <w:t xml:space="preserve"> in 36.213</w:t>
            </w:r>
          </w:p>
        </w:tc>
        <w:tc>
          <w:tcPr>
            <w:tcW w:w="709" w:type="dxa"/>
            <w:shd w:val="solid" w:color="FFFFFF" w:fill="auto"/>
            <w:vAlign w:val="center"/>
          </w:tcPr>
          <w:p w14:paraId="29B626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BA1E98F" w14:textId="77777777" w:rsidTr="00AF61F9">
        <w:trPr>
          <w:jc w:val="center"/>
        </w:trPr>
        <w:tc>
          <w:tcPr>
            <w:tcW w:w="800" w:type="dxa"/>
            <w:shd w:val="solid" w:color="FFFFFF" w:fill="auto"/>
            <w:vAlign w:val="center"/>
          </w:tcPr>
          <w:p w14:paraId="5E5BDC8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27260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9EA498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13DD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14:paraId="612CAF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A5E905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8D55484"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5B183B2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71C92EC" w14:textId="77777777" w:rsidTr="00AF61F9">
        <w:trPr>
          <w:jc w:val="center"/>
        </w:trPr>
        <w:tc>
          <w:tcPr>
            <w:tcW w:w="800" w:type="dxa"/>
            <w:shd w:val="solid" w:color="FFFFFF" w:fill="auto"/>
            <w:vAlign w:val="center"/>
          </w:tcPr>
          <w:p w14:paraId="1D89FB1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172DA5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E2F9A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34A824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14:paraId="1C74951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F886F2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01CA579"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1604F44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0D9AFF4" w14:textId="77777777" w:rsidTr="00AF61F9">
        <w:trPr>
          <w:jc w:val="center"/>
        </w:trPr>
        <w:tc>
          <w:tcPr>
            <w:tcW w:w="800" w:type="dxa"/>
            <w:shd w:val="solid" w:color="FFFFFF" w:fill="auto"/>
            <w:vAlign w:val="center"/>
          </w:tcPr>
          <w:p w14:paraId="7E3D51F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17EF9C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F4026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B0ED7B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14:paraId="3377A46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FEB2AE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BD8F8AB"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5DC8866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0AFCCB6" w14:textId="77777777" w:rsidTr="00AF61F9">
        <w:trPr>
          <w:jc w:val="center"/>
        </w:trPr>
        <w:tc>
          <w:tcPr>
            <w:tcW w:w="800" w:type="dxa"/>
            <w:shd w:val="solid" w:color="FFFFFF" w:fill="auto"/>
            <w:vAlign w:val="center"/>
          </w:tcPr>
          <w:p w14:paraId="6A4011D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6FA064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0CEC3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731E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14:paraId="209FE1B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0A1E1C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D60262D"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 xml:space="preserve">Correction on PUCCH transmission and (E)PDCCH disabling in </w:t>
            </w:r>
            <w:proofErr w:type="spellStart"/>
            <w:r w:rsidRPr="00342535">
              <w:rPr>
                <w:rFonts w:ascii="Arial" w:hAnsi="Arial" w:cs="Arial"/>
                <w:sz w:val="16"/>
                <w:szCs w:val="16"/>
              </w:rPr>
              <w:t>eCA</w:t>
            </w:r>
            <w:proofErr w:type="spellEnd"/>
          </w:p>
        </w:tc>
        <w:tc>
          <w:tcPr>
            <w:tcW w:w="709" w:type="dxa"/>
            <w:shd w:val="solid" w:color="FFFFFF" w:fill="auto"/>
            <w:vAlign w:val="center"/>
          </w:tcPr>
          <w:p w14:paraId="7CA568B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21AD8B" w14:textId="77777777" w:rsidTr="00AF61F9">
        <w:trPr>
          <w:jc w:val="center"/>
        </w:trPr>
        <w:tc>
          <w:tcPr>
            <w:tcW w:w="800" w:type="dxa"/>
            <w:shd w:val="solid" w:color="FFFFFF" w:fill="auto"/>
            <w:vAlign w:val="center"/>
          </w:tcPr>
          <w:p w14:paraId="234D48D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6F0618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ED986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A021C2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14:paraId="6DFED86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4C02E1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B550B8"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 xml:space="preserve">CSI-RS in </w:t>
            </w:r>
            <w:proofErr w:type="spellStart"/>
            <w:r w:rsidRPr="00050CDE">
              <w:rPr>
                <w:rFonts w:ascii="Arial" w:hAnsi="Arial" w:cs="Arial"/>
                <w:sz w:val="16"/>
                <w:szCs w:val="16"/>
              </w:rPr>
              <w:t>DwPTS</w:t>
            </w:r>
            <w:proofErr w:type="spellEnd"/>
          </w:p>
        </w:tc>
        <w:tc>
          <w:tcPr>
            <w:tcW w:w="709" w:type="dxa"/>
            <w:shd w:val="solid" w:color="FFFFFF" w:fill="auto"/>
            <w:vAlign w:val="center"/>
          </w:tcPr>
          <w:p w14:paraId="35E6824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BC0091D" w14:textId="77777777" w:rsidTr="00AF61F9">
        <w:trPr>
          <w:jc w:val="center"/>
        </w:trPr>
        <w:tc>
          <w:tcPr>
            <w:tcW w:w="800" w:type="dxa"/>
            <w:shd w:val="solid" w:color="FFFFFF" w:fill="auto"/>
            <w:vAlign w:val="center"/>
          </w:tcPr>
          <w:p w14:paraId="120BAB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4AEE23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4299B3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B3580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14:paraId="7EA2B0E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26A11F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A412964"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30DDE5A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32B8338" w14:textId="77777777" w:rsidTr="00AF61F9">
        <w:trPr>
          <w:jc w:val="center"/>
        </w:trPr>
        <w:tc>
          <w:tcPr>
            <w:tcW w:w="800" w:type="dxa"/>
            <w:shd w:val="solid" w:color="FFFFFF" w:fill="auto"/>
            <w:vAlign w:val="center"/>
          </w:tcPr>
          <w:p w14:paraId="212A886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7BEF23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35E0C6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7A0FAE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14:paraId="46A65C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472C9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0865D73"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3DBBA81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EEA6EA5" w14:textId="77777777" w:rsidTr="00AF61F9">
        <w:trPr>
          <w:jc w:val="center"/>
        </w:trPr>
        <w:tc>
          <w:tcPr>
            <w:tcW w:w="800" w:type="dxa"/>
            <w:shd w:val="solid" w:color="FFFFFF" w:fill="auto"/>
            <w:vAlign w:val="center"/>
          </w:tcPr>
          <w:p w14:paraId="1755E7F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5B1BD4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EB7745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EF6C06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14:paraId="5B406C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1966F2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3343059"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542F8AB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F44A154" w14:textId="77777777" w:rsidTr="00AF61F9">
        <w:trPr>
          <w:jc w:val="center"/>
        </w:trPr>
        <w:tc>
          <w:tcPr>
            <w:tcW w:w="800" w:type="dxa"/>
            <w:shd w:val="solid" w:color="FFFFFF" w:fill="auto"/>
            <w:vAlign w:val="center"/>
          </w:tcPr>
          <w:p w14:paraId="42A37EB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540227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8772B1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EBCCE7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14:paraId="5C4AC0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AC2B51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AA9C5C9"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3E15A4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8B52E00" w14:textId="77777777" w:rsidTr="00AF61F9">
        <w:trPr>
          <w:jc w:val="center"/>
        </w:trPr>
        <w:tc>
          <w:tcPr>
            <w:tcW w:w="800" w:type="dxa"/>
            <w:shd w:val="solid" w:color="FFFFFF" w:fill="auto"/>
            <w:vAlign w:val="center"/>
          </w:tcPr>
          <w:p w14:paraId="66EDFC5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2F673D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C7D2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3E19EE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14:paraId="719AF4C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0ADCB8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666452D"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1C78933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97460B9" w14:textId="77777777" w:rsidTr="00AF61F9">
        <w:trPr>
          <w:jc w:val="center"/>
        </w:trPr>
        <w:tc>
          <w:tcPr>
            <w:tcW w:w="800" w:type="dxa"/>
            <w:shd w:val="solid" w:color="FFFFFF" w:fill="auto"/>
            <w:vAlign w:val="center"/>
          </w:tcPr>
          <w:p w14:paraId="39B2A19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4EE3E2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2D23FC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6E542D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14:paraId="4442A0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B1AF3E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40AA8D9"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 xml:space="preserve">Corrections for Type B Multi-channel access procedure for an LAA </w:t>
            </w:r>
            <w:proofErr w:type="spellStart"/>
            <w:r w:rsidRPr="009101F9">
              <w:rPr>
                <w:rFonts w:ascii="Arial" w:hAnsi="Arial" w:cs="Arial"/>
                <w:sz w:val="16"/>
                <w:szCs w:val="16"/>
              </w:rPr>
              <w:t>SCell</w:t>
            </w:r>
            <w:proofErr w:type="spellEnd"/>
          </w:p>
        </w:tc>
        <w:tc>
          <w:tcPr>
            <w:tcW w:w="709" w:type="dxa"/>
            <w:shd w:val="solid" w:color="FFFFFF" w:fill="auto"/>
            <w:vAlign w:val="center"/>
          </w:tcPr>
          <w:p w14:paraId="07FC69D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158EF41" w14:textId="77777777" w:rsidTr="00AF61F9">
        <w:trPr>
          <w:jc w:val="center"/>
        </w:trPr>
        <w:tc>
          <w:tcPr>
            <w:tcW w:w="800" w:type="dxa"/>
            <w:shd w:val="solid" w:color="FFFFFF" w:fill="auto"/>
            <w:vAlign w:val="center"/>
          </w:tcPr>
          <w:p w14:paraId="00AF855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89AC58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4998A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162C1A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14:paraId="24AC71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9C2CE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0745C09"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7AFB9A3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8B0A1" w14:textId="77777777" w:rsidTr="00AF61F9">
        <w:trPr>
          <w:jc w:val="center"/>
        </w:trPr>
        <w:tc>
          <w:tcPr>
            <w:tcW w:w="800" w:type="dxa"/>
            <w:shd w:val="solid" w:color="FFFFFF" w:fill="auto"/>
            <w:vAlign w:val="center"/>
          </w:tcPr>
          <w:p w14:paraId="6BDF430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F1BB9D6"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5B533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384254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14:paraId="5F973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85FA37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8102C89"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 xml:space="preserve">Corrections for PDCCH and EPDCCH monitoring on an LAA </w:t>
            </w:r>
            <w:proofErr w:type="spellStart"/>
            <w:r w:rsidRPr="005578FA">
              <w:rPr>
                <w:rFonts w:ascii="Arial" w:hAnsi="Arial" w:cs="Arial"/>
                <w:sz w:val="16"/>
                <w:szCs w:val="16"/>
              </w:rPr>
              <w:t>SCell</w:t>
            </w:r>
            <w:proofErr w:type="spellEnd"/>
            <w:r w:rsidRPr="005578FA">
              <w:rPr>
                <w:rFonts w:ascii="Arial" w:hAnsi="Arial" w:cs="Arial"/>
                <w:sz w:val="16"/>
                <w:szCs w:val="16"/>
              </w:rPr>
              <w:t xml:space="preserve"> in 36.213</w:t>
            </w:r>
          </w:p>
        </w:tc>
        <w:tc>
          <w:tcPr>
            <w:tcW w:w="709" w:type="dxa"/>
            <w:shd w:val="solid" w:color="FFFFFF" w:fill="auto"/>
            <w:vAlign w:val="center"/>
          </w:tcPr>
          <w:p w14:paraId="3F893EB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D56529" w14:textId="77777777" w:rsidTr="00AF61F9">
        <w:trPr>
          <w:jc w:val="center"/>
        </w:trPr>
        <w:tc>
          <w:tcPr>
            <w:tcW w:w="800" w:type="dxa"/>
            <w:shd w:val="solid" w:color="FFFFFF" w:fill="auto"/>
            <w:vAlign w:val="center"/>
          </w:tcPr>
          <w:p w14:paraId="0CDCCD6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DC0DC1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AC8E3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47BA80F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14:paraId="58F2ACD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DDB2E2" w14:textId="77777777" w:rsidR="00014242" w:rsidRPr="006B0D02" w:rsidRDefault="000129C8" w:rsidP="00014242">
            <w:pPr>
              <w:pStyle w:val="TAC"/>
              <w:rPr>
                <w:sz w:val="16"/>
                <w:szCs w:val="16"/>
              </w:rPr>
            </w:pPr>
            <w:r>
              <w:rPr>
                <w:sz w:val="16"/>
                <w:szCs w:val="16"/>
              </w:rPr>
              <w:t>A</w:t>
            </w:r>
          </w:p>
        </w:tc>
        <w:tc>
          <w:tcPr>
            <w:tcW w:w="4820" w:type="dxa"/>
            <w:shd w:val="solid" w:color="FFFFFF" w:fill="auto"/>
          </w:tcPr>
          <w:p w14:paraId="04246ED5"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 xml:space="preserve">Clarification on </w:t>
            </w:r>
            <w:proofErr w:type="spellStart"/>
            <w:r w:rsidRPr="0020625B">
              <w:rPr>
                <w:rFonts w:ascii="Arial" w:hAnsi="Arial" w:cs="Arial"/>
                <w:sz w:val="16"/>
                <w:szCs w:val="16"/>
              </w:rPr>
              <w:t>T_threshold</w:t>
            </w:r>
            <w:proofErr w:type="spellEnd"/>
            <w:r w:rsidRPr="0020625B">
              <w:rPr>
                <w:rFonts w:ascii="Arial" w:hAnsi="Arial" w:cs="Arial"/>
                <w:sz w:val="16"/>
                <w:szCs w:val="16"/>
              </w:rPr>
              <w:t xml:space="preserve"> in dual connectivity</w:t>
            </w:r>
          </w:p>
        </w:tc>
        <w:tc>
          <w:tcPr>
            <w:tcW w:w="709" w:type="dxa"/>
            <w:shd w:val="solid" w:color="FFFFFF" w:fill="auto"/>
            <w:vAlign w:val="center"/>
          </w:tcPr>
          <w:p w14:paraId="04BC960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428060A" w14:textId="77777777" w:rsidTr="00AF61F9">
        <w:trPr>
          <w:jc w:val="center"/>
        </w:trPr>
        <w:tc>
          <w:tcPr>
            <w:tcW w:w="800" w:type="dxa"/>
            <w:shd w:val="solid" w:color="FFFFFF" w:fill="auto"/>
            <w:vAlign w:val="center"/>
          </w:tcPr>
          <w:p w14:paraId="0296BA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B6D3F1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91B686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0B80DD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14:paraId="69B4FC6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5F43C393" w14:textId="77777777" w:rsidR="00014242" w:rsidRPr="006B0D02" w:rsidRDefault="00014242" w:rsidP="00014242">
            <w:pPr>
              <w:pStyle w:val="TAC"/>
              <w:rPr>
                <w:sz w:val="16"/>
                <w:szCs w:val="16"/>
              </w:rPr>
            </w:pPr>
            <w:r>
              <w:rPr>
                <w:sz w:val="16"/>
                <w:szCs w:val="16"/>
              </w:rPr>
              <w:t>B</w:t>
            </w:r>
          </w:p>
        </w:tc>
        <w:tc>
          <w:tcPr>
            <w:tcW w:w="4820" w:type="dxa"/>
            <w:shd w:val="solid" w:color="FFFFFF" w:fill="auto"/>
          </w:tcPr>
          <w:p w14:paraId="45B2B52B"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73DD197F"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0E9C168F" w14:textId="77777777" w:rsidTr="00AF61F9">
        <w:trPr>
          <w:jc w:val="center"/>
        </w:trPr>
        <w:tc>
          <w:tcPr>
            <w:tcW w:w="800" w:type="dxa"/>
            <w:shd w:val="solid" w:color="FFFFFF" w:fill="auto"/>
            <w:vAlign w:val="center"/>
          </w:tcPr>
          <w:p w14:paraId="0E7C6C80" w14:textId="77777777" w:rsidR="005E6C54" w:rsidRDefault="005E6C54" w:rsidP="00014242">
            <w:pPr>
              <w:pStyle w:val="TAC"/>
              <w:rPr>
                <w:sz w:val="16"/>
                <w:szCs w:val="16"/>
              </w:rPr>
            </w:pPr>
            <w:r>
              <w:rPr>
                <w:sz w:val="16"/>
                <w:szCs w:val="16"/>
              </w:rPr>
              <w:t>2016-03</w:t>
            </w:r>
          </w:p>
        </w:tc>
        <w:tc>
          <w:tcPr>
            <w:tcW w:w="800" w:type="dxa"/>
            <w:shd w:val="solid" w:color="FFFFFF" w:fill="auto"/>
            <w:vAlign w:val="center"/>
          </w:tcPr>
          <w:p w14:paraId="565B2D2F" w14:textId="77777777" w:rsidR="005E6C54" w:rsidRDefault="005E6C54" w:rsidP="005E6C54">
            <w:pPr>
              <w:pStyle w:val="TAC"/>
              <w:rPr>
                <w:sz w:val="16"/>
                <w:szCs w:val="16"/>
              </w:rPr>
            </w:pPr>
            <w:r>
              <w:rPr>
                <w:sz w:val="16"/>
                <w:szCs w:val="16"/>
              </w:rPr>
              <w:t>Post RAN#71</w:t>
            </w:r>
          </w:p>
        </w:tc>
        <w:tc>
          <w:tcPr>
            <w:tcW w:w="1094" w:type="dxa"/>
            <w:shd w:val="solid" w:color="FFFFFF" w:fill="auto"/>
            <w:vAlign w:val="center"/>
          </w:tcPr>
          <w:p w14:paraId="02E1573E"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19DC9FF8" w14:textId="77777777" w:rsidR="005E6C54" w:rsidRDefault="005E6C54" w:rsidP="00014242">
            <w:pPr>
              <w:spacing w:after="0"/>
              <w:jc w:val="center"/>
              <w:rPr>
                <w:rFonts w:ascii="Arial" w:hAnsi="Arial" w:cs="Arial"/>
                <w:sz w:val="16"/>
                <w:szCs w:val="16"/>
              </w:rPr>
            </w:pPr>
          </w:p>
        </w:tc>
        <w:tc>
          <w:tcPr>
            <w:tcW w:w="283" w:type="dxa"/>
            <w:shd w:val="solid" w:color="FFFFFF" w:fill="auto"/>
          </w:tcPr>
          <w:p w14:paraId="3FF1BAA6"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37923CB6" w14:textId="77777777" w:rsidR="005E6C54" w:rsidRDefault="005E6C54" w:rsidP="00014242">
            <w:pPr>
              <w:pStyle w:val="TAC"/>
              <w:rPr>
                <w:sz w:val="16"/>
                <w:szCs w:val="16"/>
              </w:rPr>
            </w:pPr>
          </w:p>
        </w:tc>
        <w:tc>
          <w:tcPr>
            <w:tcW w:w="4820" w:type="dxa"/>
            <w:shd w:val="solid" w:color="FFFFFF" w:fill="auto"/>
          </w:tcPr>
          <w:p w14:paraId="002FD3C2"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45DB717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5EA3CC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1A1C48" w14:textId="77777777"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BAFB4" w14:textId="77777777"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50530D"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ED837"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097C31"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EE1ED8" w14:textId="77777777"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22366"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 xml:space="preserve">Correction on SPS HARQ-ACK bit handling in case of dynamic codebook configuration of </w:t>
            </w:r>
            <w:proofErr w:type="spellStart"/>
            <w:r w:rsidRPr="00200643">
              <w:rPr>
                <w:rFonts w:ascii="Arial" w:hAnsi="Arial" w:cs="Arial"/>
                <w:sz w:val="16"/>
                <w:szCs w:val="16"/>
              </w:rPr>
              <w:t>eCA</w:t>
            </w:r>
            <w:proofErr w:type="spellEnd"/>
            <w:r w:rsidRPr="0020064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50593"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21A419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D98BF" w14:textId="77777777"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9BEF0" w14:textId="77777777"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EED813"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43768"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E56D7"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64993" w14:textId="77777777"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17394"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BD340"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468C07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4D8CC" w14:textId="77777777"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DC934" w14:textId="77777777"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9C811E"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242B2"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95AEF5"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65D66E" w14:textId="77777777"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0033D"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 xml:space="preserve">Correction on HARQ-ACK ordering in case of semi-static codebook configuration of </w:t>
            </w:r>
            <w:proofErr w:type="spellStart"/>
            <w:r w:rsidRPr="00B860A1">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E92DBB"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57C9DA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B89CD" w14:textId="77777777"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821E85" w14:textId="77777777"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D98BC3"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3A191"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9F68A"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3F52F" w14:textId="77777777"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01D8E0"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 xml:space="preserve">Correction on timing for secondary cell activation/deactivation for </w:t>
            </w:r>
            <w:proofErr w:type="spellStart"/>
            <w:r w:rsidRPr="00883B1E">
              <w:rPr>
                <w:rFonts w:ascii="Arial" w:hAnsi="Arial" w:cs="Arial"/>
                <w:sz w:val="16"/>
                <w:szCs w:val="16"/>
              </w:rPr>
              <w:t>eCA</w:t>
            </w:r>
            <w:proofErr w:type="spellEnd"/>
            <w:r w:rsidRPr="00883B1E">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E9EA2E"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38146D1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D505F6" w14:textId="77777777"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2A668" w14:textId="77777777"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C696F5"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112B"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16222"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6E7F14" w14:textId="77777777"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0DFC1B"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8D697B"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5F2920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A94022" w14:textId="77777777"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DFDBE" w14:textId="77777777"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CC2E00"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ADE2"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4A8EC"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6115EA" w14:textId="77777777"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283FB"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DE0316"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373040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D9998C" w14:textId="77777777"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4741E" w14:textId="77777777"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4757B9"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D3039"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FC749"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D076D" w14:textId="77777777"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29426"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CA4E72"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1011E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E482C" w14:textId="77777777"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3AE93" w14:textId="77777777"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9D417F"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6AE54"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ABCD5"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EB1BEF" w14:textId="77777777"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B7085"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389036"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2DC037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3332F" w14:textId="77777777"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F659F" w14:textId="77777777"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7A4C8A"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4AC9"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5CD636"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92C39C" w14:textId="77777777"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72A62"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1F566"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70E2FD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19383D" w14:textId="77777777"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F583F" w14:textId="77777777"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394BCC"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D7B97"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B4FAF"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CD8D8" w14:textId="77777777"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C25E"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D85933"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76CF2F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25E629" w14:textId="77777777"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FB87EF" w14:textId="77777777"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AE23E"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65FA1"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F8E1D"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2BB44B" w14:textId="77777777"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07F35"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0CE58D"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0CA147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00E30" w14:textId="77777777"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3CEB07" w14:textId="77777777"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115019"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9FEF"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1646ED"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ABC74B" w14:textId="77777777"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966E1"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BCAF64"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DFCD0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3922C0" w14:textId="77777777"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F6E80F" w14:textId="77777777"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3145CB"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F3504"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1C41B"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BCF7C8" w14:textId="77777777"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7A816F"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C447A2"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015C33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CBC66F" w14:textId="77777777"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8879FA" w14:textId="77777777"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BC23A5"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30C9"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C3934"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B63D8" w14:textId="77777777"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23B4C"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9A6AD"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195941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D0096" w14:textId="77777777"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C523C" w14:textId="77777777"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6BA1A2"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4BBE3"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8CCDA"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E7BBC9" w14:textId="77777777"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BD9C6"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7E4CE8"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317C328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25BCC8" w14:textId="77777777"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C7F3F0" w14:textId="77777777"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E60945"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4FB1"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18E9"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7C73CB" w14:textId="77777777"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301B9"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15DAEB"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350E18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A3D22" w14:textId="77777777"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F7F2A8" w14:textId="77777777"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24DE6F"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64C7F"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18DDC"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C1613" w14:textId="77777777"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37B8FC"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C06C79"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11650C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C959D" w14:textId="77777777"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C49667" w14:textId="77777777"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CADCB1"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11BBD"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11E64C"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BCB3C6" w14:textId="77777777"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9755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BB7"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7E6591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A7D3FB" w14:textId="77777777"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7C2C08" w14:textId="77777777"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225D2"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A6F5"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ECB4A"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D997E6" w14:textId="77777777"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50702"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0A90E6"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3A46D8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94AC65" w14:textId="77777777"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66319" w14:textId="77777777"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34B011"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34AEE"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E3C44"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0AD231" w14:textId="77777777"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EABAA"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7CA15B"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7BF31E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F177A6" w14:textId="77777777"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87E902" w14:textId="77777777"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02B310"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C55A4"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E2C8D"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4FEB00" w14:textId="77777777"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7274F"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 xml:space="preserve">Correction for HARQ-ACK Codebook Determination in </w:t>
            </w:r>
            <w:proofErr w:type="spellStart"/>
            <w:r w:rsidRPr="008F4144">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ABC009"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09444DE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DD006D" w14:textId="77777777"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663AD4" w14:textId="77777777"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B99B4"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45B30"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B479C"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6F93A" w14:textId="77777777"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3D979"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AC1A9"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A8267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6D8B22" w14:textId="77777777"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7F66A0" w14:textId="77777777"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90E8B4"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C46C3"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38CF8"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3CFBF" w14:textId="77777777"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75C16E"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A7A4C"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082BBC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BE65E5" w14:textId="77777777"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57F5E2" w14:textId="77777777"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80A3F6"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EEB7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3ADDB6"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586789" w14:textId="77777777"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88B322"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 xml:space="preserve">MDPCCH candidate overflow monitoring correction for </w:t>
            </w:r>
            <w:proofErr w:type="spellStart"/>
            <w:r w:rsidRPr="000D1158">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4CFA51"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28D93A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C95B6" w14:textId="77777777"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81499" w14:textId="77777777"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7B153E"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8EF7"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B705A"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91DF46" w14:textId="77777777"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2F4B35"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 xml:space="preserve">Correction to TS 36.213 for </w:t>
            </w:r>
            <w:proofErr w:type="spellStart"/>
            <w:r w:rsidRPr="0065100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14BD"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1EB0E5C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93EE31" w14:textId="77777777"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25AADD" w14:textId="77777777"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18AAB0"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909EF"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DF1A86"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95488" w14:textId="77777777"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FCB4AE"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C57CA"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3391FE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6B033F" w14:textId="77777777"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82B1B" w14:textId="77777777"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4A6C86"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20F9F"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E106A"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18A18D" w14:textId="77777777"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A7F8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FC428D"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2D6946D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E327EF" w14:textId="77777777"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7FB871" w14:textId="77777777"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39EDF"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296FE"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78124"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20717" w14:textId="77777777"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E6BBFF"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 xml:space="preserve">Correction on collision of dynamically scheduled data and semi-statically scheduled data for Rel-13 </w:t>
            </w:r>
            <w:proofErr w:type="spellStart"/>
            <w:r w:rsidRPr="00CF0DD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C6F9C8"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1640C5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EC5F9" w14:textId="77777777"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8DB993" w14:textId="77777777"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150742"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4340F"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E0F6D"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727256" w14:textId="77777777"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90764"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 xml:space="preserve">Correction on PDSCH transmission timing for Rel-13 </w:t>
            </w:r>
            <w:proofErr w:type="spellStart"/>
            <w:r w:rsidRPr="000F48A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BD3902"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5D349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E9E13D" w14:textId="77777777"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2CCC2" w14:textId="77777777"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260205"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67F7"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2922CE"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91BE4" w14:textId="77777777"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FD89D"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C5D042"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3E55143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7A353"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170CF"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E17DE0"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701EC"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184D6"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51F83B"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ACDE40"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D72FE4"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107384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F592BE"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0B5A2A"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EE09C"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BBB54"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E6CB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7CA0B6"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2E3ADC"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94F477"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63C63C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95AC" w14:textId="77777777"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BC37F" w14:textId="77777777"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C7BB14"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09CDF"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6EF01B"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DEE2A" w14:textId="77777777"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67722"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351DD4"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4C15396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E69D6"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CF0BDC"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06DDF3"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83D4"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7199B"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34FC"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A3940B"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 xml:space="preserve">Correction of fallback </w:t>
            </w:r>
            <w:proofErr w:type="spellStart"/>
            <w:r w:rsidRPr="00247DF6">
              <w:rPr>
                <w:rFonts w:ascii="Arial" w:hAnsi="Arial" w:cs="Arial"/>
                <w:sz w:val="16"/>
                <w:szCs w:val="16"/>
              </w:rPr>
              <w:t>behavior</w:t>
            </w:r>
            <w:proofErr w:type="spellEnd"/>
            <w:r w:rsidRPr="00247DF6">
              <w:rPr>
                <w:rFonts w:ascii="Arial" w:hAnsi="Arial" w:cs="Arial"/>
                <w:sz w:val="16"/>
                <w:szCs w:val="16"/>
              </w:rPr>
              <w:t xml:space="preserve">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73446F"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DF7EA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71D05"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14066"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80855D"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90172"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96941"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79962"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643C57"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6B9320"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658A6E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E1CB6"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A04C41"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9A4729"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8B8F4"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C1FEF"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F215F9"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41DEED"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21266"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59E6FA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7A936"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F3466C"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E173D9"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64B22"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D4891"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5CE33"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74471A"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8A2B5"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1E72A5C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12DD8D" w14:textId="77777777"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CA1921" w14:textId="77777777"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32D597"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8CA16"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AD8BBB"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D64154" w14:textId="77777777"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4F66E"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BE954F"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543A7FA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4EB855" w14:textId="77777777"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026413" w14:textId="77777777"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62CE1"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496DE"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0CA867"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A544AA" w14:textId="77777777"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48385F"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A79636"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310FBF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F913D" w14:textId="77777777"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3C920" w14:textId="77777777"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377CAF"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7EC"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D841D"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21C08" w14:textId="77777777"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DA5466"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E47957"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6ADBBA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22A27" w14:textId="77777777"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87EACA" w14:textId="77777777"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47324F"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1BBE4"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206B3"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7D7F3" w14:textId="77777777"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A42D5E"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D2972"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3BD930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7C808E" w14:textId="77777777"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5C6B2D" w14:textId="77777777"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8881E7"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C4B9F"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DB7EE"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5DC8A" w14:textId="77777777"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8A4626"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B1FA38"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3BC3DD5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2B54C0" w14:textId="77777777"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5F0F70" w14:textId="77777777"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DFEC5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9B4D9"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B9F02"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AFCFB7" w14:textId="77777777"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07DF7" w14:textId="77777777" w:rsidR="006A211A" w:rsidRPr="00CD45AB" w:rsidRDefault="006A211A" w:rsidP="00382AE7">
            <w:pPr>
              <w:spacing w:after="0"/>
              <w:rPr>
                <w:rFonts w:ascii="Arial" w:hAnsi="Arial" w:cs="Arial"/>
                <w:sz w:val="16"/>
                <w:szCs w:val="16"/>
              </w:rPr>
            </w:pPr>
            <w:proofErr w:type="spellStart"/>
            <w:r w:rsidRPr="006A211A">
              <w:rPr>
                <w:rFonts w:ascii="Arial" w:hAnsi="Arial" w:cs="Arial"/>
                <w:sz w:val="16"/>
                <w:szCs w:val="16"/>
              </w:rPr>
              <w:t>eMTC</w:t>
            </w:r>
            <w:proofErr w:type="spellEnd"/>
            <w:r w:rsidRPr="006A211A">
              <w:rPr>
                <w:rFonts w:ascii="Arial" w:hAnsi="Arial" w:cs="Arial"/>
                <w:sz w:val="16"/>
                <w:szCs w:val="16"/>
              </w:rPr>
              <w:t xml:space="preserve">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AD4885"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3F25B0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F80A9" w14:textId="77777777"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C7D1B9" w14:textId="77777777"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C5897D"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84DBD"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B1084"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59562" w14:textId="77777777"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0AD24"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BEFE11"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4A53A22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F71F1C" w14:textId="77777777"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71353C" w14:textId="77777777"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142440"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82D7"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B58E7"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5E9E36" w14:textId="77777777"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8670A"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C5DA4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4A2D81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042CE" w14:textId="77777777"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F98C0" w14:textId="77777777"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E3D544"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7189"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57AD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45B344" w14:textId="77777777"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FD89"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DD55B2"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33886D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2852D" w14:textId="77777777"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BEEA9" w14:textId="77777777"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F7EAC"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B4595"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92856"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2D68D2" w14:textId="77777777"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B2A9C"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3E9936"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21C677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C3299" w14:textId="77777777"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DD399" w14:textId="77777777"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8B8161"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F3630"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EA203"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A0703" w14:textId="77777777"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BC13B"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009E52"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6D1C02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F18146" w14:textId="77777777"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F93D69" w14:textId="77777777"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B5BCF5"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FEB7"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E61C3"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940EA" w14:textId="77777777"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515B"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A1607"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3D83E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87A20F" w14:textId="77777777"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104AB" w14:textId="77777777"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D118D"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72AC2"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03AD3"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DB5A7" w14:textId="77777777"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E8B06"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0870B2"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1081FEE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1B60E" w14:textId="77777777"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1E8E9" w14:textId="77777777"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B12AD4"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EE57"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86BF4"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23C25" w14:textId="77777777"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A1C61"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7F6CEA"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7425B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1D096F" w14:textId="77777777"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FD609" w14:textId="77777777"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C2C5E0"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DFB77"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4F3F4"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DF8473" w14:textId="77777777"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E8FB14"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528A9"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22A596C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A22A1" w14:textId="77777777"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F675C" w14:textId="77777777"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DD0B57"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8D70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2F14BE"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3BA301" w14:textId="77777777"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91901"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712BAE"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50C740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95ADE7"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D4273"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2AECDA"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D2E13"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D88A8"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209BAD"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1256C"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057787"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413B73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45C83"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DCF14"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6E02A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909C7"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8DED9"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A1694"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10D3F"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260FDE"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6F18F60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C2CE34" w14:textId="77777777"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6D5F14" w14:textId="77777777"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E57954"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571F"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6FE4E"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6B919" w14:textId="77777777"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D7C7DA"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1AD2E2"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3D95E8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A340C9"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F93B8F"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6E9CF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781AD"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867F33"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CA8797"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0A84F"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05D3AA"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2AB2D5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80FA5"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D0FB3"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F008F0"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C0E5"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BE5A3"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56CE4"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F3608"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88427"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5DED77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B9A39" w14:textId="77777777"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850C7" w14:textId="77777777"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DFB47D"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C0337"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42CB8"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248395" w14:textId="77777777"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C4D1"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037006"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5F7784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A3409" w14:textId="77777777"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4B366D" w14:textId="77777777"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73E8DD"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92408"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7EDCB"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5A68FF" w14:textId="77777777"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B0057"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1C8CD45"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0E41C0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DDBC0" w14:textId="77777777"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8400CF" w14:textId="77777777"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1FD78C"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CE13D"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9B0A9"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7B1284" w14:textId="77777777"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824AF6"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82A6B1"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07EDD1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886CF6" w14:textId="77777777"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8C5E1" w14:textId="77777777"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5BF82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C62A3"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70D8F6"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035B9" w14:textId="77777777"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9EAAE"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8CBAF9"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61167EB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27413" w14:textId="77777777"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ABCA3B" w14:textId="77777777"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79FE4B"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5A50"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1E8B73"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D89331" w14:textId="77777777"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93A587"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 xml:space="preserve">Correction on PDSCH reception timing for </w:t>
            </w:r>
            <w:proofErr w:type="spellStart"/>
            <w:r w:rsidRPr="003C668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420714"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7FB2CA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07A392" w14:textId="77777777"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AEC42" w14:textId="77777777"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E6801D"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8DBC"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3DC9"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635B8" w14:textId="77777777"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E78453"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CC2BA2"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1F51C9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46818" w14:textId="77777777"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EA1FE1" w14:textId="77777777"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D5FFAA"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D93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434FF3"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5EFB04" w14:textId="77777777"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D084D9"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853BBE"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F37C0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B4DF61" w14:textId="77777777"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EA5AE9" w14:textId="77777777"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AE9235"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BD4F2"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50BA5"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CC0EF" w14:textId="77777777"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284BD"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9B206D"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7A40353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9277B" w14:textId="77777777"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C8DE6" w14:textId="77777777"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C7FE7"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3A878"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2DEA2"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F3BAED" w14:textId="77777777"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6FA47"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CC4A04"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0A4B00B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46A746" w14:textId="77777777"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8BDAB6" w14:textId="77777777"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52270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FDFC7"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28C3E3"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EFB933" w14:textId="77777777"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0BC48"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 xml:space="preserve">Correction on RLM for </w:t>
            </w:r>
            <w:proofErr w:type="spellStart"/>
            <w:r w:rsidRPr="00332421">
              <w:rPr>
                <w:rFonts w:ascii="Arial" w:hAnsi="Arial" w:cs="Arial"/>
                <w:sz w:val="16"/>
                <w:szCs w:val="16"/>
              </w:rPr>
              <w:t>PSCell</w:t>
            </w:r>
            <w:proofErr w:type="spellEnd"/>
            <w:r w:rsidRPr="00332421">
              <w:rPr>
                <w:rFonts w:ascii="Arial" w:hAnsi="Arial" w:cs="Arial"/>
                <w:sz w:val="16"/>
                <w:szCs w:val="16"/>
              </w:rPr>
              <w:t xml:space="preserve">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63FF6F"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7C19F35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68546F" w14:textId="77777777"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7C173F" w14:textId="77777777"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94752D"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FF60C"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6EF4C4"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B0C4D7" w14:textId="77777777"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C4A71"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09ED3"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0F7A94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98757F"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E04169"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3A1C6E"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18625"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641FA5"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ECD7C"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BE185D"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98D9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0B32C5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9381E0"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A4E0E"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16DA4"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7FE79"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A5641"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9BBD7A"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0BE3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 xml:space="preserve">CR on </w:t>
            </w:r>
            <w:proofErr w:type="spellStart"/>
            <w:r w:rsidRPr="00953547">
              <w:rPr>
                <w:rFonts w:ascii="Arial" w:hAnsi="Arial" w:cs="Arial"/>
                <w:sz w:val="16"/>
                <w:szCs w:val="16"/>
              </w:rPr>
              <w:t>CWp</w:t>
            </w:r>
            <w:proofErr w:type="spellEnd"/>
            <w:r w:rsidRPr="00953547">
              <w:rPr>
                <w:rFonts w:ascii="Arial" w:hAnsi="Arial" w:cs="Arial"/>
                <w:sz w:val="16"/>
                <w:szCs w:val="16"/>
              </w:rPr>
              <w:t xml:space="preserve">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4D6BF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70CCC7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E20853" w14:textId="77777777"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61F56" w14:textId="77777777"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CCEF25"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5487"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5AA313"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ED642" w14:textId="77777777"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DE9151"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79CD7C"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17BEA2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4B8BE" w14:textId="77777777"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00581E" w14:textId="77777777"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4163EB"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3133A"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255E47"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EAB33" w14:textId="77777777"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AA277"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76807"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4C578E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30C3A" w14:textId="77777777"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D8CF87" w14:textId="77777777"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E72AC"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D114"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DEC6A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76F60B" w14:textId="77777777"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C9B8AD"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BE6C8F"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3AC3D7E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F45C35" w14:textId="77777777"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823D64" w14:textId="77777777"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79DA88"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14589"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5601A"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949C4B" w14:textId="77777777"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C8A5D"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94F691"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0A992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3F118A" w14:textId="77777777"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09354" w14:textId="77777777"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70E033"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5C079"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5A16C"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E804E" w14:textId="77777777"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D0288"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6FF36"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75E2ACA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0A1CB" w14:textId="77777777"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2BE8CD" w14:textId="77777777"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EC448"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CE6C2"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D69D6"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D1E38D" w14:textId="77777777"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136386"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DDFA94"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2A3038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62E94" w14:textId="77777777"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35A853" w14:textId="77777777"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759B6"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961A1"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730E0B"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E8A73" w14:textId="77777777"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422393"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 xml:space="preserve">Correction on RRC </w:t>
            </w:r>
            <w:proofErr w:type="spellStart"/>
            <w:r w:rsidRPr="007E0800">
              <w:rPr>
                <w:rFonts w:ascii="Arial" w:hAnsi="Arial" w:cs="Arial"/>
                <w:sz w:val="16"/>
                <w:szCs w:val="16"/>
              </w:rPr>
              <w:t>paremeters</w:t>
            </w:r>
            <w:proofErr w:type="spellEnd"/>
            <w:r w:rsidRPr="007E0800">
              <w:rPr>
                <w:rFonts w:ascii="Arial" w:hAnsi="Arial" w:cs="Arial"/>
                <w:sz w:val="16"/>
                <w:szCs w:val="16"/>
              </w:rPr>
              <w:t xml:space="preserve">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5B8CAA"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4EF8450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E96362" w14:textId="77777777"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96726F" w14:textId="77777777"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B0B8E8"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2790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A6FE5"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034FF3" w14:textId="77777777"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EFA1D"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6E066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45B9BF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7E074C" w14:textId="77777777"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EAC6F3" w14:textId="77777777"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DF3809"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59080"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57988"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843A24" w14:textId="77777777"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7217D"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C8AE8"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1B1830C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F817D8" w14:textId="77777777"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762FB" w14:textId="77777777"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5D02CB"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0D46E"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239A8"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0AB6A0" w14:textId="77777777"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CF4BC"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15BD9E"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7FC23FC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1384EE" w14:textId="77777777"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DF5B01" w14:textId="77777777"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B30635"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21F16"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3DF8"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A94F07" w14:textId="77777777"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4983CD"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523B85"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3EE516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55C54" w14:textId="77777777"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83F4C9" w14:textId="77777777"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527692"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B97AE"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6CEF1"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0DE07F" w14:textId="77777777"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A462C"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 xml:space="preserve">Correction on the scrambling initialization for SIB1-BR and SI for </w:t>
            </w:r>
            <w:proofErr w:type="spellStart"/>
            <w:r w:rsidRPr="00880BF2">
              <w:rPr>
                <w:rFonts w:ascii="Arial" w:hAnsi="Arial" w:cs="Arial"/>
                <w:sz w:val="16"/>
                <w:szCs w:val="16"/>
              </w:rPr>
              <w:t>eMTC</w:t>
            </w:r>
            <w:proofErr w:type="spellEnd"/>
            <w:r w:rsidRPr="00880BF2">
              <w:rPr>
                <w:rFonts w:ascii="Arial" w:hAnsi="Arial" w:cs="Arial"/>
                <w:sz w:val="16"/>
                <w:szCs w:val="16"/>
              </w:rPr>
              <w:t xml:space="preserv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12DE41"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2C06CE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8B60D6" w14:textId="77777777"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0EDE76" w14:textId="77777777"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794448"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8241"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BADA71"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B114A" w14:textId="77777777"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B347D5"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78B47"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14F5A76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ED410" w14:textId="77777777"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8A1F50" w14:textId="77777777"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00E11"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85907"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C1386"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15B513" w14:textId="77777777"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D078FD"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E48A4"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400569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3DC95" w14:textId="77777777"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20285" w14:textId="77777777"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B7593E"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790D1"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AB6DFA"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6F7AC" w14:textId="77777777"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851E3"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 xml:space="preserve">Correction on the citation of table </w:t>
            </w:r>
            <w:proofErr w:type="spellStart"/>
            <w:r w:rsidRPr="00F77E14">
              <w:rPr>
                <w:rFonts w:ascii="Arial" w:hAnsi="Arial" w:cs="Arial"/>
                <w:sz w:val="16"/>
                <w:szCs w:val="16"/>
              </w:rPr>
              <w:t>indexs</w:t>
            </w:r>
            <w:proofErr w:type="spellEnd"/>
            <w:r w:rsidRPr="00F77E14">
              <w:rPr>
                <w:rFonts w:ascii="Arial" w:hAnsi="Arial" w:cs="Arial"/>
                <w:sz w:val="16"/>
                <w:szCs w:val="16"/>
              </w:rPr>
              <w:t xml:space="preserve">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EA211E"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9A797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962AD" w14:textId="77777777"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0B41F8" w14:textId="77777777"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E86A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CFE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2BE8"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EC2119" w14:textId="77777777"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E904C"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2BA1B"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3ED27C2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31E9E0"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5F99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A4C6B5"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F814"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4E771"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4F9B2B"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006E2E"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8F9EF9"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7C7CC7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F14812"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66AFF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79268B"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8627B"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70D87"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4EF632"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47A345"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4F765E"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1F7154C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13EED" w14:textId="77777777"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A7FA6A" w14:textId="77777777"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3E990F"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CB83"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62C1E"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975855" w14:textId="77777777"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4A220"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6C792C"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1FF053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CDBD7E" w14:textId="77777777"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EB5FE4" w14:textId="77777777"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CA94DC"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D6608"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001DE5"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879DA1" w14:textId="77777777"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6EF3E"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0521D9"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5416A9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B7B5A4" w14:textId="77777777"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C02F2A" w14:textId="77777777"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DE4F3F"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320CA"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DDDCB"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128AB0" w14:textId="77777777"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F68E4"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47BC7B"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72D3236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A25C2" w14:textId="77777777"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72724" w14:textId="77777777"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757B9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38F86"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D3BB"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94C9" w14:textId="77777777"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80B36B"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6FE5E4"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315687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1525A" w14:textId="77777777"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101F7" w14:textId="77777777"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752E35"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A7A0C"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9138C"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FBEFE" w14:textId="77777777"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F0E03"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39469A"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67963C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69512" w14:textId="77777777"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11AD9A" w14:textId="77777777"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3DD386"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888B5"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1571B"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0767FE" w14:textId="77777777"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D7C86"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0F0741"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50A565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8C1B7" w14:textId="77777777"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C4AAB" w14:textId="77777777"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495D02"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1FC3A"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6297E"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629A3F" w14:textId="77777777"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423B2"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9A6870"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462F40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11782" w14:textId="77777777"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FBB4F" w14:textId="77777777"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A17A86"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2B0"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995C3C"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46534" w14:textId="77777777"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B5BF2"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E34DDF"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26D84E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E0F5" w14:textId="77777777"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AFC6E3" w14:textId="77777777"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6DA890"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87BB3"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E3E45"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B869" w14:textId="77777777"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A485F"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 xml:space="preserve">Clarification of valid subframe in </w:t>
            </w:r>
            <w:proofErr w:type="spellStart"/>
            <w:r w:rsidRPr="0055790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F72F23"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509CED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4CFBCF" w14:textId="77777777"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50A11" w14:textId="77777777"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400E28"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884"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FB70D"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6E3462" w14:textId="77777777"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DC5217"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628ED"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4224935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532CAB" w14:textId="77777777"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E57729" w14:textId="77777777"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192DF9"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56745"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7BCA6"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ED0C70" w14:textId="77777777"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030040"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2D6FBE"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28C94F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35E0E7" w14:textId="77777777"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01C565" w14:textId="77777777"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FEBED6"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BD70E"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62096"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CCE91" w14:textId="77777777"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D73BD"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DB72E"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48DD1F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F34DDA" w14:textId="77777777"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E9617" w14:textId="77777777"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D0A76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3EDD9"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84ADD"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CE07F" w14:textId="77777777"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DD244E"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 xml:space="preserve">Missing definition of higher layer parameter </w:t>
            </w:r>
            <w:proofErr w:type="spellStart"/>
            <w:r w:rsidRPr="005C4492">
              <w:rPr>
                <w:rFonts w:ascii="Arial" w:hAnsi="Arial" w:cs="Arial"/>
                <w:sz w:val="16"/>
                <w:szCs w:val="16"/>
              </w:rPr>
              <w:t>eutra</w:t>
            </w:r>
            <w:proofErr w:type="spellEnd"/>
            <w:r w:rsidRPr="005C4492">
              <w:rPr>
                <w:rFonts w:ascii="Arial" w:hAnsi="Arial" w:cs="Arial"/>
                <w:sz w:val="16"/>
                <w:szCs w:val="16"/>
              </w:rPr>
              <w:t>-CRS-</w:t>
            </w:r>
            <w:proofErr w:type="spellStart"/>
            <w:r w:rsidRPr="005C4492">
              <w:rPr>
                <w:rFonts w:ascii="Arial" w:hAnsi="Arial" w:cs="Arial"/>
                <w:sz w:val="16"/>
                <w:szCs w:val="16"/>
              </w:rPr>
              <w:t>SequenceInfo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698B4"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63F358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CC52F" w14:textId="77777777"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F59BAE" w14:textId="77777777"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62227F"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25C7F"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33F71"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59A96" w14:textId="77777777"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1960"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524A26"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245D664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C099B" w14:textId="77777777"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5927B2" w14:textId="77777777"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54ADD4"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99DF"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24E385"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392130" w14:textId="77777777"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BAE6F0"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3A3705"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14D440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972C2" w14:textId="77777777"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44277" w14:textId="77777777"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16755F"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18273"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62D72"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A6D0B" w14:textId="77777777"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9617C9"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1B5D39"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6B24F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884F1" w14:textId="77777777"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D0E83F" w14:textId="77777777"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6A726E"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4D2FC"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0ECC0A"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661D6" w14:textId="77777777"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45684"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07BE86"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3675EB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917ACF" w14:textId="77777777"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1189C" w14:textId="77777777"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BA0876"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975F"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32DEC5"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98FB70" w14:textId="77777777"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F2E9A8"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FA9012"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1BDCE2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EAC87" w14:textId="77777777"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8D93BB" w14:textId="77777777"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693ADC"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E02B"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BB87B7"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27D3B" w14:textId="77777777"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AFCC0"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DF340E"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04DECA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9FF15" w14:textId="77777777"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BB7477" w14:textId="77777777"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6FB6AC"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FBC39"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4CB72"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DAE1A" w14:textId="77777777"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D058C"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A8720"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76CFB2A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0A0A2C" w14:textId="77777777"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353D1D" w14:textId="77777777"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763037"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48E0A"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9EA3B"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B8FB0" w14:textId="77777777"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D3F389"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3282C5"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781283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0554DC" w14:textId="77777777"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54B91" w14:textId="77777777"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80FD1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A9900"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C6494"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BB317F" w14:textId="77777777"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66A3AA"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 xml:space="preserve">CR on LAA post transmission </w:t>
            </w:r>
            <w:proofErr w:type="spellStart"/>
            <w:r w:rsidRPr="00B11F31">
              <w:rPr>
                <w:rFonts w:ascii="Arial" w:hAnsi="Arial" w:cs="Arial"/>
                <w:sz w:val="16"/>
                <w:szCs w:val="16"/>
              </w:rPr>
              <w:t>backoff</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A18906"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B2AD1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5DA44C" w14:textId="77777777"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74E455" w14:textId="77777777"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6859EF"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F037C"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587D5"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8E3C6" w14:textId="77777777"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70443"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FB564E"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4FBA6E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B867B9" w14:textId="77777777"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700F6F" w14:textId="77777777"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0CC608"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5D6ED"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40E1"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3CB81A" w14:textId="77777777"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6F9869"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36BB40"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1F21EF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2FEB11"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59CED4"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8B2F"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60B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23F3E"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B0F84D"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28674"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 xml:space="preserve">Introduction of </w:t>
            </w:r>
            <w:proofErr w:type="spellStart"/>
            <w:r w:rsidRPr="00CF0ADF">
              <w:rPr>
                <w:rFonts w:ascii="Arial" w:hAnsi="Arial" w:cs="Arial"/>
                <w:sz w:val="16"/>
                <w:szCs w:val="16"/>
              </w:rPr>
              <w:t>eLAA</w:t>
            </w:r>
            <w:proofErr w:type="spellEnd"/>
            <w:r w:rsidRPr="00CF0ADF">
              <w:rPr>
                <w:rFonts w:ascii="Arial" w:hAnsi="Arial" w:cs="Arial"/>
                <w:sz w:val="16"/>
                <w:szCs w:val="16"/>
              </w:rPr>
              <w:t xml:space="preserve">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CD9F1"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21D9C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EF0D58"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DFDA1D"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F48CE"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8B823"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047C"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1E6DC"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24949"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 xml:space="preserve">Introduction of </w:t>
            </w:r>
            <w:proofErr w:type="spellStart"/>
            <w:r w:rsidRPr="003D7791">
              <w:rPr>
                <w:rFonts w:ascii="Arial" w:hAnsi="Arial" w:cs="Arial"/>
                <w:sz w:val="16"/>
                <w:szCs w:val="16"/>
              </w:rPr>
              <w:t>eLAA</w:t>
            </w:r>
            <w:proofErr w:type="spellEnd"/>
            <w:r w:rsidRPr="003D7791">
              <w:rPr>
                <w:rFonts w:ascii="Arial" w:hAnsi="Arial" w:cs="Arial"/>
                <w:sz w:val="16"/>
                <w:szCs w:val="16"/>
              </w:rPr>
              <w:t xml:space="preserve">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82344F"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6AF8173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47593"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F8F33"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5568AC"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D83D2"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6FA83"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554AA8"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1DEB6B"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D4049"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1022BF3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A0A6D9" w14:textId="77777777"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2DC075" w14:textId="77777777"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3CF204"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D4F0F"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EB07E"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75948A" w14:textId="77777777"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01F8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56CDD3"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5E5E1C3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0E773A" w14:textId="77777777"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0A22B" w14:textId="77777777"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5A2B0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0A7F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8B06E"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8555E8" w14:textId="77777777"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F57"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 xml:space="preserve">Introduction of </w:t>
            </w:r>
            <w:proofErr w:type="spellStart"/>
            <w:r w:rsidRPr="005F131A">
              <w:rPr>
                <w:rFonts w:ascii="Arial" w:hAnsi="Arial" w:cs="Arial"/>
                <w:sz w:val="16"/>
                <w:szCs w:val="16"/>
              </w:rPr>
              <w:t>RACHless</w:t>
            </w:r>
            <w:proofErr w:type="spellEnd"/>
            <w:r w:rsidRPr="005F131A">
              <w:rPr>
                <w:rFonts w:ascii="Arial" w:hAnsi="Arial" w:cs="Arial"/>
                <w:sz w:val="16"/>
                <w:szCs w:val="16"/>
              </w:rPr>
              <w:t xml:space="preserve">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16A252"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7D9D38D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6CA678" w14:textId="77777777"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3B308B" w14:textId="77777777"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C2345D"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FB4F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E581F"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7788C9" w14:textId="77777777"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753AC"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1C05A"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50127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DC37" w14:textId="77777777"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FED55D" w14:textId="77777777"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4C3124"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6228C"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820FD"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6525E" w14:textId="77777777"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2AC6D"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ADA7FD"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FD7F07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AAD0D7" w14:textId="77777777"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1AAB75" w14:textId="77777777"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30A24F"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FA5BC"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61302"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E41B47" w14:textId="77777777"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F74DD4"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71B274"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485386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10DC0" w14:textId="77777777"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E956A5" w14:textId="77777777"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ADADE4"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D546"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A6C948"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848363" w14:textId="77777777"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B1113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EDAFA"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78F939E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258DC" w14:textId="77777777"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27C351" w14:textId="77777777"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7CDAA2"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C5B63"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A92F8"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5222A" w14:textId="77777777"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C78A8"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 xml:space="preserve">CR on PHICH operation for </w:t>
            </w:r>
            <w:proofErr w:type="spellStart"/>
            <w:r w:rsidRPr="00AF36F8">
              <w:rPr>
                <w:rFonts w:ascii="Arial" w:hAnsi="Arial" w:cs="Arial"/>
                <w:sz w:val="16"/>
                <w:szCs w:val="16"/>
              </w:rPr>
              <w:t>eLAA</w:t>
            </w:r>
            <w:proofErr w:type="spellEnd"/>
            <w:r w:rsidRPr="00AF36F8">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FD7EE0"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505905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2F4DA7" w14:textId="77777777"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C2C787" w14:textId="77777777"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6D40F1"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1082F"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83DA7A"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14746" w14:textId="77777777"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810D0"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A9C0E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3CB18F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35CFB5" w14:textId="77777777"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E070D" w14:textId="77777777"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1175AF"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A400"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8C5D47"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E35F5C" w14:textId="77777777"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E1BD8"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0F1BFC"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11A3AE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E1C6E1" w14:textId="77777777"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74FDA" w14:textId="77777777"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DF14D3"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E96BA"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5940A0"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118E9" w14:textId="77777777"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F573F2"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6DC176"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36698B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1D2E8" w14:textId="77777777"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B4EBDE" w14:textId="77777777"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97878"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F5EC0"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82A658"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975" w14:textId="77777777"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8C607"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B1E34C"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225BE6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1AF811" w14:textId="77777777"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B49DD" w14:textId="77777777"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D8B24"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F8E1E"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BC48D"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404325" w14:textId="77777777"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CB349"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56F75A"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6FA3340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D506B" w14:textId="77777777"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F2DCFC" w14:textId="77777777"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14674A"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B877B"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194E6E"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E29626" w14:textId="77777777"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6EE86"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 xml:space="preserve">Clarification on </w:t>
            </w:r>
            <w:proofErr w:type="spellStart"/>
            <w:r w:rsidRPr="005F7D39">
              <w:rPr>
                <w:rFonts w:ascii="Arial" w:hAnsi="Arial" w:cs="Arial"/>
                <w:sz w:val="16"/>
                <w:szCs w:val="16"/>
              </w:rPr>
              <w:t>nrs</w:t>
            </w:r>
            <w:proofErr w:type="spellEnd"/>
            <w:r w:rsidRPr="005F7D39">
              <w:rPr>
                <w:rFonts w:ascii="Arial" w:hAnsi="Arial" w:cs="Arial"/>
                <w:sz w:val="16"/>
                <w:szCs w:val="16"/>
              </w:rPr>
              <w:t>-Power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193F6D"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650E1A5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0EF609" w14:textId="77777777"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191DB" w14:textId="77777777"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456F8C"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54AC3"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A2132D"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67466" w14:textId="77777777"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6C38B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9494F"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1401BB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154FBF" w14:textId="77777777"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A151E9" w14:textId="77777777"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D05DB1"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7277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2DE99"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2548B" w14:textId="77777777"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244D7"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7DEF8"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1C8887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1A93C" w14:textId="77777777"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4636F2" w14:textId="77777777"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B694B7"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4102A"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CF35F"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174BB" w14:textId="77777777"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57EF17"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 xml:space="preserve">Correction on channel access priority class according to UL LBT type indication in </w:t>
            </w:r>
            <w:proofErr w:type="spellStart"/>
            <w:r w:rsidRPr="00F13B62">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C384C"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50A05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38681" w14:textId="77777777"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BDB81" w14:textId="77777777"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F0B922"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B1BF4"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C27DF"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273BF" w14:textId="77777777"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F4924"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85D35A"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382E22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80F4BC" w14:textId="77777777"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399AD9" w14:textId="77777777"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F66CC5"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797AA"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41FCEC"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90AAFF" w14:textId="77777777"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FCDA7E"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 xml:space="preserve">CR on UL CWS adjustment for </w:t>
            </w:r>
            <w:proofErr w:type="spellStart"/>
            <w:r w:rsidRPr="003411A0">
              <w:rPr>
                <w:rFonts w:ascii="Arial" w:hAnsi="Arial" w:cs="Arial"/>
                <w:sz w:val="16"/>
                <w:szCs w:val="16"/>
              </w:rPr>
              <w:t>eLAA</w:t>
            </w:r>
            <w:proofErr w:type="spellEnd"/>
            <w:r w:rsidRPr="003411A0">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6F628"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58F384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02DAD" w14:textId="77777777"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53EC8" w14:textId="77777777"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A65EF0"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506C3"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313E22"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296948" w14:textId="77777777"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8BB36"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 xml:space="preserve">CR on trigger monitoring timeline for triggered grants in </w:t>
            </w:r>
            <w:proofErr w:type="spellStart"/>
            <w:r w:rsidRPr="00F47E55">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F2C81C"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5B986A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23BB46" w14:textId="77777777"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D433FD" w14:textId="77777777"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B364B"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EBCB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5B1179"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A2A00" w14:textId="77777777"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E9E9B6"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B7CF4C"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151E4F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472727" w14:textId="77777777"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B5B85F" w14:textId="77777777"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6EC6A4"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75469"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E259A"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5362D" w14:textId="77777777"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2C1CCA"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592CF3"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879C9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195CD" w14:textId="77777777"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CA9CB" w14:textId="77777777"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4AC629"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0DE92"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77269"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3D0B27" w14:textId="77777777"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E184F2"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B63771"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1760DD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42C927" w14:textId="77777777"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BC64A" w14:textId="77777777"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2FF16"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0F903"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BDB20B"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4348C" w14:textId="77777777"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40D612"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14A02"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5F88AF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207E94" w14:textId="77777777"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4E67B" w14:textId="77777777"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2ADA1F"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E9E25"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5C4D7"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D25F3" w14:textId="77777777"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5BDCE"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CF8E09"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853D2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FB5DA" w14:textId="77777777"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E02DE9" w14:textId="77777777"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4E0296"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5FE25"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3C07D"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EC3662" w14:textId="77777777"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EEFF34"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1512B"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2FDADA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B80BED" w14:textId="77777777"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AE33CD" w14:textId="77777777"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061BDB"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79F56"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8CF7"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24E10F" w14:textId="77777777"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AC3B5"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92C6A1"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55CF0A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ED88C2" w14:textId="77777777"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A4639A" w14:textId="77777777"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8DDECA"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8CF09"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B7C70"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81AB62" w14:textId="77777777"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988826"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ABE077"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2D4749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B3EB7" w14:textId="77777777"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1AE59" w14:textId="77777777"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8A6B31"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F25FF"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A17064"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61947A" w14:textId="77777777"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9F898"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2A4C0"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3E90C9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CED45C" w14:textId="77777777"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B589D0" w14:textId="77777777"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74D9D7"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5C887"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9817"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299B46" w14:textId="77777777"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369C13"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 xml:space="preserve">Corrections to EPDCCH candidate derivation procedure for </w:t>
            </w:r>
            <w:proofErr w:type="spellStart"/>
            <w:r w:rsidRPr="00A11DAE">
              <w:rPr>
                <w:rFonts w:ascii="Arial" w:hAnsi="Arial" w:cs="Arial"/>
                <w:sz w:val="16"/>
                <w:szCs w:val="16"/>
              </w:rPr>
              <w:t>eLAA</w:t>
            </w:r>
            <w:proofErr w:type="spellEnd"/>
            <w:r w:rsidRPr="00A11DAE">
              <w:rPr>
                <w:rFonts w:ascii="Arial" w:hAnsi="Arial" w:cs="Arial"/>
                <w:sz w:val="16"/>
                <w:szCs w:val="16"/>
              </w:rPr>
              <w:t xml:space="preserve">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E8853"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16F946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7E8730" w14:textId="77777777"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1980" w14:textId="77777777"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00DE8"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23EEA"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49BB5"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E63C9B" w14:textId="77777777"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FD596"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A195B7"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2154D0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041FC0" w14:textId="77777777"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42F8B1" w14:textId="77777777"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4B8686"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4B5EC"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3E04B"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709AFA" w14:textId="77777777"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F63AB9"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 xml:space="preserve">Correction on aperiodic CSI only transmission for LAA </w:t>
            </w:r>
            <w:proofErr w:type="spellStart"/>
            <w:r w:rsidRPr="00E94348">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376C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257D4F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C25B68" w14:textId="77777777"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398C8F" w14:textId="77777777"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D21362"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E4A6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326B"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3224A" w14:textId="77777777"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74E9D"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8FE627"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37179F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63437F" w14:textId="77777777"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2151B4" w14:textId="77777777"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4835D0"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55B15"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C40B78"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F8E870" w14:textId="77777777"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9F577"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4ABBE8"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3FCA671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596FBC" w14:textId="77777777"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203BFE" w14:textId="77777777"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AA37B2"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78E3"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57268"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12E6BB" w14:textId="77777777"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A83CE"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0F30A7"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663D1F1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95F8" w14:textId="77777777"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E63E0A" w14:textId="77777777"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E6AB2B"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190E5"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0A032"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EE736E" w14:textId="77777777"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F37EC"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 xml:space="preserve">CR on MCOT limits for carriers on which </w:t>
            </w:r>
            <w:proofErr w:type="spellStart"/>
            <w:r w:rsidRPr="00303EC9">
              <w:rPr>
                <w:rFonts w:ascii="Arial" w:hAnsi="Arial" w:cs="Arial"/>
                <w:sz w:val="16"/>
                <w:szCs w:val="16"/>
              </w:rPr>
              <w:t>eNB</w:t>
            </w:r>
            <w:proofErr w:type="spellEnd"/>
            <w:r w:rsidRPr="00303EC9">
              <w:rPr>
                <w:rFonts w:ascii="Arial" w:hAnsi="Arial" w:cs="Arial"/>
                <w:sz w:val="16"/>
                <w:szCs w:val="16"/>
              </w:rPr>
              <w:t xml:space="preserve">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A14768"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6FCD3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FC6E5" w14:textId="77777777"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DE28D8" w14:textId="77777777"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19E4B"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6316"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0138A"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A7917" w14:textId="77777777"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1426AB"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1C5A9F"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41C7A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0A9CC" w14:textId="77777777"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EED60A" w14:textId="77777777"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964327"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B2363"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935F3"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8792D3" w14:textId="77777777"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8A9E8"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 xml:space="preserve">PDSCH transmission on special subframe for </w:t>
            </w:r>
            <w:proofErr w:type="spellStart"/>
            <w:r w:rsidRPr="00DC07BB">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AE97E"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07035A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876C9C" w14:textId="77777777"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5DDB" w14:textId="77777777"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439BCF"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D3AC7"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4B15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936624" w14:textId="77777777"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23444"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 xml:space="preserve">CR on using 25us LBT for UEs on carriers without </w:t>
            </w:r>
            <w:proofErr w:type="spellStart"/>
            <w:r w:rsidRPr="00791C1C">
              <w:rPr>
                <w:rFonts w:ascii="Arial" w:hAnsi="Arial" w:cs="Arial"/>
                <w:sz w:val="16"/>
                <w:szCs w:val="16"/>
              </w:rPr>
              <w:t>eNB</w:t>
            </w:r>
            <w:proofErr w:type="spellEnd"/>
            <w:r w:rsidRPr="00791C1C">
              <w:rPr>
                <w:rFonts w:ascii="Arial" w:hAnsi="Arial" w:cs="Arial"/>
                <w:sz w:val="16"/>
                <w:szCs w:val="16"/>
              </w:rPr>
              <w:t xml:space="preserve">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BEF97"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7B1CFC6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AE417B" w14:textId="77777777"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2DF28" w14:textId="77777777"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7C259"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78861"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7C5FC"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318BC" w14:textId="77777777"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A303"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 xml:space="preserve">CR on UL resource allocation for 10MHz LAA </w:t>
            </w:r>
            <w:proofErr w:type="spellStart"/>
            <w:r w:rsidRPr="00515CC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E2853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3DEC1C3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BAD19" w14:textId="77777777"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C5C0B" w14:textId="77777777"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63E22B"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87319"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945A0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4D9CA0" w14:textId="77777777"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E6BD0"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FABB31"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0895C7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036CE2" w14:textId="77777777"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4DA17" w14:textId="77777777"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DF82D7"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4DE4"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81139"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19990A" w14:textId="77777777"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0EC9A"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18CDD"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3C6105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796E4" w14:textId="77777777"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04A643" w14:textId="77777777"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6B0E83"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89DF2"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00509"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E05FC" w14:textId="77777777"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B8549D"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92CA2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5FB2B4F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11F5C8" w14:textId="77777777"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0EDB96" w14:textId="77777777"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0AF2EB"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EAA8"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7D4DF"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0E3E70" w14:textId="77777777"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7E224F"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F6FF73"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3C3B066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D47D68" w14:textId="77777777"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BE24A" w14:textId="77777777"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84ECC0"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609D"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618DC"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4A81A" w14:textId="77777777"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FB23"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5C33C7"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042AE7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15E3B" w14:textId="77777777"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38DBD7" w14:textId="77777777"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6C236"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57C3D"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C1C35"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B2F43F" w14:textId="77777777"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0EA4F"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398EDF"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223D04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FAB944" w14:textId="77777777"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A267C8" w14:textId="77777777"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7423B9"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B2F4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24E34"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E155" w14:textId="77777777"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73573"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A3FC4"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51022A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E30C47" w14:textId="77777777"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ACED8" w14:textId="77777777"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BE0025"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76D1"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92EE90"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D704D3" w14:textId="77777777"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0C587"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06B2B2"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4B4F4E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2B609F" w14:textId="77777777"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269BB0" w14:textId="77777777"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2F864E"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303C"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735BB"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508CB" w14:textId="77777777"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CF46FD"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E31953"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25384E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868445" w14:textId="77777777"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D1240" w14:textId="77777777"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EA28"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0D042"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31A4"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F74D39" w14:textId="77777777"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A6C3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F6FC42"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3E0E749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120D6" w14:textId="77777777"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F5A06A" w14:textId="77777777"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7C0EC"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10356"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9DFC5"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0A6733"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25F92D"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51189"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9F8BE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C5538" w14:textId="77777777"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7E294C" w14:textId="77777777"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032E49"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39303"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BDAE4"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93FF6"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E77FC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1D0295"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256423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A3EEEE" w14:textId="77777777"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1F79A" w14:textId="77777777"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4B24D"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90845"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EFFCE"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385948" w14:textId="77777777"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E8AA"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7B7C81"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7EA30E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C30462" w14:textId="77777777"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8BC972" w14:textId="77777777"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BBC37A"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6E77A"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2B0A17"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2ED4DF" w14:textId="77777777"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9318C"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DEAD16"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05450C1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5E88CC" w14:textId="77777777"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B2DAFE" w14:textId="77777777"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8816C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3F65"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FAA69"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8931C5" w14:textId="77777777"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47322C"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B97F"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593E2B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EE793F" w14:textId="77777777"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E2F05" w14:textId="77777777"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4E9115"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0AA4C"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1ED05"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9043" w14:textId="77777777"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14411"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CFEF8"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7FD45A6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239B7D" w14:textId="77777777"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0D2DF" w14:textId="77777777"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765AED"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B0C7D"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B01CE"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313958" w14:textId="77777777"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71A20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620E88"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33BBDA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C5FC9" w14:textId="77777777"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35100" w14:textId="77777777"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174292"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19F26"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352EA"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0BA3E" w14:textId="77777777"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5B131"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 xml:space="preserve">PDSCH dropping rules in special subframes in </w:t>
            </w:r>
            <w:proofErr w:type="spellStart"/>
            <w:r w:rsidRPr="00105A8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4B8861"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25431AE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B7D56D" w14:textId="77777777"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38F2A" w14:textId="77777777"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80C90"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69CAD"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53A5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BFCDD" w14:textId="77777777"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07B48"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D6608E"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3BEA64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6BD860" w14:textId="77777777"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8A727" w14:textId="77777777"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115990"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D58"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80679"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1D4A51" w14:textId="77777777"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B8D0A7"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 xml:space="preserve">PUCCH resource determination for M greater than 1 in </w:t>
            </w:r>
            <w:proofErr w:type="spellStart"/>
            <w:r w:rsidRPr="00E82451">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297E9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498BE5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248056" w14:textId="77777777"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C2E05" w14:textId="77777777"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5E5A4B"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ADF5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6DC41"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0C86AC" w14:textId="77777777"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976541"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143040"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0BFF7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F37945" w14:textId="77777777"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1460" w14:textId="77777777"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9A6536"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CD9D"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1E9C1"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319CA2" w14:textId="77777777"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52AEB8"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 xml:space="preserve">Clarification on </w:t>
            </w:r>
            <w:proofErr w:type="spellStart"/>
            <w:r w:rsidRPr="00D3308D">
              <w:rPr>
                <w:rFonts w:ascii="Arial" w:hAnsi="Arial" w:cs="Arial"/>
                <w:sz w:val="16"/>
                <w:szCs w:val="16"/>
              </w:rPr>
              <w:t>Msg</w:t>
            </w:r>
            <w:proofErr w:type="spellEnd"/>
            <w:r w:rsidRPr="00D3308D">
              <w:rPr>
                <w:rFonts w:ascii="Arial" w:hAnsi="Arial" w:cs="Arial"/>
                <w:sz w:val="16"/>
                <w:szCs w:val="16"/>
              </w:rPr>
              <w:t xml:space="preserve">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05A7B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7C1452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5B3206" w14:textId="77777777"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AFE7A" w14:textId="77777777"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21502F"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DE7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83D0E"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9B0B84" w14:textId="77777777"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5A118"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 xml:space="preserve">CR on two-stage scheduling for </w:t>
            </w:r>
            <w:proofErr w:type="spellStart"/>
            <w:r w:rsidRPr="00665E53">
              <w:rPr>
                <w:rFonts w:ascii="Arial" w:hAnsi="Arial" w:cs="Arial"/>
                <w:sz w:val="16"/>
                <w:szCs w:val="16"/>
              </w:rPr>
              <w:t>eLAA</w:t>
            </w:r>
            <w:proofErr w:type="spellEnd"/>
            <w:r w:rsidRPr="00665E5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1DCE7"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0419B6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BA3861" w14:textId="77777777"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119EE8" w14:textId="77777777"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9F091"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EACB0"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3B6C0"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56C349" w14:textId="77777777"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8E91B4"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 xml:space="preserve">CR on DCI blind decodes for </w:t>
            </w:r>
            <w:proofErr w:type="spellStart"/>
            <w:r w:rsidRPr="004C29C4">
              <w:rPr>
                <w:rFonts w:ascii="Arial" w:hAnsi="Arial" w:cs="Arial"/>
                <w:sz w:val="16"/>
                <w:szCs w:val="16"/>
              </w:rPr>
              <w:t>eLAA</w:t>
            </w:r>
            <w:proofErr w:type="spellEnd"/>
            <w:r w:rsidRPr="004C29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8531F"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7D95ED6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8CD37B" w14:textId="77777777"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A06E6" w14:textId="77777777"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079100"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298F8"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C3587C"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264039" w14:textId="77777777"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AA6DE"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607C85"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25014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C1889E" w14:textId="77777777"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A30D82" w14:textId="77777777"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4A14A8"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76877"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3F8BC0"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E11B97" w14:textId="77777777"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EC5DB3"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D380CF"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6D591FC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B6237" w14:textId="77777777"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E3B68B" w14:textId="77777777"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DEAED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543DF"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98179"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8F965" w14:textId="77777777"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44386"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BF4F7C"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12D8A5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2556C3" w14:textId="77777777"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7E2A51" w14:textId="77777777"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2A3719"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09378"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6572E"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FB71D3" w14:textId="77777777"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A9DFD"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 xml:space="preserve">PUCCH collision in </w:t>
            </w:r>
            <w:proofErr w:type="spellStart"/>
            <w:r w:rsidRPr="0015102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BFA27"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11A9E9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39950" w14:textId="77777777"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5D5FFC" w14:textId="77777777"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384327"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50BA1"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BFEE0"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7D939E" w14:textId="77777777"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94EFBD"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DE93E"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52E239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72CEEC" w14:textId="77777777"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0CC0" w14:textId="77777777"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EAF380"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C2F7F"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6E53F"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547A7" w14:textId="77777777"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EA9A1F"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2789E7"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690071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D7619" w14:textId="77777777"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687439" w14:textId="77777777"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3F9210"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3441B"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E8A6E9"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581017" w14:textId="77777777"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DF4DB"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575FBC"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5CE36D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133DFF" w14:textId="77777777"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3E2EAF" w14:textId="77777777"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1E19D"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92F68"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EC8DDC"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B0C1D" w14:textId="77777777"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DC6A2F"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E26902"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4FBD5A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DBB18B" w14:textId="77777777"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6D3D9" w14:textId="77777777"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6A0812"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46504"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4396C"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FBBE73" w14:textId="77777777"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C60FEE"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DE23E"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40F053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585621" w14:textId="77777777"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D0F00" w14:textId="77777777"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532C3"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952C8"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9AABB"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A7AD50" w14:textId="77777777"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B0A6AF"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F7727F"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5FD911B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C79A2C" w14:textId="77777777"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7260E7" w14:textId="77777777"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FC4C5F"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A92CE"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AECED1"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40EF08" w14:textId="77777777"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1EEE36"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53B1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0568F5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8A4977" w14:textId="77777777"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3130D9" w14:textId="77777777"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2BCDC7"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1EFB6"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5D73B"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AEE288" w14:textId="77777777"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524B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 xml:space="preserve">Introduction of </w:t>
            </w:r>
            <w:proofErr w:type="spellStart"/>
            <w:r w:rsidRPr="003A4CCC">
              <w:rPr>
                <w:rFonts w:ascii="Arial" w:hAnsi="Arial" w:cs="Arial"/>
                <w:sz w:val="16"/>
                <w:szCs w:val="16"/>
              </w:rPr>
              <w:t>eFD</w:t>
            </w:r>
            <w:proofErr w:type="spellEnd"/>
            <w:r w:rsidRPr="003A4CCC">
              <w:rPr>
                <w:rFonts w:ascii="Arial" w:hAnsi="Arial" w:cs="Arial"/>
                <w:sz w:val="16"/>
                <w:szCs w:val="16"/>
              </w:rPr>
              <w:t>-MIMO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D775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2FAA5E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31A71" w14:textId="77777777"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A1905" w14:textId="77777777"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4EC8F5"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02775"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6A626"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D0AFD6" w14:textId="77777777"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F668C7"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1E7CE6"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7B9D80E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073AC7" w14:textId="77777777"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6B7FD" w14:textId="77777777"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AD3AA1"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F0488"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4DD1A3"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703A59" w14:textId="77777777"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7B43E6"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 xml:space="preserve">Correction on UE procedure for receiving PDSCH on </w:t>
            </w:r>
            <w:proofErr w:type="spellStart"/>
            <w:r w:rsidRPr="009D27DB">
              <w:rPr>
                <w:rFonts w:ascii="Arial" w:hAnsi="Arial" w:cs="Arial"/>
                <w:sz w:val="16"/>
                <w:szCs w:val="16"/>
              </w:rPr>
              <w:t>FeMBMS</w:t>
            </w:r>
            <w:proofErr w:type="spellEnd"/>
            <w:r w:rsidRPr="009D27DB">
              <w:rPr>
                <w:rFonts w:ascii="Arial" w:hAnsi="Arial" w:cs="Arial"/>
                <w:sz w:val="16"/>
                <w:szCs w:val="16"/>
              </w:rPr>
              <w:t>/Unicast-mixed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E880AF"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AA1A2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671B1F" w14:textId="77777777"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88622E" w14:textId="77777777"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2B6A7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FEBFD"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2D087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A9FED1" w14:textId="77777777"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16601"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D2F22E"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EF1B4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F46498" w14:textId="77777777"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C3F6C7" w14:textId="77777777"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F2F26"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8C36"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FD16D"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022C53" w14:textId="77777777"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B2AF1"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 xml:space="preserve">Candidate determination for MPDCCH starting in unsupported special subframe for </w:t>
            </w:r>
            <w:proofErr w:type="spellStart"/>
            <w:r w:rsidRPr="00455BB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5B41A2"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60F4D4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B0F05D" w14:textId="77777777"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01F0EF" w14:textId="77777777"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84CFCC"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B02E"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87C447"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81C377" w14:textId="77777777"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3486BF"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 xml:space="preserve">PUCCH resource determination in TDD for </w:t>
            </w:r>
            <w:proofErr w:type="spellStart"/>
            <w:r w:rsidRPr="00973BB6">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22110C"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41F285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6BBC7" w14:textId="77777777"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E93B8" w14:textId="77777777"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45A5D4"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78164"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2BCF32"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B859ED" w14:textId="77777777"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EABBE"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EF7F47"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3E0D01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26D3" w14:textId="77777777"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523137" w14:textId="77777777"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36C62D"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D72DA"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C127A"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DA0C6" w14:textId="77777777"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7D8639"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31EB0"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780AE9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55AF5" w14:textId="77777777"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2313" w14:textId="77777777"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7160FA"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21ED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573D8"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A1497" w14:textId="77777777"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B4A6A4"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9CDD9"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19D6EF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B573FD" w14:textId="77777777"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F8EA6" w14:textId="77777777"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8032B3"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BFF1"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13BE4"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394A3" w14:textId="77777777"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9FFE3"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 xml:space="preserve">Correction to SRS Triggering for LAA </w:t>
            </w:r>
            <w:proofErr w:type="spellStart"/>
            <w:r w:rsidRPr="006F482F">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2A9D07"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26A252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A1B4A9" w14:textId="77777777"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9C9D27" w14:textId="77777777"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4587E9"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A599"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CC203"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FBC86D" w14:textId="77777777"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4E78C"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73B98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504F94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3C4C62" w14:textId="77777777"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4B2177" w14:textId="77777777"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FD895"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47377"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E83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82A4A" w14:textId="77777777"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5B10C8"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F8F77"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20D12E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06D55D" w14:textId="77777777"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40C94" w14:textId="77777777"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D361A8"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64659"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56F6A"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205B" w14:textId="77777777"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61DA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C33F0"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0265BF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C9E1F" w14:textId="77777777"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7ADA28" w14:textId="77777777"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103B00"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43C40"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784781"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5BFB33" w14:textId="77777777"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C0BD7A"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 xml:space="preserve">Mapping of wideband combination index to allocated </w:t>
            </w:r>
            <w:proofErr w:type="spellStart"/>
            <w:r w:rsidRPr="0085154D">
              <w:rPr>
                <w:rFonts w:ascii="Arial" w:hAnsi="Arial" w:cs="Arial"/>
                <w:sz w:val="16"/>
                <w:szCs w:val="16"/>
              </w:rPr>
              <w:t>widebands</w:t>
            </w:r>
            <w:proofErr w:type="spellEnd"/>
            <w:r w:rsidRPr="0085154D">
              <w:rPr>
                <w:rFonts w:ascii="Arial" w:hAnsi="Arial" w:cs="Arial"/>
                <w:sz w:val="16"/>
                <w:szCs w:val="16"/>
              </w:rPr>
              <w:t xml:space="preserve"> in </w:t>
            </w:r>
            <w:proofErr w:type="spellStart"/>
            <w:r w:rsidRPr="0085154D">
              <w:rPr>
                <w:rFonts w:ascii="Arial" w:hAnsi="Arial" w:cs="Arial"/>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31C52B"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28163F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03DD1" w14:textId="77777777"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02B2F" w14:textId="77777777"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573A7"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2B5BF"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31F54"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5A32D" w14:textId="77777777"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197AA"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8435F1"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5B40AB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921995" w14:textId="77777777"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EC5CE5" w14:textId="77777777"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B48918"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C37A1"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F1A7F"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D8290B" w14:textId="77777777"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B5998"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90AD1"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04AE2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F8655D" w14:textId="77777777"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558A10" w14:textId="77777777"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9E432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329FA"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E2A7E"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11956" w14:textId="77777777"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5D1EF"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A3818E"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2CD712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F11DAE" w14:textId="77777777"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0C75FA" w14:textId="77777777"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16C287"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6C31"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061A7"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F12F0" w14:textId="77777777"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068822"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15F70"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6A9022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A7EB1" w14:textId="77777777"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0B34C1" w14:textId="77777777"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F38B88"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BBD1"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E31D9"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AFB0B" w14:textId="77777777"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DAB18"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695FE1"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3C4DA2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32BA4" w14:textId="77777777"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2E14F5" w14:textId="77777777"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E6E7CD"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736D"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F3C8CE"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6B671F" w14:textId="77777777"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FD378"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40A02D"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1CC889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5880E0" w14:textId="77777777"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54D27D" w14:textId="77777777"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1BD955"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D5624"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E68C4"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55D7D5" w14:textId="77777777"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45DBCB"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0DFDA4"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614D17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4AC0AD" w14:textId="77777777"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CE8B68" w14:textId="77777777"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C6F776"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04C2C"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4719CF"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614A2" w14:textId="77777777"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25D0C"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2F8792B"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4F0B8DA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9E865F" w14:textId="77777777"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95EA91" w14:textId="77777777"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548069"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F1DC8"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B628C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46E05C" w14:textId="77777777"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1A1E9B"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1523CF"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2BA112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5DDCB" w14:textId="77777777"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A68F8" w14:textId="77777777"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79E317"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998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53EEBD"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FABDEC" w14:textId="77777777"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54EAD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 xml:space="preserve">Corrections to 36.213 for Rel-14 </w:t>
            </w:r>
            <w:proofErr w:type="spellStart"/>
            <w:r w:rsidRPr="006C032E">
              <w:rPr>
                <w:rFonts w:ascii="Arial" w:hAnsi="Arial" w:cs="Arial"/>
                <w:sz w:val="16"/>
                <w:szCs w:val="16"/>
              </w:rPr>
              <w:t>eFD</w:t>
            </w:r>
            <w:proofErr w:type="spellEnd"/>
            <w:r w:rsidRPr="006C032E">
              <w:rPr>
                <w:rFonts w:ascii="Arial" w:hAnsi="Arial" w:cs="Arial"/>
                <w:sz w:val="16"/>
                <w:szCs w:val="16"/>
              </w:rPr>
              <w:t>-MIMO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C2075C"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0A2CA5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486240" w14:textId="77777777"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E0D43" w14:textId="77777777"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7F9F48"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3BC4"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1780EF"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032C" w14:textId="77777777"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18B196"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 xml:space="preserve">Corrections to 36.213 for Rel-14 </w:t>
            </w:r>
            <w:proofErr w:type="spellStart"/>
            <w:r w:rsidRPr="0029313D">
              <w:rPr>
                <w:rFonts w:ascii="Arial" w:hAnsi="Arial" w:cs="Arial"/>
                <w:sz w:val="16"/>
                <w:szCs w:val="16"/>
              </w:rPr>
              <w:t>eFD</w:t>
            </w:r>
            <w:proofErr w:type="spellEnd"/>
            <w:r w:rsidRPr="0029313D">
              <w:rPr>
                <w:rFonts w:ascii="Arial" w:hAnsi="Arial" w:cs="Arial"/>
                <w:sz w:val="16"/>
                <w:szCs w:val="16"/>
              </w:rPr>
              <w:t>-MIMO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1920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115F387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697EA" w14:textId="77777777"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5EE0E5" w14:textId="77777777"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E698D1"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6BC8"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0BA0A"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DD811" w14:textId="77777777"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16D421"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4A232"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3348EDD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556FE" w14:textId="77777777"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E6FF21" w14:textId="77777777"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658F2"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F3274"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F4D40"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38A89" w14:textId="77777777"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066E09"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B7EE97"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6EDF15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D98A42" w14:textId="77777777"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99B316" w14:textId="77777777"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7813CE"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CA43E"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55D9A1"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8AE01C" w14:textId="77777777"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C47E37"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2B0156"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6ADD5F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4ED0ED"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B220E4"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A489FF"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EB3D6"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55D510"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DB82C1"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40BF1"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BAF09F"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538F6A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F5FBCE"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A0BF0"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38EAFF"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C3FBB"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D5F5"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2DD691"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8D6C37"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7D576B"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002D61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F4182" w14:textId="77777777"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80F86F" w14:textId="77777777"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C79CDA"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951EE"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8DF5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0C07AF" w14:textId="77777777"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F9593"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69E971"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D3B18E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EF2BBE" w14:textId="77777777"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6E03B2" w14:textId="77777777"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90AC90"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8F58B"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09830"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B0FE1" w14:textId="77777777"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ACE52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E109A1"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5B9BE3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36AD88" w14:textId="77777777"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AC17EB" w14:textId="77777777"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1E6038"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E39FB"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332EA"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2527F5" w14:textId="77777777"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7A99AD"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665A1C"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13506E9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CCA70" w14:textId="77777777"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9ED1A7" w14:textId="77777777"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DDB886"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CEA1D"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E108F"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BE165D" w14:textId="77777777"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CD482"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2180A2"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1BDE68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AE6E7F" w14:textId="77777777"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D1ABFE" w14:textId="77777777"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C00F68"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BE459"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3DC75"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FD6232" w14:textId="77777777"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AD155E"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19A512"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2BB9176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6C0737" w14:textId="77777777"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5DAEE2" w14:textId="77777777"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0AEF24"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50627"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49EA59"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B02C8D" w14:textId="77777777"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A9FD5A"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6967A0"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79B8A7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C39FAF" w14:textId="77777777"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1F189" w14:textId="77777777"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2C0371"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CC464"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70EF7"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DD05" w14:textId="77777777"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CC0A3"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5721CE"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5B2C9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217D5" w14:textId="77777777"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592769" w14:textId="77777777"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49C999"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7E659"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CB03B"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61C7B7" w14:textId="77777777"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3769C2"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E10CC0"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413F12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BB724" w14:textId="77777777"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DBDD1" w14:textId="77777777"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57B75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087B4"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2BFBC"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263BF" w14:textId="77777777"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393EB4"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72839"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39BAC5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CA6B5" w14:textId="77777777"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542D24" w14:textId="77777777"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4B18B"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BF7E3"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1A9DD"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6E5A6D" w14:textId="77777777"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FEAF5"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 xml:space="preserve">Correction of UE </w:t>
            </w:r>
            <w:proofErr w:type="spellStart"/>
            <w:r w:rsidRPr="00AD7FFD">
              <w:rPr>
                <w:rFonts w:ascii="Arial" w:hAnsi="Arial" w:cs="Arial"/>
                <w:sz w:val="16"/>
                <w:szCs w:val="16"/>
              </w:rPr>
              <w:t>behavior</w:t>
            </w:r>
            <w:proofErr w:type="spellEnd"/>
            <w:r w:rsidRPr="00AD7FFD">
              <w:rPr>
                <w:rFonts w:ascii="Arial" w:hAnsi="Arial" w:cs="Arial"/>
                <w:sz w:val="16"/>
                <w:szCs w:val="16"/>
              </w:rPr>
              <w:t xml:space="preserve"> to meet </w:t>
            </w:r>
            <w:proofErr w:type="spellStart"/>
            <w:r w:rsidRPr="00AD7FFD">
              <w:rPr>
                <w:rFonts w:ascii="Arial" w:hAnsi="Arial" w:cs="Arial"/>
                <w:sz w:val="16"/>
                <w:szCs w:val="16"/>
              </w:rPr>
              <w:t>Crlimit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3566F0"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4FB5CF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7EC8A" w14:textId="77777777"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4A42FF" w14:textId="77777777"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F91AC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65FCC"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1604D4"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40C31" w14:textId="77777777"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1458BE"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9D398D"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0B1976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0A7" w14:textId="77777777"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06FB13" w14:textId="77777777"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DB01E3"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43037"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1A8426"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4C7B4D" w14:textId="77777777"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22F61D"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4898C4"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B2A41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31C00" w14:textId="77777777"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6242F" w14:textId="77777777"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070666"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D6366"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B3311"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530C69" w14:textId="77777777"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FEDEF"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27E933"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271A19A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4EA92" w14:textId="77777777"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7D382" w14:textId="77777777"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89EE5B"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E184"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9D513B"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421AD4" w14:textId="77777777"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BFB0C"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 xml:space="preserve">Corrections on PRB scaling for PUSCH in </w:t>
            </w:r>
            <w:proofErr w:type="spellStart"/>
            <w:r w:rsidRPr="00C5350B">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AAF8DD"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72D5A4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567CE0" w14:textId="77777777"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015E1D" w14:textId="77777777"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8455FA"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330AF"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F93C0"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63EEFD" w14:textId="77777777"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4294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3FE8E0"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02DA193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6FBF" w14:textId="77777777"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A9F44" w14:textId="77777777"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CEC56"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38A2B"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B84ED1"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B46E70" w14:textId="77777777"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D7D9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8C92B"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7A8437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70FDB" w14:textId="77777777"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F7FE1C" w14:textId="77777777"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DC2F76"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58E69"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050758"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F79377" w14:textId="77777777"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0DD33"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92C45E"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0C8FE6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4F00D" w14:textId="77777777"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5A0866" w14:textId="77777777"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011D8C"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784A9"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92A87"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13C6F" w14:textId="77777777"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83B6D"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BC9AE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21159F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831F4" w14:textId="77777777"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11A43" w14:textId="77777777"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892DCB"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E9A16"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A39ED"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CFD5B" w14:textId="77777777"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40781A"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4C7AF3"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4C7AAE2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9CBE04" w14:textId="77777777"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2826E" w14:textId="77777777"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C2B424"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59E6C"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1B6ACE"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D24F2" w14:textId="77777777"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F3607"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 xml:space="preserve">Correction on abbreviation of Uplink SPS RNTI and </w:t>
            </w:r>
            <w:proofErr w:type="spellStart"/>
            <w:r w:rsidRPr="00271B41">
              <w:rPr>
                <w:rFonts w:ascii="Arial" w:hAnsi="Arial" w:cs="Arial"/>
                <w:sz w:val="16"/>
                <w:szCs w:val="16"/>
              </w:rPr>
              <w:t>Sidelink</w:t>
            </w:r>
            <w:proofErr w:type="spellEnd"/>
            <w:r w:rsidRPr="00271B41">
              <w:rPr>
                <w:rFonts w:ascii="Arial" w:hAnsi="Arial" w:cs="Arial"/>
                <w:sz w:val="16"/>
                <w:szCs w:val="16"/>
              </w:rPr>
              <w:t xml:space="preserve">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286369"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6F936DE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78D814" w14:textId="77777777"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06480A" w14:textId="77777777"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67A21"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1D4E"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90098"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89717" w14:textId="77777777"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93F53"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8F1132"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7A0492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CF0DF" w14:textId="77777777"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1517B" w14:textId="77777777"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FFDDE8"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01CC"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EB3F9"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AB082A" w14:textId="77777777"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4E947"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4793"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504F71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7F442B" w14:textId="77777777"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6ECE0" w14:textId="77777777"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9A439C"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A9A4"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8B69E"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22B485" w14:textId="77777777"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44C86"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A89456"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287EE6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B0AFFB" w14:textId="77777777"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BE2C3" w14:textId="77777777"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171D9F"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1AE1"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F378"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8123F" w14:textId="77777777"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B0B196"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 xml:space="preserve">Correction for UCI transmission on LAA </w:t>
            </w:r>
            <w:proofErr w:type="spellStart"/>
            <w:r w:rsidRPr="00650144">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29991E6"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3F0866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1C423" w14:textId="77777777"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E407F" w14:textId="77777777"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5CEA15"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CE5F8"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F39B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367E39" w14:textId="77777777"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50888"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75093E"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5ABFC9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2345A" w14:textId="77777777"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7F4D57" w14:textId="77777777"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C6EAFA"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17A00"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0B2C"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3612A" w14:textId="77777777"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83725B"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C6EEB1"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1AD090E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CAA18" w14:textId="77777777"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06032F" w14:textId="77777777"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4D8DA"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FCE34"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C684C5"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E05848" w14:textId="77777777"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A7660B"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 xml:space="preserve">CSI periodicity relationship between </w:t>
            </w:r>
            <w:proofErr w:type="spellStart"/>
            <w:r w:rsidRPr="006525AE">
              <w:rPr>
                <w:rFonts w:ascii="Arial" w:hAnsi="Arial" w:cs="Arial"/>
                <w:sz w:val="16"/>
                <w:szCs w:val="16"/>
              </w:rPr>
              <w:t>eMIMO</w:t>
            </w:r>
            <w:proofErr w:type="spellEnd"/>
            <w:r w:rsidRPr="006525AE">
              <w:rPr>
                <w:rFonts w:ascii="Arial" w:hAnsi="Arial" w:cs="Arial"/>
                <w:sz w:val="16"/>
                <w:szCs w:val="16"/>
              </w:rPr>
              <w:t>-Types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02B46C"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032C1C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345D5" w14:textId="77777777"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AACF66" w14:textId="77777777"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E35FCA"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E72DE"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9881C"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1795BA" w14:textId="77777777"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D7EEA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 xml:space="preserve">Correction on PUCCH format 3 information for </w:t>
            </w:r>
            <w:proofErr w:type="spellStart"/>
            <w:r w:rsidRPr="00D577CF">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EADCFA"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0403AB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4884A" w14:textId="77777777"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D5342" w14:textId="77777777"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6FC352"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51168"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99CD8"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22F10C" w14:textId="77777777"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62662"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 xml:space="preserve">Correction on periodic CSI reporting for LAA </w:t>
            </w:r>
            <w:proofErr w:type="spellStart"/>
            <w:r w:rsidRPr="00DC6110">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B734F"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44F5DD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DB8113" w14:textId="77777777"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F383FA" w14:textId="77777777"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1AF1FF"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BE37"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084A7B"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1E05F6" w14:textId="77777777"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D7677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A90371"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7487BF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366407" w14:textId="77777777"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A830B7" w14:textId="77777777"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61C3F6"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76200"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67653A"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A349FF" w14:textId="77777777"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A9315"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C93F21"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1AE20F0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BD707F" w14:textId="77777777"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1817D" w14:textId="77777777"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2191F1"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8BC5E"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F38B1"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7EB046" w14:textId="77777777"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D3C55"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0469E"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424F751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66CA6B" w14:textId="77777777"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704D08" w14:textId="77777777"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47DD96"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C8760"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B25D72"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B7A3A7" w14:textId="77777777"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0DEADA"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774F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6819DB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4C8849" w14:textId="77777777"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1565E8" w14:textId="77777777"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F36C31"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A77D5"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3ECA9"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3AF7C5" w14:textId="77777777"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401B75"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6A17A5"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04A7C2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F36DF9" w14:textId="77777777"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CEB8E2" w14:textId="77777777"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977E43"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380BF"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FEDFE6"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E06374" w14:textId="77777777"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43E5F"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E98532"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261FF0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D6F153" w14:textId="77777777"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F4CAB3" w14:textId="77777777"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113528"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10A62"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683D0E"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AE155" w14:textId="77777777"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A349E7"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56FC74"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3DE1671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093A2" w14:textId="77777777"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0C7A94" w14:textId="77777777"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C7599A"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560FC"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656B9"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D9D35F" w14:textId="77777777"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8EA707"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 xml:space="preserve">SRS dropping for simultaneous SRS and PUSCH in </w:t>
            </w:r>
            <w:proofErr w:type="spellStart"/>
            <w:r w:rsidRPr="00FC66E5">
              <w:rPr>
                <w:rFonts w:ascii="Arial" w:hAnsi="Arial" w:cs="Arial"/>
                <w:sz w:val="16"/>
                <w:szCs w:val="16"/>
              </w:rPr>
              <w:t>intraband</w:t>
            </w:r>
            <w:proofErr w:type="spellEnd"/>
            <w:r w:rsidRPr="00FC66E5">
              <w:rPr>
                <w:rFonts w:ascii="Arial" w:hAnsi="Arial" w:cs="Arial"/>
                <w:sz w:val="16"/>
                <w:szCs w:val="16"/>
              </w:rPr>
              <w:t xml:space="preserve">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AA5DE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66FD16D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3DE1F0" w14:textId="77777777"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16736" w14:textId="77777777"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B17735"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F802"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D530B5"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BA4A46" w14:textId="77777777"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033F4"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95C6E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6BDD2F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611A8F" w14:textId="77777777"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49021" w14:textId="77777777"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5A13F6"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C9345"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A7BCF"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1C8174" w14:textId="77777777"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9EFD09"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5DF717"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7E855D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CF4DF"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CAE40F"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9BCD24"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9D909"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80AE2"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64710"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D0E4CF"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E6DBA7"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150FD0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6D3E6B"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075E6"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B7C908"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7EE88"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69AD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1F163B"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8D07"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33D35"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D7990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CA2B4E" w14:textId="77777777"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EC1937" w14:textId="77777777"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903090"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3FF7E"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D764A"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FFD5D7" w14:textId="77777777"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B7498"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 xml:space="preserve">PUSCH and SRS Transmission in </w:t>
            </w:r>
            <w:proofErr w:type="spellStart"/>
            <w:r w:rsidRPr="00196153">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4BCBE"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4E482A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86ECA" w14:textId="77777777"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AF0663" w14:textId="77777777"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94D6FD"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86546"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222592"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809A2" w14:textId="77777777"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668384"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 xml:space="preserve">CR on CSI report reference subframe for an LAA </w:t>
            </w:r>
            <w:proofErr w:type="spellStart"/>
            <w:r w:rsidRPr="00C55FF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D02C80"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3E500D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982D58" w14:textId="77777777"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04E0E" w14:textId="77777777"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F34B2"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560B1"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B197A"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CD397C" w14:textId="77777777"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230D8E"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CBF3AD"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20C7CA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EA9D" w14:textId="77777777"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A3C11" w14:textId="77777777"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7F000A"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14B63"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25F7F2"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A5D6BB" w14:textId="77777777"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2B9946"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A40E5D"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79177C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EF40B" w14:textId="77777777"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0520FE" w14:textId="77777777"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F5F54"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8F60E"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543714"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1B262" w14:textId="77777777"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55BAE"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AE246"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69AD16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1EC1B2" w14:textId="77777777"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F98A2D" w14:textId="77777777"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36C940"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35B1E"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B5097"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2F574B" w14:textId="77777777"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4B90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AC1BA3"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2E7540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33E8C2" w14:textId="77777777"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7533DD" w14:textId="77777777"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5399DF"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2F221"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FA80A"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EE6F7C" w14:textId="77777777"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37B872"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ABC36E"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2597FC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6E37C" w14:textId="77777777"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91ED88" w14:textId="77777777"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5239F2"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D3F3"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105B7"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521A8" w14:textId="77777777"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49249E"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0E7B2A"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1114DA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26FB7" w14:textId="77777777"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494C0" w14:textId="77777777"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7B585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93CED"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A32DD6"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22723" w14:textId="77777777"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42CA1"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70D7D4"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1979BCD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B9F66" w14:textId="77777777"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F0897" w14:textId="77777777"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B937FC"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5A20E"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6AEF4"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2A581" w14:textId="77777777"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40328"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9DF55"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0D2F6B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4F1CDC" w14:textId="77777777"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1510" w14:textId="77777777"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BEB71"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425CB"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AAB1E"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139DF3" w14:textId="77777777"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F5D73"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D0ED60"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347F92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3F7976" w14:textId="77777777"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239C80" w14:textId="77777777"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37C56B"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A1DE"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78F34"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D714A" w14:textId="77777777"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9014F3"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 xml:space="preserve">Correction on </w:t>
            </w:r>
            <w:proofErr w:type="spellStart"/>
            <w:r w:rsidRPr="000044CB">
              <w:rPr>
                <w:rFonts w:ascii="Arial" w:hAnsi="Arial" w:cs="Arial"/>
                <w:sz w:val="16"/>
                <w:szCs w:val="16"/>
              </w:rPr>
              <w:t>sidelink</w:t>
            </w:r>
            <w:proofErr w:type="spellEnd"/>
            <w:r w:rsidRPr="000044CB">
              <w:rPr>
                <w:rFonts w:ascii="Arial" w:hAnsi="Arial" w:cs="Arial"/>
                <w:sz w:val="16"/>
                <w:szCs w:val="16"/>
              </w:rPr>
              <w:t xml:space="preserve">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808BCA"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4A12ACB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9D713" w14:textId="77777777"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5CAE20" w14:textId="77777777"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90BA46"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6CF31"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77ABE"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CB340" w14:textId="77777777"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F56B33"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1E7246"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401EA8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79A92C" w14:textId="77777777"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BE702" w14:textId="77777777"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BA1263"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057ED"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9F199"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2D88" w14:textId="77777777"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1DA806"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 xml:space="preserve">Correction on higher layer parameter for </w:t>
            </w:r>
            <w:proofErr w:type="spellStart"/>
            <w:r w:rsidRPr="005728E2">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C3E46A"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2425E6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7CE19" w14:textId="77777777"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A9C54" w14:textId="77777777"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7C171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69C9"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A0AF9"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3F32E" w14:textId="77777777"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52E4F"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E7D9E"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659C75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7376B" w14:textId="77777777"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15F4A4" w14:textId="77777777"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56F937"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39151"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A9E35"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63F933" w14:textId="77777777"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5BD7DF"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549C9"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5E297B6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65F03D" w14:textId="77777777"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E272E" w14:textId="77777777"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F1F372"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506D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B39F2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ED4E1F" w14:textId="77777777"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DAC285"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653830"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3ECD50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7002E5" w14:textId="77777777"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BFB48" w14:textId="77777777"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3EF2B"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21C2"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1AE0DA"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0C8B7" w14:textId="77777777"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90CCD4"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AB46"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305E5E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87E890" w14:textId="77777777"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1CFB4" w14:textId="77777777"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B9FBBD"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6936"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001781"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92965D" w14:textId="77777777"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9F5A3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5476CC"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7C6F2D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52BDE7" w14:textId="77777777"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4C1C0A" w14:textId="77777777"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DC6C4C"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37016"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FB29D"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541AD5" w14:textId="77777777"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64980"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E917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6A95E6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4812B" w14:textId="77777777"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C3174" w14:textId="77777777"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81F904"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1268"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DCE4F"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0A530" w14:textId="77777777"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DD8E9"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273E82"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6E523A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AE3995" w14:textId="77777777"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E3BBEF" w14:textId="77777777"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AD7925"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D588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30CD"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C13EB" w14:textId="77777777"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750A7E"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2061BC"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405D69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9EB621" w14:textId="77777777"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BDF2D1" w14:textId="77777777"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192C2B"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04B36"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20513"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59750E" w14:textId="77777777"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EC7B0C"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39307B"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5915F5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056A7F" w14:textId="77777777"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D33A51" w14:textId="77777777"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710766"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5A2F4"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B94EBE"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C2A4" w14:textId="77777777"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DCB78"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8395C8"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304CB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7E7D0F" w14:textId="77777777"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907D6C" w14:textId="77777777"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284AF6"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9816"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739DD"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3C420" w14:textId="77777777"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7EE99"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 xml:space="preserve">Introduction of </w:t>
            </w:r>
            <w:proofErr w:type="spellStart"/>
            <w:r w:rsidRPr="007004C7">
              <w:rPr>
                <w:rFonts w:ascii="Arial" w:hAnsi="Arial" w:cs="Arial"/>
                <w:sz w:val="16"/>
                <w:szCs w:val="16"/>
              </w:rPr>
              <w:t>feCoMP</w:t>
            </w:r>
            <w:proofErr w:type="spellEnd"/>
            <w:r w:rsidRPr="007004C7">
              <w:rPr>
                <w:rFonts w:ascii="Arial" w:hAnsi="Arial" w:cs="Arial"/>
                <w:sz w:val="16"/>
                <w:szCs w:val="16"/>
              </w:rPr>
              <w:t xml:space="preserv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F9176F"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4599BA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ECC1C" w14:textId="77777777"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8F7E9" w14:textId="77777777"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7B5FCB"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A06D"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5397C"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B1340" w14:textId="77777777"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2E69D9"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F7D61"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3FC458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22C1B" w14:textId="77777777"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2DCED" w14:textId="77777777"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42571F"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5371A"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F9711"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8350FB" w14:textId="77777777"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66396"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72005"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6E33056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7C5ECE" w14:textId="77777777"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E0710" w14:textId="77777777"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71BED1"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0EC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D9A46"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4428D4" w14:textId="77777777"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F1CBB"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5E06AD"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34B9BC8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62D8EC" w14:textId="77777777"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289880" w14:textId="77777777"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F13E7"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B87F8"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C0317"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8F8CEF" w14:textId="77777777"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E5ECD"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27BE3B"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6A3A4B2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82010C" w14:textId="77777777"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6F152F" w14:textId="77777777"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C6E2A"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AFCAD"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C5443"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E958E4" w14:textId="77777777"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0418C4"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36ED4C"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245C7D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13EFA" w14:textId="77777777"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B9DEAE" w14:textId="77777777"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A0753B"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1EDF"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31199"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70A73" w14:textId="77777777"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BEE3"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 xml:space="preserve">Multiple CSI reports for </w:t>
            </w:r>
            <w:proofErr w:type="spellStart"/>
            <w:r w:rsidRPr="00A6377D">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FCD88"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430726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0A55C" w14:textId="77777777"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4637B" w14:textId="77777777"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395435"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025A9"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184E8"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A4A12D" w14:textId="77777777"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846F1"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64E51"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5CE9CDF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699612" w14:textId="77777777"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ED819" w14:textId="77777777"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A533B1"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CC366"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A0FF70"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744E4C" w14:textId="77777777"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EC6E95"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5B3415"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501F69D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F4963" w14:textId="77777777"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FF0778" w14:textId="77777777"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CE82C0"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AD8C5"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DAA8F4"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052A3" w14:textId="77777777"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BF0151"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A272EC"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72316C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BB64B" w14:textId="77777777"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D3D1B" w14:textId="77777777"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1DF0D4"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BB73"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FFAB9"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28425" w14:textId="77777777"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743983"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CF27AA"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233051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266408" w14:textId="77777777"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D87606" w14:textId="77777777"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4AC68"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DEBC"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B9AAD"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9CA85" w14:textId="77777777"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EB2AE8"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 xml:space="preserve">Correction on </w:t>
            </w:r>
            <w:proofErr w:type="spellStart"/>
            <w:r w:rsidRPr="0012591A">
              <w:rPr>
                <w:rFonts w:ascii="Arial" w:hAnsi="Arial" w:cs="Arial"/>
                <w:sz w:val="16"/>
                <w:szCs w:val="16"/>
              </w:rPr>
              <w:t>DwPTS</w:t>
            </w:r>
            <w:proofErr w:type="spellEnd"/>
            <w:r w:rsidRPr="0012591A">
              <w:rPr>
                <w:rFonts w:ascii="Arial" w:hAnsi="Arial" w:cs="Arial"/>
                <w:sz w:val="16"/>
                <w:szCs w:val="16"/>
              </w:rPr>
              <w:t xml:space="preserve">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D9D0E9"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7F6E10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A7706A" w14:textId="77777777"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03B0C" w14:textId="77777777"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5F91A"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227B3"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9BBEB"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0B018E" w14:textId="77777777"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47A6F6"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 xml:space="preserve">UCI multiplexing for </w:t>
            </w:r>
            <w:proofErr w:type="spellStart"/>
            <w:r w:rsidRPr="006E5ECC">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D074F"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436125A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74596D" w14:textId="77777777"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78363" w14:textId="77777777"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98502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86E58"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EEF3"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4B6F8" w14:textId="77777777"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C2800"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477506"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34B5051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EEFDB2" w14:textId="77777777"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8750B5" w14:textId="77777777"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00EB1"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060B5"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7AF9BC"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CB9669" w14:textId="77777777"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61050"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BCA28E"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5F6DA3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912597" w14:textId="77777777"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5BCA5B" w14:textId="77777777"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6EB6E3"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AF44A"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2A7BD9"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DDF9D0" w14:textId="77777777"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5936E"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 xml:space="preserve">SPS for </w:t>
            </w:r>
            <w:proofErr w:type="spellStart"/>
            <w:r w:rsidRPr="00F44FE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B5A7E6"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4F2651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1EBB56" w14:textId="77777777"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05AB08" w14:textId="77777777"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7F351D"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55FE4"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C9D2C"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8677AD" w14:textId="77777777"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AA07C2"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F86422"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368D1C7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062477" w14:textId="77777777"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B1A446" w14:textId="77777777"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F7F05D"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CFEF1"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D579D"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709BD" w14:textId="77777777"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3D5A1F"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B73585"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5CA79F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AB3D6" w14:textId="77777777"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1FD13" w14:textId="77777777"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F67DB2"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0ED8F"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E63CE6"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B1500" w14:textId="77777777"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18BD8"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FEDE6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2DDD0A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AF97B3" w14:textId="77777777"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5B7BE0" w14:textId="77777777"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AC3603"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0F1AC"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4327D"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1F1E6" w14:textId="77777777"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9F493"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887429"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1896C8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FA17C" w14:textId="77777777"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2D794" w14:textId="77777777"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E5382F"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940D0"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27F4"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1A4EA" w14:textId="77777777"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7086B7"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ECEEED"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61489E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A12320" w14:textId="77777777"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CD829B" w14:textId="77777777"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183114"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F8BA7"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D7922"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5CE3BE" w14:textId="77777777"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99DA6C"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5D3861"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3D030A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B11BB" w14:textId="77777777"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13F3AD" w14:textId="77777777"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77E4ED"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30F7"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1378B"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1C91BB" w14:textId="77777777"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0FA2A7"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FB3D7"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4CC63E9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326AD" w14:textId="77777777"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F8E18" w14:textId="77777777"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5B00FD"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1D4AE"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91132"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6579EA" w14:textId="77777777"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2DC2D"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C57FD7"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402768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5CC8E7" w14:textId="77777777"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9424C7" w14:textId="77777777"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53BEA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52C9D"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D3BC1"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FA4836" w14:textId="77777777"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B10513"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1C925B"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CBAF2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E5AB7A" w14:textId="77777777"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03518" w14:textId="77777777"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31C863"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162BE"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95F8A1"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6FF7A8" w14:textId="77777777"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7CA03A"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 xml:space="preserve">Correction on number of subframes for </w:t>
            </w:r>
            <w:proofErr w:type="spellStart"/>
            <w:r w:rsidRPr="006863C5">
              <w:rPr>
                <w:rFonts w:ascii="Arial" w:hAnsi="Arial" w:cs="Arial"/>
                <w:sz w:val="16"/>
                <w:szCs w:val="16"/>
              </w:rPr>
              <w:t>semistatic</w:t>
            </w:r>
            <w:proofErr w:type="spellEnd"/>
            <w:r w:rsidRPr="006863C5">
              <w:rPr>
                <w:rFonts w:ascii="Arial" w:hAnsi="Arial" w:cs="Arial"/>
                <w:sz w:val="16"/>
                <w:szCs w:val="16"/>
              </w:rPr>
              <w:t xml:space="preserve">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1BB3C1"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0E1662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0A71C8" w14:textId="77777777"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BFBF8" w14:textId="77777777"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BE2BAA"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DF90B"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7DE23"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C18E9A" w14:textId="77777777"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7208"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 xml:space="preserve">Correction on TBS determination for </w:t>
            </w:r>
            <w:proofErr w:type="spellStart"/>
            <w:r w:rsidRPr="009C6FD3">
              <w:rPr>
                <w:rFonts w:ascii="Arial" w:hAnsi="Arial" w:cs="Arial"/>
                <w:sz w:val="16"/>
                <w:szCs w:val="16"/>
              </w:rPr>
              <w:t>msg</w:t>
            </w:r>
            <w:proofErr w:type="spellEnd"/>
            <w:r w:rsidRPr="009C6FD3">
              <w:rPr>
                <w:rFonts w:ascii="Arial" w:hAnsi="Arial" w:cs="Arial"/>
                <w:sz w:val="16"/>
                <w:szCs w:val="16"/>
              </w:rPr>
              <w:t xml:space="preserve">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8B4658"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53E9AF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19679" w14:textId="77777777"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866259" w14:textId="77777777"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77A142"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25246"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CB0432"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6CD7EA" w14:textId="77777777"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A41F7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583B5B"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7EA537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077014" w14:textId="77777777"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637AA6" w14:textId="77777777"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64DB71"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34D2D"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489FE"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5EBC87" w14:textId="77777777"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34636"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593DD0"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60F13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4527D5" w14:textId="77777777"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15D5D8" w14:textId="77777777"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B99389"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DE75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06564"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BEB267" w14:textId="77777777"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CEE3AB"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1178C"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DD348D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E2175" w14:textId="77777777"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464C9D" w14:textId="77777777"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F5E4FA"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DF84D"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0B85A1"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23B4B" w14:textId="77777777"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7982DD"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313B"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54C1BAD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E9150" w14:textId="77777777"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3973DE" w14:textId="77777777"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1EE244"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B23A4"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F33BB9"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6E652" w14:textId="77777777"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FEC7E3"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6F8C1"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7869F5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89EF7" w14:textId="77777777"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674105" w14:textId="77777777"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364E1D"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F543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EF68F"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B5AABC" w14:textId="77777777"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63BF85"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72742"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3F62F8B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C74F8" w14:textId="77777777"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008EA" w14:textId="77777777"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92C309"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11BCB"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0752"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9C70F" w14:textId="77777777"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63E1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583E82"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4AF0B0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D39A2" w14:textId="77777777"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8E6EC" w14:textId="77777777"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4FDB3A"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A24B2"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7EBEB1"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667A11" w14:textId="77777777"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5E25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A95A0F"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7EFBFC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8D61E" w14:textId="77777777"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2AE355" w14:textId="77777777"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603B0D"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2F46"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106A32"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C6CADF" w14:textId="77777777"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618429"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17E6BF"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0A0EFA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18BFFB" w14:textId="77777777"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89B8E7" w14:textId="77777777"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876304"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E55E9"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2B418"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A3DEA7" w14:textId="77777777"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A16FA7"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54257"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190142F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A4DE4B" w14:textId="77777777"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0D549" w14:textId="77777777"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333D0A"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99BA5"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50240"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842E03" w14:textId="77777777"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5FDFC"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 xml:space="preserve">Clarification on </w:t>
            </w:r>
            <w:proofErr w:type="spellStart"/>
            <w:r w:rsidRPr="00DB2294">
              <w:rPr>
                <w:rFonts w:ascii="Arial" w:hAnsi="Arial" w:cs="Arial"/>
                <w:sz w:val="16"/>
                <w:szCs w:val="16"/>
              </w:rPr>
              <w:t>simultaneousAckNackAndCQI</w:t>
            </w:r>
            <w:proofErr w:type="spellEnd"/>
            <w:r w:rsidRPr="00DB2294">
              <w:rPr>
                <w:rFonts w:ascii="Arial" w:hAnsi="Arial" w:cs="Arial"/>
                <w:sz w:val="16"/>
                <w:szCs w:val="16"/>
              </w:rPr>
              <w:t xml:space="preserve">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4D7EAB"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3A1E92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728CDD" w14:textId="77777777"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2EEA7" w14:textId="77777777"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DA3385"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7274C"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AB4802"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F62D73" w14:textId="77777777"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A5B82"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5760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2D60EA6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2F0FB" w14:textId="77777777"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A899" w14:textId="77777777"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37C023"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2CE4A"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0C2FB"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84BF59" w14:textId="77777777"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AD7A9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 xml:space="preserve">Correction on PUCCH configuration with </w:t>
            </w:r>
            <w:proofErr w:type="spellStart"/>
            <w:r w:rsidRPr="00DC7ED0">
              <w:rPr>
                <w:rFonts w:ascii="Arial" w:hAnsi="Arial" w:cs="Arial"/>
                <w:sz w:val="16"/>
                <w:szCs w:val="16"/>
              </w:rPr>
              <w:t>CEModeA</w:t>
            </w:r>
            <w:proofErr w:type="spellEnd"/>
            <w:r w:rsidRPr="00DC7ED0">
              <w:rPr>
                <w:rFonts w:ascii="Arial" w:hAnsi="Arial" w:cs="Arial"/>
                <w:sz w:val="16"/>
                <w:szCs w:val="16"/>
              </w:rPr>
              <w:t xml:space="preserve"> or </w:t>
            </w:r>
            <w:proofErr w:type="spellStart"/>
            <w:r w:rsidRPr="00DC7ED0">
              <w:rPr>
                <w:rFonts w:ascii="Arial" w:hAnsi="Arial" w:cs="Arial"/>
                <w:sz w:val="16"/>
                <w:szCs w:val="16"/>
              </w:rPr>
              <w:t>CEModeB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44FB13"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7A3E6B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0E78C4" w14:textId="77777777"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BEC3E" w14:textId="77777777"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E2D5DF"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3B391"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7633"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F6908" w14:textId="77777777"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FD1DF7"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736034"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21E58CD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B6B6CD" w14:textId="77777777"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FAB37" w14:textId="77777777"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A84787"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CEB1E"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4DF73"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DD1ADD" w14:textId="77777777"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C7330"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 xml:space="preserve">Correction on RV determination for </w:t>
            </w:r>
            <w:proofErr w:type="spellStart"/>
            <w:r w:rsidRPr="00F74F15">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BBEFA7"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16491F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5916A1" w14:textId="77777777"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61F5E" w14:textId="77777777"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AE1CCF"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0BDC"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7EEE1"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42699" w14:textId="77777777"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994F9"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 xml:space="preserve">Corrections in Physical Resource Block numbering to RA Type0 for </w:t>
            </w:r>
            <w:proofErr w:type="spellStart"/>
            <w:r w:rsidRPr="00B359ED">
              <w:rPr>
                <w:rFonts w:ascii="Arial" w:hAnsi="Arial" w:cs="Arial"/>
                <w:sz w:val="16"/>
                <w:szCs w:val="16"/>
              </w:rPr>
              <w:t>FeMTC</w:t>
            </w:r>
            <w:proofErr w:type="spellEnd"/>
            <w:r w:rsidRPr="00B359ED">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4E2AF"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5117FF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43A57F" w14:textId="77777777"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30B3A8" w14:textId="77777777"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9088C"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DEDE"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7B5CD"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B65A6D" w14:textId="77777777"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B80973"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4F525F"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3EF330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9D8F5" w14:textId="77777777"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4FA62" w14:textId="77777777"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36511B"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22192"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5EB0B0"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AD10D3" w14:textId="77777777"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6B5409"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838787"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4FBB32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AA554A" w14:textId="77777777"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6BE64" w14:textId="77777777"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12D93F"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51456"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A07E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5DE889" w14:textId="77777777"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E8B6B"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 xml:space="preserve">Short CQI Reporting for </w:t>
            </w:r>
            <w:proofErr w:type="spellStart"/>
            <w:r w:rsidRPr="007C7F93">
              <w:rPr>
                <w:rFonts w:ascii="Arial" w:hAnsi="Arial" w:cs="Arial"/>
                <w:sz w:val="16"/>
                <w:szCs w:val="16"/>
              </w:rPr>
              <w:t>EuCA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272B76"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44EE73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A29EE" w14:textId="77777777"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7815A" w14:textId="77777777"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AA3722"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1DA3D"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E0332"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FD4F03" w14:textId="77777777"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CF941"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31CA3"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618AD21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E33036" w14:textId="77777777"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BD2F8E" w14:textId="77777777"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D62D4F"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4F78E"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9E3D7"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6A677" w14:textId="77777777"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BD0AB4"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5095AC"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60648D1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AB41DB" w14:textId="77777777"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0A458D" w14:textId="77777777"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1B07A4"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0FB1C"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E6DE3"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A7C1A" w14:textId="77777777"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37B4BB"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1D481E"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332B336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85EEFF" w14:textId="77777777"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2E6A3B" w14:textId="77777777"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AE18BF"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43E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10F8B"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E0431" w14:textId="77777777"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38439"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744FEE"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0977848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FDD5F" w14:textId="77777777"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BC4F04" w14:textId="77777777"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302D90"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0B060"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B1C27"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3F6BB" w14:textId="77777777"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D59B9"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D65D"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33B1AE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4FC19" w14:textId="77777777"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833FC" w14:textId="77777777"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1F096A"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8EA32"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FD4CF8"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E8089" w14:textId="77777777"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5FBAE"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 xml:space="preserve">Corrections to </w:t>
            </w:r>
            <w:proofErr w:type="spellStart"/>
            <w:r w:rsidRPr="00111227">
              <w:rPr>
                <w:rFonts w:ascii="Arial" w:hAnsi="Arial" w:cs="Arial"/>
                <w:sz w:val="16"/>
                <w:szCs w:val="16"/>
              </w:rPr>
              <w:t>feCoMP</w:t>
            </w:r>
            <w:proofErr w:type="spellEnd"/>
            <w:r w:rsidRPr="00111227">
              <w:rPr>
                <w:rFonts w:ascii="Arial" w:hAnsi="Arial" w:cs="Arial"/>
                <w:sz w:val="16"/>
                <w:szCs w:val="16"/>
              </w:rPr>
              <w:t xml:space="preserv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654269"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3901F2C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76D3F9" w14:textId="77777777"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AEC18F" w14:textId="77777777"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447D71"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D2081"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4E781"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21641" w14:textId="77777777"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ACA603"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69983B"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011B3C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CC03AE" w14:textId="77777777"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B5EAF4" w14:textId="77777777"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0343B9"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C2B6"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F83ED"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503B2" w14:textId="77777777"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BB362"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7D89C6"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58A6F3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E29255" w14:textId="77777777"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473C3" w14:textId="77777777"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9DD9E"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A322"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2A13B1"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21396" w14:textId="77777777"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F65ABA"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03678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7BA2D2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D9E527"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38D1DA"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53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88A7C"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57C35"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7AC9D6"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DBC48"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CF013"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3AE2DA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662147"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17704A"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3BBC5E"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65B28"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3F4D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6561E8"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9CDC8"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085CF4"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43A5B3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BF731" w14:textId="77777777"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6CC33" w14:textId="77777777"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4793F"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C52F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785301"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535D0" w14:textId="77777777"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E655A"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42D9AD"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0E9970D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77781" w14:textId="77777777"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06CED" w14:textId="77777777"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BF8A81"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13881"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164D5"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63384" w14:textId="77777777"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33DA0"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FE178"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126BFE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BB7EF" w14:textId="77777777"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1C2A03" w14:textId="77777777"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8474EE"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69F03"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EF3AF"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73FE5" w14:textId="77777777"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AD3F7"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325ECE"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0C613B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E6CE9" w14:textId="77777777"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F8B1" w14:textId="77777777"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05742C"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6759B"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1A88F0"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04198E" w14:textId="77777777"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554988"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F2C44A"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2E5DB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375770" w14:textId="77777777"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21FC8" w14:textId="77777777"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A090E"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A5048"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686BD"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FBDD6C" w14:textId="77777777"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6A6422"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03568"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0C9AB6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02ED6" w14:textId="77777777"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71B523" w14:textId="77777777"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3EE10D"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6153"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3E906E"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7BFA6" w14:textId="77777777"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02E87"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C5C81D"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6DE8B01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A645E" w14:textId="77777777"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C92A82" w14:textId="77777777"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70BE8D"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14D8"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B7257"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0E6592" w14:textId="77777777"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B7672"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BB62D"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1F7FC4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B94B96" w14:textId="77777777"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95877E" w14:textId="77777777"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7BC9FC"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A0E3"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9043A"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3DDCA" w14:textId="77777777"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07B7A"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 xml:space="preserve">PRG for </w:t>
            </w:r>
            <w:proofErr w:type="spellStart"/>
            <w:r w:rsidRPr="00E2726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7DE324"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6C1F3D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A630B3" w14:textId="77777777"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6F3F5" w14:textId="77777777"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E9C8EF"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E44E1"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52D3B"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4DA79" w14:textId="77777777"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0E039C"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D6597"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08B1ED2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B1E6E" w14:textId="77777777"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B2193" w14:textId="77777777"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E3E669"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B141A"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EE7A2"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D928EB" w14:textId="77777777"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03648A"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34B935"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0C69BA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32B1D" w14:textId="77777777"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9B162" w14:textId="77777777"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16B8C6"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31F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BE6"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EBA84" w14:textId="77777777"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862A21"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0AF51A"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1FB76C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1F6C68" w14:textId="77777777"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8EBDD5" w14:textId="77777777"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154503"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53325"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7EEFA"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E7D32C" w14:textId="77777777"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1D78"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80604F"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1BD9148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7FC4C" w14:textId="77777777"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66A0D7" w14:textId="77777777"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35188C"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B6E6E"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834F2"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41097" w14:textId="77777777"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1D412E"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A50C2"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786F9D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4F753" w14:textId="77777777"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11027" w14:textId="77777777"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95A2A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EA003"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D72C5"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8EE0C" w14:textId="77777777"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E10D36"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 xml:space="preserve">Capability for </w:t>
            </w:r>
            <w:proofErr w:type="spellStart"/>
            <w:r w:rsidRPr="00A7793E">
              <w:rPr>
                <w:rFonts w:ascii="Arial" w:hAnsi="Arial" w:cs="Arial"/>
                <w:sz w:val="16"/>
                <w:szCs w:val="16"/>
              </w:rPr>
              <w:t>FeMBMS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C4BC10"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65ECFB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0AB7C8" w14:textId="77777777"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96B77" w14:textId="77777777"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DC9F27"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27CB9"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7B215"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78043" w14:textId="77777777"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1039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 xml:space="preserve">SRS transmission in </w:t>
            </w:r>
            <w:proofErr w:type="spellStart"/>
            <w:r w:rsidRPr="00A52F98">
              <w:rPr>
                <w:rFonts w:ascii="Arial" w:hAnsi="Arial" w:cs="Arial"/>
                <w:sz w:val="16"/>
                <w:szCs w:val="16"/>
              </w:rPr>
              <w:t>UpPTS</w:t>
            </w:r>
            <w:proofErr w:type="spellEnd"/>
            <w:r w:rsidRPr="00A52F98">
              <w:rPr>
                <w:rFonts w:ascii="Arial" w:hAnsi="Arial" w:cs="Arial"/>
                <w:sz w:val="16"/>
                <w:szCs w:val="16"/>
              </w:rPr>
              <w:t xml:space="preserve">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76B43A"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098883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63CDE" w14:textId="77777777"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9FA4D" w14:textId="77777777"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413C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838F3"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D92D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768C9B" w14:textId="77777777"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CFBFD"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 xml:space="preserve">HARQ-ACK payload size determination for </w:t>
            </w:r>
            <w:proofErr w:type="spellStart"/>
            <w:r w:rsidRPr="00B93D78">
              <w:rPr>
                <w:rFonts w:ascii="Arial" w:hAnsi="Arial" w:cs="Arial"/>
                <w:sz w:val="16"/>
                <w:szCs w:val="16"/>
              </w:rPr>
              <w:t>crs</w:t>
            </w:r>
            <w:proofErr w:type="spellEnd"/>
            <w:r w:rsidRPr="00B93D78">
              <w:rPr>
                <w:rFonts w:ascii="Arial" w:hAnsi="Arial" w:cs="Arial"/>
                <w:sz w:val="16"/>
                <w:szCs w:val="16"/>
              </w:rPr>
              <w:t>-less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5BDF0B"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564C14D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271C61" w14:textId="77777777"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789405" w14:textId="77777777"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D37B67"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1F45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8545F"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49B061" w14:textId="77777777"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005A6B"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 xml:space="preserve">Correction on aperiodic CSI triggering for </w:t>
            </w:r>
            <w:proofErr w:type="spellStart"/>
            <w:r w:rsidRPr="008055C4">
              <w:rPr>
                <w:rFonts w:ascii="Arial" w:hAnsi="Arial" w:cs="Arial"/>
                <w:sz w:val="16"/>
                <w:szCs w:val="16"/>
              </w:rPr>
              <w:t>feCoMP</w:t>
            </w:r>
            <w:proofErr w:type="spellEnd"/>
            <w:r w:rsidRPr="008055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9AB43"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4539B2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C92EDD" w14:textId="77777777"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17A031" w14:textId="77777777"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692B5A"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0F457"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A5C8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DBDC31" w14:textId="77777777"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9B0C09"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296CA3"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317EB4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7B504D"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C4899F"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E03E9A"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695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D40AB"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6D42F"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6F6C6"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45F2C1"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965C1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A8DAE"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A3F01"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CFC753"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EC3AC"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57586"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A7FEE"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CA96D1"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08A31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2F0C6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B8BB7E" w14:textId="77777777"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FDCA62" w14:textId="77777777"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49E3F2"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AACA7"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E7887"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E2C888" w14:textId="77777777"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33DC0D"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8DC5F8"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68BBAF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8D071" w14:textId="77777777"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14A94" w14:textId="77777777"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06ED34"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6AAC6"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2415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E0ED5B" w14:textId="77777777"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FEC4F5"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D69915"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081B02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4F0253" w14:textId="77777777"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8DD68" w14:textId="77777777"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F29B8E"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6469C"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F8376"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30B37" w14:textId="77777777"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4207CB"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1F1EE"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2502C97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021FF" w14:textId="77777777"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4E8C3" w14:textId="77777777"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42525C"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853E"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A4BB4"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70A5E" w14:textId="77777777"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560AF"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9AFDA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604AF51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F7981E" w14:textId="77777777"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3B874" w14:textId="77777777"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17EFDE"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9D431"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2E2CA5"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73B5C4" w14:textId="77777777"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11BE9"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 xml:space="preserve">Correction for HARQ-ACK delay in </w:t>
            </w:r>
            <w:proofErr w:type="spellStart"/>
            <w:r w:rsidRPr="00CC0CD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688F36"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78B7AB6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A95177" w14:textId="77777777"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A72178" w14:textId="77777777"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BBA6E6"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EA92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B668D"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8A09F7" w14:textId="77777777"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CFAEE"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23711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78B575F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381D0F" w14:textId="77777777"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FA596" w14:textId="77777777"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403CDE"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BCE2A"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0FFF7"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8975A" w14:textId="77777777"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30B79"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6BE823"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E2B39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C1445" w14:textId="77777777"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27F19" w14:textId="77777777"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2A85D"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1E029"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15FB5"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1824A" w14:textId="77777777"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201B11"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BB07E8"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3ABD7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5C1ED6" w14:textId="77777777"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7CA9E" w14:textId="77777777"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C4BED5"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9A407"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698A8"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B1F19" w14:textId="77777777"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74F984"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952B53"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4EE998C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89A74E" w14:textId="77777777"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E41D1F" w14:textId="77777777"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3E1A88"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CBF4E"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3DC6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7AC5FD" w14:textId="77777777"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0A56B3"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ACD810"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110CD58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97089F" w14:textId="77777777"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329F0B" w14:textId="77777777"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0C3665"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B2E1"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CE5B0C"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7B81F" w14:textId="77777777"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AF5228"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F9AA7"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0CAE2B5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791BA" w14:textId="77777777"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4E5A93" w14:textId="77777777"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F57040"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01F96"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8C39C"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E53D44" w14:textId="77777777"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C54D0"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FE73D3"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4541D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C1703D" w14:textId="77777777"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BA083" w14:textId="77777777"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499EF3"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3B68F"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3D1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7EE47" w14:textId="77777777"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CFFD8"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2FEA72"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07DC767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D19ED2" w14:textId="77777777"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C6851B" w14:textId="77777777"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ED13BC"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ACC3E"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1A4229"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68FE5A" w14:textId="77777777"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2AC45"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C7AA48"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72C128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BA1CEF" w14:textId="77777777"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F4C4E9" w14:textId="77777777"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32C814"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29244"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1FCDD"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EE9309" w14:textId="77777777"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B978F"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423A3D"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0AB53A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3E7740" w14:textId="77777777"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1C92A" w14:textId="77777777"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F0D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60361"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C889C"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1C9D9" w14:textId="77777777"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39695E"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8C0555"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7096CD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965D5E" w14:textId="77777777"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88D22A" w14:textId="77777777"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F36821"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FC8"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EC4AB"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9BCC3C" w14:textId="77777777"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6D3DF"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2ABCB9"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706444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B7FCF" w14:textId="77777777"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31751" w14:textId="77777777"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526694"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01AD"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EB0F62"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EBA8" w14:textId="77777777"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9269B1"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ED8716"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0C16C9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06B4C" w14:textId="77777777"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11AA7" w14:textId="77777777"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A83C8D"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7DCCA"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E1CFC"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BA9CBB" w14:textId="77777777"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B79B7"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193BC5"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2F8B82" w14:textId="77777777"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442599" w14:textId="77777777"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3556C" w14:textId="77777777"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D0C6DC"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9A95B"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2F42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AE66AC" w14:textId="77777777"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5A5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D5C692"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4983482E" w14:textId="77777777"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07C41B" w14:textId="77777777"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FB1D66" w14:textId="77777777"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38082"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5ECBE"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D815FC"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019AC" w14:textId="77777777"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75AD01"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7AF12E"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08420AA3"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74D7B7"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845A80"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90C43B"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DC35"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0AFC0"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A33212"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C47D70"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0CDB34"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07B00F80"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B58A"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A76654"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0D5F7C"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4F004"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48865F"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7B7D7"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3477F7"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EB15CC"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19A7177F" w14:textId="77777777"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F538E" w14:textId="77777777"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52EF3" w14:textId="77777777"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6FB3E"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140A1"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9948C9"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A413B" w14:textId="77777777"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531BA"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 xml:space="preserve">Aperiodic CSI report for PUSCH in </w:t>
            </w:r>
            <w:proofErr w:type="spellStart"/>
            <w:r w:rsidRPr="00DE1AC1">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1765F"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54C78F75" w14:textId="77777777"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D15B7" w14:textId="77777777"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76D842" w14:textId="77777777"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34074"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C923D"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2D772"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00D79" w14:textId="77777777"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1CBBA"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 xml:space="preserve">Correction on </w:t>
            </w:r>
            <w:proofErr w:type="spellStart"/>
            <w:r w:rsidRPr="00F1765A">
              <w:rPr>
                <w:rFonts w:ascii="Arial" w:hAnsi="Arial" w:cs="Arial"/>
                <w:sz w:val="16"/>
                <w:szCs w:val="16"/>
              </w:rPr>
              <w:t>subslot</w:t>
            </w:r>
            <w:proofErr w:type="spellEnd"/>
            <w:r w:rsidRPr="00F1765A">
              <w:rPr>
                <w:rFonts w:ascii="Arial" w:hAnsi="Arial" w:cs="Arial"/>
                <w:sz w:val="16"/>
                <w:szCs w:val="16"/>
              </w:rPr>
              <w: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B16048"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6DC7B520" w14:textId="77777777"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76B87" w14:textId="77777777"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4BC5D" w14:textId="77777777"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FAF69B"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36256"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068C4"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6FF3DA" w14:textId="77777777"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AEB6F"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 xml:space="preserve">Corrections related to CSI update capability for </w:t>
            </w:r>
            <w:proofErr w:type="spellStart"/>
            <w:r w:rsidRPr="00481949">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56B0C1"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39C4F083" w14:textId="77777777"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7C84BD" w14:textId="77777777"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FD00BB" w14:textId="77777777"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1D702"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2FBB"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E0821"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AA2BE" w14:textId="77777777"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23B2D"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14F342"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433B51E4"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4B9AA5"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8899B"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43B4B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95755"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812D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97E6CD"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E0364"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54E0A8"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48A15273"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C16EE5"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82393"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09BD2F"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B747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EC7A7"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E18C7"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E94C3B"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1E4747"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16446243" w14:textId="77777777"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E4CFBB" w14:textId="77777777"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021D7D" w14:textId="77777777"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321542"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65E71"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1EA40"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43A85" w14:textId="77777777"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5CCAC"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89B07C"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3C7B62E9" w14:textId="77777777"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7A5651" w14:textId="77777777"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E412F" w14:textId="77777777"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278729"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8F6A1"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9A43F3"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2D835D" w14:textId="77777777"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56891"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 xml:space="preserve">Corrections on subframe-PDSCH repetition with </w:t>
            </w:r>
            <w:proofErr w:type="spellStart"/>
            <w:r w:rsidRPr="00D17D8A">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95E16"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25503641" w14:textId="77777777"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8E5437" w14:textId="77777777"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41BE70" w14:textId="77777777"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339D36"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083D"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01462"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AAFC4" w14:textId="77777777"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D5ECF0"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EF7B0B"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29C9361B" w14:textId="77777777"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E2C9D" w14:textId="77777777"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24413" w14:textId="77777777"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3A59DB"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5EEF1"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C58DB"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E9CA6F" w14:textId="77777777"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7EE59"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4FA712"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2DEB329" w14:textId="77777777"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D781C" w14:textId="77777777"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659CE5" w14:textId="77777777"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40C50C"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43E9D"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30465"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C7E2B" w14:textId="77777777"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10B8B"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2497C1"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4410E248" w14:textId="77777777"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C02E3" w14:textId="77777777"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5793E2" w14:textId="77777777"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D121A2"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45090"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3A950"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D3256C" w14:textId="77777777"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4F8563"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BD090B"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DF914CD" w14:textId="77777777"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5C497" w14:textId="77777777"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13A5ED" w14:textId="77777777"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D16378"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BB80"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ED39"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B387BD" w14:textId="77777777"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6B2405"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519CCC"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2D98C25D" w14:textId="77777777"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FDC62" w14:textId="77777777"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D66243" w14:textId="77777777"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8462D4"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4B96"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F09AE6"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3487E" w14:textId="77777777"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0C293"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528BD"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77F5B4DB" w14:textId="77777777"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54353" w14:textId="77777777"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4A351" w14:textId="77777777"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A1DE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B4CEA"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286D9"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0482" w14:textId="77777777"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75A241"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E65D7"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6579654F" w14:textId="77777777"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827E7" w14:textId="77777777"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8F8397" w14:textId="77777777"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B7F3F3"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67EAD"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06A50A"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F64394" w14:textId="77777777"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8B6187"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294CEF"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2B844A3" w14:textId="77777777"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306488" w14:textId="77777777"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DB7A2" w14:textId="77777777"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A9001"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33B25"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0F0E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6AE7F" w14:textId="77777777"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014383"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7B85B"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779A05F7" w14:textId="77777777"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E094A" w14:textId="77777777"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7412F" w14:textId="77777777"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FC9818"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39966"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0BF3C"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B55131" w14:textId="77777777"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F889F5"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 xml:space="preserve">Correction on CQI definition for </w:t>
            </w:r>
            <w:proofErr w:type="spellStart"/>
            <w:r w:rsidRPr="00C63729">
              <w:rPr>
                <w:rFonts w:ascii="Arial" w:hAnsi="Arial" w:cs="Arial"/>
                <w:sz w:val="16"/>
                <w:szCs w:val="16"/>
              </w:rPr>
              <w:t>feCoMP</w:t>
            </w:r>
            <w:proofErr w:type="spellEnd"/>
            <w:r w:rsidRPr="00C63729">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16EF2"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6F4A376" w14:textId="77777777"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3BC94" w14:textId="77777777"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670AD" w14:textId="77777777"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D80E2"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5FE05"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0EEE32"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4B414" w14:textId="77777777"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D3AC9"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94EA7E"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41A41B76" w14:textId="77777777"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2FCED8" w14:textId="77777777"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1EFA61" w14:textId="77777777"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7820C7"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E14FC"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7E536"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B1150A" w14:textId="77777777"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812B54"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67F162"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0CF39472" w14:textId="77777777"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BE560F" w14:textId="77777777"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84F45" w14:textId="77777777"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05F164"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A75AD"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13A81"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E135F" w14:textId="77777777"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9F94E"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DFE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22037841" w14:textId="77777777"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29368" w14:textId="77777777"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2DED40" w14:textId="77777777"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37C73"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A3D91"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8ABD5"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4E125" w14:textId="77777777"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E2F52"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A1F67"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5F651E25" w14:textId="77777777"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29142D" w14:textId="77777777"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7F5E4" w14:textId="77777777"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A0E2E7"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D7ECD"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651DE"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F91DA" w14:textId="77777777"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6B6117"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7883CD"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068CFDE8" w14:textId="77777777"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426701" w14:textId="77777777"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66AFB" w14:textId="77777777"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F2DBF4"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CDF08"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350302"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13A0B" w14:textId="77777777"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DC9B6D"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37FDD"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AA611E4" w14:textId="77777777"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F55EBB" w14:textId="77777777"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4027A5" w14:textId="77777777"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3D942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939EB"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FA41E"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7F223" w14:textId="77777777"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00D70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45BE65"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7018C231" w14:textId="77777777"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93291" w14:textId="77777777"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E5BD3E" w14:textId="77777777"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99C1D2"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D8E5F"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3BC0BA"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5DA730" w14:textId="77777777"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3D3F3"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 xml:space="preserve">Support of 6-symbol SRS in </w:t>
            </w:r>
            <w:proofErr w:type="spellStart"/>
            <w:r w:rsidRPr="00C4219F">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46E054"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0A563759" w14:textId="77777777"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EBD2D" w14:textId="77777777"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0C260F" w14:textId="77777777"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1D0EEC"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7AAE"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9444C"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7DDE6C" w14:textId="77777777"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CA7B4C"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E8F6F0"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4BFA1C04" w14:textId="77777777"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602DD" w14:textId="77777777"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F88E3C" w14:textId="77777777"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75653E"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9E65F"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C7A519"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15A114" w14:textId="77777777"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2C71"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A2E362"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60492E1" w14:textId="77777777"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119121" w14:textId="77777777"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F98A5D" w14:textId="77777777"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3DD06E"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1B9BF"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F8730"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221C1E" w14:textId="77777777"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9DA960"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77B919"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3219F9AE" w14:textId="77777777"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38E51" w14:textId="77777777"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79C55" w14:textId="77777777"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3539BB"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6E08"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2E2477"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39B0DE" w14:textId="77777777"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2DAA4"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A7C93"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385492DE" w14:textId="77777777"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8C5FBB" w14:textId="77777777"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14268" w14:textId="77777777"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9D4F79"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E9791"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981DF"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2CF1" w14:textId="77777777"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0E6BA"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4ADC"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B518118" w14:textId="77777777"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932A4A" w14:textId="77777777"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CA11FA" w14:textId="77777777"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208D65"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32FB"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F9B87A"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6EC60" w14:textId="77777777"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6E05E"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202F"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43284278" w14:textId="77777777"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23D47" w14:textId="77777777"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5922D" w14:textId="77777777"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45A9D5"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10FE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C8568"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36DB39" w14:textId="77777777"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4D7AC"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2C3A4"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4C0240B7" w14:textId="77777777"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AD1E7" w14:textId="77777777"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382BB" w14:textId="77777777"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DB047F"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83754"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F7E63"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2072E2" w14:textId="77777777"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E4168E"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41FFE2"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5F23AFD9" w14:textId="77777777"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798E7D" w14:textId="77777777"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5C1B5E" w14:textId="77777777"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92A356"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1114D"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1A8DC"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803B9" w14:textId="77777777"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43972A"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 xml:space="preserve">Corrections on CSI update capability for </w:t>
            </w:r>
            <w:proofErr w:type="spellStart"/>
            <w:r w:rsidRPr="00384D82">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0B009F"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73923F6F" w14:textId="77777777"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DFABC" w14:textId="77777777"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28F582" w14:textId="77777777"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5F55C4"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A1C5D"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F05A9"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18F11F" w14:textId="77777777"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E70C19"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C8131F"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84426C8" w14:textId="77777777"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9887DA" w14:textId="77777777"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A090C9" w14:textId="77777777"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DF39A6"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6BD8"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D35CD"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5EEE3" w14:textId="77777777"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EA4625"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 xml:space="preserve">Correction on the 1ms HARQ-ACK transmission for the collision between </w:t>
            </w:r>
            <w:proofErr w:type="spellStart"/>
            <w:r w:rsidRPr="00A1195E">
              <w:rPr>
                <w:rFonts w:ascii="Arial" w:hAnsi="Arial" w:cs="Arial"/>
                <w:sz w:val="16"/>
                <w:szCs w:val="16"/>
              </w:rPr>
              <w:t>sPUSCH</w:t>
            </w:r>
            <w:proofErr w:type="spellEnd"/>
            <w:r w:rsidRPr="00A1195E">
              <w:rPr>
                <w:rFonts w:ascii="Arial" w:hAnsi="Arial" w:cs="Arial"/>
                <w:sz w:val="16"/>
                <w:szCs w:val="16"/>
              </w:rPr>
              <w:t xml:space="preserve">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91BE74"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2AFDA3A9" w14:textId="77777777"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09ACD" w14:textId="77777777"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8F83A3" w14:textId="77777777"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B9E3E6"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C6AD"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A7F57"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13F1B1" w14:textId="77777777"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2BD8E8"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2D32AB"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06951944" w14:textId="77777777"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7C668E" w14:textId="77777777"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773F76" w14:textId="77777777"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CA5E97"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BC70F"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05C32"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DCA86" w14:textId="77777777"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5F40C9"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52B25"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04EBD0F3" w14:textId="77777777"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F6EB9E" w14:textId="77777777"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9E2CB" w14:textId="77777777"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3E49C7"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54CD"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3EF977"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F51E87" w14:textId="77777777"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0E1C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028D19"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1248D5B7" w14:textId="77777777"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BBBE16" w14:textId="77777777"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83A97" w14:textId="77777777"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6CA294"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5B4A7"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101694"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3EF02E" w14:textId="77777777"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0C1F7"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6E15D8"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7A6F4B30" w14:textId="77777777"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B8395" w14:textId="77777777"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3A425" w14:textId="77777777"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2D2869"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41F7B"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89BA1"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A7698B" w14:textId="77777777"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8F5A8"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44E0C1"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4A306205" w14:textId="77777777"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A4730A" w14:textId="77777777"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DE1130" w14:textId="77777777"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462E0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FFF2F"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D7C9A"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31E136" w14:textId="77777777"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99901C"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3A648E"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488F83C4" w14:textId="77777777"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2D29C4" w14:textId="77777777"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A816C7" w14:textId="77777777"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7E8A37"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9231E"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50625"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9A7E3" w14:textId="77777777"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CA7F44"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811856"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429E852F" w14:textId="77777777"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BEDEF4" w14:textId="77777777"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C0DEE" w14:textId="77777777"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F54C0"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33C2A"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B7FF1C"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2A593" w14:textId="77777777"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6A80E"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7A0F03"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7AF9830B"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84486" w14:textId="77777777"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19B5EC" w14:textId="77777777"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65187E"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697A0E"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07C5496"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5CEBD" w14:textId="77777777"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99171B"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1836C2"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5019291C"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543A4" w14:textId="77777777"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A0D428" w14:textId="77777777"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F7B363"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A9A0EC"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08F7446"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6C628B" w14:textId="77777777"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0D426A"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 xml:space="preserve">Dropping rule for PUSCH in </w:t>
            </w:r>
            <w:proofErr w:type="spellStart"/>
            <w:r w:rsidRPr="00F71954">
              <w:rPr>
                <w:rFonts w:ascii="Arial" w:hAnsi="Arial" w:cs="Arial"/>
                <w:sz w:val="16"/>
                <w:szCs w:val="16"/>
              </w:rPr>
              <w:t>UpPTS</w:t>
            </w:r>
            <w:proofErr w:type="spellEnd"/>
            <w:r w:rsidRPr="00F71954">
              <w:rPr>
                <w:rFonts w:ascii="Arial" w:hAnsi="Arial" w:cs="Arial"/>
                <w:sz w:val="16"/>
                <w:szCs w:val="16"/>
              </w:rPr>
              <w:t xml:space="preserve">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B9C721"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3A0DA44D"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4AF534" w14:textId="77777777"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ADCA86" w14:textId="77777777"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3F2941"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1E93C2"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E173798"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BC8BF3" w14:textId="77777777"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B51B8EE"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303929"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375D04E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64DF9C" w14:textId="77777777"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34203" w14:textId="77777777"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681480"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E7612C"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F879366"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E95A9" w14:textId="77777777"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0338F"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36D383"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0C412B1E"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921A97" w14:textId="77777777"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12D252" w14:textId="77777777"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1B67DC"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C351E"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3EA3B3"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1B0821" w14:textId="77777777"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13CECC"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F16F22"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7323402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FE77B" w14:textId="77777777"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01B65" w14:textId="77777777"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7D6FE"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6FBE4B"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1E40BED"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A6448" w14:textId="77777777"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D5E82F"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393E99"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4D0E8F2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130CC" w14:textId="77777777"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99DC19" w14:textId="77777777"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9D8AB1"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E7973"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1E5FFC0"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153D2" w14:textId="77777777"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498EC9"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F77349"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31DC537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7EBD8" w14:textId="77777777"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F9B47" w14:textId="77777777"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34DC8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FC991C"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B8A830A"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1F57D" w14:textId="77777777"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C3BAF6"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E867A1"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5DA4989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BF7F7" w14:textId="77777777"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4ADD9" w14:textId="77777777"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EE460E"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027A67"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1E89CD"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42C8" w14:textId="77777777"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A3CD2B"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02D4A5"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0FA4FAB7"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7F43E9" w14:textId="77777777"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5CEDB4" w14:textId="77777777"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17E4BC"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AEF20A"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883921"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049C7B" w14:textId="77777777"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F3C6F7"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24D8FB"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794534C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2F6AD" w14:textId="77777777"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2E2D88" w14:textId="77777777"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957659"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EA1A29"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2FA6AF8"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E657EE" w14:textId="77777777"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C802E7"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242FA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26706A2F" w14:textId="77777777"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64341" w14:textId="77777777"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EFEC9" w14:textId="77777777"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914DB2"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E75FD"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139F6"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795E0B" w14:textId="77777777"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19B75E"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9C7639"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24A77A88" w14:textId="77777777"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6621E" w14:textId="77777777"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0EF8F5" w14:textId="77777777"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71A39A"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E0132"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0A21F"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7859A1" w14:textId="77777777"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32B36"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6D998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35A88346" w14:textId="77777777"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146682" w14:textId="77777777"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D5E6B" w14:textId="77777777"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0C1CDF"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C3D01"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D065E"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69F4B2" w14:textId="77777777"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D3DDA"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9ABF44"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773B8FF3"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C0D9BE" w14:textId="77777777"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6E022D" w14:textId="77777777"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563C01"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8F3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4AE1514"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6B5A43" w14:textId="77777777"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728672"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9C8F8B" w14:textId="77777777" w:rsidR="00DF202A" w:rsidRDefault="00DF202A">
            <w:pPr>
              <w:pStyle w:val="TAC"/>
              <w:jc w:val="left"/>
              <w:rPr>
                <w:snapToGrid w:val="0"/>
                <w:sz w:val="16"/>
                <w:szCs w:val="16"/>
              </w:rPr>
            </w:pPr>
            <w:r>
              <w:rPr>
                <w:snapToGrid w:val="0"/>
                <w:sz w:val="16"/>
                <w:szCs w:val="16"/>
              </w:rPr>
              <w:t>15.7.0</w:t>
            </w:r>
          </w:p>
        </w:tc>
      </w:tr>
      <w:tr w:rsidR="007A7F8C" w:rsidRPr="006B0D02" w14:paraId="686DA11C" w14:textId="77777777"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E4FEB" w14:textId="77777777"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C0EB" w14:textId="77777777"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21A2FB"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764616"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26B77BB"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D348D" w14:textId="77777777"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435C331"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8DEA99"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440A16A4" w14:textId="77777777"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CA8B7C" w14:textId="77777777"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E57F" w14:textId="77777777"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51FD9F"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7B975A"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6A2253"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B3A0B2" w14:textId="77777777"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289EA4"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5AA21E"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426C1CE3" w14:textId="77777777"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135ED4" w14:textId="77777777"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29CF45" w14:textId="77777777"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016540"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964A9F"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3B9B810"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712DB" w14:textId="77777777"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FB3B9E"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AF0FF"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252EBA4C" w14:textId="77777777"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9CF76C" w14:textId="77777777"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CCC499" w14:textId="77777777"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9EFDAB"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766C06"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21B1964"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9EACA" w14:textId="77777777"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5A142F1"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1DF43"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4A595BB9" w14:textId="77777777"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ADCEDA" w14:textId="77777777"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E5417D" w14:textId="77777777"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0E060B"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0A9F3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8B4CA3"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07D784" w14:textId="77777777"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E3B5AC"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BD75B4"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75645D06" w14:textId="77777777"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20A02C" w14:textId="77777777" w:rsidR="00D05770" w:rsidRDefault="00D05770"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AD9B44" w14:textId="77777777" w:rsidR="00D05770" w:rsidRDefault="00D05770"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2A4D08" w14:textId="77777777" w:rsidR="00D05770" w:rsidRDefault="00D05770" w:rsidP="00AB0FE4">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D9F0C5" w14:textId="77777777" w:rsidR="00D05770" w:rsidRDefault="00D05770" w:rsidP="00AB0FE4">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EF66645" w14:textId="77777777" w:rsidR="00D05770" w:rsidRDefault="00D05770"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E4174" w14:textId="77777777" w:rsidR="00D05770" w:rsidRDefault="00D05770"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E1D78E" w14:textId="77777777" w:rsidR="00D05770" w:rsidRPr="00CD45AB" w:rsidRDefault="00D05770" w:rsidP="00AB0FE4">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174951" w14:textId="77777777" w:rsidR="00D05770" w:rsidRDefault="00D05770" w:rsidP="00AB0FE4">
            <w:pPr>
              <w:pStyle w:val="TAC"/>
              <w:jc w:val="left"/>
              <w:rPr>
                <w:snapToGrid w:val="0"/>
                <w:sz w:val="16"/>
                <w:szCs w:val="16"/>
              </w:rPr>
            </w:pPr>
            <w:r>
              <w:rPr>
                <w:snapToGrid w:val="0"/>
                <w:sz w:val="16"/>
                <w:szCs w:val="16"/>
              </w:rPr>
              <w:t>15.8.0</w:t>
            </w:r>
          </w:p>
        </w:tc>
      </w:tr>
      <w:tr w:rsidR="006E14CB" w:rsidRPr="006B0D02" w14:paraId="723C0AAE" w14:textId="77777777"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19CA7" w14:textId="77777777" w:rsidR="006E14CB" w:rsidRDefault="006E14CB"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F38039" w14:textId="77777777" w:rsidR="006E14CB" w:rsidRDefault="006E14CB"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8ABE1B" w14:textId="77777777" w:rsidR="006E14CB" w:rsidRDefault="006E14CB" w:rsidP="00AB0FE4">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AC02E1" w14:textId="77777777" w:rsidR="006E14CB" w:rsidRDefault="006E14CB" w:rsidP="00AB0FE4">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9F728E3" w14:textId="77777777" w:rsidR="006E14CB" w:rsidRDefault="006E14CB"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E85A51" w14:textId="77777777" w:rsidR="006E14CB" w:rsidRDefault="006E14CB"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DA4B4" w14:textId="77777777" w:rsidR="006E14CB" w:rsidRPr="00CD45AB" w:rsidRDefault="006E14CB" w:rsidP="00AB0FE4">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04479C" w14:textId="77777777" w:rsidR="006E14CB" w:rsidRDefault="006E14CB" w:rsidP="00AB0FE4">
            <w:pPr>
              <w:pStyle w:val="TAC"/>
              <w:jc w:val="left"/>
              <w:rPr>
                <w:snapToGrid w:val="0"/>
                <w:sz w:val="16"/>
                <w:szCs w:val="16"/>
              </w:rPr>
            </w:pPr>
            <w:r>
              <w:rPr>
                <w:snapToGrid w:val="0"/>
                <w:sz w:val="16"/>
                <w:szCs w:val="16"/>
              </w:rPr>
              <w:t>15.8.0</w:t>
            </w:r>
          </w:p>
        </w:tc>
      </w:tr>
      <w:tr w:rsidR="009B5CB2" w:rsidRPr="006B0D02" w14:paraId="17E19772" w14:textId="77777777"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29B58" w14:textId="77777777" w:rsidR="009B5CB2" w:rsidRDefault="009B5CB2"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E2243" w14:textId="77777777" w:rsidR="009B5CB2" w:rsidRDefault="009B5CB2"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352D06" w14:textId="77777777" w:rsidR="009B5CB2" w:rsidRDefault="009B5CB2" w:rsidP="00AB0FE4">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0CF9FF" w14:textId="77777777" w:rsidR="009B5CB2" w:rsidRDefault="009B5CB2" w:rsidP="00AB0FE4">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BDF9C08" w14:textId="77777777" w:rsidR="009B5CB2" w:rsidRDefault="009B5CB2"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1A412" w14:textId="77777777" w:rsidR="009B5CB2" w:rsidRDefault="009B5CB2"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AFECC0" w14:textId="77777777" w:rsidR="009B5CB2" w:rsidRPr="00CD45AB" w:rsidRDefault="00790E36" w:rsidP="00AB0FE4">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1A7404" w14:textId="77777777" w:rsidR="009B5CB2" w:rsidRDefault="009B5CB2" w:rsidP="00AB0FE4">
            <w:pPr>
              <w:pStyle w:val="TAC"/>
              <w:jc w:val="left"/>
              <w:rPr>
                <w:snapToGrid w:val="0"/>
                <w:sz w:val="16"/>
                <w:szCs w:val="16"/>
              </w:rPr>
            </w:pPr>
            <w:r>
              <w:rPr>
                <w:snapToGrid w:val="0"/>
                <w:sz w:val="16"/>
                <w:szCs w:val="16"/>
              </w:rPr>
              <w:t>15.8.0</w:t>
            </w:r>
          </w:p>
        </w:tc>
      </w:tr>
      <w:tr w:rsidR="00374C9F" w:rsidRPr="006B0D02" w14:paraId="3C4A5540" w14:textId="77777777"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BA9A9" w14:textId="77777777" w:rsidR="00374C9F" w:rsidRDefault="00374C9F"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28898A" w14:textId="77777777" w:rsidR="00374C9F" w:rsidRDefault="00374C9F"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316878" w14:textId="77777777" w:rsidR="00374C9F" w:rsidRDefault="00374C9F" w:rsidP="00AB0FE4">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81AEAC" w14:textId="77777777" w:rsidR="00374C9F" w:rsidRDefault="00374C9F" w:rsidP="00AB0FE4">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5169F41" w14:textId="77777777" w:rsidR="00374C9F" w:rsidRDefault="00374C9F"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E83EE2" w14:textId="77777777" w:rsidR="00374C9F" w:rsidRDefault="00374C9F"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C11568" w14:textId="77777777" w:rsidR="00374C9F" w:rsidRPr="00CD45AB" w:rsidRDefault="00374C9F" w:rsidP="00AB0FE4">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EFE31" w14:textId="77777777" w:rsidR="00374C9F" w:rsidRDefault="00374C9F" w:rsidP="00AB0FE4">
            <w:pPr>
              <w:pStyle w:val="TAC"/>
              <w:jc w:val="left"/>
              <w:rPr>
                <w:snapToGrid w:val="0"/>
                <w:sz w:val="16"/>
                <w:szCs w:val="16"/>
              </w:rPr>
            </w:pPr>
            <w:r>
              <w:rPr>
                <w:snapToGrid w:val="0"/>
                <w:sz w:val="16"/>
                <w:szCs w:val="16"/>
              </w:rPr>
              <w:t>15.8.0</w:t>
            </w:r>
          </w:p>
        </w:tc>
      </w:tr>
      <w:tr w:rsidR="00394226" w:rsidRPr="006B0D02" w14:paraId="6D78818A" w14:textId="77777777"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53B9D" w14:textId="77777777" w:rsidR="00394226" w:rsidRDefault="00394226"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BCB4D3" w14:textId="77777777" w:rsidR="00394226" w:rsidRDefault="00394226"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71E4BD" w14:textId="77777777" w:rsidR="00394226" w:rsidRDefault="00394226" w:rsidP="00AB0FE4">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60D139" w14:textId="77777777" w:rsidR="00394226" w:rsidRDefault="00394226" w:rsidP="00AB0FE4">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44731C8" w14:textId="77777777" w:rsidR="00394226" w:rsidRDefault="0039422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4D705E" w14:textId="77777777" w:rsidR="00394226" w:rsidRDefault="00394226"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DC8E28" w14:textId="77777777" w:rsidR="00394226" w:rsidRPr="00CD45AB" w:rsidRDefault="00CB7E97" w:rsidP="00AB0FE4">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465D5C" w14:textId="77777777" w:rsidR="00394226" w:rsidRDefault="00394226" w:rsidP="00AB0FE4">
            <w:pPr>
              <w:pStyle w:val="TAC"/>
              <w:jc w:val="left"/>
              <w:rPr>
                <w:snapToGrid w:val="0"/>
                <w:sz w:val="16"/>
                <w:szCs w:val="16"/>
              </w:rPr>
            </w:pPr>
            <w:r>
              <w:rPr>
                <w:snapToGrid w:val="0"/>
                <w:sz w:val="16"/>
                <w:szCs w:val="16"/>
              </w:rPr>
              <w:t>15.8.0</w:t>
            </w:r>
          </w:p>
        </w:tc>
      </w:tr>
      <w:tr w:rsidR="00CB168E" w:rsidRPr="006B0D02" w14:paraId="11976322" w14:textId="77777777"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E735C" w14:textId="77777777" w:rsidR="00CB168E" w:rsidRDefault="00CB168E"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6C5D60" w14:textId="77777777" w:rsidR="00CB168E" w:rsidRDefault="00CB168E"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46F442" w14:textId="77777777" w:rsidR="00CB168E" w:rsidRDefault="00CB168E" w:rsidP="00AB0FE4">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154D49" w14:textId="77777777" w:rsidR="00CB168E" w:rsidRDefault="00CB168E" w:rsidP="00AB0FE4">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942C409" w14:textId="77777777" w:rsidR="00CB168E" w:rsidRDefault="00CB168E"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750EE" w14:textId="77777777" w:rsidR="00CB168E" w:rsidRDefault="00CB168E"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98951F" w14:textId="77777777" w:rsidR="00CB168E" w:rsidRPr="00CD45AB" w:rsidRDefault="00CB168E" w:rsidP="00AB0FE4">
            <w:pPr>
              <w:rPr>
                <w:rFonts w:ascii="Arial" w:hAnsi="Arial" w:cs="Arial"/>
                <w:sz w:val="16"/>
                <w:szCs w:val="16"/>
              </w:rPr>
            </w:pPr>
            <w:r w:rsidRPr="00CB168E">
              <w:rPr>
                <w:rFonts w:ascii="Arial" w:hAnsi="Arial" w:cs="Arial"/>
                <w:sz w:val="16"/>
                <w:szCs w:val="16"/>
              </w:rPr>
              <w:t xml:space="preserve">Correction to 64-QAM TBS determination for </w:t>
            </w:r>
            <w:proofErr w:type="spellStart"/>
            <w:r w:rsidRPr="00CB168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9DBE38" w14:textId="77777777" w:rsidR="00CB168E" w:rsidRDefault="00CB168E" w:rsidP="00AB0FE4">
            <w:pPr>
              <w:pStyle w:val="TAC"/>
              <w:jc w:val="left"/>
              <w:rPr>
                <w:snapToGrid w:val="0"/>
                <w:sz w:val="16"/>
                <w:szCs w:val="16"/>
              </w:rPr>
            </w:pPr>
            <w:r>
              <w:rPr>
                <w:snapToGrid w:val="0"/>
                <w:sz w:val="16"/>
                <w:szCs w:val="16"/>
              </w:rPr>
              <w:t>15.8.0</w:t>
            </w:r>
          </w:p>
        </w:tc>
      </w:tr>
      <w:tr w:rsidR="007B1756" w:rsidRPr="006B0D02" w14:paraId="6D7DE847" w14:textId="77777777"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2BB55" w14:textId="77777777" w:rsidR="007B1756" w:rsidRDefault="007B1756"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999DA0" w14:textId="77777777" w:rsidR="007B1756" w:rsidRDefault="007B1756"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40AC6A" w14:textId="77777777" w:rsidR="007B1756" w:rsidRDefault="007B1756" w:rsidP="00AB0FE4">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231535" w14:textId="77777777" w:rsidR="007B1756" w:rsidRDefault="007B1756" w:rsidP="00AB0FE4">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F15CA9" w14:textId="77777777" w:rsidR="007B1756" w:rsidRDefault="007B175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C8108" w14:textId="77777777" w:rsidR="007B1756" w:rsidRDefault="00622C9F"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D6EEE3E" w14:textId="77777777" w:rsidR="007B1756" w:rsidRPr="00CD45AB" w:rsidRDefault="000865F3" w:rsidP="00AB0FE4">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B68E4C" w14:textId="77777777" w:rsidR="007B1756" w:rsidRDefault="007B1756" w:rsidP="00AB0FE4">
            <w:pPr>
              <w:pStyle w:val="TAC"/>
              <w:jc w:val="left"/>
              <w:rPr>
                <w:snapToGrid w:val="0"/>
                <w:sz w:val="16"/>
                <w:szCs w:val="16"/>
              </w:rPr>
            </w:pPr>
            <w:r>
              <w:rPr>
                <w:snapToGrid w:val="0"/>
                <w:sz w:val="16"/>
                <w:szCs w:val="16"/>
              </w:rPr>
              <w:t>15.8.0</w:t>
            </w:r>
          </w:p>
        </w:tc>
      </w:tr>
      <w:tr w:rsidR="00622C9F" w:rsidRPr="006B0D02" w14:paraId="22C86DCF" w14:textId="77777777"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4D080" w14:textId="77777777" w:rsidR="00622C9F" w:rsidRDefault="00622C9F"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FF76C5" w14:textId="77777777" w:rsidR="00622C9F" w:rsidRDefault="00622C9F"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7C4D38" w14:textId="77777777" w:rsidR="00622C9F" w:rsidRDefault="00622C9F" w:rsidP="00AB0FE4">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6AB1551" w14:textId="77777777" w:rsidR="00622C9F" w:rsidRDefault="00622C9F" w:rsidP="00AB0FE4">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5D9234" w14:textId="77777777" w:rsidR="00622C9F" w:rsidRDefault="00622C9F"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BE9D33" w14:textId="77777777" w:rsidR="00622C9F" w:rsidRDefault="00622C9F"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7A16BDE" w14:textId="77777777" w:rsidR="00622C9F" w:rsidRPr="00CD45AB" w:rsidRDefault="00622C9F" w:rsidP="00AB0FE4">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B40248" w14:textId="77777777" w:rsidR="00622C9F" w:rsidRDefault="00622C9F" w:rsidP="00AB0FE4">
            <w:pPr>
              <w:pStyle w:val="TAC"/>
              <w:jc w:val="left"/>
              <w:rPr>
                <w:snapToGrid w:val="0"/>
                <w:sz w:val="16"/>
                <w:szCs w:val="16"/>
              </w:rPr>
            </w:pPr>
            <w:r>
              <w:rPr>
                <w:snapToGrid w:val="0"/>
                <w:sz w:val="16"/>
                <w:szCs w:val="16"/>
              </w:rPr>
              <w:t>15.8.0</w:t>
            </w:r>
          </w:p>
        </w:tc>
      </w:tr>
      <w:tr w:rsidR="00026E97" w:rsidRPr="006B0D02" w14:paraId="00222A81" w14:textId="77777777" w:rsidTr="00026E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295604" w14:textId="77777777" w:rsidR="00026E97" w:rsidRDefault="00026E97"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5E406" w14:textId="77777777" w:rsidR="00026E97" w:rsidRDefault="00026E97"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99645E" w14:textId="77777777" w:rsidR="00026E97" w:rsidRDefault="00026E97" w:rsidP="00AB0FE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AC27BD" w14:textId="77777777" w:rsidR="00026E97" w:rsidRDefault="00026E97" w:rsidP="00AB0FE4">
            <w:pPr>
              <w:spacing w:after="0"/>
              <w:jc w:val="center"/>
              <w:rPr>
                <w:rFonts w:ascii="Arial" w:hAnsi="Arial" w:cs="Arial"/>
                <w:sz w:val="16"/>
                <w:szCs w:val="16"/>
              </w:rPr>
            </w:pPr>
            <w:r>
              <w:rPr>
                <w:rFonts w:ascii="Arial" w:hAnsi="Arial" w:cs="Arial"/>
                <w:sz w:val="16"/>
                <w:szCs w:val="16"/>
              </w:rPr>
              <w:t>1301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47D6358" w14:textId="77777777" w:rsidR="00026E97" w:rsidRDefault="00026E97"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58C6BD" w14:textId="77777777" w:rsidR="00026E97" w:rsidRDefault="00026E97"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DCD1B19" w14:textId="77777777" w:rsidR="00026E97" w:rsidRPr="00CD45AB" w:rsidRDefault="00026E97" w:rsidP="00AB0FE4">
            <w:pPr>
              <w:rPr>
                <w:rFonts w:ascii="Arial" w:hAnsi="Arial" w:cs="Arial"/>
                <w:sz w:val="16"/>
                <w:szCs w:val="16"/>
              </w:rPr>
            </w:pPr>
            <w:r w:rsidRPr="00026E97">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957124" w14:textId="77777777" w:rsidR="00026E97" w:rsidRDefault="00026E97" w:rsidP="00AB0FE4">
            <w:pPr>
              <w:pStyle w:val="TAC"/>
              <w:jc w:val="left"/>
              <w:rPr>
                <w:snapToGrid w:val="0"/>
                <w:sz w:val="16"/>
                <w:szCs w:val="16"/>
              </w:rPr>
            </w:pPr>
            <w:r>
              <w:rPr>
                <w:snapToGrid w:val="0"/>
                <w:sz w:val="16"/>
                <w:szCs w:val="16"/>
              </w:rPr>
              <w:t>15.9.0</w:t>
            </w:r>
          </w:p>
        </w:tc>
      </w:tr>
      <w:tr w:rsidR="004268E6" w:rsidRPr="006B0D02" w14:paraId="53FE589D" w14:textId="77777777" w:rsidTr="004268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541B9" w14:textId="77777777" w:rsidR="004268E6" w:rsidRDefault="004268E6"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7737A6" w14:textId="77777777" w:rsidR="004268E6" w:rsidRDefault="004268E6"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EBCC8" w14:textId="77777777" w:rsidR="004268E6" w:rsidRDefault="004268E6" w:rsidP="00AB0FE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BD50ED" w14:textId="77777777" w:rsidR="004268E6" w:rsidRDefault="004268E6" w:rsidP="00AB0FE4">
            <w:pPr>
              <w:spacing w:after="0"/>
              <w:jc w:val="center"/>
              <w:rPr>
                <w:rFonts w:ascii="Arial" w:hAnsi="Arial" w:cs="Arial"/>
                <w:sz w:val="16"/>
                <w:szCs w:val="16"/>
              </w:rPr>
            </w:pPr>
            <w:r>
              <w:rPr>
                <w:rFonts w:ascii="Arial" w:hAnsi="Arial" w:cs="Arial"/>
                <w:sz w:val="16"/>
                <w:szCs w:val="16"/>
              </w:rPr>
              <w:t>1302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0D648C5" w14:textId="77777777" w:rsidR="004268E6" w:rsidRDefault="004268E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B2A202" w14:textId="77777777" w:rsidR="004268E6" w:rsidRDefault="004268E6"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FDE48B" w14:textId="77777777" w:rsidR="004268E6" w:rsidRPr="00CD45AB" w:rsidRDefault="004268E6" w:rsidP="00AB0FE4">
            <w:pPr>
              <w:rPr>
                <w:rFonts w:ascii="Arial" w:hAnsi="Arial" w:cs="Arial"/>
                <w:sz w:val="16"/>
                <w:szCs w:val="16"/>
              </w:rPr>
            </w:pPr>
            <w:r w:rsidRPr="004268E6">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357CB7" w14:textId="77777777" w:rsidR="004268E6" w:rsidRDefault="004268E6" w:rsidP="00AB0FE4">
            <w:pPr>
              <w:pStyle w:val="TAC"/>
              <w:jc w:val="left"/>
              <w:rPr>
                <w:snapToGrid w:val="0"/>
                <w:sz w:val="16"/>
                <w:szCs w:val="16"/>
              </w:rPr>
            </w:pPr>
            <w:r>
              <w:rPr>
                <w:snapToGrid w:val="0"/>
                <w:sz w:val="16"/>
                <w:szCs w:val="16"/>
              </w:rPr>
              <w:t>15.9.0</w:t>
            </w:r>
          </w:p>
        </w:tc>
      </w:tr>
      <w:tr w:rsidR="00F714C0" w:rsidRPr="006B0D02" w14:paraId="628010CD" w14:textId="77777777" w:rsidTr="00F714C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9A5A99" w14:textId="77777777" w:rsidR="00F714C0" w:rsidRDefault="00F714C0" w:rsidP="00AB0FE4">
            <w:pPr>
              <w:pStyle w:val="TAC"/>
              <w:rPr>
                <w:sz w:val="16"/>
                <w:szCs w:val="16"/>
              </w:rPr>
            </w:pPr>
            <w:r>
              <w:rPr>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27813" w14:textId="77777777" w:rsidR="00F714C0" w:rsidRDefault="00F714C0"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15383B" w14:textId="77777777" w:rsidR="00F714C0" w:rsidRDefault="00F714C0" w:rsidP="00AB0FE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1B2CA3" w14:textId="77777777" w:rsidR="00F714C0" w:rsidRDefault="00F714C0" w:rsidP="00AB0FE4">
            <w:pPr>
              <w:spacing w:after="0"/>
              <w:jc w:val="center"/>
              <w:rPr>
                <w:rFonts w:ascii="Arial" w:hAnsi="Arial" w:cs="Arial"/>
                <w:sz w:val="16"/>
                <w:szCs w:val="16"/>
              </w:rPr>
            </w:pPr>
            <w:r>
              <w:rPr>
                <w:rFonts w:ascii="Arial" w:hAnsi="Arial" w:cs="Arial"/>
                <w:sz w:val="16"/>
                <w:szCs w:val="16"/>
              </w:rPr>
              <w:t>1305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8C5722" w14:textId="77777777" w:rsidR="00F714C0" w:rsidRDefault="00F714C0"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F79F1A" w14:textId="77777777" w:rsidR="00F714C0" w:rsidRDefault="00F714C0"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9F63B7" w14:textId="77777777" w:rsidR="00F714C0" w:rsidRPr="00CD45AB" w:rsidRDefault="00F714C0" w:rsidP="00AB0FE4">
            <w:pPr>
              <w:rPr>
                <w:rFonts w:ascii="Arial" w:hAnsi="Arial" w:cs="Arial"/>
                <w:sz w:val="16"/>
                <w:szCs w:val="16"/>
              </w:rPr>
            </w:pPr>
            <w:r w:rsidRPr="00F714C0">
              <w:rPr>
                <w:rFonts w:ascii="Arial" w:hAnsi="Arial" w:cs="Arial"/>
                <w:sz w:val="16"/>
                <w:szCs w:val="16"/>
              </w:rPr>
              <w:t xml:space="preserve">Corrections on the indication value for the transport blocks in a bundle for HD-FDD </w:t>
            </w:r>
            <w:proofErr w:type="spellStart"/>
            <w:r w:rsidRPr="00F714C0">
              <w:rPr>
                <w:rFonts w:ascii="Arial" w:hAnsi="Arial" w:cs="Arial"/>
                <w:sz w:val="16"/>
                <w:szCs w:val="16"/>
              </w:rPr>
              <w:t>eMTC</w:t>
            </w:r>
            <w:proofErr w:type="spellEnd"/>
            <w:r w:rsidRPr="00F714C0">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C130F5" w14:textId="77777777" w:rsidR="00F714C0" w:rsidRDefault="00F714C0" w:rsidP="00AB0FE4">
            <w:pPr>
              <w:pStyle w:val="TAC"/>
              <w:jc w:val="left"/>
              <w:rPr>
                <w:snapToGrid w:val="0"/>
                <w:sz w:val="16"/>
                <w:szCs w:val="16"/>
              </w:rPr>
            </w:pPr>
            <w:r>
              <w:rPr>
                <w:snapToGrid w:val="0"/>
                <w:sz w:val="16"/>
                <w:szCs w:val="16"/>
              </w:rPr>
              <w:t>15.9.0</w:t>
            </w:r>
          </w:p>
        </w:tc>
      </w:tr>
      <w:tr w:rsidR="008F1827" w:rsidRPr="006B0D02" w14:paraId="60481F68" w14:textId="77777777" w:rsidTr="008F182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117498" w14:textId="77777777" w:rsidR="008F1827" w:rsidRDefault="008F1827"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B2C92E" w14:textId="77777777" w:rsidR="008F1827" w:rsidRDefault="008F1827"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DCBB02" w14:textId="77777777" w:rsidR="008F1827" w:rsidRDefault="008F1827" w:rsidP="00AB0FE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FF18A3" w14:textId="77777777" w:rsidR="008F1827" w:rsidRDefault="008F1827" w:rsidP="00AB0FE4">
            <w:pPr>
              <w:spacing w:after="0"/>
              <w:jc w:val="center"/>
              <w:rPr>
                <w:rFonts w:ascii="Arial" w:hAnsi="Arial" w:cs="Arial"/>
                <w:sz w:val="16"/>
                <w:szCs w:val="16"/>
              </w:rPr>
            </w:pPr>
            <w:r>
              <w:rPr>
                <w:rFonts w:ascii="Arial" w:hAnsi="Arial" w:cs="Arial"/>
                <w:sz w:val="16"/>
                <w:szCs w:val="16"/>
              </w:rPr>
              <w:t>1310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661080C" w14:textId="77777777" w:rsidR="008F1827" w:rsidRDefault="008F1827"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7E7E3D" w14:textId="77777777" w:rsidR="008F1827" w:rsidRDefault="008F1827"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BDC7BE" w14:textId="77777777" w:rsidR="008F1827" w:rsidRPr="00CD45AB" w:rsidRDefault="008F1827" w:rsidP="00AB0FE4">
            <w:pPr>
              <w:rPr>
                <w:rFonts w:ascii="Arial" w:hAnsi="Arial" w:cs="Arial"/>
                <w:sz w:val="16"/>
                <w:szCs w:val="16"/>
              </w:rPr>
            </w:pPr>
            <w:r w:rsidRPr="008F1827">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4BF35" w14:textId="77777777" w:rsidR="008F1827" w:rsidRDefault="008F1827" w:rsidP="00AB0FE4">
            <w:pPr>
              <w:pStyle w:val="TAC"/>
              <w:jc w:val="left"/>
              <w:rPr>
                <w:snapToGrid w:val="0"/>
                <w:sz w:val="16"/>
                <w:szCs w:val="16"/>
              </w:rPr>
            </w:pPr>
            <w:r>
              <w:rPr>
                <w:snapToGrid w:val="0"/>
                <w:sz w:val="16"/>
                <w:szCs w:val="16"/>
              </w:rPr>
              <w:t>15.9.0</w:t>
            </w:r>
          </w:p>
        </w:tc>
      </w:tr>
      <w:tr w:rsidR="00BE13E8" w:rsidRPr="006B0D02" w14:paraId="7F8669C6" w14:textId="77777777" w:rsidTr="00BE13E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9B9BD" w14:textId="77777777" w:rsidR="00BE13E8" w:rsidRDefault="00BE13E8" w:rsidP="00AB0FE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76326" w14:textId="77777777" w:rsidR="00BE13E8" w:rsidRDefault="00BE13E8" w:rsidP="00AB0FE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F37A54" w14:textId="77777777" w:rsidR="00BE13E8" w:rsidRDefault="00BE13E8" w:rsidP="00AB0FE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A8B3F8" w14:textId="77777777" w:rsidR="00BE13E8" w:rsidRDefault="00BE13E8" w:rsidP="00AB0FE4">
            <w:pPr>
              <w:spacing w:after="0"/>
              <w:jc w:val="center"/>
              <w:rPr>
                <w:rFonts w:ascii="Arial" w:hAnsi="Arial" w:cs="Arial"/>
                <w:sz w:val="16"/>
                <w:szCs w:val="16"/>
              </w:rPr>
            </w:pPr>
            <w:r>
              <w:rPr>
                <w:rFonts w:ascii="Arial" w:hAnsi="Arial" w:cs="Arial"/>
                <w:sz w:val="16"/>
                <w:szCs w:val="16"/>
              </w:rPr>
              <w:t>1318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00D0791" w14:textId="77777777" w:rsidR="00BE13E8" w:rsidRDefault="00BE13E8"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E7EA52" w14:textId="77777777" w:rsidR="00BE13E8" w:rsidRDefault="00BE13E8"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14F872" w14:textId="77777777" w:rsidR="00BE13E8" w:rsidRPr="00CD45AB" w:rsidRDefault="00BE13E8" w:rsidP="00AB0FE4">
            <w:pPr>
              <w:rPr>
                <w:rFonts w:ascii="Arial" w:hAnsi="Arial" w:cs="Arial"/>
                <w:sz w:val="16"/>
                <w:szCs w:val="16"/>
              </w:rPr>
            </w:pPr>
            <w:r w:rsidRPr="00BE13E8">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8C1ECD" w14:textId="77777777" w:rsidR="00BE13E8" w:rsidRDefault="00BE13E8" w:rsidP="00AB0FE4">
            <w:pPr>
              <w:pStyle w:val="TAC"/>
              <w:jc w:val="left"/>
              <w:rPr>
                <w:snapToGrid w:val="0"/>
                <w:sz w:val="16"/>
                <w:szCs w:val="16"/>
              </w:rPr>
            </w:pPr>
            <w:r>
              <w:rPr>
                <w:snapToGrid w:val="0"/>
                <w:sz w:val="16"/>
                <w:szCs w:val="16"/>
              </w:rPr>
              <w:t>15.10.0</w:t>
            </w:r>
          </w:p>
        </w:tc>
      </w:tr>
      <w:tr w:rsidR="00AB0FE4" w:rsidRPr="006B0D02" w14:paraId="65E22565" w14:textId="77777777" w:rsidTr="00AB0FE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4BFD2" w14:textId="77777777" w:rsidR="00AB0FE4" w:rsidRDefault="00AB0FE4" w:rsidP="00AB0FE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D4E5" w14:textId="77777777" w:rsidR="00AB0FE4" w:rsidRDefault="00AB0FE4" w:rsidP="00AB0FE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E74DD3" w14:textId="77777777" w:rsidR="00AB0FE4" w:rsidRDefault="00AB0FE4" w:rsidP="00AB0FE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A18294" w14:textId="77777777" w:rsidR="00AB0FE4" w:rsidRDefault="00AB0FE4" w:rsidP="00AB0FE4">
            <w:pPr>
              <w:spacing w:after="0"/>
              <w:jc w:val="center"/>
              <w:rPr>
                <w:rFonts w:ascii="Arial" w:hAnsi="Arial" w:cs="Arial"/>
                <w:sz w:val="16"/>
                <w:szCs w:val="16"/>
              </w:rPr>
            </w:pPr>
            <w:r>
              <w:rPr>
                <w:rFonts w:ascii="Arial" w:hAnsi="Arial" w:cs="Arial"/>
                <w:sz w:val="16"/>
                <w:szCs w:val="16"/>
              </w:rPr>
              <w:t>1320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61B22F5" w14:textId="77777777" w:rsidR="00AB0FE4" w:rsidRDefault="00AB0FE4"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8FDE0" w14:textId="77777777" w:rsidR="00AB0FE4" w:rsidRDefault="00AB0FE4"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D0514A" w14:textId="77777777" w:rsidR="00AB0FE4" w:rsidRPr="00CD45AB" w:rsidRDefault="00AB0FE4" w:rsidP="00AB0FE4">
            <w:pPr>
              <w:rPr>
                <w:rFonts w:ascii="Arial" w:hAnsi="Arial" w:cs="Arial"/>
                <w:sz w:val="16"/>
                <w:szCs w:val="16"/>
              </w:rPr>
            </w:pPr>
            <w:r w:rsidRPr="00AB0FE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CB78B2" w14:textId="77777777" w:rsidR="00AB0FE4" w:rsidRDefault="00AB0FE4" w:rsidP="00AB0FE4">
            <w:pPr>
              <w:pStyle w:val="TAC"/>
              <w:jc w:val="left"/>
              <w:rPr>
                <w:snapToGrid w:val="0"/>
                <w:sz w:val="16"/>
                <w:szCs w:val="16"/>
              </w:rPr>
            </w:pPr>
            <w:r>
              <w:rPr>
                <w:snapToGrid w:val="0"/>
                <w:sz w:val="16"/>
                <w:szCs w:val="16"/>
              </w:rPr>
              <w:t>15.10.0</w:t>
            </w:r>
          </w:p>
        </w:tc>
      </w:tr>
      <w:tr w:rsidR="00296DF8" w:rsidRPr="006B0D02" w14:paraId="7BEC4D66" w14:textId="77777777" w:rsidTr="00296D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180A3" w14:textId="77777777" w:rsidR="00296DF8" w:rsidRDefault="00296DF8"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0CB1A" w14:textId="77777777" w:rsidR="00296DF8" w:rsidRDefault="00296DF8"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2C6EC6" w14:textId="77777777" w:rsidR="00296DF8" w:rsidRDefault="00296DF8" w:rsidP="000B7A0F">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2A282F6" w14:textId="77777777" w:rsidR="00296DF8" w:rsidRDefault="00296DF8" w:rsidP="000B7A0F">
            <w:pPr>
              <w:spacing w:after="0"/>
              <w:jc w:val="center"/>
              <w:rPr>
                <w:rFonts w:ascii="Arial" w:hAnsi="Arial" w:cs="Arial"/>
                <w:sz w:val="16"/>
                <w:szCs w:val="16"/>
              </w:rPr>
            </w:pPr>
            <w:r>
              <w:rPr>
                <w:rFonts w:ascii="Arial" w:hAnsi="Arial" w:cs="Arial"/>
                <w:sz w:val="16"/>
                <w:szCs w:val="16"/>
              </w:rPr>
              <w:t>1322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86F9D3" w14:textId="77777777" w:rsidR="00296DF8" w:rsidRDefault="00296DF8"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2AE10E" w14:textId="77777777" w:rsidR="00296DF8" w:rsidRDefault="00296DF8" w:rsidP="000B7A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008A1E9" w14:textId="77777777" w:rsidR="00296DF8" w:rsidRPr="00CD45AB" w:rsidRDefault="00296DF8" w:rsidP="000B7A0F">
            <w:pPr>
              <w:rPr>
                <w:rFonts w:ascii="Arial" w:hAnsi="Arial" w:cs="Arial"/>
                <w:sz w:val="16"/>
                <w:szCs w:val="16"/>
              </w:rPr>
            </w:pPr>
            <w:r w:rsidRPr="00296DF8">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860F4" w14:textId="77777777" w:rsidR="00296DF8" w:rsidRDefault="00296DF8" w:rsidP="000B7A0F">
            <w:pPr>
              <w:pStyle w:val="TAC"/>
              <w:jc w:val="left"/>
              <w:rPr>
                <w:snapToGrid w:val="0"/>
                <w:sz w:val="16"/>
                <w:szCs w:val="16"/>
              </w:rPr>
            </w:pPr>
            <w:r>
              <w:rPr>
                <w:snapToGrid w:val="0"/>
                <w:sz w:val="16"/>
                <w:szCs w:val="16"/>
              </w:rPr>
              <w:t>15.10.0</w:t>
            </w:r>
          </w:p>
        </w:tc>
      </w:tr>
      <w:tr w:rsidR="00852ABA" w:rsidRPr="006B0D02" w14:paraId="343F067F" w14:textId="77777777" w:rsidTr="00852AB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623D50" w14:textId="77777777" w:rsidR="00852ABA" w:rsidRDefault="00852ABA"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D6F842" w14:textId="77777777" w:rsidR="00852ABA" w:rsidRDefault="00852ABA"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FEDFC9" w14:textId="77777777" w:rsidR="00852ABA" w:rsidRDefault="00852ABA" w:rsidP="000B7A0F">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DBD365" w14:textId="77777777" w:rsidR="00852ABA" w:rsidRDefault="00852ABA" w:rsidP="000B7A0F">
            <w:pPr>
              <w:spacing w:after="0"/>
              <w:jc w:val="center"/>
              <w:rPr>
                <w:rFonts w:ascii="Arial" w:hAnsi="Arial" w:cs="Arial"/>
                <w:sz w:val="16"/>
                <w:szCs w:val="16"/>
              </w:rPr>
            </w:pPr>
            <w:r>
              <w:rPr>
                <w:rFonts w:ascii="Arial" w:hAnsi="Arial" w:cs="Arial"/>
                <w:sz w:val="16"/>
                <w:szCs w:val="16"/>
              </w:rPr>
              <w:t>1324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349BE6F" w14:textId="77777777" w:rsidR="00852ABA" w:rsidRDefault="00852ABA"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B5BA7" w14:textId="77777777" w:rsidR="00852ABA" w:rsidRDefault="00852ABA" w:rsidP="000B7A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797D969" w14:textId="77777777" w:rsidR="00852ABA" w:rsidRPr="00CD45AB" w:rsidRDefault="00852ABA" w:rsidP="000B7A0F">
            <w:pPr>
              <w:rPr>
                <w:rFonts w:ascii="Arial" w:hAnsi="Arial" w:cs="Arial"/>
                <w:sz w:val="16"/>
                <w:szCs w:val="16"/>
              </w:rPr>
            </w:pPr>
            <w:r w:rsidRPr="00852ABA">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7C3D0E" w14:textId="77777777" w:rsidR="00852ABA" w:rsidRDefault="00852ABA" w:rsidP="000B7A0F">
            <w:pPr>
              <w:pStyle w:val="TAC"/>
              <w:jc w:val="left"/>
              <w:rPr>
                <w:snapToGrid w:val="0"/>
                <w:sz w:val="16"/>
                <w:szCs w:val="16"/>
              </w:rPr>
            </w:pPr>
            <w:r>
              <w:rPr>
                <w:snapToGrid w:val="0"/>
                <w:sz w:val="16"/>
                <w:szCs w:val="16"/>
              </w:rPr>
              <w:t>15.10.0</w:t>
            </w:r>
          </w:p>
        </w:tc>
      </w:tr>
      <w:tr w:rsidR="006C2F5F" w:rsidRPr="006B0D02" w14:paraId="02454FCB" w14:textId="77777777" w:rsidTr="006C2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E909C1" w14:textId="77777777" w:rsidR="006C2F5F" w:rsidRDefault="006C2F5F"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28263A" w14:textId="77777777" w:rsidR="006C2F5F" w:rsidRDefault="006C2F5F"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4F5551" w14:textId="77777777" w:rsidR="006C2F5F" w:rsidRDefault="006C2F5F" w:rsidP="000B7A0F">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88BA85" w14:textId="77777777" w:rsidR="006C2F5F" w:rsidRDefault="006C2F5F" w:rsidP="000B7A0F">
            <w:pPr>
              <w:spacing w:after="0"/>
              <w:jc w:val="center"/>
              <w:rPr>
                <w:rFonts w:ascii="Arial" w:hAnsi="Arial" w:cs="Arial"/>
                <w:sz w:val="16"/>
                <w:szCs w:val="16"/>
              </w:rPr>
            </w:pPr>
            <w:r>
              <w:rPr>
                <w:rFonts w:ascii="Arial" w:hAnsi="Arial" w:cs="Arial"/>
                <w:sz w:val="16"/>
                <w:szCs w:val="16"/>
              </w:rPr>
              <w:t>1326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8688610" w14:textId="77777777" w:rsidR="006C2F5F" w:rsidRDefault="006C2F5F"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EBF67E" w14:textId="77777777" w:rsidR="006C2F5F" w:rsidRDefault="006C2F5F" w:rsidP="000B7A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5C2215" w14:textId="77777777" w:rsidR="006C2F5F" w:rsidRPr="00CD45AB" w:rsidRDefault="006C2F5F" w:rsidP="000B7A0F">
            <w:pPr>
              <w:rPr>
                <w:rFonts w:ascii="Arial" w:hAnsi="Arial" w:cs="Arial"/>
                <w:sz w:val="16"/>
                <w:szCs w:val="16"/>
              </w:rPr>
            </w:pPr>
            <w:r w:rsidRPr="006C2F5F">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943F17" w14:textId="77777777" w:rsidR="006C2F5F" w:rsidRDefault="006C2F5F" w:rsidP="000B7A0F">
            <w:pPr>
              <w:pStyle w:val="TAC"/>
              <w:jc w:val="left"/>
              <w:rPr>
                <w:snapToGrid w:val="0"/>
                <w:sz w:val="16"/>
                <w:szCs w:val="16"/>
              </w:rPr>
            </w:pPr>
            <w:r>
              <w:rPr>
                <w:snapToGrid w:val="0"/>
                <w:sz w:val="16"/>
                <w:szCs w:val="16"/>
              </w:rPr>
              <w:t>15.10.0</w:t>
            </w:r>
          </w:p>
        </w:tc>
      </w:tr>
      <w:tr w:rsidR="006B5929" w:rsidRPr="006B0D02" w14:paraId="25AABDFC" w14:textId="77777777" w:rsidTr="006B592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2CABB" w14:textId="77777777" w:rsidR="006B5929" w:rsidRDefault="006B5929"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83350" w14:textId="77777777" w:rsidR="006B5929" w:rsidRDefault="006B5929"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D56A91" w14:textId="77777777" w:rsidR="006B5929" w:rsidRDefault="006B5929" w:rsidP="000B7A0F">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6602BC" w14:textId="77777777" w:rsidR="006B5929" w:rsidRDefault="006B5929" w:rsidP="000B7A0F">
            <w:pPr>
              <w:spacing w:after="0"/>
              <w:jc w:val="center"/>
              <w:rPr>
                <w:rFonts w:ascii="Arial" w:hAnsi="Arial" w:cs="Arial"/>
                <w:sz w:val="16"/>
                <w:szCs w:val="16"/>
              </w:rPr>
            </w:pPr>
            <w:r>
              <w:rPr>
                <w:rFonts w:ascii="Arial" w:hAnsi="Arial" w:cs="Arial"/>
                <w:sz w:val="16"/>
                <w:szCs w:val="16"/>
              </w:rPr>
              <w:t>1329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83B9C4" w14:textId="77777777" w:rsidR="006B5929" w:rsidRDefault="006B5929"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7A7B62" w14:textId="77777777" w:rsidR="006B5929" w:rsidRDefault="006B5929" w:rsidP="000B7A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DC16A5" w14:textId="77777777" w:rsidR="006B5929" w:rsidRPr="00CD45AB" w:rsidRDefault="006B5929" w:rsidP="000B7A0F">
            <w:pPr>
              <w:rPr>
                <w:rFonts w:ascii="Arial" w:hAnsi="Arial" w:cs="Arial"/>
                <w:sz w:val="16"/>
                <w:szCs w:val="16"/>
              </w:rPr>
            </w:pPr>
            <w:r w:rsidRPr="006B5929">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5DB30E" w14:textId="77777777" w:rsidR="006B5929" w:rsidRDefault="006B5929" w:rsidP="000B7A0F">
            <w:pPr>
              <w:pStyle w:val="TAC"/>
              <w:jc w:val="left"/>
              <w:rPr>
                <w:snapToGrid w:val="0"/>
                <w:sz w:val="16"/>
                <w:szCs w:val="16"/>
              </w:rPr>
            </w:pPr>
            <w:r>
              <w:rPr>
                <w:snapToGrid w:val="0"/>
                <w:sz w:val="16"/>
                <w:szCs w:val="16"/>
              </w:rPr>
              <w:t>15.10.0</w:t>
            </w:r>
          </w:p>
        </w:tc>
      </w:tr>
      <w:tr w:rsidR="001625A8" w:rsidRPr="006B0D02" w14:paraId="4E71A1AD" w14:textId="77777777" w:rsidTr="001625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47323C" w14:textId="77777777" w:rsidR="001625A8" w:rsidRDefault="001625A8"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5EE6D0" w14:textId="77777777" w:rsidR="001625A8" w:rsidRDefault="001625A8"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C98A2F" w14:textId="77777777" w:rsidR="001625A8" w:rsidRDefault="001625A8" w:rsidP="00476C4A">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C71800" w14:textId="77777777" w:rsidR="001625A8" w:rsidRDefault="001625A8" w:rsidP="00476C4A">
            <w:pPr>
              <w:spacing w:after="0"/>
              <w:jc w:val="center"/>
              <w:rPr>
                <w:rFonts w:ascii="Arial" w:hAnsi="Arial" w:cs="Arial"/>
                <w:sz w:val="16"/>
                <w:szCs w:val="16"/>
              </w:rPr>
            </w:pPr>
            <w:r>
              <w:rPr>
                <w:rFonts w:ascii="Arial" w:hAnsi="Arial" w:cs="Arial"/>
                <w:sz w:val="16"/>
                <w:szCs w:val="16"/>
              </w:rPr>
              <w:t>1341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1F07345" w14:textId="77777777" w:rsidR="001625A8" w:rsidRDefault="001625A8"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82EB8B" w14:textId="77777777" w:rsidR="001625A8" w:rsidRDefault="001625A8" w:rsidP="00476C4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93064B" w14:textId="77777777" w:rsidR="001625A8" w:rsidRPr="00CD45AB" w:rsidRDefault="001625A8" w:rsidP="00476C4A">
            <w:pPr>
              <w:rPr>
                <w:rFonts w:ascii="Arial" w:hAnsi="Arial" w:cs="Arial"/>
                <w:sz w:val="16"/>
                <w:szCs w:val="16"/>
              </w:rPr>
            </w:pPr>
            <w:r w:rsidRPr="001625A8">
              <w:rPr>
                <w:rFonts w:ascii="Arial" w:hAnsi="Arial" w:cs="Arial"/>
                <w:sz w:val="16"/>
                <w:szCs w:val="16"/>
              </w:rPr>
              <w:t xml:space="preserve">Correction on conditions for selecting resources when the number of HARQ transmissions is two in </w:t>
            </w:r>
            <w:proofErr w:type="spellStart"/>
            <w:r w:rsidRPr="001625A8">
              <w:rPr>
                <w:rFonts w:ascii="Arial" w:hAnsi="Arial" w:cs="Arial"/>
                <w:sz w:val="16"/>
                <w:szCs w:val="16"/>
              </w:rPr>
              <w:t>sidelink</w:t>
            </w:r>
            <w:proofErr w:type="spellEnd"/>
            <w:r w:rsidRPr="001625A8">
              <w:rPr>
                <w:rFonts w:ascii="Arial" w:hAnsi="Arial" w:cs="Arial"/>
                <w:sz w:val="16"/>
                <w:szCs w:val="16"/>
              </w:rPr>
              <w:t xml:space="preserve">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653A13" w14:textId="77777777" w:rsidR="001625A8" w:rsidRDefault="001625A8" w:rsidP="00476C4A">
            <w:pPr>
              <w:pStyle w:val="TAC"/>
              <w:jc w:val="left"/>
              <w:rPr>
                <w:snapToGrid w:val="0"/>
                <w:sz w:val="16"/>
                <w:szCs w:val="16"/>
              </w:rPr>
            </w:pPr>
            <w:r>
              <w:rPr>
                <w:snapToGrid w:val="0"/>
                <w:sz w:val="16"/>
                <w:szCs w:val="16"/>
              </w:rPr>
              <w:t>15.11.0</w:t>
            </w:r>
          </w:p>
        </w:tc>
      </w:tr>
      <w:tr w:rsidR="00B410EA" w:rsidRPr="006B0D02" w14:paraId="4669271D" w14:textId="77777777" w:rsidTr="00B410E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543B37" w14:textId="77777777" w:rsidR="00B410EA" w:rsidRDefault="00B410EA"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70B739" w14:textId="77777777" w:rsidR="00B410EA" w:rsidRDefault="00B410EA"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31E47E" w14:textId="77777777" w:rsidR="00B410EA" w:rsidRDefault="00B410EA" w:rsidP="00476C4A">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178700" w14:textId="77777777" w:rsidR="00B410EA" w:rsidRDefault="00B410EA" w:rsidP="00476C4A">
            <w:pPr>
              <w:spacing w:after="0"/>
              <w:jc w:val="center"/>
              <w:rPr>
                <w:rFonts w:ascii="Arial" w:hAnsi="Arial" w:cs="Arial"/>
                <w:sz w:val="16"/>
                <w:szCs w:val="16"/>
              </w:rPr>
            </w:pPr>
            <w:r>
              <w:rPr>
                <w:rFonts w:ascii="Arial" w:hAnsi="Arial" w:cs="Arial"/>
                <w:sz w:val="16"/>
                <w:szCs w:val="16"/>
              </w:rPr>
              <w:t>1343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3A2BA95" w14:textId="77777777" w:rsidR="00B410EA" w:rsidRDefault="00B410EA"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CA6B7" w14:textId="77777777" w:rsidR="00B410EA" w:rsidRDefault="00B410EA" w:rsidP="00476C4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FF4AA58" w14:textId="77777777" w:rsidR="00B410EA" w:rsidRPr="00CD45AB" w:rsidRDefault="00B410EA" w:rsidP="00476C4A">
            <w:pPr>
              <w:rPr>
                <w:rFonts w:ascii="Arial" w:hAnsi="Arial" w:cs="Arial"/>
                <w:sz w:val="16"/>
                <w:szCs w:val="16"/>
              </w:rPr>
            </w:pPr>
            <w:r w:rsidRPr="00B410EA">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7F970" w14:textId="77777777" w:rsidR="00B410EA" w:rsidRDefault="00B410EA" w:rsidP="00476C4A">
            <w:pPr>
              <w:pStyle w:val="TAC"/>
              <w:jc w:val="left"/>
              <w:rPr>
                <w:snapToGrid w:val="0"/>
                <w:sz w:val="16"/>
                <w:szCs w:val="16"/>
              </w:rPr>
            </w:pPr>
            <w:r>
              <w:rPr>
                <w:snapToGrid w:val="0"/>
                <w:sz w:val="16"/>
                <w:szCs w:val="16"/>
              </w:rPr>
              <w:t>15.11.0</w:t>
            </w:r>
          </w:p>
        </w:tc>
      </w:tr>
      <w:tr w:rsidR="007D434B" w:rsidRPr="006B0D02" w14:paraId="4F0A1C8E" w14:textId="77777777" w:rsidTr="007D434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E4CD1" w14:textId="77777777" w:rsidR="007D434B" w:rsidRDefault="007D434B"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A5BA20" w14:textId="77777777" w:rsidR="007D434B" w:rsidRDefault="007D434B"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E2536A" w14:textId="77777777" w:rsidR="007D434B" w:rsidRDefault="007D434B" w:rsidP="00476C4A">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6D1AA" w14:textId="77777777" w:rsidR="007D434B" w:rsidRDefault="007D434B" w:rsidP="00476C4A">
            <w:pPr>
              <w:spacing w:after="0"/>
              <w:jc w:val="center"/>
              <w:rPr>
                <w:rFonts w:ascii="Arial" w:hAnsi="Arial" w:cs="Arial"/>
                <w:sz w:val="16"/>
                <w:szCs w:val="16"/>
              </w:rPr>
            </w:pPr>
            <w:r>
              <w:rPr>
                <w:rFonts w:ascii="Arial" w:hAnsi="Arial" w:cs="Arial"/>
                <w:sz w:val="16"/>
                <w:szCs w:val="16"/>
              </w:rPr>
              <w:t>1345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1C63D86" w14:textId="77777777" w:rsidR="007D434B" w:rsidRDefault="007D434B"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3248F" w14:textId="77777777" w:rsidR="007D434B" w:rsidRDefault="007D434B" w:rsidP="00476C4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0E447C" w14:textId="77777777" w:rsidR="007D434B" w:rsidRPr="00CD45AB" w:rsidRDefault="007D434B" w:rsidP="00476C4A">
            <w:pPr>
              <w:rPr>
                <w:rFonts w:ascii="Arial" w:hAnsi="Arial" w:cs="Arial"/>
                <w:sz w:val="16"/>
                <w:szCs w:val="16"/>
              </w:rPr>
            </w:pPr>
            <w:r w:rsidRPr="007D434B">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662E47" w14:textId="77777777" w:rsidR="007D434B" w:rsidRDefault="007D434B" w:rsidP="00476C4A">
            <w:pPr>
              <w:pStyle w:val="TAC"/>
              <w:jc w:val="left"/>
              <w:rPr>
                <w:snapToGrid w:val="0"/>
                <w:sz w:val="16"/>
                <w:szCs w:val="16"/>
              </w:rPr>
            </w:pPr>
            <w:r>
              <w:rPr>
                <w:snapToGrid w:val="0"/>
                <w:sz w:val="16"/>
                <w:szCs w:val="16"/>
              </w:rPr>
              <w:t>15.11.0</w:t>
            </w:r>
          </w:p>
        </w:tc>
      </w:tr>
      <w:tr w:rsidR="00C00D3C" w:rsidRPr="006B0D02" w14:paraId="33C5B86D" w14:textId="77777777" w:rsidTr="00C00D3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F6475B" w14:textId="77777777" w:rsidR="00C00D3C" w:rsidRDefault="00C00D3C" w:rsidP="002A070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1C4ABE" w14:textId="77777777" w:rsidR="00C00D3C" w:rsidRDefault="00C00D3C" w:rsidP="002A0705">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6C4F51" w14:textId="77777777" w:rsidR="00C00D3C" w:rsidRDefault="00C00D3C" w:rsidP="002A0705">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2B864E" w14:textId="77777777" w:rsidR="00C00D3C" w:rsidRDefault="00C00D3C" w:rsidP="002A0705">
            <w:pPr>
              <w:spacing w:after="0"/>
              <w:jc w:val="center"/>
              <w:rPr>
                <w:rFonts w:ascii="Arial" w:hAnsi="Arial" w:cs="Arial"/>
                <w:sz w:val="16"/>
                <w:szCs w:val="16"/>
              </w:rPr>
            </w:pPr>
            <w:r>
              <w:rPr>
                <w:rFonts w:ascii="Arial" w:hAnsi="Arial" w:cs="Arial"/>
                <w:sz w:val="16"/>
                <w:szCs w:val="16"/>
              </w:rPr>
              <w:t>1361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6CC3ACD" w14:textId="77777777" w:rsidR="00C00D3C" w:rsidRDefault="00C00D3C" w:rsidP="002A070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F8837F" w14:textId="77777777" w:rsidR="00C00D3C" w:rsidRDefault="00C00D3C" w:rsidP="002A07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D95B60" w14:textId="77777777" w:rsidR="00C00D3C" w:rsidRPr="00CD45AB" w:rsidRDefault="00C00D3C" w:rsidP="002A0705">
            <w:pPr>
              <w:rPr>
                <w:rFonts w:ascii="Arial" w:hAnsi="Arial" w:cs="Arial"/>
                <w:sz w:val="16"/>
                <w:szCs w:val="16"/>
              </w:rPr>
            </w:pPr>
            <w:r w:rsidRPr="00C00D3C">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937394" w14:textId="77777777" w:rsidR="00C00D3C" w:rsidRDefault="00C00D3C" w:rsidP="002A0705">
            <w:pPr>
              <w:pStyle w:val="TAC"/>
              <w:jc w:val="left"/>
              <w:rPr>
                <w:snapToGrid w:val="0"/>
                <w:sz w:val="16"/>
                <w:szCs w:val="16"/>
              </w:rPr>
            </w:pPr>
            <w:r>
              <w:rPr>
                <w:snapToGrid w:val="0"/>
                <w:sz w:val="16"/>
                <w:szCs w:val="16"/>
              </w:rPr>
              <w:t>15.12.0</w:t>
            </w:r>
          </w:p>
        </w:tc>
      </w:tr>
      <w:tr w:rsidR="001250E6" w:rsidRPr="006B0D02" w14:paraId="49956169" w14:textId="77777777" w:rsidTr="00125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410843" w14:textId="77777777" w:rsidR="001250E6" w:rsidRDefault="001250E6" w:rsidP="002A070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6CF71" w14:textId="77777777" w:rsidR="001250E6" w:rsidRDefault="001250E6" w:rsidP="002A0705">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B0DCCC" w14:textId="77777777" w:rsidR="001250E6" w:rsidRDefault="001250E6" w:rsidP="002A0705">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3412C" w14:textId="77777777" w:rsidR="001250E6" w:rsidRDefault="001250E6" w:rsidP="002A0705">
            <w:pPr>
              <w:spacing w:after="0"/>
              <w:jc w:val="center"/>
              <w:rPr>
                <w:rFonts w:ascii="Arial" w:hAnsi="Arial" w:cs="Arial"/>
                <w:sz w:val="16"/>
                <w:szCs w:val="16"/>
              </w:rPr>
            </w:pPr>
            <w:r>
              <w:rPr>
                <w:rFonts w:ascii="Arial" w:hAnsi="Arial" w:cs="Arial"/>
                <w:sz w:val="16"/>
                <w:szCs w:val="16"/>
              </w:rPr>
              <w:t>1363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2B7FE44" w14:textId="77777777" w:rsidR="001250E6" w:rsidRDefault="001250E6" w:rsidP="002A070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A242E8" w14:textId="77777777" w:rsidR="001250E6" w:rsidRDefault="001250E6" w:rsidP="002A07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ED8DB4" w14:textId="77777777" w:rsidR="001250E6" w:rsidRPr="00CD45AB" w:rsidRDefault="001250E6" w:rsidP="002A0705">
            <w:pPr>
              <w:rPr>
                <w:rFonts w:ascii="Arial" w:hAnsi="Arial" w:cs="Arial"/>
                <w:sz w:val="16"/>
                <w:szCs w:val="16"/>
              </w:rPr>
            </w:pPr>
            <w:r w:rsidRPr="001250E6">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6220E9" w14:textId="77777777" w:rsidR="001250E6" w:rsidRDefault="001250E6" w:rsidP="002A0705">
            <w:pPr>
              <w:pStyle w:val="TAC"/>
              <w:jc w:val="left"/>
              <w:rPr>
                <w:snapToGrid w:val="0"/>
                <w:sz w:val="16"/>
                <w:szCs w:val="16"/>
              </w:rPr>
            </w:pPr>
            <w:r>
              <w:rPr>
                <w:snapToGrid w:val="0"/>
                <w:sz w:val="16"/>
                <w:szCs w:val="16"/>
              </w:rPr>
              <w:t>15.12.0</w:t>
            </w:r>
          </w:p>
        </w:tc>
      </w:tr>
      <w:tr w:rsidR="00A1796B" w:rsidRPr="006B0D02" w14:paraId="461409A0" w14:textId="77777777" w:rsidTr="00A179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AAB4B4" w14:textId="654AB2E1" w:rsidR="00A1796B" w:rsidRDefault="00A1796B" w:rsidP="00367F9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E32745" w14:textId="654F0D20" w:rsidR="00A1796B" w:rsidRDefault="00A1796B" w:rsidP="00367F95">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665FA8" w14:textId="1D5EA171" w:rsidR="00A1796B" w:rsidRDefault="00A1796B" w:rsidP="00367F95">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705E7D" w14:textId="7516E896" w:rsidR="00A1796B" w:rsidRDefault="00A1796B" w:rsidP="00367F95">
            <w:pPr>
              <w:spacing w:after="0"/>
              <w:jc w:val="center"/>
              <w:rPr>
                <w:rFonts w:ascii="Arial" w:hAnsi="Arial" w:cs="Arial"/>
                <w:sz w:val="16"/>
                <w:szCs w:val="16"/>
              </w:rPr>
            </w:pPr>
            <w:r>
              <w:rPr>
                <w:rFonts w:ascii="Arial" w:hAnsi="Arial" w:cs="Arial"/>
                <w:sz w:val="16"/>
                <w:szCs w:val="16"/>
              </w:rPr>
              <w:t>1375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E5AC90" w14:textId="77777777" w:rsidR="00A1796B" w:rsidRDefault="00A1796B" w:rsidP="00367F9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19F146" w14:textId="77777777" w:rsidR="00A1796B" w:rsidRDefault="00A1796B" w:rsidP="00367F9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49BF8D" w14:textId="46C28772" w:rsidR="00A1796B" w:rsidRPr="00CD45AB" w:rsidRDefault="00A1796B" w:rsidP="00367F95">
            <w:pPr>
              <w:rPr>
                <w:rFonts w:ascii="Arial" w:hAnsi="Arial" w:cs="Arial"/>
                <w:sz w:val="16"/>
                <w:szCs w:val="16"/>
              </w:rPr>
            </w:pPr>
            <w:r w:rsidRPr="00A1796B">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467C1B" w14:textId="27C4C285" w:rsidR="00A1796B" w:rsidRDefault="00A1796B" w:rsidP="00367F95">
            <w:pPr>
              <w:pStyle w:val="TAC"/>
              <w:jc w:val="left"/>
              <w:rPr>
                <w:snapToGrid w:val="0"/>
                <w:sz w:val="16"/>
                <w:szCs w:val="16"/>
              </w:rPr>
            </w:pPr>
            <w:r>
              <w:rPr>
                <w:snapToGrid w:val="0"/>
                <w:sz w:val="16"/>
                <w:szCs w:val="16"/>
              </w:rPr>
              <w:t>15.13.0</w:t>
            </w:r>
          </w:p>
        </w:tc>
      </w:tr>
      <w:tr w:rsidR="00A1796B" w:rsidRPr="006B0D02" w14:paraId="33331C60" w14:textId="77777777" w:rsidTr="00A179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C00D43" w14:textId="77777777" w:rsidR="00A1796B" w:rsidRDefault="00A1796B" w:rsidP="00367F9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9C32C" w14:textId="77777777" w:rsidR="00A1796B" w:rsidRDefault="00A1796B" w:rsidP="00367F95">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511DF8" w14:textId="4DB174F8" w:rsidR="00A1796B" w:rsidRDefault="00A1796B" w:rsidP="00367F95">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F7624D" w14:textId="770DD5C5" w:rsidR="00A1796B" w:rsidRDefault="00A1796B" w:rsidP="00367F95">
            <w:pPr>
              <w:spacing w:after="0"/>
              <w:jc w:val="center"/>
              <w:rPr>
                <w:rFonts w:ascii="Arial" w:hAnsi="Arial" w:cs="Arial"/>
                <w:sz w:val="16"/>
                <w:szCs w:val="16"/>
              </w:rPr>
            </w:pPr>
            <w:r>
              <w:rPr>
                <w:rFonts w:ascii="Arial" w:hAnsi="Arial" w:cs="Arial"/>
                <w:sz w:val="16"/>
                <w:szCs w:val="16"/>
              </w:rPr>
              <w:t>1377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482E816" w14:textId="77777777" w:rsidR="00A1796B" w:rsidRDefault="00A1796B" w:rsidP="00367F9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0E4BBC" w14:textId="77777777" w:rsidR="00A1796B" w:rsidRDefault="00A1796B" w:rsidP="00367F9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7C70E5" w14:textId="437279E8" w:rsidR="00A1796B" w:rsidRPr="00CD45AB" w:rsidRDefault="00A1796B" w:rsidP="00367F95">
            <w:pPr>
              <w:rPr>
                <w:rFonts w:ascii="Arial" w:hAnsi="Arial" w:cs="Arial"/>
                <w:sz w:val="16"/>
                <w:szCs w:val="16"/>
              </w:rPr>
            </w:pPr>
            <w:r w:rsidRPr="00A1796B">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03D5EF" w14:textId="77777777" w:rsidR="00A1796B" w:rsidRDefault="00A1796B" w:rsidP="00367F95">
            <w:pPr>
              <w:pStyle w:val="TAC"/>
              <w:jc w:val="left"/>
              <w:rPr>
                <w:snapToGrid w:val="0"/>
                <w:sz w:val="16"/>
                <w:szCs w:val="16"/>
              </w:rPr>
            </w:pPr>
            <w:r>
              <w:rPr>
                <w:snapToGrid w:val="0"/>
                <w:sz w:val="16"/>
                <w:szCs w:val="16"/>
              </w:rPr>
              <w:t>15.13.0</w:t>
            </w:r>
          </w:p>
        </w:tc>
      </w:tr>
      <w:tr w:rsidR="001F04FA" w:rsidRPr="006B0D02" w14:paraId="540A7791" w14:textId="77777777" w:rsidTr="001F04F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04BD4" w14:textId="190DFD5E" w:rsidR="001F04FA" w:rsidRDefault="001F04FA" w:rsidP="004C194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79C7FA" w14:textId="3246611B" w:rsidR="001F04FA" w:rsidRDefault="001F04FA" w:rsidP="004C194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F991FF" w14:textId="030D58DF" w:rsidR="001F04FA" w:rsidRDefault="001F04FA" w:rsidP="004C194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62A4C0" w14:textId="133EF9B0" w:rsidR="001F04FA" w:rsidRDefault="001F04FA" w:rsidP="004C1945">
            <w:pPr>
              <w:spacing w:after="0"/>
              <w:jc w:val="center"/>
              <w:rPr>
                <w:rFonts w:ascii="Arial" w:hAnsi="Arial" w:cs="Arial"/>
                <w:sz w:val="16"/>
                <w:szCs w:val="16"/>
              </w:rPr>
            </w:pPr>
            <w:r>
              <w:rPr>
                <w:rFonts w:ascii="Arial" w:hAnsi="Arial" w:cs="Arial"/>
                <w:sz w:val="16"/>
                <w:szCs w:val="16"/>
              </w:rPr>
              <w:t>1388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C572DAC" w14:textId="77777777" w:rsidR="001F04FA" w:rsidRDefault="001F04FA" w:rsidP="004C194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7FE3BE" w14:textId="26F9B596" w:rsidR="001F04FA" w:rsidRDefault="001F04FA" w:rsidP="004C194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50DC13" w14:textId="690FFE51" w:rsidR="001F04FA" w:rsidRPr="00CD45AB" w:rsidRDefault="001F04FA" w:rsidP="004C1945">
            <w:pPr>
              <w:rPr>
                <w:rFonts w:ascii="Arial" w:hAnsi="Arial" w:cs="Arial"/>
                <w:sz w:val="16"/>
                <w:szCs w:val="16"/>
              </w:rPr>
            </w:pPr>
            <w:r w:rsidRPr="001F04FA">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1775AE" w14:textId="7A42B18A" w:rsidR="001F04FA" w:rsidRDefault="001F04FA" w:rsidP="004C1945">
            <w:pPr>
              <w:pStyle w:val="TAC"/>
              <w:jc w:val="left"/>
              <w:rPr>
                <w:snapToGrid w:val="0"/>
                <w:sz w:val="16"/>
                <w:szCs w:val="16"/>
              </w:rPr>
            </w:pPr>
            <w:r>
              <w:rPr>
                <w:snapToGrid w:val="0"/>
                <w:sz w:val="16"/>
                <w:szCs w:val="16"/>
              </w:rPr>
              <w:t>15.14.0</w:t>
            </w:r>
          </w:p>
        </w:tc>
      </w:tr>
      <w:tr w:rsidR="001F04FA" w:rsidRPr="006B0D02" w14:paraId="6CA24EB2" w14:textId="77777777" w:rsidTr="001F04F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14C5DF" w14:textId="77777777" w:rsidR="001F04FA" w:rsidRDefault="001F04FA" w:rsidP="004C194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F7DBB1" w14:textId="77777777" w:rsidR="001F04FA" w:rsidRDefault="001F04FA" w:rsidP="004C194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413C8" w14:textId="77777777" w:rsidR="001F04FA" w:rsidRDefault="001F04FA" w:rsidP="004C194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67AA82" w14:textId="1C896DE9" w:rsidR="001F04FA" w:rsidRDefault="001F04FA" w:rsidP="004C1945">
            <w:pPr>
              <w:spacing w:after="0"/>
              <w:jc w:val="center"/>
              <w:rPr>
                <w:rFonts w:ascii="Arial" w:hAnsi="Arial" w:cs="Arial"/>
                <w:sz w:val="16"/>
                <w:szCs w:val="16"/>
              </w:rPr>
            </w:pPr>
            <w:r>
              <w:rPr>
                <w:rFonts w:ascii="Arial" w:hAnsi="Arial" w:cs="Arial"/>
                <w:sz w:val="16"/>
                <w:szCs w:val="16"/>
              </w:rPr>
              <w:t>1391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D0528AD" w14:textId="77777777" w:rsidR="001F04FA" w:rsidRDefault="001F04FA" w:rsidP="004C194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F63A9C" w14:textId="77777777" w:rsidR="001F04FA" w:rsidRDefault="001F04FA" w:rsidP="004C194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332A46" w14:textId="393A0A73" w:rsidR="001F04FA" w:rsidRPr="00CD45AB" w:rsidRDefault="001F04FA" w:rsidP="004C1945">
            <w:pPr>
              <w:rPr>
                <w:rFonts w:ascii="Arial" w:hAnsi="Arial" w:cs="Arial"/>
                <w:sz w:val="16"/>
                <w:szCs w:val="16"/>
              </w:rPr>
            </w:pPr>
            <w:r w:rsidRPr="001F04F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96A5D" w14:textId="77777777" w:rsidR="001F04FA" w:rsidRDefault="001F04FA" w:rsidP="004C1945">
            <w:pPr>
              <w:pStyle w:val="TAC"/>
              <w:jc w:val="left"/>
              <w:rPr>
                <w:snapToGrid w:val="0"/>
                <w:sz w:val="16"/>
                <w:szCs w:val="16"/>
              </w:rPr>
            </w:pPr>
            <w:r>
              <w:rPr>
                <w:snapToGrid w:val="0"/>
                <w:sz w:val="16"/>
                <w:szCs w:val="16"/>
              </w:rPr>
              <w:t>15.14.0</w:t>
            </w:r>
          </w:p>
        </w:tc>
      </w:tr>
      <w:tr w:rsidR="00B52BD1" w:rsidRPr="006B0D02" w14:paraId="09B60110" w14:textId="77777777" w:rsidTr="00B52BD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16596" w14:textId="77777777" w:rsidR="00B52BD1" w:rsidRDefault="00B52BD1" w:rsidP="004C194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2E782" w14:textId="77777777" w:rsidR="00B52BD1" w:rsidRDefault="00B52BD1" w:rsidP="004C194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5307" w14:textId="39FD82BC" w:rsidR="00B52BD1" w:rsidRDefault="00B52BD1" w:rsidP="004C194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D5DD20" w14:textId="3B6A1859" w:rsidR="00B52BD1" w:rsidRDefault="00B52BD1" w:rsidP="004C1945">
            <w:pPr>
              <w:spacing w:after="0"/>
              <w:jc w:val="center"/>
              <w:rPr>
                <w:rFonts w:ascii="Arial" w:hAnsi="Arial" w:cs="Arial"/>
                <w:sz w:val="16"/>
                <w:szCs w:val="16"/>
              </w:rPr>
            </w:pPr>
            <w:r>
              <w:rPr>
                <w:rFonts w:ascii="Arial" w:hAnsi="Arial" w:cs="Arial"/>
                <w:sz w:val="16"/>
                <w:szCs w:val="16"/>
              </w:rPr>
              <w:t>1398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2910D90" w14:textId="77777777" w:rsidR="00B52BD1" w:rsidRDefault="00B52BD1" w:rsidP="004C194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C2073B" w14:textId="39C705A1" w:rsidR="00B52BD1" w:rsidRDefault="00B52BD1" w:rsidP="004C194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9C4BEE" w14:textId="046C10A2" w:rsidR="00B52BD1" w:rsidRPr="00CD45AB" w:rsidRDefault="00B52BD1" w:rsidP="004C1945">
            <w:pPr>
              <w:rPr>
                <w:rFonts w:ascii="Arial" w:hAnsi="Arial" w:cs="Arial"/>
                <w:sz w:val="16"/>
                <w:szCs w:val="16"/>
              </w:rPr>
            </w:pPr>
            <w:r w:rsidRPr="00B52BD1">
              <w:rPr>
                <w:rFonts w:ascii="Arial" w:hAnsi="Arial" w:cs="Arial"/>
                <w:sz w:val="16"/>
                <w:szCs w:val="16"/>
              </w:rPr>
              <w:t>Editorial corrections on RRC parameter names alignment for EN-DC/NE-DC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19E012" w14:textId="77777777" w:rsidR="00B52BD1" w:rsidRDefault="00B52BD1" w:rsidP="004C1945">
            <w:pPr>
              <w:pStyle w:val="TAC"/>
              <w:jc w:val="left"/>
              <w:rPr>
                <w:snapToGrid w:val="0"/>
                <w:sz w:val="16"/>
                <w:szCs w:val="16"/>
              </w:rPr>
            </w:pPr>
            <w:r>
              <w:rPr>
                <w:snapToGrid w:val="0"/>
                <w:sz w:val="16"/>
                <w:szCs w:val="16"/>
              </w:rPr>
              <w:t>15.14.0</w:t>
            </w:r>
          </w:p>
        </w:tc>
      </w:tr>
      <w:tr w:rsidR="00701712" w:rsidRPr="006B0D02" w14:paraId="6A10EC57" w14:textId="77777777" w:rsidTr="0070171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01C2A" w14:textId="2AD2A3FE" w:rsidR="00701712" w:rsidRDefault="00701712" w:rsidP="00C15D4A">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54A33" w14:textId="48AC36BA" w:rsidR="00701712" w:rsidRDefault="00701712" w:rsidP="00C15D4A">
            <w:pPr>
              <w:pStyle w:val="TAC"/>
              <w:rPr>
                <w:sz w:val="16"/>
                <w:szCs w:val="16"/>
              </w:rPr>
            </w:pPr>
            <w:r>
              <w:rPr>
                <w:sz w:val="16"/>
                <w:szCs w:val="16"/>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FC89A7" w14:textId="04CD2C7D" w:rsidR="00701712" w:rsidRDefault="00701712" w:rsidP="00C15D4A">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39A0B7" w14:textId="39D86B1B" w:rsidR="00701712" w:rsidRDefault="00701712" w:rsidP="00C15D4A">
            <w:pPr>
              <w:spacing w:after="0"/>
              <w:jc w:val="center"/>
              <w:rPr>
                <w:rFonts w:ascii="Arial" w:hAnsi="Arial" w:cs="Arial"/>
                <w:sz w:val="16"/>
                <w:szCs w:val="16"/>
              </w:rPr>
            </w:pPr>
            <w:r>
              <w:rPr>
                <w:rFonts w:ascii="Arial" w:hAnsi="Arial" w:cs="Arial"/>
                <w:sz w:val="16"/>
                <w:szCs w:val="16"/>
              </w:rPr>
              <w:t>1401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8D7462C" w14:textId="77777777" w:rsidR="00701712" w:rsidRDefault="00701712" w:rsidP="00C15D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AC00F2" w14:textId="77777777" w:rsidR="00701712" w:rsidRDefault="00701712" w:rsidP="00C15D4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CFA29" w14:textId="28086475" w:rsidR="00701712" w:rsidRPr="00CD45AB" w:rsidRDefault="00701712" w:rsidP="00C15D4A">
            <w:pPr>
              <w:rPr>
                <w:rFonts w:ascii="Arial" w:hAnsi="Arial" w:cs="Arial"/>
                <w:sz w:val="16"/>
                <w:szCs w:val="16"/>
              </w:rPr>
            </w:pPr>
            <w:r w:rsidRPr="00701712">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05E437" w14:textId="7A2BFAB9" w:rsidR="00701712" w:rsidRDefault="00701712" w:rsidP="00C15D4A">
            <w:pPr>
              <w:pStyle w:val="TAC"/>
              <w:jc w:val="left"/>
              <w:rPr>
                <w:snapToGrid w:val="0"/>
                <w:sz w:val="16"/>
                <w:szCs w:val="16"/>
              </w:rPr>
            </w:pPr>
            <w:r>
              <w:rPr>
                <w:snapToGrid w:val="0"/>
                <w:sz w:val="16"/>
                <w:szCs w:val="16"/>
              </w:rPr>
              <w:t>15.15.0</w:t>
            </w:r>
          </w:p>
        </w:tc>
      </w:tr>
    </w:tbl>
    <w:p w14:paraId="02C6E006" w14:textId="77777777" w:rsidR="00743CF9" w:rsidRPr="00E9040D" w:rsidRDefault="00743CF9" w:rsidP="00F40716"/>
    <w:sectPr w:rsidR="00743CF9" w:rsidRPr="00E9040D" w:rsidSect="00E262CD">
      <w:headerReference w:type="default" r:id="rId8"/>
      <w:footerReference w:type="default" r:id="rId9"/>
      <w:footnotePr>
        <w:numRestart w:val="eachSect"/>
      </w:footnotePr>
      <w:pgSz w:w="11907" w:h="16840" w:code="9"/>
      <w:pgMar w:top="1416" w:right="1133" w:bottom="1133" w:left="1133" w:header="850" w:footer="340" w:gutter="0"/>
      <w:pgNumType w:start="53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16E778" w14:textId="77777777" w:rsidR="009F498B" w:rsidRDefault="009F498B">
      <w:r>
        <w:separator/>
      </w:r>
    </w:p>
  </w:endnote>
  <w:endnote w:type="continuationSeparator" w:id="0">
    <w:p w14:paraId="557813DE" w14:textId="77777777" w:rsidR="009F498B" w:rsidRDefault="009F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35419" w14:textId="77777777" w:rsidR="00AB0FE4" w:rsidRDefault="00AB0F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2C734" w14:textId="77777777" w:rsidR="009F498B" w:rsidRDefault="009F498B">
      <w:r>
        <w:separator/>
      </w:r>
    </w:p>
  </w:footnote>
  <w:footnote w:type="continuationSeparator" w:id="0">
    <w:p w14:paraId="05FB25E6" w14:textId="77777777" w:rsidR="009F498B" w:rsidRDefault="009F4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64ABD" w14:textId="77777777" w:rsidR="00FD2104" w:rsidRDefault="00FD2104" w:rsidP="00FD2104">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CC7E6A8" w14:textId="4C25DFB5" w:rsidR="002F6BFC" w:rsidRDefault="002F6BFC" w:rsidP="002F6BFC">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w:t>
    </w:r>
    <w:r w:rsidR="00FD2104">
      <w:rPr>
        <w:rFonts w:ascii="Arial" w:hAnsi="Arial"/>
        <w:b/>
        <w:noProof/>
        <w:sz w:val="18"/>
        <w:lang w:eastAsia="en-US"/>
      </w:rPr>
      <w:t>5</w:t>
    </w:r>
    <w:r>
      <w:rPr>
        <w:rFonts w:ascii="Arial" w:hAnsi="Arial"/>
        <w:b/>
        <w:noProof/>
        <w:sz w:val="18"/>
        <w:lang w:eastAsia="en-US"/>
      </w:rPr>
      <w:t>.0 (202</w:t>
    </w:r>
    <w:r w:rsidR="00E262CD">
      <w:rPr>
        <w:rFonts w:ascii="Arial" w:hAnsi="Arial"/>
        <w:b/>
        <w:noProof/>
        <w:sz w:val="18"/>
        <w:lang w:eastAsia="en-US"/>
      </w:rPr>
      <w:t>1</w:t>
    </w:r>
    <w:r>
      <w:rPr>
        <w:rFonts w:ascii="Arial" w:hAnsi="Arial"/>
        <w:b/>
        <w:noProof/>
        <w:sz w:val="18"/>
        <w:lang w:eastAsia="en-US"/>
      </w:rPr>
      <w:t>-</w:t>
    </w:r>
    <w:r w:rsidR="00E262CD">
      <w:rPr>
        <w:rFonts w:ascii="Arial" w:hAnsi="Arial"/>
        <w:b/>
        <w:noProof/>
        <w:sz w:val="18"/>
        <w:lang w:eastAsia="en-US"/>
      </w:rPr>
      <w:t>0</w:t>
    </w:r>
    <w:r w:rsidR="00FD2104">
      <w:rPr>
        <w:rFonts w:ascii="Arial" w:hAnsi="Arial"/>
        <w:b/>
        <w:noProof/>
        <w:sz w:val="18"/>
        <w:lang w:eastAsia="en-US"/>
      </w:rPr>
      <w:t>9</w:t>
    </w:r>
    <w:r>
      <w:rPr>
        <w:rFonts w:ascii="Arial" w:hAnsi="Arial"/>
        <w:b/>
        <w:noProof/>
        <w:sz w:val="18"/>
        <w:lang w:eastAsia="en-US"/>
      </w:rPr>
      <w:t>)</w:t>
    </w:r>
  </w:p>
  <w:p w14:paraId="2BE89F10" w14:textId="77777777" w:rsidR="00AB0FE4" w:rsidRDefault="00AB0FE4" w:rsidP="0028273F">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200D6"/>
    <w:rsid w:val="000231E5"/>
    <w:rsid w:val="00024E1B"/>
    <w:rsid w:val="00025E6A"/>
    <w:rsid w:val="00026C34"/>
    <w:rsid w:val="00026E97"/>
    <w:rsid w:val="000304C8"/>
    <w:rsid w:val="00033949"/>
    <w:rsid w:val="00033DE0"/>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865F3"/>
    <w:rsid w:val="00092222"/>
    <w:rsid w:val="00096B62"/>
    <w:rsid w:val="00096E64"/>
    <w:rsid w:val="00097BB3"/>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D1021"/>
    <w:rsid w:val="000D1158"/>
    <w:rsid w:val="000D4B78"/>
    <w:rsid w:val="000D505F"/>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5A84"/>
    <w:rsid w:val="00107AF6"/>
    <w:rsid w:val="00111227"/>
    <w:rsid w:val="00111269"/>
    <w:rsid w:val="0011195A"/>
    <w:rsid w:val="0011276D"/>
    <w:rsid w:val="00114773"/>
    <w:rsid w:val="00117418"/>
    <w:rsid w:val="001175C3"/>
    <w:rsid w:val="00117E40"/>
    <w:rsid w:val="00120EAB"/>
    <w:rsid w:val="00121CB2"/>
    <w:rsid w:val="001250E6"/>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25A8"/>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6D52"/>
    <w:rsid w:val="001E1F2A"/>
    <w:rsid w:val="001E35E5"/>
    <w:rsid w:val="001F04FA"/>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40E2"/>
    <w:rsid w:val="00215563"/>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96DF8"/>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4EBE"/>
    <w:rsid w:val="002F5088"/>
    <w:rsid w:val="002F509A"/>
    <w:rsid w:val="002F66AE"/>
    <w:rsid w:val="002F6BFC"/>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51AF"/>
    <w:rsid w:val="0039609E"/>
    <w:rsid w:val="00397C6A"/>
    <w:rsid w:val="003A144F"/>
    <w:rsid w:val="003A1EB2"/>
    <w:rsid w:val="003A25DC"/>
    <w:rsid w:val="003A4729"/>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2DEE"/>
    <w:rsid w:val="003E33BF"/>
    <w:rsid w:val="003E3537"/>
    <w:rsid w:val="003E4264"/>
    <w:rsid w:val="003F15BD"/>
    <w:rsid w:val="003F1978"/>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263"/>
    <w:rsid w:val="00420B98"/>
    <w:rsid w:val="00423396"/>
    <w:rsid w:val="0042388A"/>
    <w:rsid w:val="00424B90"/>
    <w:rsid w:val="00425615"/>
    <w:rsid w:val="004268E6"/>
    <w:rsid w:val="00426D05"/>
    <w:rsid w:val="00427255"/>
    <w:rsid w:val="00431709"/>
    <w:rsid w:val="00435157"/>
    <w:rsid w:val="00435A3F"/>
    <w:rsid w:val="00436A67"/>
    <w:rsid w:val="00442138"/>
    <w:rsid w:val="00443010"/>
    <w:rsid w:val="004458DC"/>
    <w:rsid w:val="004478C0"/>
    <w:rsid w:val="00451427"/>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5539"/>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2C9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0C4"/>
    <w:rsid w:val="00663EF7"/>
    <w:rsid w:val="00665D92"/>
    <w:rsid w:val="00665E53"/>
    <w:rsid w:val="00666089"/>
    <w:rsid w:val="006660A6"/>
    <w:rsid w:val="006660AD"/>
    <w:rsid w:val="0066717F"/>
    <w:rsid w:val="00667560"/>
    <w:rsid w:val="00671071"/>
    <w:rsid w:val="00673988"/>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1A01"/>
    <w:rsid w:val="006B2058"/>
    <w:rsid w:val="006B285B"/>
    <w:rsid w:val="006B4A5D"/>
    <w:rsid w:val="006B54BC"/>
    <w:rsid w:val="006B5929"/>
    <w:rsid w:val="006C032E"/>
    <w:rsid w:val="006C1A02"/>
    <w:rsid w:val="006C2F5F"/>
    <w:rsid w:val="006C58C9"/>
    <w:rsid w:val="006C6EB9"/>
    <w:rsid w:val="006D1F3A"/>
    <w:rsid w:val="006D34DA"/>
    <w:rsid w:val="006D437D"/>
    <w:rsid w:val="006D679E"/>
    <w:rsid w:val="006D7A77"/>
    <w:rsid w:val="006D7CEE"/>
    <w:rsid w:val="006D7D89"/>
    <w:rsid w:val="006E14CB"/>
    <w:rsid w:val="006E5ECC"/>
    <w:rsid w:val="006E62B9"/>
    <w:rsid w:val="006F2B88"/>
    <w:rsid w:val="006F2D0B"/>
    <w:rsid w:val="006F482F"/>
    <w:rsid w:val="006F48FD"/>
    <w:rsid w:val="006F760C"/>
    <w:rsid w:val="007004C7"/>
    <w:rsid w:val="00701712"/>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6D21"/>
    <w:rsid w:val="0077779D"/>
    <w:rsid w:val="00782C98"/>
    <w:rsid w:val="00783489"/>
    <w:rsid w:val="00784CA9"/>
    <w:rsid w:val="00790E36"/>
    <w:rsid w:val="00791C1C"/>
    <w:rsid w:val="00797AD1"/>
    <w:rsid w:val="007A049D"/>
    <w:rsid w:val="007A1110"/>
    <w:rsid w:val="007A129A"/>
    <w:rsid w:val="007A1992"/>
    <w:rsid w:val="007A1ABF"/>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F93"/>
    <w:rsid w:val="007D3F46"/>
    <w:rsid w:val="007D434B"/>
    <w:rsid w:val="007D46A2"/>
    <w:rsid w:val="007D5067"/>
    <w:rsid w:val="007D5BAF"/>
    <w:rsid w:val="007D618E"/>
    <w:rsid w:val="007D6251"/>
    <w:rsid w:val="007D6395"/>
    <w:rsid w:val="007D7D4F"/>
    <w:rsid w:val="007E0800"/>
    <w:rsid w:val="007E0C58"/>
    <w:rsid w:val="007E2549"/>
    <w:rsid w:val="007E3801"/>
    <w:rsid w:val="007E42EE"/>
    <w:rsid w:val="007E5617"/>
    <w:rsid w:val="007E73F4"/>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354"/>
    <w:rsid w:val="0083674B"/>
    <w:rsid w:val="008367D0"/>
    <w:rsid w:val="00836AFB"/>
    <w:rsid w:val="00836F18"/>
    <w:rsid w:val="00841138"/>
    <w:rsid w:val="008415F4"/>
    <w:rsid w:val="00842BC3"/>
    <w:rsid w:val="008447F7"/>
    <w:rsid w:val="00845E66"/>
    <w:rsid w:val="0085065C"/>
    <w:rsid w:val="008506DA"/>
    <w:rsid w:val="0085154D"/>
    <w:rsid w:val="0085279C"/>
    <w:rsid w:val="00852ABA"/>
    <w:rsid w:val="0085357F"/>
    <w:rsid w:val="00853C98"/>
    <w:rsid w:val="0085691C"/>
    <w:rsid w:val="00857410"/>
    <w:rsid w:val="00861477"/>
    <w:rsid w:val="00862CAA"/>
    <w:rsid w:val="00866935"/>
    <w:rsid w:val="0086765A"/>
    <w:rsid w:val="00870311"/>
    <w:rsid w:val="008712E7"/>
    <w:rsid w:val="008745D7"/>
    <w:rsid w:val="00876199"/>
    <w:rsid w:val="00877BE7"/>
    <w:rsid w:val="00880BF2"/>
    <w:rsid w:val="008818B8"/>
    <w:rsid w:val="00883B1E"/>
    <w:rsid w:val="00884DF8"/>
    <w:rsid w:val="0088529C"/>
    <w:rsid w:val="00885E99"/>
    <w:rsid w:val="00890F6A"/>
    <w:rsid w:val="00894F83"/>
    <w:rsid w:val="008A0813"/>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1E1"/>
    <w:rsid w:val="008D4D1F"/>
    <w:rsid w:val="008D7A27"/>
    <w:rsid w:val="008E101A"/>
    <w:rsid w:val="008E115C"/>
    <w:rsid w:val="008E1A90"/>
    <w:rsid w:val="008E76E8"/>
    <w:rsid w:val="008E7B3D"/>
    <w:rsid w:val="008E7F28"/>
    <w:rsid w:val="008F098E"/>
    <w:rsid w:val="008F13CF"/>
    <w:rsid w:val="008F1827"/>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9F498B"/>
    <w:rsid w:val="00A00E01"/>
    <w:rsid w:val="00A010C9"/>
    <w:rsid w:val="00A03E84"/>
    <w:rsid w:val="00A0669B"/>
    <w:rsid w:val="00A075D1"/>
    <w:rsid w:val="00A113EC"/>
    <w:rsid w:val="00A1195E"/>
    <w:rsid w:val="00A11DAE"/>
    <w:rsid w:val="00A1796B"/>
    <w:rsid w:val="00A20896"/>
    <w:rsid w:val="00A21909"/>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B0FE4"/>
    <w:rsid w:val="00AB1928"/>
    <w:rsid w:val="00AB1BEF"/>
    <w:rsid w:val="00AB1D8E"/>
    <w:rsid w:val="00AB2779"/>
    <w:rsid w:val="00AB53CD"/>
    <w:rsid w:val="00AB5F83"/>
    <w:rsid w:val="00AB7318"/>
    <w:rsid w:val="00AC1082"/>
    <w:rsid w:val="00AC3005"/>
    <w:rsid w:val="00AC35E3"/>
    <w:rsid w:val="00AC6AD2"/>
    <w:rsid w:val="00AD024C"/>
    <w:rsid w:val="00AD1D27"/>
    <w:rsid w:val="00AD1E5C"/>
    <w:rsid w:val="00AD2CA2"/>
    <w:rsid w:val="00AD3C4F"/>
    <w:rsid w:val="00AD5D26"/>
    <w:rsid w:val="00AD69B0"/>
    <w:rsid w:val="00AD7FFD"/>
    <w:rsid w:val="00AE100B"/>
    <w:rsid w:val="00AE1F95"/>
    <w:rsid w:val="00AE27F6"/>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A1A"/>
    <w:rsid w:val="00B30147"/>
    <w:rsid w:val="00B30276"/>
    <w:rsid w:val="00B3044D"/>
    <w:rsid w:val="00B30D11"/>
    <w:rsid w:val="00B3161B"/>
    <w:rsid w:val="00B3265B"/>
    <w:rsid w:val="00B3332B"/>
    <w:rsid w:val="00B33C26"/>
    <w:rsid w:val="00B359ED"/>
    <w:rsid w:val="00B410EA"/>
    <w:rsid w:val="00B45C5C"/>
    <w:rsid w:val="00B46B08"/>
    <w:rsid w:val="00B4799B"/>
    <w:rsid w:val="00B51B5B"/>
    <w:rsid w:val="00B52BD1"/>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0936"/>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012"/>
    <w:rsid w:val="00BD7F8A"/>
    <w:rsid w:val="00BE13E8"/>
    <w:rsid w:val="00BE2FB4"/>
    <w:rsid w:val="00BE37EF"/>
    <w:rsid w:val="00BF5300"/>
    <w:rsid w:val="00BF5877"/>
    <w:rsid w:val="00C00D3C"/>
    <w:rsid w:val="00C0419D"/>
    <w:rsid w:val="00C04FCF"/>
    <w:rsid w:val="00C0642A"/>
    <w:rsid w:val="00C134F8"/>
    <w:rsid w:val="00C14453"/>
    <w:rsid w:val="00C14BD0"/>
    <w:rsid w:val="00C15EE1"/>
    <w:rsid w:val="00C23CBF"/>
    <w:rsid w:val="00C27D64"/>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5E99"/>
    <w:rsid w:val="00C9649E"/>
    <w:rsid w:val="00C96EA1"/>
    <w:rsid w:val="00C97688"/>
    <w:rsid w:val="00CA3332"/>
    <w:rsid w:val="00CA340B"/>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4BA"/>
    <w:rsid w:val="00D055BB"/>
    <w:rsid w:val="00D05770"/>
    <w:rsid w:val="00D060E0"/>
    <w:rsid w:val="00D10AC8"/>
    <w:rsid w:val="00D11DEB"/>
    <w:rsid w:val="00D130D4"/>
    <w:rsid w:val="00D13A2D"/>
    <w:rsid w:val="00D14116"/>
    <w:rsid w:val="00D15022"/>
    <w:rsid w:val="00D16689"/>
    <w:rsid w:val="00D17734"/>
    <w:rsid w:val="00D17D8A"/>
    <w:rsid w:val="00D20258"/>
    <w:rsid w:val="00D20FB6"/>
    <w:rsid w:val="00D22CFE"/>
    <w:rsid w:val="00D2316D"/>
    <w:rsid w:val="00D23EE6"/>
    <w:rsid w:val="00D2453F"/>
    <w:rsid w:val="00D30218"/>
    <w:rsid w:val="00D319A2"/>
    <w:rsid w:val="00D32920"/>
    <w:rsid w:val="00D3308D"/>
    <w:rsid w:val="00D345BE"/>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6D36"/>
    <w:rsid w:val="00DE78B1"/>
    <w:rsid w:val="00DF19B3"/>
    <w:rsid w:val="00DF1E95"/>
    <w:rsid w:val="00DF202A"/>
    <w:rsid w:val="00DF289C"/>
    <w:rsid w:val="00DF38D3"/>
    <w:rsid w:val="00DF3E25"/>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62CD"/>
    <w:rsid w:val="00E27031"/>
    <w:rsid w:val="00E27267"/>
    <w:rsid w:val="00E31535"/>
    <w:rsid w:val="00E33057"/>
    <w:rsid w:val="00E3478D"/>
    <w:rsid w:val="00E34CD1"/>
    <w:rsid w:val="00E358AF"/>
    <w:rsid w:val="00E35A3F"/>
    <w:rsid w:val="00E36562"/>
    <w:rsid w:val="00E37509"/>
    <w:rsid w:val="00E40DED"/>
    <w:rsid w:val="00E41A7F"/>
    <w:rsid w:val="00E435E0"/>
    <w:rsid w:val="00E44F43"/>
    <w:rsid w:val="00E4521A"/>
    <w:rsid w:val="00E4531C"/>
    <w:rsid w:val="00E522F7"/>
    <w:rsid w:val="00E52617"/>
    <w:rsid w:val="00E55B18"/>
    <w:rsid w:val="00E55DA0"/>
    <w:rsid w:val="00E56700"/>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7FE0"/>
    <w:rsid w:val="00EC3D4C"/>
    <w:rsid w:val="00EC59B7"/>
    <w:rsid w:val="00EC6C16"/>
    <w:rsid w:val="00ED0681"/>
    <w:rsid w:val="00ED444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2533"/>
    <w:rsid w:val="00F13B62"/>
    <w:rsid w:val="00F13F7E"/>
    <w:rsid w:val="00F1765A"/>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57E8B"/>
    <w:rsid w:val="00F605A1"/>
    <w:rsid w:val="00F60D2A"/>
    <w:rsid w:val="00F62AFE"/>
    <w:rsid w:val="00F62B21"/>
    <w:rsid w:val="00F6744E"/>
    <w:rsid w:val="00F67956"/>
    <w:rsid w:val="00F714C0"/>
    <w:rsid w:val="00F71954"/>
    <w:rsid w:val="00F721ED"/>
    <w:rsid w:val="00F7252E"/>
    <w:rsid w:val="00F74F15"/>
    <w:rsid w:val="00F7520D"/>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2C72"/>
    <w:rsid w:val="00FB2D5B"/>
    <w:rsid w:val="00FB3E52"/>
    <w:rsid w:val="00FB3FB4"/>
    <w:rsid w:val="00FB4257"/>
    <w:rsid w:val="00FC123C"/>
    <w:rsid w:val="00FC3199"/>
    <w:rsid w:val="00FC4AE5"/>
    <w:rsid w:val="00FC5CE4"/>
    <w:rsid w:val="00FC66E5"/>
    <w:rsid w:val="00FD2104"/>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5D5FD707"/>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71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017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0171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01712"/>
    <w:pPr>
      <w:spacing w:before="120"/>
      <w:outlineLvl w:val="2"/>
    </w:pPr>
    <w:rPr>
      <w:sz w:val="28"/>
    </w:rPr>
  </w:style>
  <w:style w:type="paragraph" w:styleId="Heading4">
    <w:name w:val="heading 4"/>
    <w:aliases w:val="h4"/>
    <w:basedOn w:val="Heading3"/>
    <w:next w:val="Normal"/>
    <w:link w:val="Heading4Char"/>
    <w:qFormat/>
    <w:rsid w:val="00701712"/>
    <w:pPr>
      <w:ind w:left="1418" w:hanging="1418"/>
      <w:outlineLvl w:val="3"/>
    </w:pPr>
    <w:rPr>
      <w:sz w:val="24"/>
    </w:rPr>
  </w:style>
  <w:style w:type="paragraph" w:styleId="Heading5">
    <w:name w:val="heading 5"/>
    <w:aliases w:val="h5,Heading5"/>
    <w:basedOn w:val="Heading4"/>
    <w:next w:val="Normal"/>
    <w:link w:val="Heading5Char"/>
    <w:qFormat/>
    <w:rsid w:val="00701712"/>
    <w:pPr>
      <w:ind w:left="1701" w:hanging="1701"/>
      <w:outlineLvl w:val="4"/>
    </w:pPr>
    <w:rPr>
      <w:sz w:val="22"/>
    </w:rPr>
  </w:style>
  <w:style w:type="paragraph" w:styleId="Heading6">
    <w:name w:val="heading 6"/>
    <w:basedOn w:val="H6"/>
    <w:next w:val="Normal"/>
    <w:link w:val="Heading6Char"/>
    <w:qFormat/>
    <w:rsid w:val="00701712"/>
    <w:pPr>
      <w:outlineLvl w:val="5"/>
    </w:pPr>
  </w:style>
  <w:style w:type="paragraph" w:styleId="Heading7">
    <w:name w:val="heading 7"/>
    <w:basedOn w:val="H6"/>
    <w:next w:val="Normal"/>
    <w:link w:val="Heading7Char"/>
    <w:qFormat/>
    <w:rsid w:val="00701712"/>
    <w:pPr>
      <w:outlineLvl w:val="6"/>
    </w:pPr>
  </w:style>
  <w:style w:type="paragraph" w:styleId="Heading8">
    <w:name w:val="heading 8"/>
    <w:basedOn w:val="Heading1"/>
    <w:next w:val="Normal"/>
    <w:link w:val="Heading8Char"/>
    <w:qFormat/>
    <w:rsid w:val="00701712"/>
    <w:pPr>
      <w:ind w:left="0" w:firstLine="0"/>
      <w:outlineLvl w:val="7"/>
    </w:pPr>
  </w:style>
  <w:style w:type="paragraph" w:styleId="Heading9">
    <w:name w:val="heading 9"/>
    <w:basedOn w:val="Heading8"/>
    <w:next w:val="Normal"/>
    <w:link w:val="Heading9Char"/>
    <w:qFormat/>
    <w:rsid w:val="007017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1712"/>
    <w:pPr>
      <w:ind w:left="1985" w:hanging="1985"/>
      <w:outlineLvl w:val="9"/>
    </w:pPr>
    <w:rPr>
      <w:sz w:val="20"/>
    </w:rPr>
  </w:style>
  <w:style w:type="paragraph" w:styleId="TOC9">
    <w:name w:val="toc 9"/>
    <w:basedOn w:val="TOC8"/>
    <w:rsid w:val="00701712"/>
    <w:pPr>
      <w:ind w:left="1418" w:hanging="1418"/>
    </w:pPr>
  </w:style>
  <w:style w:type="paragraph" w:styleId="TOC8">
    <w:name w:val="toc 8"/>
    <w:basedOn w:val="TOC1"/>
    <w:rsid w:val="00701712"/>
    <w:pPr>
      <w:spacing w:before="180"/>
      <w:ind w:left="2693" w:hanging="2693"/>
    </w:pPr>
    <w:rPr>
      <w:b/>
    </w:rPr>
  </w:style>
  <w:style w:type="paragraph" w:styleId="TOC1">
    <w:name w:val="toc 1"/>
    <w:rsid w:val="007017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01712"/>
    <w:pPr>
      <w:keepLines/>
      <w:tabs>
        <w:tab w:val="center" w:pos="4536"/>
        <w:tab w:val="right" w:pos="9072"/>
      </w:tabs>
    </w:pPr>
    <w:rPr>
      <w:noProof/>
    </w:rPr>
  </w:style>
  <w:style w:type="character" w:customStyle="1" w:styleId="ZGSM">
    <w:name w:val="ZGSM"/>
    <w:rsid w:val="0070171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0171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017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1712"/>
    <w:pPr>
      <w:ind w:left="1701" w:hanging="1701"/>
    </w:pPr>
  </w:style>
  <w:style w:type="paragraph" w:styleId="TOC4">
    <w:name w:val="toc 4"/>
    <w:basedOn w:val="TOC3"/>
    <w:rsid w:val="00701712"/>
    <w:pPr>
      <w:ind w:left="1418" w:hanging="1418"/>
    </w:pPr>
  </w:style>
  <w:style w:type="paragraph" w:styleId="TOC3">
    <w:name w:val="toc 3"/>
    <w:basedOn w:val="TOC2"/>
    <w:rsid w:val="00701712"/>
    <w:pPr>
      <w:ind w:left="1134" w:hanging="1134"/>
    </w:pPr>
  </w:style>
  <w:style w:type="paragraph" w:styleId="TOC2">
    <w:name w:val="toc 2"/>
    <w:basedOn w:val="TOC1"/>
    <w:rsid w:val="00701712"/>
    <w:pPr>
      <w:keepNext w:val="0"/>
      <w:spacing w:before="0"/>
      <w:ind w:left="851" w:hanging="851"/>
    </w:pPr>
    <w:rPr>
      <w:sz w:val="20"/>
    </w:rPr>
  </w:style>
  <w:style w:type="paragraph" w:styleId="Index1">
    <w:name w:val="index 1"/>
    <w:basedOn w:val="Normal"/>
    <w:semiHidden/>
    <w:rsid w:val="00701712"/>
    <w:pPr>
      <w:keepLines/>
      <w:spacing w:after="0"/>
    </w:pPr>
  </w:style>
  <w:style w:type="paragraph" w:styleId="Index2">
    <w:name w:val="index 2"/>
    <w:basedOn w:val="Index1"/>
    <w:semiHidden/>
    <w:rsid w:val="00701712"/>
    <w:pPr>
      <w:ind w:left="284"/>
    </w:pPr>
  </w:style>
  <w:style w:type="paragraph" w:customStyle="1" w:styleId="TT">
    <w:name w:val="TT"/>
    <w:basedOn w:val="Heading1"/>
    <w:next w:val="Normal"/>
    <w:rsid w:val="00701712"/>
    <w:pPr>
      <w:outlineLvl w:val="9"/>
    </w:pPr>
  </w:style>
  <w:style w:type="paragraph" w:styleId="Footer">
    <w:name w:val="footer"/>
    <w:basedOn w:val="Header"/>
    <w:link w:val="FooterChar"/>
    <w:rsid w:val="00701712"/>
    <w:pPr>
      <w:jc w:val="center"/>
    </w:pPr>
    <w:rPr>
      <w:i/>
    </w:rPr>
  </w:style>
  <w:style w:type="character" w:styleId="FootnoteReference">
    <w:name w:val="footnote reference"/>
    <w:basedOn w:val="DefaultParagraphFont"/>
    <w:semiHidden/>
    <w:rsid w:val="007017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01712"/>
    <w:pPr>
      <w:keepLines/>
      <w:spacing w:after="0"/>
      <w:ind w:left="454" w:hanging="454"/>
    </w:pPr>
    <w:rPr>
      <w:sz w:val="16"/>
    </w:rPr>
  </w:style>
  <w:style w:type="paragraph" w:customStyle="1" w:styleId="NF">
    <w:name w:val="NF"/>
    <w:basedOn w:val="NO"/>
    <w:rsid w:val="00701712"/>
    <w:pPr>
      <w:keepNext/>
      <w:spacing w:after="0"/>
    </w:pPr>
    <w:rPr>
      <w:rFonts w:ascii="Arial" w:hAnsi="Arial"/>
      <w:sz w:val="18"/>
    </w:rPr>
  </w:style>
  <w:style w:type="paragraph" w:customStyle="1" w:styleId="NO">
    <w:name w:val="NO"/>
    <w:basedOn w:val="Normal"/>
    <w:rsid w:val="00701712"/>
    <w:pPr>
      <w:keepLines/>
      <w:ind w:left="1135" w:hanging="851"/>
    </w:pPr>
  </w:style>
  <w:style w:type="paragraph" w:customStyle="1" w:styleId="PL">
    <w:name w:val="PL"/>
    <w:link w:val="PLChar"/>
    <w:rsid w:val="007017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01712"/>
    <w:pPr>
      <w:jc w:val="right"/>
    </w:pPr>
  </w:style>
  <w:style w:type="paragraph" w:customStyle="1" w:styleId="TAL">
    <w:name w:val="TAL"/>
    <w:basedOn w:val="Normal"/>
    <w:rsid w:val="00701712"/>
    <w:pPr>
      <w:keepNext/>
      <w:keepLines/>
      <w:spacing w:after="0"/>
    </w:pPr>
    <w:rPr>
      <w:rFonts w:ascii="Arial" w:hAnsi="Arial"/>
      <w:sz w:val="18"/>
    </w:rPr>
  </w:style>
  <w:style w:type="paragraph" w:styleId="ListNumber2">
    <w:name w:val="List Number 2"/>
    <w:basedOn w:val="ListNumber"/>
    <w:rsid w:val="00701712"/>
    <w:pPr>
      <w:ind w:left="851"/>
    </w:pPr>
  </w:style>
  <w:style w:type="paragraph" w:styleId="ListNumber">
    <w:name w:val="List Number"/>
    <w:basedOn w:val="List"/>
    <w:rsid w:val="00701712"/>
  </w:style>
  <w:style w:type="paragraph" w:styleId="List">
    <w:name w:val="List"/>
    <w:basedOn w:val="Normal"/>
    <w:link w:val="ListChar"/>
    <w:rsid w:val="00701712"/>
    <w:pPr>
      <w:ind w:left="568" w:hanging="284"/>
    </w:pPr>
  </w:style>
  <w:style w:type="paragraph" w:customStyle="1" w:styleId="TAH">
    <w:name w:val="TAH"/>
    <w:basedOn w:val="TAC"/>
    <w:rsid w:val="00701712"/>
    <w:rPr>
      <w:b/>
    </w:rPr>
  </w:style>
  <w:style w:type="paragraph" w:customStyle="1" w:styleId="TAC">
    <w:name w:val="TAC"/>
    <w:basedOn w:val="TAL"/>
    <w:rsid w:val="00701712"/>
    <w:pPr>
      <w:jc w:val="center"/>
    </w:pPr>
  </w:style>
  <w:style w:type="paragraph" w:customStyle="1" w:styleId="LD">
    <w:name w:val="LD"/>
    <w:rsid w:val="0070171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01712"/>
    <w:pPr>
      <w:keepLines/>
      <w:ind w:left="1702" w:hanging="1418"/>
    </w:pPr>
  </w:style>
  <w:style w:type="paragraph" w:customStyle="1" w:styleId="FP">
    <w:name w:val="FP"/>
    <w:basedOn w:val="Normal"/>
    <w:rsid w:val="00701712"/>
    <w:pPr>
      <w:spacing w:after="0"/>
    </w:pPr>
  </w:style>
  <w:style w:type="paragraph" w:customStyle="1" w:styleId="NW">
    <w:name w:val="NW"/>
    <w:basedOn w:val="NO"/>
    <w:rsid w:val="00701712"/>
    <w:pPr>
      <w:spacing w:after="0"/>
    </w:pPr>
  </w:style>
  <w:style w:type="paragraph" w:customStyle="1" w:styleId="EW">
    <w:name w:val="EW"/>
    <w:basedOn w:val="EX"/>
    <w:rsid w:val="00701712"/>
    <w:pPr>
      <w:spacing w:after="0"/>
    </w:pPr>
  </w:style>
  <w:style w:type="paragraph" w:customStyle="1" w:styleId="B1">
    <w:name w:val="B1"/>
    <w:basedOn w:val="List"/>
    <w:link w:val="B1Char1"/>
    <w:rsid w:val="00701712"/>
  </w:style>
  <w:style w:type="character" w:customStyle="1" w:styleId="B1Char1">
    <w:name w:val="B1 Char1"/>
    <w:link w:val="B1"/>
    <w:rsid w:val="00E152C3"/>
    <w:rPr>
      <w:rFonts w:eastAsia="Times New Roman"/>
    </w:rPr>
  </w:style>
  <w:style w:type="paragraph" w:styleId="TOC6">
    <w:name w:val="toc 6"/>
    <w:basedOn w:val="TOC5"/>
    <w:next w:val="Normal"/>
    <w:rsid w:val="00701712"/>
    <w:pPr>
      <w:ind w:left="1985" w:hanging="1985"/>
    </w:pPr>
  </w:style>
  <w:style w:type="paragraph" w:styleId="TOC7">
    <w:name w:val="toc 7"/>
    <w:basedOn w:val="TOC6"/>
    <w:next w:val="Normal"/>
    <w:rsid w:val="00701712"/>
    <w:pPr>
      <w:ind w:left="2268" w:hanging="2268"/>
    </w:pPr>
  </w:style>
  <w:style w:type="paragraph" w:styleId="ListBullet2">
    <w:name w:val="List Bullet 2"/>
    <w:basedOn w:val="ListBullet"/>
    <w:rsid w:val="00701712"/>
    <w:pPr>
      <w:ind w:left="851"/>
    </w:pPr>
  </w:style>
  <w:style w:type="paragraph" w:styleId="ListBullet">
    <w:name w:val="List Bullet"/>
    <w:basedOn w:val="List"/>
    <w:rsid w:val="00701712"/>
  </w:style>
  <w:style w:type="paragraph" w:customStyle="1" w:styleId="EditorsNote">
    <w:name w:val="Editor's Note"/>
    <w:basedOn w:val="NO"/>
    <w:rsid w:val="00701712"/>
    <w:rPr>
      <w:color w:val="FF0000"/>
    </w:rPr>
  </w:style>
  <w:style w:type="paragraph" w:customStyle="1" w:styleId="TH">
    <w:name w:val="TH"/>
    <w:basedOn w:val="Normal"/>
    <w:link w:val="THChar"/>
    <w:rsid w:val="0070171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017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7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17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17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01712"/>
    <w:pPr>
      <w:ind w:left="851" w:hanging="851"/>
    </w:pPr>
  </w:style>
  <w:style w:type="paragraph" w:customStyle="1" w:styleId="ZH">
    <w:name w:val="ZH"/>
    <w:rsid w:val="007017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01712"/>
    <w:pPr>
      <w:keepNext w:val="0"/>
      <w:spacing w:before="0" w:after="240"/>
    </w:pPr>
  </w:style>
  <w:style w:type="paragraph" w:customStyle="1" w:styleId="ZG">
    <w:name w:val="ZG"/>
    <w:rsid w:val="007017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01712"/>
    <w:pPr>
      <w:ind w:left="1135"/>
    </w:pPr>
  </w:style>
  <w:style w:type="paragraph" w:styleId="List2">
    <w:name w:val="List 2"/>
    <w:basedOn w:val="List"/>
    <w:link w:val="List2Char"/>
    <w:rsid w:val="00701712"/>
    <w:pPr>
      <w:ind w:left="851"/>
    </w:pPr>
  </w:style>
  <w:style w:type="paragraph" w:styleId="List3">
    <w:name w:val="List 3"/>
    <w:basedOn w:val="List2"/>
    <w:link w:val="List3Char"/>
    <w:rsid w:val="00701712"/>
    <w:pPr>
      <w:ind w:left="1135"/>
    </w:pPr>
  </w:style>
  <w:style w:type="paragraph" w:styleId="List4">
    <w:name w:val="List 4"/>
    <w:basedOn w:val="List3"/>
    <w:rsid w:val="00701712"/>
    <w:pPr>
      <w:ind w:left="1418"/>
    </w:pPr>
  </w:style>
  <w:style w:type="paragraph" w:styleId="List5">
    <w:name w:val="List 5"/>
    <w:basedOn w:val="List4"/>
    <w:rsid w:val="00701712"/>
    <w:pPr>
      <w:ind w:left="1702"/>
    </w:pPr>
  </w:style>
  <w:style w:type="paragraph" w:styleId="ListBullet4">
    <w:name w:val="List Bullet 4"/>
    <w:basedOn w:val="ListBullet3"/>
    <w:rsid w:val="00701712"/>
    <w:pPr>
      <w:ind w:left="1418"/>
    </w:pPr>
  </w:style>
  <w:style w:type="paragraph" w:styleId="ListBullet5">
    <w:name w:val="List Bullet 5"/>
    <w:basedOn w:val="ListBullet4"/>
    <w:rsid w:val="00701712"/>
    <w:pPr>
      <w:ind w:left="1702"/>
    </w:pPr>
  </w:style>
  <w:style w:type="paragraph" w:customStyle="1" w:styleId="B2">
    <w:name w:val="B2"/>
    <w:basedOn w:val="List2"/>
    <w:rsid w:val="00701712"/>
  </w:style>
  <w:style w:type="paragraph" w:customStyle="1" w:styleId="B3">
    <w:name w:val="B3"/>
    <w:basedOn w:val="List3"/>
    <w:link w:val="B3Char"/>
    <w:rsid w:val="00701712"/>
  </w:style>
  <w:style w:type="paragraph" w:customStyle="1" w:styleId="B4">
    <w:name w:val="B4"/>
    <w:basedOn w:val="List4"/>
    <w:rsid w:val="00701712"/>
  </w:style>
  <w:style w:type="paragraph" w:customStyle="1" w:styleId="B5">
    <w:name w:val="B5"/>
    <w:basedOn w:val="List5"/>
    <w:rsid w:val="00701712"/>
  </w:style>
  <w:style w:type="paragraph" w:customStyle="1" w:styleId="ZTD">
    <w:name w:val="ZTD"/>
    <w:basedOn w:val="ZB"/>
    <w:rsid w:val="00701712"/>
    <w:pPr>
      <w:framePr w:hRule="auto" w:wrap="notBeside" w:y="852"/>
    </w:pPr>
    <w:rPr>
      <w:i w:val="0"/>
      <w:sz w:val="40"/>
    </w:rPr>
  </w:style>
  <w:style w:type="paragraph" w:customStyle="1" w:styleId="ZV">
    <w:name w:val="ZV"/>
    <w:basedOn w:val="ZU"/>
    <w:rsid w:val="0070171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95006962">
      <w:bodyDiv w:val="1"/>
      <w:marLeft w:val="0"/>
      <w:marRight w:val="0"/>
      <w:marTop w:val="0"/>
      <w:marBottom w:val="0"/>
      <w:divBdr>
        <w:top w:val="none" w:sz="0" w:space="0" w:color="auto"/>
        <w:left w:val="none" w:sz="0" w:space="0" w:color="auto"/>
        <w:bottom w:val="none" w:sz="0" w:space="0" w:color="auto"/>
        <w:right w:val="none" w:sz="0" w:space="0" w:color="auto"/>
      </w:divBdr>
    </w:div>
    <w:div w:id="77740556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114A2-EB20-4490-B2E1-3352F125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13600</Words>
  <Characters>77524</Characters>
  <Application>Microsoft Office Word</Application>
  <DocSecurity>0</DocSecurity>
  <Lines>646</Lines>
  <Paragraphs>181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90943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CR1401</cp:lastModifiedBy>
  <cp:revision>8</cp:revision>
  <cp:lastPrinted>2007-03-03T11:31:00Z</cp:lastPrinted>
  <dcterms:created xsi:type="dcterms:W3CDTF">2021-06-21T12:57:00Z</dcterms:created>
  <dcterms:modified xsi:type="dcterms:W3CDTF">2021-09-22T08:53:00Z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