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1C32AA" w14:textId="77777777" w:rsidR="0093274D" w:rsidRDefault="0093274D">
      <w:pPr>
        <w:pStyle w:val="Heading8"/>
      </w:pPr>
      <w:bookmarkStart w:id="0" w:name="_Toc415085563"/>
      <w:r w:rsidRPr="00E9040D">
        <w:t>Annex A (informative):</w:t>
      </w:r>
      <w:r w:rsidRPr="00E9040D">
        <w:br/>
        <w:t>Change history</w:t>
      </w:r>
      <w:bookmarkEnd w:id="0"/>
    </w:p>
    <w:p w14:paraId="63D089E2"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883F512" w14:textId="77777777">
        <w:trPr>
          <w:tblHeader/>
        </w:trPr>
        <w:tc>
          <w:tcPr>
            <w:tcW w:w="9455" w:type="dxa"/>
            <w:gridSpan w:val="8"/>
            <w:tcBorders>
              <w:bottom w:val="nil"/>
            </w:tcBorders>
            <w:shd w:val="solid" w:color="FFFFFF" w:fill="auto"/>
          </w:tcPr>
          <w:p w14:paraId="5246930B" w14:textId="77777777" w:rsidR="0093274D" w:rsidRPr="00E9040D" w:rsidRDefault="0093274D">
            <w:pPr>
              <w:pStyle w:val="TAL"/>
              <w:jc w:val="center"/>
              <w:rPr>
                <w:b/>
                <w:sz w:val="16"/>
              </w:rPr>
            </w:pPr>
            <w:r w:rsidRPr="00E9040D">
              <w:rPr>
                <w:b/>
              </w:rPr>
              <w:t>Change history</w:t>
            </w:r>
          </w:p>
        </w:tc>
      </w:tr>
      <w:tr w:rsidR="0093274D" w:rsidRPr="00E9040D" w14:paraId="2EC22C43" w14:textId="77777777" w:rsidTr="00ED0681">
        <w:trPr>
          <w:tblHeader/>
        </w:trPr>
        <w:tc>
          <w:tcPr>
            <w:tcW w:w="800" w:type="dxa"/>
            <w:shd w:val="pct10" w:color="auto" w:fill="FFFFFF"/>
          </w:tcPr>
          <w:p w14:paraId="795D98D7" w14:textId="77777777" w:rsidR="0093274D" w:rsidRPr="00E9040D" w:rsidRDefault="0093274D">
            <w:pPr>
              <w:pStyle w:val="TAL"/>
              <w:rPr>
                <w:b/>
                <w:sz w:val="16"/>
              </w:rPr>
            </w:pPr>
            <w:r w:rsidRPr="00E9040D">
              <w:rPr>
                <w:b/>
                <w:sz w:val="16"/>
              </w:rPr>
              <w:t>Date</w:t>
            </w:r>
          </w:p>
        </w:tc>
        <w:tc>
          <w:tcPr>
            <w:tcW w:w="800" w:type="dxa"/>
            <w:shd w:val="pct10" w:color="auto" w:fill="FFFFFF"/>
          </w:tcPr>
          <w:p w14:paraId="16BD6020" w14:textId="77777777" w:rsidR="0093274D" w:rsidRPr="00E9040D" w:rsidRDefault="0093274D">
            <w:pPr>
              <w:pStyle w:val="TAL"/>
              <w:rPr>
                <w:b/>
                <w:sz w:val="16"/>
              </w:rPr>
            </w:pPr>
            <w:r w:rsidRPr="00E9040D">
              <w:rPr>
                <w:b/>
                <w:sz w:val="16"/>
              </w:rPr>
              <w:t>TSG #</w:t>
            </w:r>
          </w:p>
        </w:tc>
        <w:tc>
          <w:tcPr>
            <w:tcW w:w="901" w:type="dxa"/>
            <w:shd w:val="pct10" w:color="auto" w:fill="FFFFFF"/>
          </w:tcPr>
          <w:p w14:paraId="7A1D7461" w14:textId="77777777" w:rsidR="0093274D" w:rsidRPr="00E9040D" w:rsidRDefault="0093274D">
            <w:pPr>
              <w:pStyle w:val="TAL"/>
              <w:rPr>
                <w:b/>
                <w:sz w:val="16"/>
              </w:rPr>
            </w:pPr>
            <w:r w:rsidRPr="00E9040D">
              <w:rPr>
                <w:b/>
                <w:sz w:val="16"/>
              </w:rPr>
              <w:t>TSG Doc.</w:t>
            </w:r>
          </w:p>
        </w:tc>
        <w:tc>
          <w:tcPr>
            <w:tcW w:w="525" w:type="dxa"/>
            <w:shd w:val="pct10" w:color="auto" w:fill="FFFFFF"/>
          </w:tcPr>
          <w:p w14:paraId="57069563" w14:textId="77777777" w:rsidR="0093274D" w:rsidRPr="00E9040D" w:rsidRDefault="0093274D">
            <w:pPr>
              <w:pStyle w:val="TAL"/>
              <w:rPr>
                <w:b/>
                <w:sz w:val="16"/>
              </w:rPr>
            </w:pPr>
            <w:r w:rsidRPr="00E9040D">
              <w:rPr>
                <w:b/>
                <w:sz w:val="16"/>
              </w:rPr>
              <w:t>CR</w:t>
            </w:r>
          </w:p>
        </w:tc>
        <w:tc>
          <w:tcPr>
            <w:tcW w:w="428" w:type="dxa"/>
            <w:shd w:val="pct10" w:color="auto" w:fill="FFFFFF"/>
          </w:tcPr>
          <w:p w14:paraId="329DE363" w14:textId="77777777" w:rsidR="0093274D" w:rsidRPr="00E9040D" w:rsidRDefault="0093274D">
            <w:pPr>
              <w:pStyle w:val="TAL"/>
              <w:rPr>
                <w:b/>
                <w:sz w:val="16"/>
              </w:rPr>
            </w:pPr>
            <w:r w:rsidRPr="00E9040D">
              <w:rPr>
                <w:b/>
                <w:sz w:val="16"/>
              </w:rPr>
              <w:t>Rev</w:t>
            </w:r>
          </w:p>
        </w:tc>
        <w:tc>
          <w:tcPr>
            <w:tcW w:w="4626" w:type="dxa"/>
            <w:shd w:val="pct10" w:color="auto" w:fill="FFFFFF"/>
          </w:tcPr>
          <w:p w14:paraId="6E29206F"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3ACE2980" w14:textId="77777777" w:rsidR="0093274D" w:rsidRPr="00E9040D" w:rsidRDefault="0093274D">
            <w:pPr>
              <w:pStyle w:val="TAL"/>
              <w:rPr>
                <w:b/>
                <w:sz w:val="16"/>
              </w:rPr>
            </w:pPr>
            <w:r w:rsidRPr="00E9040D">
              <w:rPr>
                <w:b/>
                <w:sz w:val="16"/>
              </w:rPr>
              <w:t>Old</w:t>
            </w:r>
          </w:p>
        </w:tc>
        <w:tc>
          <w:tcPr>
            <w:tcW w:w="666" w:type="dxa"/>
            <w:shd w:val="pct10" w:color="auto" w:fill="FFFFFF"/>
          </w:tcPr>
          <w:p w14:paraId="121AF1FD" w14:textId="77777777" w:rsidR="0093274D" w:rsidRPr="00E9040D" w:rsidRDefault="0093274D">
            <w:pPr>
              <w:pStyle w:val="TAL"/>
              <w:rPr>
                <w:b/>
                <w:sz w:val="16"/>
              </w:rPr>
            </w:pPr>
            <w:r w:rsidRPr="00E9040D">
              <w:rPr>
                <w:b/>
                <w:sz w:val="16"/>
              </w:rPr>
              <w:t>New</w:t>
            </w:r>
          </w:p>
        </w:tc>
      </w:tr>
      <w:tr w:rsidR="0093274D" w:rsidRPr="00E9040D" w14:paraId="7412A6D8" w14:textId="77777777" w:rsidTr="00ED0681">
        <w:tc>
          <w:tcPr>
            <w:tcW w:w="800" w:type="dxa"/>
            <w:shd w:val="solid" w:color="FFFFFF" w:fill="auto"/>
          </w:tcPr>
          <w:p w14:paraId="6A28C6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395042D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223C9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77BC6B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2846F51"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DAF5F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7BFA179A" w14:textId="77777777" w:rsidR="0093274D" w:rsidRPr="00E9040D" w:rsidRDefault="0093274D">
            <w:pPr>
              <w:spacing w:after="0"/>
              <w:rPr>
                <w:rFonts w:ascii="Arial" w:hAnsi="Arial"/>
                <w:snapToGrid w:val="0"/>
                <w:sz w:val="16"/>
                <w:lang w:val="en-AU"/>
              </w:rPr>
            </w:pPr>
          </w:p>
        </w:tc>
        <w:tc>
          <w:tcPr>
            <w:tcW w:w="666" w:type="dxa"/>
            <w:shd w:val="solid" w:color="FFFFFF" w:fill="auto"/>
          </w:tcPr>
          <w:p w14:paraId="446865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13CB813C" w14:textId="77777777" w:rsidTr="00ED0681">
        <w:tc>
          <w:tcPr>
            <w:tcW w:w="800" w:type="dxa"/>
            <w:shd w:val="solid" w:color="FFFFFF" w:fill="auto"/>
          </w:tcPr>
          <w:p w14:paraId="0A97A1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761607A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631A66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9CAAC7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F48322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FB87D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3ABAD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C3CCE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43DDFB62" w14:textId="77777777" w:rsidTr="00ED0681">
        <w:tc>
          <w:tcPr>
            <w:tcW w:w="800" w:type="dxa"/>
            <w:shd w:val="solid" w:color="FFFFFF" w:fill="auto"/>
          </w:tcPr>
          <w:p w14:paraId="0129A8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3623987C"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E9DA4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0ADD46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7B9AA5D"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8C987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166BB1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C8135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788790A4" w14:textId="77777777" w:rsidTr="00ED0681">
        <w:tc>
          <w:tcPr>
            <w:tcW w:w="800" w:type="dxa"/>
            <w:shd w:val="solid" w:color="FFFFFF" w:fill="auto"/>
          </w:tcPr>
          <w:p w14:paraId="3601C4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7CDC63E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DF162F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06F8E9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2BE8C1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31199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5345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639F7C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5FC86D89" w14:textId="77777777" w:rsidTr="00ED0681">
        <w:tc>
          <w:tcPr>
            <w:tcW w:w="800" w:type="dxa"/>
            <w:shd w:val="solid" w:color="FFFFFF" w:fill="auto"/>
          </w:tcPr>
          <w:p w14:paraId="03C4E4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38E5F8A"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7F4010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6D7755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2BCFBF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71C2F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6F51F8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36C287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3D472940" w14:textId="77777777" w:rsidTr="00ED0681">
        <w:tc>
          <w:tcPr>
            <w:tcW w:w="800" w:type="dxa"/>
            <w:shd w:val="solid" w:color="FFFFFF" w:fill="auto"/>
          </w:tcPr>
          <w:p w14:paraId="271F16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6EB6F3D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BB59A5B"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0EF7CB0"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E8F2781"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4EB69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663030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61CE2A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3BC80118" w14:textId="77777777" w:rsidTr="00ED0681">
        <w:tc>
          <w:tcPr>
            <w:tcW w:w="800" w:type="dxa"/>
            <w:shd w:val="solid" w:color="FFFFFF" w:fill="auto"/>
          </w:tcPr>
          <w:p w14:paraId="6E065B4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04E7D91C"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D80AA7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C185F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E244ED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1F0E50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518FC2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132634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2002176F" w14:textId="77777777" w:rsidTr="00ED0681">
        <w:tc>
          <w:tcPr>
            <w:tcW w:w="800" w:type="dxa"/>
            <w:shd w:val="solid" w:color="FFFFFF" w:fill="auto"/>
          </w:tcPr>
          <w:p w14:paraId="02DECF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38D0527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AF9810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0D8689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9319B1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F185F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351D6B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44B64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52F5D14C" w14:textId="77777777" w:rsidTr="00ED0681">
        <w:tc>
          <w:tcPr>
            <w:tcW w:w="800" w:type="dxa"/>
            <w:shd w:val="solid" w:color="FFFFFF" w:fill="auto"/>
          </w:tcPr>
          <w:p w14:paraId="0B49D16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9F2E1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65D0A5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10611FD0"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90E169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C84DF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006F5F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4BB0A6A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01C24205" w14:textId="77777777" w:rsidTr="00ED0681">
        <w:tc>
          <w:tcPr>
            <w:tcW w:w="800" w:type="dxa"/>
            <w:shd w:val="solid" w:color="FFFFFF" w:fill="auto"/>
          </w:tcPr>
          <w:p w14:paraId="3B6B2F3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1A00472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7B7412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C4BF4D2"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FC133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9796F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02B987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2285CA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195DAF13" w14:textId="77777777" w:rsidTr="00ED0681">
        <w:tc>
          <w:tcPr>
            <w:tcW w:w="800" w:type="dxa"/>
            <w:shd w:val="solid" w:color="FFFFFF" w:fill="auto"/>
          </w:tcPr>
          <w:p w14:paraId="146B63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6D9D89A"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E5776D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C78044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3490B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5018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6FCE672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5C573A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069BBCF2" w14:textId="77777777" w:rsidTr="00ED0681">
        <w:tc>
          <w:tcPr>
            <w:tcW w:w="800" w:type="dxa"/>
            <w:shd w:val="solid" w:color="FFFFFF" w:fill="auto"/>
          </w:tcPr>
          <w:p w14:paraId="3A12306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66D7208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608B23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6A9BE8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8FEECA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6C991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DE80B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5A0ED8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006D4DAF" w14:textId="77777777" w:rsidTr="00ED0681">
        <w:tc>
          <w:tcPr>
            <w:tcW w:w="800" w:type="dxa"/>
            <w:shd w:val="solid" w:color="FFFFFF" w:fill="auto"/>
          </w:tcPr>
          <w:p w14:paraId="1FAC3D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2DC7AED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08ADAB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9F4DD2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1D49F4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EFEB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6331D1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09363A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78F49645" w14:textId="77777777" w:rsidTr="00ED0681">
        <w:tc>
          <w:tcPr>
            <w:tcW w:w="800" w:type="dxa"/>
            <w:shd w:val="solid" w:color="FFFFFF" w:fill="auto"/>
          </w:tcPr>
          <w:p w14:paraId="7C49E8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3A646E6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9EBA44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00B241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6748BCD"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02424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59BBA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624E829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1F611E26" w14:textId="77777777" w:rsidTr="00ED0681">
        <w:tc>
          <w:tcPr>
            <w:tcW w:w="800" w:type="dxa"/>
            <w:shd w:val="solid" w:color="FFFFFF" w:fill="auto"/>
          </w:tcPr>
          <w:p w14:paraId="5A35D6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5E7FE70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BCEA0C0"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0F9E23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D67D9D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41D6E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832F8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2686E0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3360ECFB" w14:textId="77777777" w:rsidTr="00ED0681">
        <w:tc>
          <w:tcPr>
            <w:tcW w:w="800" w:type="dxa"/>
            <w:shd w:val="solid" w:color="FFFFFF" w:fill="auto"/>
          </w:tcPr>
          <w:p w14:paraId="6BCE4F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64D1935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0DCE10"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7A71FC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17A87E1"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4BBAF3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F3E6B3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08A4BF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1DCF3643" w14:textId="77777777" w:rsidTr="00ED0681">
        <w:tc>
          <w:tcPr>
            <w:tcW w:w="800" w:type="dxa"/>
            <w:shd w:val="solid" w:color="FFFFFF" w:fill="auto"/>
          </w:tcPr>
          <w:p w14:paraId="28702A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7217ADB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1707929"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2E4E38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FA60E7"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D645F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4EA1327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191A37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5C369A9B" w14:textId="77777777" w:rsidTr="00ED0681">
        <w:tc>
          <w:tcPr>
            <w:tcW w:w="800" w:type="dxa"/>
            <w:shd w:val="solid" w:color="FFFFFF" w:fill="auto"/>
          </w:tcPr>
          <w:p w14:paraId="3161743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02B5487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FA8C95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94070CA"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833B4B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2A7FD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1A7E8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6188E7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7B886D3D" w14:textId="77777777" w:rsidTr="00ED0681">
        <w:tc>
          <w:tcPr>
            <w:tcW w:w="800" w:type="dxa"/>
            <w:shd w:val="solid" w:color="FFFFFF" w:fill="auto"/>
          </w:tcPr>
          <w:p w14:paraId="35D623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732BDE2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4F5A54D"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ED36AF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FBC5B07"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7FD03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208389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714191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0C3EAE54" w14:textId="77777777" w:rsidTr="00ED0681">
        <w:tc>
          <w:tcPr>
            <w:tcW w:w="800" w:type="dxa"/>
            <w:shd w:val="solid" w:color="FFFFFF" w:fill="auto"/>
          </w:tcPr>
          <w:p w14:paraId="3BD3C14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5A9E3C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95461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6AE4AD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77A620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D0EFE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534A61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678249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6F5E366A" w14:textId="77777777" w:rsidTr="00ED0681">
        <w:tc>
          <w:tcPr>
            <w:tcW w:w="800" w:type="dxa"/>
            <w:shd w:val="solid" w:color="FFFFFF" w:fill="auto"/>
          </w:tcPr>
          <w:p w14:paraId="5BB271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7BD1DC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D2C264B"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1C604A2"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4AC7838"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8CCD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3FA5E16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59C4D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6344AAE6" w14:textId="77777777" w:rsidTr="00ED0681">
        <w:tc>
          <w:tcPr>
            <w:tcW w:w="800" w:type="dxa"/>
            <w:shd w:val="solid" w:color="FFFFFF" w:fill="auto"/>
          </w:tcPr>
          <w:p w14:paraId="0C5A76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587693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6DB6C4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AD65DE1"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CDC320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67897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2B55283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7CF522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655F6519" w14:textId="77777777" w:rsidTr="00ED0681">
        <w:tc>
          <w:tcPr>
            <w:tcW w:w="800" w:type="dxa"/>
            <w:shd w:val="solid" w:color="FFFFFF" w:fill="auto"/>
          </w:tcPr>
          <w:p w14:paraId="5C5D1B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7AFFCCE0"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263ABE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4C79B5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89FE05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86EC4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14:paraId="3C855E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638E4E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485E7607" w14:textId="77777777" w:rsidTr="00ED0681">
        <w:tc>
          <w:tcPr>
            <w:tcW w:w="800" w:type="dxa"/>
            <w:shd w:val="solid" w:color="FFFFFF" w:fill="auto"/>
          </w:tcPr>
          <w:p w14:paraId="17B64A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758933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2C158C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51AFDF0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30C2EB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5680E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6406C1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724126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73C049C6" w14:textId="77777777" w:rsidTr="00ED0681">
        <w:tc>
          <w:tcPr>
            <w:tcW w:w="800" w:type="dxa"/>
            <w:shd w:val="solid" w:color="FFFFFF" w:fill="auto"/>
          </w:tcPr>
          <w:p w14:paraId="6AE2BD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780C1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419362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4E354DCA"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DF6211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65F45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5FEB75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671034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6AE98F52" w14:textId="77777777" w:rsidTr="00ED0681">
        <w:tc>
          <w:tcPr>
            <w:tcW w:w="800" w:type="dxa"/>
            <w:shd w:val="solid" w:color="FFFFFF" w:fill="auto"/>
          </w:tcPr>
          <w:p w14:paraId="32DB14B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19B7480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275376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47E304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6B2D40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2145B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2217FA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0CE291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073EAB25" w14:textId="77777777" w:rsidTr="00ED0681">
        <w:tc>
          <w:tcPr>
            <w:tcW w:w="800" w:type="dxa"/>
            <w:shd w:val="solid" w:color="FFFFFF" w:fill="auto"/>
          </w:tcPr>
          <w:p w14:paraId="1D2C1A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3FF9C9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6CC07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2E05CEA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2FD6C8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5DCED2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62683F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5456210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745460DC" w14:textId="77777777" w:rsidTr="00ED0681">
        <w:tc>
          <w:tcPr>
            <w:tcW w:w="800" w:type="dxa"/>
            <w:shd w:val="solid" w:color="FFFFFF" w:fill="auto"/>
          </w:tcPr>
          <w:p w14:paraId="0A385F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2FB42F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2E88791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449A3D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6C3433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9A0F89A"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1F6DE7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565775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6C9EFFE3" w14:textId="77777777" w:rsidTr="00ED0681">
        <w:tc>
          <w:tcPr>
            <w:tcW w:w="800" w:type="dxa"/>
            <w:shd w:val="solid" w:color="FFFFFF" w:fill="auto"/>
          </w:tcPr>
          <w:p w14:paraId="6414CE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D4705B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8B355E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2F2AA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0282C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6E67396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091139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4DD660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9854231" w14:textId="77777777" w:rsidTr="00ED0681">
        <w:tc>
          <w:tcPr>
            <w:tcW w:w="800" w:type="dxa"/>
            <w:shd w:val="solid" w:color="FFFFFF" w:fill="auto"/>
          </w:tcPr>
          <w:p w14:paraId="2ACBAB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27616A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7502B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9AB8D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1562B0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60F253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0E12A2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BE7DF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74910E5" w14:textId="77777777" w:rsidTr="00ED0681">
        <w:tc>
          <w:tcPr>
            <w:tcW w:w="800" w:type="dxa"/>
            <w:shd w:val="solid" w:color="FFFFFF" w:fill="auto"/>
          </w:tcPr>
          <w:p w14:paraId="5848F7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256DDB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985A8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79669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6059D73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1A36905"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2500DC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D19F1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75E893B" w14:textId="77777777" w:rsidTr="00ED0681">
        <w:tc>
          <w:tcPr>
            <w:tcW w:w="800" w:type="dxa"/>
            <w:shd w:val="solid" w:color="FFFFFF" w:fill="auto"/>
          </w:tcPr>
          <w:p w14:paraId="291A09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6EDDA7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DE3CC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73A2A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4D6DAD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3B1EF44"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5C34A9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B6A48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343D4F5" w14:textId="77777777" w:rsidTr="00ED0681">
        <w:tc>
          <w:tcPr>
            <w:tcW w:w="800" w:type="dxa"/>
            <w:shd w:val="solid" w:color="FFFFFF" w:fill="auto"/>
          </w:tcPr>
          <w:p w14:paraId="30C39B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402C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7EBBC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9BC80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0FA45B1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F470ED8"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541142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53592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FCF8447" w14:textId="77777777" w:rsidTr="00ED0681">
        <w:tc>
          <w:tcPr>
            <w:tcW w:w="800" w:type="dxa"/>
            <w:shd w:val="solid" w:color="FFFFFF" w:fill="auto"/>
          </w:tcPr>
          <w:p w14:paraId="3C4D9B8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853C8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144B2B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389C5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27789AE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8DAA3A5"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56C4DF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AF29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5E94F3C" w14:textId="77777777" w:rsidTr="00ED0681">
        <w:tc>
          <w:tcPr>
            <w:tcW w:w="800" w:type="dxa"/>
            <w:shd w:val="solid" w:color="FFFFFF" w:fill="auto"/>
          </w:tcPr>
          <w:p w14:paraId="4712587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D850F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6A763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EACBF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144095F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CC64F6C"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2EE18D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F187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7CCAE1B" w14:textId="77777777" w:rsidTr="00ED0681">
        <w:tc>
          <w:tcPr>
            <w:tcW w:w="800" w:type="dxa"/>
            <w:shd w:val="solid" w:color="FFFFFF" w:fill="auto"/>
          </w:tcPr>
          <w:p w14:paraId="7291A1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DBDA3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84F6B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9D1D5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51F00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06F7724"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4F3A47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9DE14B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26695CA" w14:textId="77777777" w:rsidTr="00ED0681">
        <w:tc>
          <w:tcPr>
            <w:tcW w:w="800" w:type="dxa"/>
            <w:shd w:val="solid" w:color="FFFFFF" w:fill="auto"/>
          </w:tcPr>
          <w:p w14:paraId="724019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021049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DBA3B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C866F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2C7FF0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340C4B6"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26C745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5D047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EEDCDB" w14:textId="77777777" w:rsidTr="00ED0681">
        <w:tc>
          <w:tcPr>
            <w:tcW w:w="800" w:type="dxa"/>
            <w:shd w:val="solid" w:color="FFFFFF" w:fill="auto"/>
          </w:tcPr>
          <w:p w14:paraId="148D61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ED9435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FF9786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08D2E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232FAD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731878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4228A1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BD8EC5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56F90B3" w14:textId="77777777" w:rsidTr="00ED0681">
        <w:tc>
          <w:tcPr>
            <w:tcW w:w="800" w:type="dxa"/>
            <w:shd w:val="solid" w:color="FFFFFF" w:fill="auto"/>
          </w:tcPr>
          <w:p w14:paraId="559B99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D6DB1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438CA3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1B387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2F618D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4C7EE94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3BC736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4810A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075A1B" w14:textId="77777777" w:rsidTr="00ED0681">
        <w:tc>
          <w:tcPr>
            <w:tcW w:w="800" w:type="dxa"/>
            <w:shd w:val="solid" w:color="FFFFFF" w:fill="auto"/>
          </w:tcPr>
          <w:p w14:paraId="640EF9A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D8C07E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01733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52E233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1609E52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4A8B96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27DE3D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3DDB2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E27354A" w14:textId="77777777" w:rsidTr="00ED0681">
        <w:tc>
          <w:tcPr>
            <w:tcW w:w="800" w:type="dxa"/>
            <w:shd w:val="solid" w:color="FFFFFF" w:fill="auto"/>
          </w:tcPr>
          <w:p w14:paraId="241887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C1488C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AD03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1DC863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441706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27010CD"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604156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5969D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67A9185" w14:textId="77777777" w:rsidTr="00ED0681">
        <w:tc>
          <w:tcPr>
            <w:tcW w:w="800" w:type="dxa"/>
            <w:shd w:val="solid" w:color="FFFFFF" w:fill="auto"/>
          </w:tcPr>
          <w:p w14:paraId="013436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B1C4F9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826A5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D99D4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317FF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1595DC9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313B2C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61C4B1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AE5881" w14:textId="77777777" w:rsidTr="00ED0681">
        <w:tc>
          <w:tcPr>
            <w:tcW w:w="800" w:type="dxa"/>
            <w:shd w:val="solid" w:color="FFFFFF" w:fill="auto"/>
          </w:tcPr>
          <w:p w14:paraId="672D6A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44AE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826D9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57167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4A9789B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28C1CE2"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443CE2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EC229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3D80100" w14:textId="77777777" w:rsidTr="00ED0681">
        <w:tc>
          <w:tcPr>
            <w:tcW w:w="800" w:type="dxa"/>
            <w:shd w:val="solid" w:color="FFFFFF" w:fill="auto"/>
          </w:tcPr>
          <w:p w14:paraId="208612E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290BB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56AA1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6B1E7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620E3A3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6DCFA58"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767CE7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0B8927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84B377E" w14:textId="77777777" w:rsidTr="00ED0681">
        <w:tc>
          <w:tcPr>
            <w:tcW w:w="800" w:type="dxa"/>
            <w:shd w:val="solid" w:color="FFFFFF" w:fill="auto"/>
          </w:tcPr>
          <w:p w14:paraId="00AB3D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4523D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1FCAB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550521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256A35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68298A0"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0B262E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2E438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0733C3B" w14:textId="77777777" w:rsidTr="00ED0681">
        <w:tc>
          <w:tcPr>
            <w:tcW w:w="800" w:type="dxa"/>
            <w:shd w:val="solid" w:color="FFFFFF" w:fill="auto"/>
          </w:tcPr>
          <w:p w14:paraId="189C91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995F6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90E28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F3CF1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700255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486403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4D59A1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2A49E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3C7654C" w14:textId="77777777" w:rsidTr="00ED0681">
        <w:tc>
          <w:tcPr>
            <w:tcW w:w="800" w:type="dxa"/>
            <w:shd w:val="solid" w:color="FFFFFF" w:fill="auto"/>
          </w:tcPr>
          <w:p w14:paraId="5FDA566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30F23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9286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62004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45540A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421AD20"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5AFB8C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F3D753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E800D89" w14:textId="77777777" w:rsidTr="00ED0681">
        <w:tc>
          <w:tcPr>
            <w:tcW w:w="800" w:type="dxa"/>
            <w:shd w:val="solid" w:color="FFFFFF" w:fill="auto"/>
          </w:tcPr>
          <w:p w14:paraId="438601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E2637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60E20E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711D8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629933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A51D1A3"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1FE42A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F467E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9110703" w14:textId="77777777" w:rsidTr="00ED0681">
        <w:tc>
          <w:tcPr>
            <w:tcW w:w="800" w:type="dxa"/>
            <w:shd w:val="solid" w:color="FFFFFF" w:fill="auto"/>
          </w:tcPr>
          <w:p w14:paraId="319406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6CB47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F6FC2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D8BAA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021155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DFD1C7F"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223B38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4E38F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BC63398" w14:textId="77777777" w:rsidTr="00ED0681">
        <w:tc>
          <w:tcPr>
            <w:tcW w:w="800" w:type="dxa"/>
            <w:shd w:val="solid" w:color="FFFFFF" w:fill="auto"/>
          </w:tcPr>
          <w:p w14:paraId="5D46DF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0749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998A52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00498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4B649E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E12D0B8"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62DE19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D77E6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36B719E" w14:textId="77777777" w:rsidTr="00ED0681">
        <w:tc>
          <w:tcPr>
            <w:tcW w:w="800" w:type="dxa"/>
            <w:shd w:val="solid" w:color="FFFFFF" w:fill="auto"/>
          </w:tcPr>
          <w:p w14:paraId="7DB65A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ABC2C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5D42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BCF4D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3ACDC0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2658BB6"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0CAD76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B8F3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2308470" w14:textId="77777777" w:rsidTr="00ED0681">
        <w:tc>
          <w:tcPr>
            <w:tcW w:w="800" w:type="dxa"/>
            <w:shd w:val="solid" w:color="FFFFFF" w:fill="auto"/>
          </w:tcPr>
          <w:p w14:paraId="5BF28E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5343A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C578A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3558F9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316406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55898E2"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12EE02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FF201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7400BBA" w14:textId="77777777" w:rsidTr="00ED0681">
        <w:tc>
          <w:tcPr>
            <w:tcW w:w="800" w:type="dxa"/>
            <w:shd w:val="solid" w:color="FFFFFF" w:fill="auto"/>
          </w:tcPr>
          <w:p w14:paraId="6A5576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BB401C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B632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2FBA2D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148100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403679B"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01AA63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0C095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F54F3B9" w14:textId="77777777" w:rsidTr="00ED0681">
        <w:tc>
          <w:tcPr>
            <w:tcW w:w="800" w:type="dxa"/>
            <w:shd w:val="solid" w:color="FFFFFF" w:fill="auto"/>
          </w:tcPr>
          <w:p w14:paraId="6F0ED42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6ECBC7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3082B2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B6B666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724480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48FB89C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74E175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875EE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3BC2100" w14:textId="77777777" w:rsidTr="00ED0681">
        <w:tc>
          <w:tcPr>
            <w:tcW w:w="800" w:type="dxa"/>
            <w:shd w:val="solid" w:color="FFFFFF" w:fill="auto"/>
          </w:tcPr>
          <w:p w14:paraId="6916CD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AE904D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86C03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2DE6D3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5A0FB41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277C8E5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706CFA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FCAD7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BA2644" w14:textId="77777777" w:rsidTr="00ED0681">
        <w:tc>
          <w:tcPr>
            <w:tcW w:w="800" w:type="dxa"/>
            <w:shd w:val="solid" w:color="FFFFFF" w:fill="auto"/>
          </w:tcPr>
          <w:p w14:paraId="234AE2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AE4137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ACBE7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7D95A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0BE24A3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346A63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4863F5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DC983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DFF7F76" w14:textId="77777777" w:rsidTr="00ED0681">
        <w:tc>
          <w:tcPr>
            <w:tcW w:w="800" w:type="dxa"/>
            <w:shd w:val="solid" w:color="FFFFFF" w:fill="auto"/>
          </w:tcPr>
          <w:p w14:paraId="5E5B05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64EED0A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8C73F4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ED371D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20C41AC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1E4428ED"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37E2BD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088DF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001E236" w14:textId="77777777" w:rsidTr="00ED0681">
        <w:tc>
          <w:tcPr>
            <w:tcW w:w="800" w:type="dxa"/>
            <w:shd w:val="solid" w:color="FFFFFF" w:fill="auto"/>
          </w:tcPr>
          <w:p w14:paraId="7DC9BB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F2E75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44E8F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4EDB2E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2DF464F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13D1270D"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59D3EB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06F56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3795B31" w14:textId="77777777" w:rsidTr="00ED0681">
        <w:tc>
          <w:tcPr>
            <w:tcW w:w="800" w:type="dxa"/>
            <w:shd w:val="solid" w:color="FFFFFF" w:fill="auto"/>
          </w:tcPr>
          <w:p w14:paraId="735011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1B76E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5289A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1AF7CC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14529C4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041722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29C45A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CC6D8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2811955" w14:textId="77777777" w:rsidTr="00ED0681">
        <w:tc>
          <w:tcPr>
            <w:tcW w:w="800" w:type="dxa"/>
            <w:shd w:val="solid" w:color="FFFFFF" w:fill="auto"/>
          </w:tcPr>
          <w:p w14:paraId="01AC2B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50849F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A0AE8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F8DBC3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3B7A9C1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9C2FFD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78DD9AA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88286F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319B84A" w14:textId="77777777" w:rsidTr="00ED0681">
        <w:tc>
          <w:tcPr>
            <w:tcW w:w="800" w:type="dxa"/>
            <w:shd w:val="solid" w:color="FFFFFF" w:fill="auto"/>
          </w:tcPr>
          <w:p w14:paraId="5DB5BD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2185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11684D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7F288D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4E777E8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93F1C7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653436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F23950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3FB1D04" w14:textId="77777777" w:rsidTr="00ED0681">
        <w:tc>
          <w:tcPr>
            <w:tcW w:w="800" w:type="dxa"/>
            <w:shd w:val="solid" w:color="FFFFFF" w:fill="auto"/>
          </w:tcPr>
          <w:p w14:paraId="7CBFBA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2734A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C049F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863C9A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073BA4C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62CEDA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54A5586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63D97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8F5F904" w14:textId="77777777" w:rsidTr="00ED0681">
        <w:tc>
          <w:tcPr>
            <w:tcW w:w="800" w:type="dxa"/>
            <w:shd w:val="solid" w:color="FFFFFF" w:fill="auto"/>
          </w:tcPr>
          <w:p w14:paraId="339517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A78C7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BC5818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30639D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30E67A6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4F26DD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336D130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A7F83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EADAF8E" w14:textId="77777777" w:rsidTr="00ED0681">
        <w:tc>
          <w:tcPr>
            <w:tcW w:w="800" w:type="dxa"/>
            <w:shd w:val="solid" w:color="FFFFFF" w:fill="auto"/>
          </w:tcPr>
          <w:p w14:paraId="5F5ECC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2C987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861C7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A3D90D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6E9CE3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297D1B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45544D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E28CF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EDA7A41" w14:textId="77777777" w:rsidTr="00ED0681">
        <w:tc>
          <w:tcPr>
            <w:tcW w:w="800" w:type="dxa"/>
            <w:shd w:val="solid" w:color="FFFFFF" w:fill="auto"/>
          </w:tcPr>
          <w:p w14:paraId="3834A1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62BEB9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DFA46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57A970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3B01249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5E5730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3E7B64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BA5E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D9D0D9B" w14:textId="77777777" w:rsidTr="00ED0681">
        <w:tc>
          <w:tcPr>
            <w:tcW w:w="800" w:type="dxa"/>
            <w:shd w:val="solid" w:color="FFFFFF" w:fill="auto"/>
          </w:tcPr>
          <w:p w14:paraId="4E90FC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B4157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4C55E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C2632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166317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284A4E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65B702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8E393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8C043D6" w14:textId="77777777" w:rsidTr="00ED0681">
        <w:tc>
          <w:tcPr>
            <w:tcW w:w="800" w:type="dxa"/>
            <w:shd w:val="solid" w:color="FFFFFF" w:fill="auto"/>
          </w:tcPr>
          <w:p w14:paraId="5D1FB0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CF6D5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7A353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B580B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7117133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D49FEA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3ABA16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FFEB05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29C5C87" w14:textId="77777777" w:rsidTr="00ED0681">
        <w:tc>
          <w:tcPr>
            <w:tcW w:w="800" w:type="dxa"/>
            <w:shd w:val="solid" w:color="FFFFFF" w:fill="auto"/>
          </w:tcPr>
          <w:p w14:paraId="42F74C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42F2F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1395CF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0B0BA4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26E675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22B361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7EC5EC6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A0B67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FC1CE60" w14:textId="77777777" w:rsidTr="00ED0681">
        <w:tc>
          <w:tcPr>
            <w:tcW w:w="800" w:type="dxa"/>
            <w:shd w:val="solid" w:color="FFFFFF" w:fill="auto"/>
          </w:tcPr>
          <w:p w14:paraId="73969F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789AC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D659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28C71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626A240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1CF5119D"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00B16B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169B7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012A322" w14:textId="77777777" w:rsidTr="00ED0681">
        <w:tc>
          <w:tcPr>
            <w:tcW w:w="800" w:type="dxa"/>
            <w:shd w:val="solid" w:color="FFFFFF" w:fill="auto"/>
          </w:tcPr>
          <w:p w14:paraId="0916FE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231FA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273B9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CADA7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7D067C9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7CE7EBB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14:paraId="684B24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5B4B1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8B2733" w14:textId="77777777" w:rsidTr="00ED0681">
        <w:tc>
          <w:tcPr>
            <w:tcW w:w="800" w:type="dxa"/>
            <w:shd w:val="solid" w:color="FFFFFF" w:fill="auto"/>
          </w:tcPr>
          <w:p w14:paraId="060907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6509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61E46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296158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52C3B55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9102B9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3C6502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A251B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763B8C" w14:textId="77777777" w:rsidTr="00ED0681">
        <w:tc>
          <w:tcPr>
            <w:tcW w:w="800" w:type="dxa"/>
            <w:shd w:val="solid" w:color="FFFFFF" w:fill="auto"/>
          </w:tcPr>
          <w:p w14:paraId="116B9D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892A0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C2D3A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E2ABB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585CD79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CC8896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344D5AA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9B0E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F15154B" w14:textId="77777777" w:rsidTr="00ED0681">
        <w:tc>
          <w:tcPr>
            <w:tcW w:w="800" w:type="dxa"/>
            <w:shd w:val="solid" w:color="FFFFFF" w:fill="auto"/>
          </w:tcPr>
          <w:p w14:paraId="33D740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3C8C1A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7B9D4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F17FCC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7648E5D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5A7100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551E8D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02BE5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E5D88EC" w14:textId="77777777" w:rsidTr="00ED0681">
        <w:tc>
          <w:tcPr>
            <w:tcW w:w="800" w:type="dxa"/>
            <w:shd w:val="solid" w:color="FFFFFF" w:fill="auto"/>
          </w:tcPr>
          <w:p w14:paraId="66DEED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13EF9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80898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CD423C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316DEB4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0E7D60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390B0F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86DFB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0A02194" w14:textId="77777777" w:rsidTr="00ED0681">
        <w:tc>
          <w:tcPr>
            <w:tcW w:w="800" w:type="dxa"/>
            <w:shd w:val="solid" w:color="FFFFFF" w:fill="auto"/>
          </w:tcPr>
          <w:p w14:paraId="555A94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EFF2F3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EC32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FA7D37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7468381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5D3CF5F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06B3F6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113689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F9F8B75" w14:textId="77777777" w:rsidTr="00ED0681">
        <w:tc>
          <w:tcPr>
            <w:tcW w:w="800" w:type="dxa"/>
            <w:shd w:val="solid" w:color="FFFFFF" w:fill="auto"/>
          </w:tcPr>
          <w:p w14:paraId="3A34F1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C2180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C5D1F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8C86E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4920E72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E50675D"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3D9A03F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89823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EECE792" w14:textId="77777777" w:rsidTr="00ED0681">
        <w:tc>
          <w:tcPr>
            <w:tcW w:w="800" w:type="dxa"/>
            <w:shd w:val="solid" w:color="FFFFFF" w:fill="auto"/>
          </w:tcPr>
          <w:p w14:paraId="06B5EF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CA3A6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D448E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A2907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23167B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08A4A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444FA6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EAA1B7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0947716" w14:textId="77777777" w:rsidTr="00ED0681">
        <w:tc>
          <w:tcPr>
            <w:tcW w:w="800" w:type="dxa"/>
            <w:shd w:val="solid" w:color="FFFFFF" w:fill="auto"/>
          </w:tcPr>
          <w:p w14:paraId="017C942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4B391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7D8DF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6010C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21471C1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00D4FB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59B8AD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EB79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D4324DE" w14:textId="77777777" w:rsidTr="00ED0681">
        <w:tc>
          <w:tcPr>
            <w:tcW w:w="800" w:type="dxa"/>
            <w:shd w:val="solid" w:color="FFFFFF" w:fill="auto"/>
          </w:tcPr>
          <w:p w14:paraId="2AA942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A5FD1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90111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911B50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075AD10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12645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56A14E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53B41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879B9E6" w14:textId="77777777" w:rsidTr="00ED0681">
        <w:tc>
          <w:tcPr>
            <w:tcW w:w="800" w:type="dxa"/>
            <w:shd w:val="solid" w:color="FFFFFF" w:fill="auto"/>
          </w:tcPr>
          <w:p w14:paraId="23EA32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AA856B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712B7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41DD0A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06DA57D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169477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3EE6C6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669EB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ED6A519" w14:textId="77777777" w:rsidTr="00ED0681">
        <w:tc>
          <w:tcPr>
            <w:tcW w:w="800" w:type="dxa"/>
            <w:shd w:val="solid" w:color="FFFFFF" w:fill="auto"/>
          </w:tcPr>
          <w:p w14:paraId="10DD65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885FB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70A39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E489A2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124EA8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EA04AC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166133F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147B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5C09084" w14:textId="77777777" w:rsidTr="00ED0681">
        <w:tc>
          <w:tcPr>
            <w:tcW w:w="800" w:type="dxa"/>
            <w:shd w:val="solid" w:color="FFFFFF" w:fill="auto"/>
          </w:tcPr>
          <w:p w14:paraId="3B88AE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594F5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E9FF9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A42F9A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167009E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338D06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159F4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8A5A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185045B" w14:textId="77777777" w:rsidTr="00ED0681">
        <w:tc>
          <w:tcPr>
            <w:tcW w:w="800" w:type="dxa"/>
            <w:shd w:val="solid" w:color="FFFFFF" w:fill="auto"/>
          </w:tcPr>
          <w:p w14:paraId="6774E1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A05A6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5C1BF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4E281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4082597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3AEF3F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49D1F4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8B1A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83A66C1" w14:textId="77777777" w:rsidTr="00ED0681">
        <w:tc>
          <w:tcPr>
            <w:tcW w:w="800" w:type="dxa"/>
            <w:shd w:val="solid" w:color="FFFFFF" w:fill="auto"/>
          </w:tcPr>
          <w:p w14:paraId="1704FF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B9C0C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225AC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A62D66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6CC885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3AB474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3CD94BF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74474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86C04BC" w14:textId="77777777" w:rsidTr="00ED0681">
        <w:tc>
          <w:tcPr>
            <w:tcW w:w="800" w:type="dxa"/>
            <w:shd w:val="solid" w:color="FFFFFF" w:fill="auto"/>
          </w:tcPr>
          <w:p w14:paraId="1384CB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870D89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C314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A4B077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4B693F5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FB086F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523568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60427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C24EE2" w14:textId="77777777" w:rsidTr="00ED0681">
        <w:tc>
          <w:tcPr>
            <w:tcW w:w="800" w:type="dxa"/>
            <w:shd w:val="solid" w:color="FFFFFF" w:fill="auto"/>
          </w:tcPr>
          <w:p w14:paraId="72FE72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683CF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9B056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E9D21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612D3A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F2F2BF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6FB5CD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C9DCC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CBFE31C" w14:textId="77777777" w:rsidTr="00ED0681">
        <w:tc>
          <w:tcPr>
            <w:tcW w:w="800" w:type="dxa"/>
            <w:shd w:val="solid" w:color="FFFFFF" w:fill="auto"/>
          </w:tcPr>
          <w:p w14:paraId="055910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4E8C3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0948D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E12013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23C576D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96D0A7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17377AC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66F09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905EEAC" w14:textId="77777777" w:rsidTr="00ED0681">
        <w:tc>
          <w:tcPr>
            <w:tcW w:w="800" w:type="dxa"/>
            <w:shd w:val="solid" w:color="FFFFFF" w:fill="auto"/>
          </w:tcPr>
          <w:p w14:paraId="587861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5054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D6CD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498A90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0F99A00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39DEE2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2CC57F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FB049A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AE04B39" w14:textId="77777777" w:rsidTr="00ED0681">
        <w:tc>
          <w:tcPr>
            <w:tcW w:w="800" w:type="dxa"/>
            <w:shd w:val="solid" w:color="FFFFFF" w:fill="auto"/>
          </w:tcPr>
          <w:p w14:paraId="13A20B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8D335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5F7E5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22E349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31A4E4B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DE81CF9"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6CAC4F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9609F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25ED08" w14:textId="77777777" w:rsidTr="00ED0681">
        <w:tc>
          <w:tcPr>
            <w:tcW w:w="800" w:type="dxa"/>
            <w:shd w:val="solid" w:color="FFFFFF" w:fill="auto"/>
          </w:tcPr>
          <w:p w14:paraId="09B2C7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A9425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7C9F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053E0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1C2A730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38AD7FD"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208CCA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44500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2313FAD" w14:textId="77777777" w:rsidTr="00ED0681">
        <w:tc>
          <w:tcPr>
            <w:tcW w:w="800" w:type="dxa"/>
            <w:shd w:val="solid" w:color="FFFFFF" w:fill="auto"/>
          </w:tcPr>
          <w:p w14:paraId="28034EC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F31B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669BE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1C9495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420F4F0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0583AED"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33D97F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9FB21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14FFEA2" w14:textId="77777777" w:rsidTr="00ED0681">
        <w:tc>
          <w:tcPr>
            <w:tcW w:w="800" w:type="dxa"/>
            <w:shd w:val="solid" w:color="FFFFFF" w:fill="auto"/>
          </w:tcPr>
          <w:p w14:paraId="6664C54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2F067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BAFCF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2BFC08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514A8F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46B51E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143116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A2CB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3C1D67A" w14:textId="77777777" w:rsidTr="00ED0681">
        <w:tc>
          <w:tcPr>
            <w:tcW w:w="800" w:type="dxa"/>
            <w:shd w:val="solid" w:color="FFFFFF" w:fill="auto"/>
          </w:tcPr>
          <w:p w14:paraId="54E884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72AB2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C18A7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E095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7AD1623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DB0EBB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174F6CF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D146D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96D3E83" w14:textId="77777777" w:rsidTr="00ED0681">
        <w:tc>
          <w:tcPr>
            <w:tcW w:w="800" w:type="dxa"/>
            <w:shd w:val="solid" w:color="FFFFFF" w:fill="auto"/>
          </w:tcPr>
          <w:p w14:paraId="6E4DE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EA59F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2D7B0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79538F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2B77F0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48FF4F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41B5C35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145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B076DAE" w14:textId="77777777" w:rsidTr="00ED0681">
        <w:tc>
          <w:tcPr>
            <w:tcW w:w="800" w:type="dxa"/>
            <w:shd w:val="solid" w:color="FFFFFF" w:fill="auto"/>
          </w:tcPr>
          <w:p w14:paraId="5F03E5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38A5AB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DC802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D24A7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6233C63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748D6A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405F52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3EDF6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B31B05D" w14:textId="77777777" w:rsidTr="00ED0681">
        <w:tc>
          <w:tcPr>
            <w:tcW w:w="800" w:type="dxa"/>
            <w:shd w:val="solid" w:color="FFFFFF" w:fill="auto"/>
          </w:tcPr>
          <w:p w14:paraId="6707A0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AA244F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E3BDF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9F8B31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64FC6C6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D7717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5E2928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C0EB4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55F579B" w14:textId="77777777" w:rsidTr="00ED0681">
        <w:tc>
          <w:tcPr>
            <w:tcW w:w="800" w:type="dxa"/>
            <w:shd w:val="solid" w:color="FFFFFF" w:fill="auto"/>
          </w:tcPr>
          <w:p w14:paraId="0C478E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025CB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50882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93261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022A484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B24B8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3AC2CF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E9717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4808613" w14:textId="77777777" w:rsidTr="00ED0681">
        <w:tc>
          <w:tcPr>
            <w:tcW w:w="800" w:type="dxa"/>
            <w:shd w:val="solid" w:color="FFFFFF" w:fill="auto"/>
          </w:tcPr>
          <w:p w14:paraId="15B0B0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66FD4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B2A91B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25FA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6B1ABB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7B98773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232359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E33CE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CBE7AF" w14:textId="77777777" w:rsidTr="00ED0681">
        <w:tc>
          <w:tcPr>
            <w:tcW w:w="800" w:type="dxa"/>
            <w:shd w:val="solid" w:color="FFFFFF" w:fill="auto"/>
          </w:tcPr>
          <w:p w14:paraId="11A45A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3FF4C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9E84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D511F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6C321D0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990AA33"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1DDE4E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800E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DCBCDA2" w14:textId="77777777" w:rsidTr="00ED0681">
        <w:tc>
          <w:tcPr>
            <w:tcW w:w="800" w:type="dxa"/>
            <w:shd w:val="solid" w:color="FFFFFF" w:fill="auto"/>
          </w:tcPr>
          <w:p w14:paraId="7C8414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1114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420B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CF69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640099A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0614BD19"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64A718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96333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F5E2F0" w14:textId="77777777" w:rsidTr="00ED0681">
        <w:tc>
          <w:tcPr>
            <w:tcW w:w="800" w:type="dxa"/>
            <w:shd w:val="solid" w:color="FFFFFF" w:fill="auto"/>
          </w:tcPr>
          <w:p w14:paraId="3E9CA5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A75D96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21A5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3C78CC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59702F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3FDACB04"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47AB34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E19D4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AD39163" w14:textId="77777777" w:rsidTr="00ED0681">
        <w:tc>
          <w:tcPr>
            <w:tcW w:w="800" w:type="dxa"/>
            <w:shd w:val="solid" w:color="FFFFFF" w:fill="auto"/>
          </w:tcPr>
          <w:p w14:paraId="670FC6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331FCD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BDBE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D3526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B2516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8EB1897" w14:textId="77777777"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4E1B3F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6E919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43721C0" w14:textId="77777777" w:rsidTr="00ED0681">
        <w:tc>
          <w:tcPr>
            <w:tcW w:w="800" w:type="dxa"/>
            <w:shd w:val="solid" w:color="FFFFFF" w:fill="auto"/>
          </w:tcPr>
          <w:p w14:paraId="017D6C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3C260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30E9B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269C2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1E4EF2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5C11C0F"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C5E48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07F4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011E87C" w14:textId="77777777" w:rsidTr="00ED0681">
        <w:tc>
          <w:tcPr>
            <w:tcW w:w="800" w:type="dxa"/>
            <w:shd w:val="solid" w:color="FFFFFF" w:fill="auto"/>
          </w:tcPr>
          <w:p w14:paraId="3216AD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B1D008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2A9F1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91F1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25EE14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998731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288426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0D254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EAECE80" w14:textId="77777777" w:rsidTr="00ED0681">
        <w:tc>
          <w:tcPr>
            <w:tcW w:w="800" w:type="dxa"/>
            <w:shd w:val="solid" w:color="FFFFFF" w:fill="auto"/>
          </w:tcPr>
          <w:p w14:paraId="5A10C0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FC063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2A555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BD480C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625DFFB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4B2878CF"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6AAF68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5464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DBE4B97" w14:textId="77777777" w:rsidTr="00ED0681">
        <w:tc>
          <w:tcPr>
            <w:tcW w:w="800" w:type="dxa"/>
            <w:shd w:val="solid" w:color="FFFFFF" w:fill="auto"/>
          </w:tcPr>
          <w:p w14:paraId="2334D84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59ABC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1ED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792A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296EAF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5C842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7645A23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86D8C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339D26" w14:textId="77777777" w:rsidTr="00ED0681">
        <w:tc>
          <w:tcPr>
            <w:tcW w:w="800" w:type="dxa"/>
            <w:shd w:val="solid" w:color="FFFFFF" w:fill="auto"/>
          </w:tcPr>
          <w:p w14:paraId="1866BA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0E51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69506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3F5E4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6911C8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3576C3"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201A0C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57C5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0958EC" w14:textId="77777777" w:rsidTr="00ED0681">
        <w:tc>
          <w:tcPr>
            <w:tcW w:w="800" w:type="dxa"/>
            <w:shd w:val="solid" w:color="FFFFFF" w:fill="auto"/>
          </w:tcPr>
          <w:p w14:paraId="032079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FEE3D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1C9FE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D37F93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676156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C4429B0"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7E00134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3F1BD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AF4DCA" w14:textId="77777777" w:rsidTr="00ED0681">
        <w:tc>
          <w:tcPr>
            <w:tcW w:w="800" w:type="dxa"/>
            <w:shd w:val="solid" w:color="FFFFFF" w:fill="auto"/>
          </w:tcPr>
          <w:p w14:paraId="1DA53E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55329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82EA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74B96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67FA066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D470A9"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59F2FC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9BB83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03806E" w14:textId="77777777" w:rsidTr="00ED0681">
        <w:tc>
          <w:tcPr>
            <w:tcW w:w="800" w:type="dxa"/>
            <w:shd w:val="solid" w:color="FFFFFF" w:fill="auto"/>
          </w:tcPr>
          <w:p w14:paraId="254804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F075B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1E1EE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39468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5F75F70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B92CFE9"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5A3F0D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0077A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270F77B" w14:textId="77777777" w:rsidTr="00ED0681">
        <w:tc>
          <w:tcPr>
            <w:tcW w:w="800" w:type="dxa"/>
            <w:shd w:val="solid" w:color="FFFFFF" w:fill="auto"/>
          </w:tcPr>
          <w:p w14:paraId="7362ED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4BA1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1848AC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CE01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2E1ECD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EBAA4F5"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14:paraId="0957423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39411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7AF182" w14:textId="77777777" w:rsidTr="00ED0681">
        <w:tc>
          <w:tcPr>
            <w:tcW w:w="800" w:type="dxa"/>
            <w:shd w:val="solid" w:color="FFFFFF" w:fill="auto"/>
          </w:tcPr>
          <w:p w14:paraId="12D2ED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E823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4ABCF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E42413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7ECC13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62343D3"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41EDF2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07F29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66FACA" w14:textId="77777777" w:rsidTr="00ED0681">
        <w:tc>
          <w:tcPr>
            <w:tcW w:w="800" w:type="dxa"/>
            <w:shd w:val="solid" w:color="FFFFFF" w:fill="auto"/>
          </w:tcPr>
          <w:p w14:paraId="4C8FC1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20C6F7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21CBC3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36E36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4636F5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456418B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14:paraId="2C14FD4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C45234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A6498C4" w14:textId="77777777" w:rsidTr="00ED0681">
        <w:tc>
          <w:tcPr>
            <w:tcW w:w="800" w:type="dxa"/>
            <w:shd w:val="solid" w:color="FFFFFF" w:fill="auto"/>
          </w:tcPr>
          <w:p w14:paraId="60AFE0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3F267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FB3F6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5F9FC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2248E3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14154D3"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2260041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8892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E56209A" w14:textId="77777777" w:rsidTr="00ED0681">
        <w:tc>
          <w:tcPr>
            <w:tcW w:w="800" w:type="dxa"/>
            <w:shd w:val="solid" w:color="FFFFFF" w:fill="auto"/>
          </w:tcPr>
          <w:p w14:paraId="50453E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B7D1BD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A1A3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8FEE02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54E9FE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FE78940"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60891A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BF92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3C54576" w14:textId="77777777" w:rsidTr="00ED0681">
        <w:tc>
          <w:tcPr>
            <w:tcW w:w="800" w:type="dxa"/>
            <w:shd w:val="solid" w:color="FFFFFF" w:fill="auto"/>
          </w:tcPr>
          <w:p w14:paraId="492DB6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9C3C33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624B3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8F7C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44A12E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68717E0"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37ABE5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8EA7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5ED40AD" w14:textId="77777777" w:rsidTr="00ED0681">
        <w:tc>
          <w:tcPr>
            <w:tcW w:w="800" w:type="dxa"/>
            <w:shd w:val="solid" w:color="FFFFFF" w:fill="auto"/>
          </w:tcPr>
          <w:p w14:paraId="7206B7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6B013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EAB5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64F5D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0DCDCFF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BAF4E4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7F5AF2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F04CB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21EC693" w14:textId="77777777" w:rsidTr="00ED0681">
        <w:tc>
          <w:tcPr>
            <w:tcW w:w="800" w:type="dxa"/>
            <w:shd w:val="solid" w:color="FFFFFF" w:fill="auto"/>
          </w:tcPr>
          <w:p w14:paraId="09D7201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CF6D3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426F5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5B811C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218EC6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60FF3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0D2C23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6606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5B07CA" w14:textId="77777777" w:rsidTr="00ED0681">
        <w:tc>
          <w:tcPr>
            <w:tcW w:w="800" w:type="dxa"/>
            <w:shd w:val="solid" w:color="FFFFFF" w:fill="auto"/>
          </w:tcPr>
          <w:p w14:paraId="21B4DD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32B2B5E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CF9FC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D6B897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5184A6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9016A6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765D067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9CE74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07DC31" w14:textId="77777777" w:rsidTr="00ED0681">
        <w:tc>
          <w:tcPr>
            <w:tcW w:w="800" w:type="dxa"/>
            <w:shd w:val="solid" w:color="FFFFFF" w:fill="auto"/>
          </w:tcPr>
          <w:p w14:paraId="2F46A8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4C680D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E496C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1DC22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65323A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2F0708D"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6D1AB4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499E5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EB3E5B4" w14:textId="77777777" w:rsidTr="00ED0681">
        <w:tc>
          <w:tcPr>
            <w:tcW w:w="800" w:type="dxa"/>
            <w:shd w:val="solid" w:color="FFFFFF" w:fill="auto"/>
          </w:tcPr>
          <w:p w14:paraId="3B96FD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8205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2C9F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F9E8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5155E58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543128"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23EEAA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617160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46A249C" w14:textId="77777777" w:rsidTr="00ED0681">
        <w:tc>
          <w:tcPr>
            <w:tcW w:w="800" w:type="dxa"/>
            <w:shd w:val="solid" w:color="FFFFFF" w:fill="auto"/>
          </w:tcPr>
          <w:p w14:paraId="267FEC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4AE457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CAB60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59AA9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296504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373A8D1"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272031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23FB3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84D882" w14:textId="77777777" w:rsidTr="00ED0681">
        <w:tc>
          <w:tcPr>
            <w:tcW w:w="800" w:type="dxa"/>
            <w:shd w:val="solid" w:color="FFFFFF" w:fill="auto"/>
          </w:tcPr>
          <w:p w14:paraId="470B392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49C8E1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0505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CBFD2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25F658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6AD5BF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73AD37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72488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9A91F44" w14:textId="77777777" w:rsidTr="00ED0681">
        <w:tc>
          <w:tcPr>
            <w:tcW w:w="800" w:type="dxa"/>
            <w:shd w:val="solid" w:color="FFFFFF" w:fill="auto"/>
          </w:tcPr>
          <w:p w14:paraId="1672AF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8B12A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FC03E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19E3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053E35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E9B7C4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6DFAE0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C9560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567C70" w14:textId="77777777" w:rsidTr="00ED0681">
        <w:tc>
          <w:tcPr>
            <w:tcW w:w="800" w:type="dxa"/>
            <w:shd w:val="solid" w:color="FFFFFF" w:fill="auto"/>
          </w:tcPr>
          <w:p w14:paraId="0821233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A5088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E8759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98C54C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079C36C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EEE086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5CC5DD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CD19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54714A" w14:textId="77777777" w:rsidTr="00ED0681">
        <w:tc>
          <w:tcPr>
            <w:tcW w:w="800" w:type="dxa"/>
            <w:shd w:val="solid" w:color="FFFFFF" w:fill="auto"/>
          </w:tcPr>
          <w:p w14:paraId="00F0B3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D30598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2E79E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AA9662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4FC013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6AFB899"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6E4995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7F775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2D46F3E" w14:textId="77777777" w:rsidTr="00ED0681">
        <w:tc>
          <w:tcPr>
            <w:tcW w:w="800" w:type="dxa"/>
            <w:shd w:val="solid" w:color="FFFFFF" w:fill="auto"/>
          </w:tcPr>
          <w:p w14:paraId="418AED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9CA6F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2B69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A805C9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696E016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C388464"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5F3BBE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F8DA1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80F8FF" w14:textId="77777777" w:rsidTr="00ED0681">
        <w:tc>
          <w:tcPr>
            <w:tcW w:w="800" w:type="dxa"/>
            <w:shd w:val="solid" w:color="FFFFFF" w:fill="auto"/>
          </w:tcPr>
          <w:p w14:paraId="7ABC55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343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C179F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3C9D5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3D6C1B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7584C7F"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117B89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B5FFD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084154C" w14:textId="77777777" w:rsidTr="00ED0681">
        <w:tc>
          <w:tcPr>
            <w:tcW w:w="800" w:type="dxa"/>
            <w:shd w:val="solid" w:color="FFFFFF" w:fill="auto"/>
          </w:tcPr>
          <w:p w14:paraId="3ADD3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2B9D2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D635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D94D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748EB5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1E2DCEA"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1741AE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CBDA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54D4E49" w14:textId="77777777" w:rsidTr="00ED0681">
        <w:tc>
          <w:tcPr>
            <w:tcW w:w="800" w:type="dxa"/>
            <w:shd w:val="solid" w:color="FFFFFF" w:fill="auto"/>
          </w:tcPr>
          <w:p w14:paraId="0631C8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EDFB99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7E016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C900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6C1301B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364012"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2C44C3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1F85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6F6291E" w14:textId="77777777" w:rsidTr="00ED0681">
        <w:tc>
          <w:tcPr>
            <w:tcW w:w="800" w:type="dxa"/>
            <w:shd w:val="solid" w:color="FFFFFF" w:fill="auto"/>
          </w:tcPr>
          <w:p w14:paraId="01C0EA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0FBF7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5521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5EAD3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1CBDB1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4469882"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1355710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DE87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9E5870A" w14:textId="77777777" w:rsidTr="00ED0681">
        <w:tc>
          <w:tcPr>
            <w:tcW w:w="800" w:type="dxa"/>
            <w:shd w:val="solid" w:color="FFFFFF" w:fill="auto"/>
          </w:tcPr>
          <w:p w14:paraId="4C9419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93AC9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4504AB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74FE5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6F165D8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48101BBA"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2D0494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3B821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51E4D07" w14:textId="77777777" w:rsidTr="00ED0681">
        <w:tc>
          <w:tcPr>
            <w:tcW w:w="800" w:type="dxa"/>
            <w:shd w:val="solid" w:color="FFFFFF" w:fill="auto"/>
          </w:tcPr>
          <w:p w14:paraId="257A6D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4CED7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E36A56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17542E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4A947E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DD6DA6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7684E4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35028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0EAB774" w14:textId="77777777" w:rsidTr="00ED0681">
        <w:tc>
          <w:tcPr>
            <w:tcW w:w="800" w:type="dxa"/>
            <w:shd w:val="solid" w:color="FFFFFF" w:fill="auto"/>
          </w:tcPr>
          <w:p w14:paraId="467DBD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0CDDF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4FF42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B1FBD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4A17A4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FE4A7E"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417C723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E370C9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E65FF33" w14:textId="77777777" w:rsidTr="00ED0681">
        <w:tc>
          <w:tcPr>
            <w:tcW w:w="800" w:type="dxa"/>
            <w:shd w:val="solid" w:color="FFFFFF" w:fill="auto"/>
          </w:tcPr>
          <w:p w14:paraId="478C92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6D40C3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FE5E3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682F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44EDBD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F7B8E6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721282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B1C79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784C105" w14:textId="77777777" w:rsidTr="00ED0681">
        <w:tc>
          <w:tcPr>
            <w:tcW w:w="800" w:type="dxa"/>
            <w:shd w:val="solid" w:color="FFFFFF" w:fill="auto"/>
          </w:tcPr>
          <w:p w14:paraId="49FC0F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5FB22F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E78C52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A3053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AF459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B1BDBB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66C830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8F2D93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A31A993" w14:textId="77777777" w:rsidTr="00ED0681">
        <w:tc>
          <w:tcPr>
            <w:tcW w:w="800" w:type="dxa"/>
            <w:shd w:val="solid" w:color="FFFFFF" w:fill="auto"/>
          </w:tcPr>
          <w:p w14:paraId="0AED97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7E1F21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21229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DFA9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686892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EC77E2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16405E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E8407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2DB9EAA" w14:textId="77777777" w:rsidTr="00ED0681">
        <w:tc>
          <w:tcPr>
            <w:tcW w:w="800" w:type="dxa"/>
            <w:shd w:val="solid" w:color="FFFFFF" w:fill="auto"/>
          </w:tcPr>
          <w:p w14:paraId="0E4364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A6E163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C56C1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74DFC5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75D5CBC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5F8548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42CFD6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A5DFD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034CA54" w14:textId="77777777" w:rsidTr="00ED0681">
        <w:tc>
          <w:tcPr>
            <w:tcW w:w="800" w:type="dxa"/>
            <w:shd w:val="solid" w:color="FFFFFF" w:fill="auto"/>
          </w:tcPr>
          <w:p w14:paraId="7E62AE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C4E7C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EFCC5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34F4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64A1C4C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06FCFB"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0023F83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EF6E17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55D0BB" w14:textId="77777777" w:rsidTr="00ED0681">
        <w:tc>
          <w:tcPr>
            <w:tcW w:w="800" w:type="dxa"/>
            <w:shd w:val="solid" w:color="FFFFFF" w:fill="auto"/>
          </w:tcPr>
          <w:p w14:paraId="6442EBF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663D27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E8F5B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CC694C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3947402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74330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6DD5F20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3B3AF3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7B1A321" w14:textId="77777777" w:rsidTr="00ED0681">
        <w:tc>
          <w:tcPr>
            <w:tcW w:w="800" w:type="dxa"/>
            <w:shd w:val="solid" w:color="FFFFFF" w:fill="auto"/>
          </w:tcPr>
          <w:p w14:paraId="7A358A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31002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3A28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A2BD2C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7E42D9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5ABDF26"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0D9CB1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4366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7A83DE3" w14:textId="77777777" w:rsidTr="00ED0681">
        <w:tc>
          <w:tcPr>
            <w:tcW w:w="800" w:type="dxa"/>
            <w:shd w:val="solid" w:color="FFFFFF" w:fill="auto"/>
          </w:tcPr>
          <w:p w14:paraId="24CC0A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2AC24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0F368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5054D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6777849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F259D3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110C5D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7C5A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65097C6" w14:textId="77777777" w:rsidTr="00ED0681">
        <w:tc>
          <w:tcPr>
            <w:tcW w:w="800" w:type="dxa"/>
            <w:shd w:val="solid" w:color="FFFFFF" w:fill="auto"/>
          </w:tcPr>
          <w:p w14:paraId="2C5AE41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ED09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19D76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0D810D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2C0A3FF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0442A4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721636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927C8D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752970E" w14:textId="77777777" w:rsidTr="00ED0681">
        <w:tc>
          <w:tcPr>
            <w:tcW w:w="800" w:type="dxa"/>
            <w:shd w:val="solid" w:color="FFFFFF" w:fill="auto"/>
          </w:tcPr>
          <w:p w14:paraId="3CDB8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9F97B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8D10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BCCDB0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3CFAA4B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68D8A71"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F0517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5C91C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73BAE9" w14:textId="77777777" w:rsidTr="00ED0681">
        <w:tc>
          <w:tcPr>
            <w:tcW w:w="800" w:type="dxa"/>
            <w:shd w:val="solid" w:color="FFFFFF" w:fill="auto"/>
          </w:tcPr>
          <w:p w14:paraId="0679BA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6F270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DCEA96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44F4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1C650C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B93B1BD"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1C168C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80E94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4BA252D" w14:textId="77777777" w:rsidTr="00ED0681">
        <w:tc>
          <w:tcPr>
            <w:tcW w:w="800" w:type="dxa"/>
            <w:shd w:val="solid" w:color="FFFFFF" w:fill="auto"/>
          </w:tcPr>
          <w:p w14:paraId="3CD657A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5EEA2A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EE29E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6E6CF4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1FAA43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1F9444E"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32BE3C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73058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16A1F25" w14:textId="77777777" w:rsidTr="00ED0681">
        <w:tc>
          <w:tcPr>
            <w:tcW w:w="800" w:type="dxa"/>
            <w:shd w:val="solid" w:color="FFFFFF" w:fill="auto"/>
          </w:tcPr>
          <w:p w14:paraId="1430F6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7A07C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589D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4D727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3D21017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42AE5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372808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CB40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B50D3C" w14:textId="77777777" w:rsidTr="00ED0681">
        <w:tc>
          <w:tcPr>
            <w:tcW w:w="800" w:type="dxa"/>
            <w:shd w:val="solid" w:color="FFFFFF" w:fill="auto"/>
          </w:tcPr>
          <w:p w14:paraId="4F39A0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D471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00A4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B5D0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4A08B9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4BC96118"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079EB7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EFB24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F43DB66" w14:textId="77777777" w:rsidTr="00ED0681">
        <w:tc>
          <w:tcPr>
            <w:tcW w:w="800" w:type="dxa"/>
            <w:shd w:val="solid" w:color="FFFFFF" w:fill="auto"/>
          </w:tcPr>
          <w:p w14:paraId="43C987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659E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67AD0F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0AFCE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239004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093335"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66FE65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88B2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60CFDFD" w14:textId="77777777" w:rsidTr="00ED0681">
        <w:tc>
          <w:tcPr>
            <w:tcW w:w="800" w:type="dxa"/>
            <w:shd w:val="solid" w:color="FFFFFF" w:fill="auto"/>
          </w:tcPr>
          <w:p w14:paraId="2944BA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B6E0D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EDD45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9D2F4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1CFE447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195232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14:paraId="317289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212CB4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777C56" w14:textId="77777777" w:rsidTr="00ED0681">
        <w:tc>
          <w:tcPr>
            <w:tcW w:w="800" w:type="dxa"/>
            <w:shd w:val="solid" w:color="FFFFFF" w:fill="auto"/>
          </w:tcPr>
          <w:p w14:paraId="6B78D0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4E8F5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23D1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11860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3F2C9B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5611E2"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59F8C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909EA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7DE96A0" w14:textId="77777777" w:rsidTr="00ED0681">
        <w:tc>
          <w:tcPr>
            <w:tcW w:w="800" w:type="dxa"/>
            <w:shd w:val="solid" w:color="FFFFFF" w:fill="auto"/>
          </w:tcPr>
          <w:p w14:paraId="1EE9BE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446E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44770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3B604D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78E3FB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D36357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03AD65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2B22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F7FEE9" w14:textId="77777777" w:rsidTr="00ED0681">
        <w:tc>
          <w:tcPr>
            <w:tcW w:w="800" w:type="dxa"/>
            <w:shd w:val="solid" w:color="FFFFFF" w:fill="auto"/>
          </w:tcPr>
          <w:p w14:paraId="414546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99D36F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F527E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BFFD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1260D6A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818AC8D" w14:textId="77777777"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14:paraId="55A060C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4AEB8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8ED07C" w14:textId="77777777" w:rsidTr="00ED0681">
        <w:tc>
          <w:tcPr>
            <w:tcW w:w="800" w:type="dxa"/>
            <w:shd w:val="solid" w:color="FFFFFF" w:fill="auto"/>
          </w:tcPr>
          <w:p w14:paraId="6DFB02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1A3162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8964F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97E7A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443517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3D2EBAE"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0DA840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ACB33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3904D0B" w14:textId="77777777" w:rsidTr="00ED0681">
        <w:tc>
          <w:tcPr>
            <w:tcW w:w="800" w:type="dxa"/>
            <w:shd w:val="solid" w:color="FFFFFF" w:fill="auto"/>
          </w:tcPr>
          <w:p w14:paraId="71E0E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B356E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EEB5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FA84E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76CD84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45703B34"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7D9C17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82C38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3177149" w14:textId="77777777" w:rsidTr="00ED0681">
        <w:tc>
          <w:tcPr>
            <w:tcW w:w="800" w:type="dxa"/>
            <w:shd w:val="solid" w:color="FFFFFF" w:fill="auto"/>
          </w:tcPr>
          <w:p w14:paraId="51E83E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5C27F6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9DAD6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9129B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9D2BF2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4FCF47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373A7D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9F6FB6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92878FC" w14:textId="77777777" w:rsidTr="00ED0681">
        <w:tc>
          <w:tcPr>
            <w:tcW w:w="800" w:type="dxa"/>
            <w:shd w:val="solid" w:color="FFFFFF" w:fill="auto"/>
          </w:tcPr>
          <w:p w14:paraId="6561F9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AB43AE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F45E1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6F8372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5B68C41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D374F9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14:paraId="2DF443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ED8A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5B9F3F9" w14:textId="77777777" w:rsidTr="00ED0681">
        <w:tc>
          <w:tcPr>
            <w:tcW w:w="800" w:type="dxa"/>
            <w:shd w:val="solid" w:color="FFFFFF" w:fill="auto"/>
          </w:tcPr>
          <w:p w14:paraId="10B617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49EBD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C608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04FBC6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3DFC01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C23CB4"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419F70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9C5D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70A7B50" w14:textId="77777777" w:rsidTr="00ED0681">
        <w:tc>
          <w:tcPr>
            <w:tcW w:w="800" w:type="dxa"/>
            <w:shd w:val="solid" w:color="FFFFFF" w:fill="auto"/>
          </w:tcPr>
          <w:p w14:paraId="39D160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064DF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E94E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97463D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2127919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60A11B3"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4B55B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21EEA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82B0A3F" w14:textId="77777777" w:rsidTr="00ED0681">
        <w:tc>
          <w:tcPr>
            <w:tcW w:w="800" w:type="dxa"/>
            <w:shd w:val="solid" w:color="FFFFFF" w:fill="auto"/>
          </w:tcPr>
          <w:p w14:paraId="1829AA6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17AA1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96AB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72AE3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037445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EADD74D"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0E2957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FC67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5022BF1" w14:textId="77777777" w:rsidTr="00ED0681">
        <w:tc>
          <w:tcPr>
            <w:tcW w:w="800" w:type="dxa"/>
            <w:shd w:val="solid" w:color="FFFFFF" w:fill="auto"/>
          </w:tcPr>
          <w:p w14:paraId="7634D9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49BCD9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2A543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1AEED8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57F616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6C25E98"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39B39F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B061F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9C9136D" w14:textId="77777777" w:rsidTr="00ED0681">
        <w:tc>
          <w:tcPr>
            <w:tcW w:w="800" w:type="dxa"/>
            <w:shd w:val="solid" w:color="FFFFFF" w:fill="auto"/>
          </w:tcPr>
          <w:p w14:paraId="6F5CACA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158059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8DB4E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507237A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48CD98D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26C8F00"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69B6BD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874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71B5054" w14:textId="77777777" w:rsidTr="00ED0681">
        <w:tc>
          <w:tcPr>
            <w:tcW w:w="800" w:type="dxa"/>
            <w:shd w:val="solid" w:color="FFFFFF" w:fill="auto"/>
          </w:tcPr>
          <w:p w14:paraId="71FB09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6AD0E7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111F9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3F578F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3B2F3E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E6D59A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641489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2FBF6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45E8BFE" w14:textId="77777777" w:rsidTr="00ED0681">
        <w:tc>
          <w:tcPr>
            <w:tcW w:w="800" w:type="dxa"/>
            <w:shd w:val="solid" w:color="FFFFFF" w:fill="auto"/>
          </w:tcPr>
          <w:p w14:paraId="0DE566C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4A5D7D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955EEE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0BAFCA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307C03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209BC47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12CBC8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EE0E2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462AB8C" w14:textId="77777777" w:rsidTr="00ED0681">
        <w:tc>
          <w:tcPr>
            <w:tcW w:w="800" w:type="dxa"/>
            <w:shd w:val="solid" w:color="FFFFFF" w:fill="auto"/>
          </w:tcPr>
          <w:p w14:paraId="3A2D3E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4D3F8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2DE9D3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1418F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3B1DE5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4F55750"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14:paraId="53235D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ED31F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E04799" w14:textId="77777777" w:rsidTr="00ED0681">
        <w:tc>
          <w:tcPr>
            <w:tcW w:w="800" w:type="dxa"/>
            <w:shd w:val="solid" w:color="FFFFFF" w:fill="auto"/>
          </w:tcPr>
          <w:p w14:paraId="685BF6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16C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3C600F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E1EAE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7A15C6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07EBCE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09210B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3B4F9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CAC8301" w14:textId="77777777" w:rsidTr="00ED0681">
        <w:tc>
          <w:tcPr>
            <w:tcW w:w="800" w:type="dxa"/>
            <w:shd w:val="solid" w:color="FFFFFF" w:fill="auto"/>
          </w:tcPr>
          <w:p w14:paraId="1727AAC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CF40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4F8AE2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33D49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013DB7C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7C0C395"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791C06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34517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CC91A7" w14:textId="77777777" w:rsidTr="00ED0681">
        <w:tc>
          <w:tcPr>
            <w:tcW w:w="800" w:type="dxa"/>
            <w:shd w:val="solid" w:color="FFFFFF" w:fill="auto"/>
          </w:tcPr>
          <w:p w14:paraId="112A92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539E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80514F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600F4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2D9FB8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3673A7A"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0A3B43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E9A20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3981630" w14:textId="77777777" w:rsidTr="00ED0681">
        <w:tc>
          <w:tcPr>
            <w:tcW w:w="800" w:type="dxa"/>
            <w:shd w:val="solid" w:color="FFFFFF" w:fill="auto"/>
          </w:tcPr>
          <w:p w14:paraId="57FC81F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D12D9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73AEEC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AE74FE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36F1950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CEE2EC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14:paraId="0884E2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CE4E0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0C0D6C1" w14:textId="77777777" w:rsidTr="00ED0681">
        <w:tc>
          <w:tcPr>
            <w:tcW w:w="800" w:type="dxa"/>
            <w:shd w:val="solid" w:color="FFFFFF" w:fill="auto"/>
          </w:tcPr>
          <w:p w14:paraId="1C9805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2A40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2EC0D6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4CC191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74EA6E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9B2FDA"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3C879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19E05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6E8450F" w14:textId="77777777" w:rsidTr="00ED0681">
        <w:tc>
          <w:tcPr>
            <w:tcW w:w="800" w:type="dxa"/>
            <w:shd w:val="solid" w:color="FFFFFF" w:fill="auto"/>
          </w:tcPr>
          <w:p w14:paraId="70FB7FD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B63E06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1A58B8A"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6E7142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69FD39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28EA82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25D50A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8F33F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757439B" w14:textId="77777777" w:rsidTr="00ED0681">
        <w:tc>
          <w:tcPr>
            <w:tcW w:w="800" w:type="dxa"/>
            <w:shd w:val="solid" w:color="FFFFFF" w:fill="auto"/>
          </w:tcPr>
          <w:p w14:paraId="37AE21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E57390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3340F3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F38C8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206A61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C362DFE"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358F38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26AD4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C5FD39" w14:textId="77777777" w:rsidTr="00ED0681">
        <w:tc>
          <w:tcPr>
            <w:tcW w:w="800" w:type="dxa"/>
            <w:shd w:val="solid" w:color="FFFFFF" w:fill="auto"/>
          </w:tcPr>
          <w:p w14:paraId="19C975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0AFF08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8AA3A8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5938F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58F603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0DE632D"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14:paraId="1E8FB4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A0995D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26F33F9" w14:textId="77777777" w:rsidTr="00ED0681">
        <w:tc>
          <w:tcPr>
            <w:tcW w:w="800" w:type="dxa"/>
            <w:shd w:val="solid" w:color="FFFFFF" w:fill="auto"/>
          </w:tcPr>
          <w:p w14:paraId="42903C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14:paraId="3266A34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692A8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6810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2A5573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B2E732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3003B7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99F619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07C8AD2" w14:textId="77777777" w:rsidTr="00ED0681">
        <w:tc>
          <w:tcPr>
            <w:tcW w:w="800" w:type="dxa"/>
            <w:shd w:val="solid" w:color="FFFFFF" w:fill="auto"/>
          </w:tcPr>
          <w:p w14:paraId="4F299C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A6D05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3861D9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B2AEA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586C474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CF7091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3C24AE3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63B6AC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230F33B" w14:textId="77777777" w:rsidTr="00ED0681">
        <w:tc>
          <w:tcPr>
            <w:tcW w:w="800" w:type="dxa"/>
            <w:shd w:val="solid" w:color="FFFFFF" w:fill="auto"/>
          </w:tcPr>
          <w:p w14:paraId="14E66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4FF8A5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A6A3D1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8B651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2570EDC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5DA8A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3C1B06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3C4DB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4973090" w14:textId="77777777" w:rsidTr="00ED0681">
        <w:tc>
          <w:tcPr>
            <w:tcW w:w="800" w:type="dxa"/>
            <w:shd w:val="solid" w:color="FFFFFF" w:fill="auto"/>
          </w:tcPr>
          <w:p w14:paraId="0AEFFB4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38761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C4B57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4724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6003D0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66AA2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369A0D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EF693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A53FAD" w14:textId="77777777" w:rsidTr="00ED0681">
        <w:tc>
          <w:tcPr>
            <w:tcW w:w="800" w:type="dxa"/>
            <w:shd w:val="solid" w:color="FFFFFF" w:fill="auto"/>
          </w:tcPr>
          <w:p w14:paraId="172EE93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DB6BC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671FC5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DE968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3E58C0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DCB5B27"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2D74D11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5873F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8C6FB30" w14:textId="77777777" w:rsidTr="00ED0681">
        <w:tc>
          <w:tcPr>
            <w:tcW w:w="800" w:type="dxa"/>
            <w:shd w:val="solid" w:color="FFFFFF" w:fill="auto"/>
          </w:tcPr>
          <w:p w14:paraId="3E88C0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40EF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93CCF4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CE808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7CA90A1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F4B4D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75CBC8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5E7CD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402BE5" w14:textId="77777777" w:rsidTr="00ED0681">
        <w:tc>
          <w:tcPr>
            <w:tcW w:w="800" w:type="dxa"/>
            <w:shd w:val="solid" w:color="FFFFFF" w:fill="auto"/>
          </w:tcPr>
          <w:p w14:paraId="149F38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B43AAB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DF8625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CE201E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75706B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4D68412"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6495A5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BF6DB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DCB481C" w14:textId="77777777" w:rsidTr="00ED0681">
        <w:tc>
          <w:tcPr>
            <w:tcW w:w="800" w:type="dxa"/>
            <w:shd w:val="solid" w:color="FFFFFF" w:fill="auto"/>
          </w:tcPr>
          <w:p w14:paraId="40E0B3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550D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4EEFDF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F9170E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49A614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36E767C"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3FC414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05A93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76E8AC" w14:textId="77777777" w:rsidTr="00ED0681">
        <w:tc>
          <w:tcPr>
            <w:tcW w:w="800" w:type="dxa"/>
            <w:shd w:val="solid" w:color="FFFFFF" w:fill="auto"/>
          </w:tcPr>
          <w:p w14:paraId="4A9A1B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52F724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83FD35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39B06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0D57EC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1206AD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53AE9A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C7B8A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787DC95" w14:textId="77777777" w:rsidTr="00ED0681">
        <w:tc>
          <w:tcPr>
            <w:tcW w:w="800" w:type="dxa"/>
            <w:shd w:val="solid" w:color="FFFFFF" w:fill="auto"/>
          </w:tcPr>
          <w:p w14:paraId="1EC8E9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BF073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78582DA"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7F9E1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184432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B5F37FA"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5EF32B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1D65BA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0A5EDF4" w14:textId="77777777" w:rsidTr="00ED0681">
        <w:tc>
          <w:tcPr>
            <w:tcW w:w="800" w:type="dxa"/>
            <w:shd w:val="solid" w:color="FFFFFF" w:fill="auto"/>
          </w:tcPr>
          <w:p w14:paraId="022606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DC52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42BAB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D01105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0CDC30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76437FC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14:paraId="168A2B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DABBE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0A0F96C" w14:textId="77777777" w:rsidTr="00ED0681">
        <w:tc>
          <w:tcPr>
            <w:tcW w:w="800" w:type="dxa"/>
            <w:shd w:val="solid" w:color="FFFFFF" w:fill="auto"/>
          </w:tcPr>
          <w:p w14:paraId="08A69A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A842F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C1FFDC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25763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5D9220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9FAEAF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3A144F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828CF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115DC72" w14:textId="77777777" w:rsidTr="00ED0681">
        <w:tc>
          <w:tcPr>
            <w:tcW w:w="800" w:type="dxa"/>
            <w:shd w:val="solid" w:color="FFFFFF" w:fill="auto"/>
          </w:tcPr>
          <w:p w14:paraId="0A8D52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A9BBC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38C00A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D0193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208691B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90FF3B"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069C6D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30E6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80513E3" w14:textId="77777777" w:rsidTr="00ED0681">
        <w:tc>
          <w:tcPr>
            <w:tcW w:w="800" w:type="dxa"/>
            <w:shd w:val="solid" w:color="FFFFFF" w:fill="auto"/>
          </w:tcPr>
          <w:p w14:paraId="3EB6B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27CFE0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2ACF4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5EA4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2ACB15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BF63AA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4033E9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8B609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DC3C33C" w14:textId="77777777" w:rsidTr="00ED0681">
        <w:tc>
          <w:tcPr>
            <w:tcW w:w="800" w:type="dxa"/>
            <w:shd w:val="solid" w:color="FFFFFF" w:fill="auto"/>
          </w:tcPr>
          <w:p w14:paraId="55D8CA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8DF49F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925017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BB5F46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5E6D89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B309B8F" w14:textId="77777777"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14:paraId="02CC87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B858E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CD8024" w14:textId="77777777" w:rsidTr="00ED0681">
        <w:tc>
          <w:tcPr>
            <w:tcW w:w="800" w:type="dxa"/>
            <w:shd w:val="solid" w:color="FFFFFF" w:fill="auto"/>
          </w:tcPr>
          <w:p w14:paraId="6A25BC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4B49D5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00549F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5F301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169493E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CFBE6E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46D5224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990BDC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1CC412C" w14:textId="77777777" w:rsidTr="00ED0681">
        <w:tc>
          <w:tcPr>
            <w:tcW w:w="800" w:type="dxa"/>
            <w:shd w:val="solid" w:color="FFFFFF" w:fill="auto"/>
          </w:tcPr>
          <w:p w14:paraId="26B9C0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F28CB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B1AB38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A66B37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00FF992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8A3142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534821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12EF7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0F87CAF" w14:textId="77777777" w:rsidTr="00ED0681">
        <w:tc>
          <w:tcPr>
            <w:tcW w:w="800" w:type="dxa"/>
            <w:shd w:val="solid" w:color="FFFFFF" w:fill="auto"/>
          </w:tcPr>
          <w:p w14:paraId="23ED23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B66A3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B97A60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C8F47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5F5773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8FA3316"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718694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2FDE2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C49DAF3" w14:textId="77777777" w:rsidTr="00ED0681">
        <w:tc>
          <w:tcPr>
            <w:tcW w:w="800" w:type="dxa"/>
            <w:shd w:val="solid" w:color="FFFFFF" w:fill="auto"/>
          </w:tcPr>
          <w:p w14:paraId="07D441C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4ED5B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EE14A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89B49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586620C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1035AB6"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58BBE6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B8EB1D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FDF7B6A" w14:textId="77777777" w:rsidTr="00ED0681">
        <w:tc>
          <w:tcPr>
            <w:tcW w:w="800" w:type="dxa"/>
            <w:shd w:val="solid" w:color="FFFFFF" w:fill="auto"/>
          </w:tcPr>
          <w:p w14:paraId="686185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04D54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19C85C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CC4EDD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09E57BC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3CAEC0B"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5ACE3E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5502D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8D3403A" w14:textId="77777777" w:rsidTr="00ED0681">
        <w:tc>
          <w:tcPr>
            <w:tcW w:w="800" w:type="dxa"/>
            <w:shd w:val="solid" w:color="FFFFFF" w:fill="auto"/>
          </w:tcPr>
          <w:p w14:paraId="1B8E6F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248C08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C0F394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1586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27D4D1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A87838A"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2BCE0F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B2E43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032A4FA" w14:textId="77777777" w:rsidTr="00ED0681">
        <w:tc>
          <w:tcPr>
            <w:tcW w:w="800" w:type="dxa"/>
            <w:shd w:val="solid" w:color="FFFFFF" w:fill="auto"/>
          </w:tcPr>
          <w:p w14:paraId="3B53E41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61F2D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4AEDE1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38A7E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231B61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C87BB59"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2E2B3C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BC719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D3E133E" w14:textId="77777777" w:rsidTr="00ED0681">
        <w:tc>
          <w:tcPr>
            <w:tcW w:w="800" w:type="dxa"/>
            <w:shd w:val="solid" w:color="FFFFFF" w:fill="auto"/>
          </w:tcPr>
          <w:p w14:paraId="21EFCB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5864C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51F0B8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309D6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5B71A0F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1386B29"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5C73D8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342302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62772EB" w14:textId="77777777" w:rsidTr="00ED0681">
        <w:tc>
          <w:tcPr>
            <w:tcW w:w="800" w:type="dxa"/>
            <w:shd w:val="solid" w:color="FFFFFF" w:fill="auto"/>
          </w:tcPr>
          <w:p w14:paraId="517531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8073E1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8E49D9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57D8E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5CD1BC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38F36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24DDC6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B19C1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551B870" w14:textId="77777777" w:rsidTr="00ED0681">
        <w:tc>
          <w:tcPr>
            <w:tcW w:w="800" w:type="dxa"/>
            <w:shd w:val="solid" w:color="FFFFFF" w:fill="auto"/>
          </w:tcPr>
          <w:p w14:paraId="42708B6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2A07C5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CF80A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0877F8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493437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3C8BAD"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74C762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0AB1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8C19785" w14:textId="77777777" w:rsidTr="00ED0681">
        <w:tc>
          <w:tcPr>
            <w:tcW w:w="800" w:type="dxa"/>
            <w:shd w:val="solid" w:color="FFFFFF" w:fill="auto"/>
          </w:tcPr>
          <w:p w14:paraId="3B1D88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70BE68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E97C56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F7DAE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538EF9E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F16677E"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098D0C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31E34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9AC35B" w14:textId="77777777" w:rsidTr="00ED0681">
        <w:tc>
          <w:tcPr>
            <w:tcW w:w="800" w:type="dxa"/>
            <w:shd w:val="solid" w:color="FFFFFF" w:fill="auto"/>
          </w:tcPr>
          <w:p w14:paraId="75DEAD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AB2CC5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856BC9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28CC3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1D3E2B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0F72A6"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6CAE30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1767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D32A1BD" w14:textId="77777777" w:rsidTr="00ED0681">
        <w:tc>
          <w:tcPr>
            <w:tcW w:w="800" w:type="dxa"/>
            <w:shd w:val="solid" w:color="FFFFFF" w:fill="auto"/>
          </w:tcPr>
          <w:p w14:paraId="71455C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F261B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99C8E5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60E65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415A64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3D16ED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5496D9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2C367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D00811A" w14:textId="77777777" w:rsidTr="00ED0681">
        <w:tc>
          <w:tcPr>
            <w:tcW w:w="800" w:type="dxa"/>
            <w:shd w:val="solid" w:color="FFFFFF" w:fill="auto"/>
          </w:tcPr>
          <w:p w14:paraId="2A73AB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276C27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0ED21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09E1F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4D25DA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4D5D8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730A64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0BC90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3298793" w14:textId="77777777" w:rsidTr="00ED0681">
        <w:tc>
          <w:tcPr>
            <w:tcW w:w="800" w:type="dxa"/>
            <w:shd w:val="solid" w:color="FFFFFF" w:fill="auto"/>
          </w:tcPr>
          <w:p w14:paraId="67658C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3DDF089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058C5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89D67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299EA6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653EFAC"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1D1E7B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582BA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A20ADA7" w14:textId="77777777" w:rsidTr="00ED0681">
        <w:tc>
          <w:tcPr>
            <w:tcW w:w="800" w:type="dxa"/>
            <w:shd w:val="solid" w:color="FFFFFF" w:fill="auto"/>
          </w:tcPr>
          <w:p w14:paraId="1B430B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616C2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623737E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B6920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0B1FA1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7872B3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7792E05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8B606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B7960CA" w14:textId="77777777" w:rsidTr="00ED0681">
        <w:tc>
          <w:tcPr>
            <w:tcW w:w="800" w:type="dxa"/>
            <w:shd w:val="solid" w:color="FFFFFF" w:fill="auto"/>
          </w:tcPr>
          <w:p w14:paraId="32B2D2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14C365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3CC931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4A33FF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47DC93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4073DD3"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54DBB9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0C7B264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1D729D02" w14:textId="77777777" w:rsidTr="00ED0681">
        <w:tc>
          <w:tcPr>
            <w:tcW w:w="800" w:type="dxa"/>
            <w:shd w:val="solid" w:color="FFFFFF" w:fill="auto"/>
          </w:tcPr>
          <w:p w14:paraId="2A8319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26892B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0D103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D868F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5E4618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2179C9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1EDF7C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EC317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6228636" w14:textId="77777777" w:rsidTr="00ED0681">
        <w:tc>
          <w:tcPr>
            <w:tcW w:w="800" w:type="dxa"/>
            <w:shd w:val="solid" w:color="FFFFFF" w:fill="auto"/>
          </w:tcPr>
          <w:p w14:paraId="50FE06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3C40E6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0E09F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44381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0CCC176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CAA35E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78E228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72AF5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4E43F10" w14:textId="77777777" w:rsidTr="00ED0681">
        <w:tc>
          <w:tcPr>
            <w:tcW w:w="800" w:type="dxa"/>
            <w:shd w:val="solid" w:color="FFFFFF" w:fill="auto"/>
          </w:tcPr>
          <w:p w14:paraId="5583C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3A6B84E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49D70F2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A6E091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4A5F85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D9A309F"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2F482D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F1432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9801E54" w14:textId="77777777" w:rsidTr="00ED0681">
        <w:tc>
          <w:tcPr>
            <w:tcW w:w="800" w:type="dxa"/>
            <w:shd w:val="solid" w:color="FFFFFF" w:fill="auto"/>
          </w:tcPr>
          <w:p w14:paraId="03541B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4CB9BE3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CC3FF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61CA5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23FADC6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9E59EA6"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14:paraId="29043A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248AF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F4D1D10" w14:textId="77777777" w:rsidTr="00ED0681">
        <w:tc>
          <w:tcPr>
            <w:tcW w:w="800" w:type="dxa"/>
            <w:shd w:val="solid" w:color="FFFFFF" w:fill="auto"/>
          </w:tcPr>
          <w:p w14:paraId="23185B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88A69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70F1253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E2E32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7D528D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3015C2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46398C9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8D3C5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7F9C7AB" w14:textId="77777777" w:rsidTr="00ED0681">
        <w:tc>
          <w:tcPr>
            <w:tcW w:w="800" w:type="dxa"/>
            <w:shd w:val="solid" w:color="FFFFFF" w:fill="auto"/>
          </w:tcPr>
          <w:p w14:paraId="2C60CC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8A258F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73BF6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42767A6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5643441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D97414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5EB0195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4C9AC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3929E88" w14:textId="77777777" w:rsidTr="00ED0681">
        <w:tc>
          <w:tcPr>
            <w:tcW w:w="800" w:type="dxa"/>
            <w:shd w:val="solid" w:color="FFFFFF" w:fill="auto"/>
          </w:tcPr>
          <w:p w14:paraId="746DD1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33FB8E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486D24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533F054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3B95F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98A4B9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7982BD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27A4AD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68B2F21A" w14:textId="77777777" w:rsidTr="00ED0681">
        <w:tc>
          <w:tcPr>
            <w:tcW w:w="800" w:type="dxa"/>
            <w:shd w:val="solid" w:color="FFFFFF" w:fill="auto"/>
          </w:tcPr>
          <w:p w14:paraId="5AD8B5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46B9BCA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E8782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FA4549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2E4CE9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7A802B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14:paraId="637CE7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9B967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0036993B" w14:textId="77777777" w:rsidTr="00ED0681">
        <w:tc>
          <w:tcPr>
            <w:tcW w:w="800" w:type="dxa"/>
            <w:shd w:val="solid" w:color="FFFFFF" w:fill="auto"/>
          </w:tcPr>
          <w:p w14:paraId="33FEB8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4E070C4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F6F65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6F93BC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11A7DF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7024A63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4908E0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749481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475DEB2F" w14:textId="77777777" w:rsidTr="00ED0681">
        <w:tc>
          <w:tcPr>
            <w:tcW w:w="800" w:type="dxa"/>
            <w:shd w:val="solid" w:color="FFFFFF" w:fill="auto"/>
          </w:tcPr>
          <w:p w14:paraId="49A123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45DBF91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22F088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0C2D4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4D4DE7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BC4E2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30F0F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3DB19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1E74D980" w14:textId="77777777" w:rsidTr="00ED0681">
        <w:tc>
          <w:tcPr>
            <w:tcW w:w="800" w:type="dxa"/>
            <w:shd w:val="solid" w:color="FFFFFF" w:fill="auto"/>
          </w:tcPr>
          <w:p w14:paraId="791438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17C94D5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20A8C2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53580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707FDA6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EB934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2F7D61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780CCF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9DDB5B8" w14:textId="77777777" w:rsidTr="00ED0681">
        <w:tc>
          <w:tcPr>
            <w:tcW w:w="800" w:type="dxa"/>
            <w:shd w:val="solid" w:color="FFFFFF" w:fill="auto"/>
          </w:tcPr>
          <w:p w14:paraId="03C8C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8E9466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83F5E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7207D0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30E0EA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F89C353"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23170CD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65444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66FFDFB7" w14:textId="77777777" w:rsidTr="00ED0681">
        <w:tc>
          <w:tcPr>
            <w:tcW w:w="800" w:type="dxa"/>
            <w:shd w:val="solid" w:color="FFFFFF" w:fill="auto"/>
          </w:tcPr>
          <w:p w14:paraId="39910A0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0C3A21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2D2FBA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B0BB7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2B8B8FE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1D5C8D"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157464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D4C66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A4D6AF9" w14:textId="77777777" w:rsidTr="00ED0681">
        <w:tc>
          <w:tcPr>
            <w:tcW w:w="800" w:type="dxa"/>
            <w:shd w:val="solid" w:color="FFFFFF" w:fill="auto"/>
          </w:tcPr>
          <w:p w14:paraId="013658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CFAA5B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56B347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36CF9F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562D8A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2C1C15B5"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4C797D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6BC89D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652B1C10" w14:textId="77777777" w:rsidTr="00ED0681">
        <w:tc>
          <w:tcPr>
            <w:tcW w:w="800" w:type="dxa"/>
            <w:shd w:val="solid" w:color="FFFFFF" w:fill="auto"/>
          </w:tcPr>
          <w:p w14:paraId="570D8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3C2B7B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6B24571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6C2DC51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32EF55A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B6C8F5"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594823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3F7ACD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FA765BF" w14:textId="77777777" w:rsidTr="00ED0681">
        <w:tc>
          <w:tcPr>
            <w:tcW w:w="800" w:type="dxa"/>
            <w:shd w:val="solid" w:color="FFFFFF" w:fill="auto"/>
          </w:tcPr>
          <w:p w14:paraId="41E08D3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5E967D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4E55AD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47DB28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3DB5485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EA558B1"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584880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08028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4B5CAC84" w14:textId="77777777" w:rsidTr="00ED0681">
        <w:tc>
          <w:tcPr>
            <w:tcW w:w="800" w:type="dxa"/>
            <w:shd w:val="solid" w:color="FFFFFF" w:fill="auto"/>
          </w:tcPr>
          <w:p w14:paraId="53F74C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512F0A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4AD5C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59D064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2AA3B1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4CB9DC7"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7270D0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6D009B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7646CFA" w14:textId="77777777" w:rsidTr="00ED0681">
        <w:tc>
          <w:tcPr>
            <w:tcW w:w="800" w:type="dxa"/>
            <w:shd w:val="solid" w:color="FFFFFF" w:fill="auto"/>
          </w:tcPr>
          <w:p w14:paraId="3D532F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3B56E7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00142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1B56F8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729488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73BD1A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5CE785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390607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32C3759F" w14:textId="77777777" w:rsidTr="00ED0681">
        <w:tc>
          <w:tcPr>
            <w:tcW w:w="800" w:type="dxa"/>
            <w:shd w:val="solid" w:color="FFFFFF" w:fill="auto"/>
          </w:tcPr>
          <w:p w14:paraId="22B581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846F39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44FA9C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5D4735E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FEBD5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579E9D7" w14:textId="77777777"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14:paraId="110CBE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30FB46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9DF9202" w14:textId="77777777" w:rsidTr="00ED0681">
        <w:tc>
          <w:tcPr>
            <w:tcW w:w="800" w:type="dxa"/>
            <w:shd w:val="solid" w:color="FFFFFF" w:fill="auto"/>
          </w:tcPr>
          <w:p w14:paraId="0F8423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B47AF4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81BF6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13C8D5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ABE70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6E877CC"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6F489D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4FDAD9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44E8CC5" w14:textId="77777777" w:rsidTr="00ED0681">
        <w:tc>
          <w:tcPr>
            <w:tcW w:w="800" w:type="dxa"/>
            <w:shd w:val="solid" w:color="FFFFFF" w:fill="auto"/>
          </w:tcPr>
          <w:p w14:paraId="30F11D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D09BD1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9A715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49EC332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057273B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2CE47E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0EA9AF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1EB802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2B94442" w14:textId="77777777" w:rsidTr="00ED0681">
        <w:tc>
          <w:tcPr>
            <w:tcW w:w="800" w:type="dxa"/>
            <w:shd w:val="solid" w:color="FFFFFF" w:fill="auto"/>
          </w:tcPr>
          <w:p w14:paraId="247B0F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2002E2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29C1EE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0FD5CD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18264A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014217D"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6F557A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3D409C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285E610E" w14:textId="77777777" w:rsidTr="00ED0681">
        <w:tc>
          <w:tcPr>
            <w:tcW w:w="800" w:type="dxa"/>
            <w:shd w:val="solid" w:color="FFFFFF" w:fill="auto"/>
          </w:tcPr>
          <w:p w14:paraId="487C95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6E8812C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754618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1D20A1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07E9AB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A5D621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5B880F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0DD10F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1AAC14A2" w14:textId="77777777" w:rsidTr="00ED0681">
        <w:tc>
          <w:tcPr>
            <w:tcW w:w="800" w:type="dxa"/>
            <w:shd w:val="solid" w:color="FFFFFF" w:fill="auto"/>
          </w:tcPr>
          <w:p w14:paraId="47BE264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14:paraId="64CE99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64E1CB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4537E91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0CF5439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82EA87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710272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5EE1B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34DBF9EB" w14:textId="77777777" w:rsidTr="00ED0681">
        <w:tc>
          <w:tcPr>
            <w:tcW w:w="800" w:type="dxa"/>
            <w:shd w:val="solid" w:color="FFFFFF" w:fill="auto"/>
          </w:tcPr>
          <w:p w14:paraId="56A049F1"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5E417A24"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10F79DE2"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0670A2AC"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2A1D6379"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7DDB45"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2B51B664"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78CEE960"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2BD65C71" w14:textId="77777777" w:rsidTr="00ED0681">
        <w:tc>
          <w:tcPr>
            <w:tcW w:w="800" w:type="dxa"/>
            <w:shd w:val="solid" w:color="FFFFFF" w:fill="auto"/>
          </w:tcPr>
          <w:p w14:paraId="760F7187"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49833AFC"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4A7AA199"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5D96526E"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6AE53CB8"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7575B39"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D5387A0"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3886F0F3"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69407EBB" w14:textId="77777777" w:rsidTr="00ED0681">
        <w:tc>
          <w:tcPr>
            <w:tcW w:w="800" w:type="dxa"/>
            <w:shd w:val="solid" w:color="FFFFFF" w:fill="auto"/>
          </w:tcPr>
          <w:p w14:paraId="59A51D70"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2E6728FB"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469BF01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67575496"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1C54E658"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0158E5F"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5603822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5FA5732D"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6E989342" w14:textId="77777777" w:rsidTr="00ED0681">
        <w:tc>
          <w:tcPr>
            <w:tcW w:w="800" w:type="dxa"/>
            <w:shd w:val="solid" w:color="FFFFFF" w:fill="auto"/>
          </w:tcPr>
          <w:p w14:paraId="6A4AAFA9"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4E41DD88"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4FDC7CE7"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58B0833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06A75C0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8354F5"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125F2CF9"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684D0A7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7AF283B5" w14:textId="77777777" w:rsidTr="00ED0681">
        <w:tc>
          <w:tcPr>
            <w:tcW w:w="800" w:type="dxa"/>
            <w:shd w:val="solid" w:color="FFFFFF" w:fill="auto"/>
          </w:tcPr>
          <w:p w14:paraId="6E56451B"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7EA62001"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4626C8AA"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58ECF6C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15C4F689"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329400"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6F64A09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02726DF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7D616BD8" w14:textId="77777777" w:rsidTr="00ED0681">
        <w:tc>
          <w:tcPr>
            <w:tcW w:w="800" w:type="dxa"/>
            <w:shd w:val="solid" w:color="FFFFFF" w:fill="auto"/>
          </w:tcPr>
          <w:p w14:paraId="44B3C02D"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EE04DD9"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3E174CF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EF025A7"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7DE1388D"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444384F7"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6D50C86D"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25EF7D"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0097142B" w14:textId="77777777" w:rsidTr="00ED0681">
        <w:tc>
          <w:tcPr>
            <w:tcW w:w="800" w:type="dxa"/>
            <w:shd w:val="solid" w:color="FFFFFF" w:fill="auto"/>
          </w:tcPr>
          <w:p w14:paraId="1D732AB7"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3A8206"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6D9B0E52"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0816070"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2E5DA43F"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972CC98"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241FB68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FAAA55F"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24D0FE09" w14:textId="77777777" w:rsidTr="00ED0681">
        <w:tc>
          <w:tcPr>
            <w:tcW w:w="800" w:type="dxa"/>
            <w:shd w:val="solid" w:color="FFFFFF" w:fill="auto"/>
          </w:tcPr>
          <w:p w14:paraId="3EED6367"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40B3F96"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E932247"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5D96CDE4"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7D65845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A92AF49"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285B477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0D209D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123A1B1" w14:textId="77777777" w:rsidTr="00ED0681">
        <w:tc>
          <w:tcPr>
            <w:tcW w:w="800" w:type="dxa"/>
            <w:shd w:val="solid" w:color="FFFFFF" w:fill="auto"/>
          </w:tcPr>
          <w:p w14:paraId="00AE733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F85E31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E64A2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5BAC4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2914C8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D614797"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38043EC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5EA1B3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E72E91B" w14:textId="77777777" w:rsidTr="00ED0681">
        <w:tc>
          <w:tcPr>
            <w:tcW w:w="800" w:type="dxa"/>
            <w:shd w:val="solid" w:color="FFFFFF" w:fill="auto"/>
          </w:tcPr>
          <w:p w14:paraId="5EFED56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14E6D1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8BB276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EE3689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252F6DD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9507E7"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1B5CF10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965C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C055E67" w14:textId="77777777" w:rsidTr="00ED0681">
        <w:tc>
          <w:tcPr>
            <w:tcW w:w="800" w:type="dxa"/>
            <w:shd w:val="solid" w:color="FFFFFF" w:fill="auto"/>
          </w:tcPr>
          <w:p w14:paraId="596599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9B83AA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BAE09C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EBA089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41E82E8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34E726D"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7388709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45495D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8C928A7" w14:textId="77777777" w:rsidTr="00ED0681">
        <w:tc>
          <w:tcPr>
            <w:tcW w:w="800" w:type="dxa"/>
            <w:shd w:val="solid" w:color="FFFFFF" w:fill="auto"/>
          </w:tcPr>
          <w:p w14:paraId="0503749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09C1F7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06FFF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3BA364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29C16CC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7C76FB7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7B99D0A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6E6A15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A5DF30A" w14:textId="77777777" w:rsidTr="00ED0681">
        <w:tc>
          <w:tcPr>
            <w:tcW w:w="800" w:type="dxa"/>
            <w:shd w:val="solid" w:color="FFFFFF" w:fill="auto"/>
          </w:tcPr>
          <w:p w14:paraId="08296D8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85BAC3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EB4B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70C0D3B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30874C8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190B03D"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36C5E70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13CF3B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B901875" w14:textId="77777777" w:rsidTr="00ED0681">
        <w:tc>
          <w:tcPr>
            <w:tcW w:w="800" w:type="dxa"/>
            <w:shd w:val="solid" w:color="FFFFFF" w:fill="auto"/>
          </w:tcPr>
          <w:p w14:paraId="0141BEB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23F5F7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43DDC9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3443ED3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2CF0FDF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44C17DE"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663C746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84A0AE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0502EDF" w14:textId="77777777" w:rsidTr="00ED0681">
        <w:tc>
          <w:tcPr>
            <w:tcW w:w="800" w:type="dxa"/>
            <w:shd w:val="solid" w:color="FFFFFF" w:fill="auto"/>
          </w:tcPr>
          <w:p w14:paraId="3206F54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FFB93A8"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15C741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2DE6A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39B9C8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5CA54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283C5A9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E6C6AF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7E1421B" w14:textId="77777777" w:rsidTr="00ED0681">
        <w:tc>
          <w:tcPr>
            <w:tcW w:w="800" w:type="dxa"/>
            <w:shd w:val="solid" w:color="FFFFFF" w:fill="auto"/>
          </w:tcPr>
          <w:p w14:paraId="6F22C9C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4A3839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FB85B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F461CE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1FD02FE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10C9695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19D9D9B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582D99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E2981F3" w14:textId="77777777" w:rsidTr="00ED0681">
        <w:tc>
          <w:tcPr>
            <w:tcW w:w="800" w:type="dxa"/>
            <w:shd w:val="solid" w:color="FFFFFF" w:fill="auto"/>
          </w:tcPr>
          <w:p w14:paraId="37B1C2A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985470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902A0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4D50B6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7C221B6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382C4E4"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0AC843C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DC36A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0130806" w14:textId="77777777" w:rsidTr="00ED0681">
        <w:tc>
          <w:tcPr>
            <w:tcW w:w="800" w:type="dxa"/>
            <w:shd w:val="solid" w:color="FFFFFF" w:fill="auto"/>
          </w:tcPr>
          <w:p w14:paraId="196B4CF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473E1E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CAEAD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44197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2369910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3EE8A0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1132BE8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2C44EE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DFA21CB" w14:textId="77777777" w:rsidTr="00ED0681">
        <w:tc>
          <w:tcPr>
            <w:tcW w:w="800" w:type="dxa"/>
            <w:shd w:val="solid" w:color="FFFFFF" w:fill="auto"/>
          </w:tcPr>
          <w:p w14:paraId="1527927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29BEB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8709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3D7C314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607C338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7D0E895"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4477544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0E7F6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AB0034A" w14:textId="77777777" w:rsidTr="00ED0681">
        <w:tc>
          <w:tcPr>
            <w:tcW w:w="800" w:type="dxa"/>
            <w:shd w:val="solid" w:color="FFFFFF" w:fill="auto"/>
          </w:tcPr>
          <w:p w14:paraId="0FEF4E3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A97D21E"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D64AFB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7AB547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17966B5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0A14486"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45CE809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E27749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518930E" w14:textId="77777777" w:rsidTr="00ED0681">
        <w:tc>
          <w:tcPr>
            <w:tcW w:w="800" w:type="dxa"/>
            <w:shd w:val="solid" w:color="FFFFFF" w:fill="auto"/>
          </w:tcPr>
          <w:p w14:paraId="7D7B308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A02AF6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40FA09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769188A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4834D59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F32187"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635A14C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1DCF7B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0C3B2B4" w14:textId="77777777" w:rsidTr="00ED0681">
        <w:tc>
          <w:tcPr>
            <w:tcW w:w="800" w:type="dxa"/>
            <w:shd w:val="solid" w:color="FFFFFF" w:fill="auto"/>
          </w:tcPr>
          <w:p w14:paraId="7ACE5CE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CFA598"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E10ACB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30BF6D1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3AC88EB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B185614"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2FAB154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15D3B9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80B3395" w14:textId="77777777" w:rsidTr="00ED0681">
        <w:tc>
          <w:tcPr>
            <w:tcW w:w="800" w:type="dxa"/>
            <w:shd w:val="solid" w:color="FFFFFF" w:fill="auto"/>
          </w:tcPr>
          <w:p w14:paraId="6EAB424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B19D7E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97BF2D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320C22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2AC44E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80518AF"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0690DFA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E090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C1D5B39" w14:textId="77777777" w:rsidTr="00ED0681">
        <w:tc>
          <w:tcPr>
            <w:tcW w:w="800" w:type="dxa"/>
            <w:shd w:val="solid" w:color="FFFFFF" w:fill="auto"/>
          </w:tcPr>
          <w:p w14:paraId="30C69B7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E480BB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CF718C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E7DFF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72BFCBB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2F6C27C"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0F8FDFE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D8D2DA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E696444" w14:textId="77777777" w:rsidTr="00ED0681">
        <w:tc>
          <w:tcPr>
            <w:tcW w:w="800" w:type="dxa"/>
            <w:shd w:val="solid" w:color="FFFFFF" w:fill="auto"/>
          </w:tcPr>
          <w:p w14:paraId="1D4187B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FFD0B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1F7E66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E4E240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26C9061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8FABF1A"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68204C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4FD8F2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670FBE6" w14:textId="77777777" w:rsidTr="00ED0681">
        <w:tc>
          <w:tcPr>
            <w:tcW w:w="800" w:type="dxa"/>
            <w:shd w:val="solid" w:color="FFFFFF" w:fill="auto"/>
          </w:tcPr>
          <w:p w14:paraId="0C387F2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E7233E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E3E557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860F4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A9160B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6373FFE"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309EB7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3DFA95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4139DDB" w14:textId="77777777" w:rsidTr="00ED0681">
        <w:tc>
          <w:tcPr>
            <w:tcW w:w="800" w:type="dxa"/>
            <w:shd w:val="solid" w:color="FFFFFF" w:fill="auto"/>
          </w:tcPr>
          <w:p w14:paraId="777C795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D48408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7E00B7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924329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0CB58F5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C48D732"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017463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925394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EA00974" w14:textId="77777777" w:rsidTr="00ED0681">
        <w:tc>
          <w:tcPr>
            <w:tcW w:w="800" w:type="dxa"/>
            <w:shd w:val="solid" w:color="FFFFFF" w:fill="auto"/>
          </w:tcPr>
          <w:p w14:paraId="0F9BB4E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3789DD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54B643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84FA3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022D838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1CB3C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1329C74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4CF453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2A48C7E" w14:textId="77777777" w:rsidTr="00ED0681">
        <w:tc>
          <w:tcPr>
            <w:tcW w:w="800" w:type="dxa"/>
            <w:shd w:val="solid" w:color="FFFFFF" w:fill="auto"/>
          </w:tcPr>
          <w:p w14:paraId="3C978E3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D38B7F8"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3F6579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3C8B4C6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46FE80E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CA4F3D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4F2A6C1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981C66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CE6B4E2" w14:textId="77777777" w:rsidTr="00ED0681">
        <w:tc>
          <w:tcPr>
            <w:tcW w:w="800" w:type="dxa"/>
            <w:shd w:val="solid" w:color="FFFFFF" w:fill="auto"/>
          </w:tcPr>
          <w:p w14:paraId="2DAEB76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2BDFCF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D9DC1A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581B198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22AF459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90E24E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6EAB54D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DE3880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15F74E3" w14:textId="77777777" w:rsidTr="00ED0681">
        <w:tc>
          <w:tcPr>
            <w:tcW w:w="800" w:type="dxa"/>
            <w:shd w:val="solid" w:color="FFFFFF" w:fill="auto"/>
          </w:tcPr>
          <w:p w14:paraId="19B6265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BEA4C3E"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67BE8E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3AA29B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0B3405B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CD231C"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09C8E84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B82BB7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12AF8B6" w14:textId="77777777" w:rsidTr="00ED0681">
        <w:tc>
          <w:tcPr>
            <w:tcW w:w="800" w:type="dxa"/>
            <w:shd w:val="solid" w:color="FFFFFF" w:fill="auto"/>
          </w:tcPr>
          <w:p w14:paraId="2614179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BD9974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58D6B1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6D5130C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5EC95F0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500288"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0E7E1DE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74F1D7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9BDCF9D" w14:textId="77777777" w:rsidTr="00ED0681">
        <w:tc>
          <w:tcPr>
            <w:tcW w:w="800" w:type="dxa"/>
            <w:shd w:val="solid" w:color="FFFFFF" w:fill="auto"/>
          </w:tcPr>
          <w:p w14:paraId="78942FB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7F751E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60DDD4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2CEE451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4BDD062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940EF1C"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4B21FE2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221120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DEF3AF7" w14:textId="77777777" w:rsidTr="00ED0681">
        <w:tc>
          <w:tcPr>
            <w:tcW w:w="800" w:type="dxa"/>
            <w:shd w:val="solid" w:color="FFFFFF" w:fill="auto"/>
          </w:tcPr>
          <w:p w14:paraId="01D2AD0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A459EA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BE4E2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6E0E3F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7C9741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1A88E7E"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4A6F617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DFC2A4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2733758" w14:textId="77777777" w:rsidTr="00ED0681">
        <w:tc>
          <w:tcPr>
            <w:tcW w:w="800" w:type="dxa"/>
            <w:shd w:val="solid" w:color="FFFFFF" w:fill="auto"/>
          </w:tcPr>
          <w:p w14:paraId="1DB5E6A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5E751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0BF378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2C1B15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6BBC85F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A6CDD4E"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7D72BB3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584606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63173AF" w14:textId="77777777" w:rsidTr="00ED0681">
        <w:tc>
          <w:tcPr>
            <w:tcW w:w="800" w:type="dxa"/>
            <w:shd w:val="solid" w:color="FFFFFF" w:fill="auto"/>
          </w:tcPr>
          <w:p w14:paraId="091F025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A96F2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019800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7D50B4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1C3AC1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51ECCE2" w14:textId="77777777"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14:paraId="59A6AB1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9FEFCB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AA36E90" w14:textId="77777777" w:rsidTr="00ED0681">
        <w:tc>
          <w:tcPr>
            <w:tcW w:w="800" w:type="dxa"/>
            <w:shd w:val="solid" w:color="FFFFFF" w:fill="auto"/>
          </w:tcPr>
          <w:p w14:paraId="622FE8C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302CD6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D8F96F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89FE07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78741C5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970E66B"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1B44470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5668FB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5A67A9F" w14:textId="77777777" w:rsidTr="00ED0681">
        <w:tc>
          <w:tcPr>
            <w:tcW w:w="800" w:type="dxa"/>
            <w:shd w:val="solid" w:color="FFFFFF" w:fill="auto"/>
          </w:tcPr>
          <w:p w14:paraId="1AD56E6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F9CC2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18A58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3692942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304A05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2B4FF2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4ADBF1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889484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576EBE5" w14:textId="77777777" w:rsidTr="00ED0681">
        <w:tc>
          <w:tcPr>
            <w:tcW w:w="800" w:type="dxa"/>
            <w:shd w:val="solid" w:color="FFFFFF" w:fill="auto"/>
          </w:tcPr>
          <w:p w14:paraId="0EBB13C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9F1C5D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B3F33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12A2D02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0B183FB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C4FFC68"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639307D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A05F5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B54AF52" w14:textId="77777777" w:rsidTr="00ED0681">
        <w:tc>
          <w:tcPr>
            <w:tcW w:w="800" w:type="dxa"/>
            <w:shd w:val="solid" w:color="FFFFFF" w:fill="auto"/>
          </w:tcPr>
          <w:p w14:paraId="0E446EC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259D5A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B6644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1D70240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7222DCD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7FC63A"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46E484E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7CB3FA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F34609A" w14:textId="77777777" w:rsidTr="00ED0681">
        <w:tc>
          <w:tcPr>
            <w:tcW w:w="800" w:type="dxa"/>
            <w:shd w:val="solid" w:color="FFFFFF" w:fill="auto"/>
          </w:tcPr>
          <w:p w14:paraId="5AD6C09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BA75EF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EF2D1B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4653FD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5B4FD2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05CDA65"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253322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5CF5D2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E4D5D5" w14:textId="77777777" w:rsidTr="00ED0681">
        <w:tc>
          <w:tcPr>
            <w:tcW w:w="800" w:type="dxa"/>
            <w:shd w:val="solid" w:color="FFFFFF" w:fill="auto"/>
          </w:tcPr>
          <w:p w14:paraId="476AD4D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8739D9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672464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8FF25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4F4D93A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277CA9"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7BE6424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B8A54D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B3E7723" w14:textId="77777777" w:rsidTr="00ED0681">
        <w:tc>
          <w:tcPr>
            <w:tcW w:w="800" w:type="dxa"/>
            <w:shd w:val="solid" w:color="FFFFFF" w:fill="auto"/>
          </w:tcPr>
          <w:p w14:paraId="29EC022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E1C6238"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1F0F17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36B09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0C4B61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2F8D7DB"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5F7DB1B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417AC6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666CC32" w14:textId="77777777" w:rsidTr="00ED0681">
        <w:tc>
          <w:tcPr>
            <w:tcW w:w="800" w:type="dxa"/>
            <w:shd w:val="solid" w:color="FFFFFF" w:fill="auto"/>
          </w:tcPr>
          <w:p w14:paraId="366D53B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B31000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1D9D12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5C396D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2235565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3F1D47"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5753116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D033F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407C576" w14:textId="77777777" w:rsidTr="00ED0681">
        <w:tc>
          <w:tcPr>
            <w:tcW w:w="800" w:type="dxa"/>
            <w:shd w:val="solid" w:color="FFFFFF" w:fill="auto"/>
          </w:tcPr>
          <w:p w14:paraId="40B473D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5CD5C4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25A8AE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68EA73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19B1BB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27D901E"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360EAC0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BEAA6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3D59054" w14:textId="77777777" w:rsidTr="00ED0681">
        <w:tc>
          <w:tcPr>
            <w:tcW w:w="800" w:type="dxa"/>
            <w:shd w:val="solid" w:color="FFFFFF" w:fill="auto"/>
          </w:tcPr>
          <w:p w14:paraId="592EF84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9F8001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A28E1C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4D6969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600BC7C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EFB8731"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527E263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C8DB7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3E764254" w14:textId="77777777" w:rsidTr="00ED0681">
        <w:tc>
          <w:tcPr>
            <w:tcW w:w="800" w:type="dxa"/>
            <w:shd w:val="solid" w:color="FFFFFF" w:fill="auto"/>
          </w:tcPr>
          <w:p w14:paraId="630EDE2D"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C6E415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CCD43A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9AA2FF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00FF1B0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5BDB962"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6A7DC183"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575ACE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300EA4D" w14:textId="77777777" w:rsidTr="00ED0681">
        <w:tc>
          <w:tcPr>
            <w:tcW w:w="800" w:type="dxa"/>
            <w:shd w:val="solid" w:color="FFFFFF" w:fill="auto"/>
          </w:tcPr>
          <w:p w14:paraId="59DB5D7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F9D8C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A36182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848848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51100C8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6FBD4B57"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4C00409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0B9CD2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8E8CA43" w14:textId="77777777" w:rsidTr="00ED0681">
        <w:tc>
          <w:tcPr>
            <w:tcW w:w="800" w:type="dxa"/>
            <w:shd w:val="solid" w:color="FFFFFF" w:fill="auto"/>
          </w:tcPr>
          <w:p w14:paraId="4529533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6ACE4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579784D"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009066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754679F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BC325C6"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788CE10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FA21AB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2BA2ED0" w14:textId="77777777" w:rsidTr="00ED0681">
        <w:tc>
          <w:tcPr>
            <w:tcW w:w="800" w:type="dxa"/>
            <w:shd w:val="solid" w:color="FFFFFF" w:fill="auto"/>
          </w:tcPr>
          <w:p w14:paraId="35A41AA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39F0F8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8234A8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CEE84B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256552D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B28DCF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29B1290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C7EACD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26EB8A0" w14:textId="77777777" w:rsidTr="00ED0681">
        <w:tc>
          <w:tcPr>
            <w:tcW w:w="800" w:type="dxa"/>
            <w:shd w:val="solid" w:color="FFFFFF" w:fill="auto"/>
          </w:tcPr>
          <w:p w14:paraId="6BA2D8E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168BD3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A2F94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5E65164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6713F04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2F5381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1474DC7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62397C9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E98B16D" w14:textId="77777777" w:rsidTr="00ED0681">
        <w:tc>
          <w:tcPr>
            <w:tcW w:w="800" w:type="dxa"/>
            <w:shd w:val="solid" w:color="FFFFFF" w:fill="auto"/>
          </w:tcPr>
          <w:p w14:paraId="7CADBC4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01D983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A6518F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37BDBA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11A57AF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46A4605"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4C0CF8D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8B2635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3E581D1" w14:textId="77777777" w:rsidTr="00ED0681">
        <w:tc>
          <w:tcPr>
            <w:tcW w:w="800" w:type="dxa"/>
            <w:shd w:val="solid" w:color="FFFFFF" w:fill="auto"/>
          </w:tcPr>
          <w:p w14:paraId="22DB99B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A593C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423AC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78CA91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4A3EE76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40991C"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4B3EAB93"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E490F8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78A2B84" w14:textId="77777777" w:rsidTr="00ED0681">
        <w:tc>
          <w:tcPr>
            <w:tcW w:w="800" w:type="dxa"/>
            <w:shd w:val="solid" w:color="FFFFFF" w:fill="auto"/>
          </w:tcPr>
          <w:p w14:paraId="66B1E53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1B4962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7F2129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CC007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2DE58DD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A7E20CE"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33BD5A2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23933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D486519" w14:textId="77777777" w:rsidTr="00ED0681">
        <w:tc>
          <w:tcPr>
            <w:tcW w:w="800" w:type="dxa"/>
            <w:shd w:val="solid" w:color="FFFFFF" w:fill="auto"/>
          </w:tcPr>
          <w:p w14:paraId="3AB4630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14:paraId="3548395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ECBCB9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B4E40A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6413874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3ABB76"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54368EE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16445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CE937DE" w14:textId="77777777" w:rsidTr="00ED0681">
        <w:tc>
          <w:tcPr>
            <w:tcW w:w="800" w:type="dxa"/>
            <w:shd w:val="solid" w:color="FFFFFF" w:fill="auto"/>
          </w:tcPr>
          <w:p w14:paraId="2D5B18F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ADAA8D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18CB89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1E9178C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4DD4406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2B80A95"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497ADB6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940FAF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986A3BC" w14:textId="77777777" w:rsidTr="00ED0681">
        <w:tc>
          <w:tcPr>
            <w:tcW w:w="800" w:type="dxa"/>
            <w:shd w:val="solid" w:color="FFFFFF" w:fill="auto"/>
          </w:tcPr>
          <w:p w14:paraId="3A10FA78"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86597A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C769A4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5D09AF1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578F1DF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87E2676"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0A965583"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45B317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AEEDB92" w14:textId="77777777" w:rsidTr="00ED0681">
        <w:tc>
          <w:tcPr>
            <w:tcW w:w="800" w:type="dxa"/>
            <w:shd w:val="solid" w:color="FFFFFF" w:fill="auto"/>
          </w:tcPr>
          <w:p w14:paraId="3D4451E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01067591"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FD8F81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71B18D7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438C621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9C3384"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3271585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158137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DCD36EE" w14:textId="77777777" w:rsidTr="00ED0681">
        <w:tc>
          <w:tcPr>
            <w:tcW w:w="800" w:type="dxa"/>
            <w:shd w:val="solid" w:color="FFFFFF" w:fill="auto"/>
          </w:tcPr>
          <w:p w14:paraId="686A641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8F213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1FA512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4B0785D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7AA6E9BD"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061E6E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76E5084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B7AB70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538FA44" w14:textId="77777777" w:rsidTr="00ED0681">
        <w:tc>
          <w:tcPr>
            <w:tcW w:w="800" w:type="dxa"/>
            <w:shd w:val="solid" w:color="FFFFFF" w:fill="auto"/>
          </w:tcPr>
          <w:p w14:paraId="04C10DB3"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D37393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A9A946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273BE77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402CAFD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D6236CE"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0BDD27B3"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E48AD9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E1B776E" w14:textId="77777777" w:rsidTr="00ED0681">
        <w:tc>
          <w:tcPr>
            <w:tcW w:w="800" w:type="dxa"/>
            <w:shd w:val="solid" w:color="FFFFFF" w:fill="auto"/>
          </w:tcPr>
          <w:p w14:paraId="75E5A5D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0618309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90C60D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1AEB6E4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54F325C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EFE6BF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5181911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2A70FF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86734D2" w14:textId="77777777" w:rsidTr="00ED0681">
        <w:tc>
          <w:tcPr>
            <w:tcW w:w="800" w:type="dxa"/>
            <w:shd w:val="solid" w:color="FFFFFF" w:fill="auto"/>
          </w:tcPr>
          <w:p w14:paraId="4EC1799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F61C23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4655CB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FA318D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7EFC148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7ACF3B0"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310D5CA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68A8A24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50D57E" w14:textId="77777777" w:rsidTr="00ED0681">
        <w:tc>
          <w:tcPr>
            <w:tcW w:w="800" w:type="dxa"/>
            <w:shd w:val="solid" w:color="FFFFFF" w:fill="auto"/>
          </w:tcPr>
          <w:p w14:paraId="1A6235C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4B5024F"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F26585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2D17813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79C591D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B79DEE5"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7D68CAB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8367C7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0A80BD0" w14:textId="77777777" w:rsidTr="00ED0681">
        <w:tc>
          <w:tcPr>
            <w:tcW w:w="800" w:type="dxa"/>
            <w:shd w:val="solid" w:color="FFFFFF" w:fill="auto"/>
          </w:tcPr>
          <w:p w14:paraId="411AFF7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3C7570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16205AD"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388093C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37B2935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8CB13BF"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01C1677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3AC363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F4A7FE8" w14:textId="77777777" w:rsidTr="00ED0681">
        <w:tc>
          <w:tcPr>
            <w:tcW w:w="800" w:type="dxa"/>
            <w:shd w:val="solid" w:color="FFFFFF" w:fill="auto"/>
          </w:tcPr>
          <w:p w14:paraId="39D9E77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792270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CEF62F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6B3DB6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7CF57B3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7085345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4136BAF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6BAF4D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390DE66A" w14:textId="77777777" w:rsidTr="00ED0681">
        <w:tc>
          <w:tcPr>
            <w:tcW w:w="800" w:type="dxa"/>
            <w:shd w:val="solid" w:color="FFFFFF" w:fill="auto"/>
          </w:tcPr>
          <w:p w14:paraId="2819CDB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00F57E36"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4F78ED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082FDB4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2EFBD37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DEC3734"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3A0E777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0B000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1441ACA" w14:textId="77777777" w:rsidTr="00ED0681">
        <w:tc>
          <w:tcPr>
            <w:tcW w:w="800" w:type="dxa"/>
            <w:shd w:val="solid" w:color="FFFFFF" w:fill="auto"/>
          </w:tcPr>
          <w:p w14:paraId="654D355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E052E3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7CAD05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AA87E91"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7D0C410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27F798"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4A526FD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7995AF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5622A46" w14:textId="77777777" w:rsidTr="00ED0681">
        <w:tc>
          <w:tcPr>
            <w:tcW w:w="800" w:type="dxa"/>
            <w:shd w:val="solid" w:color="FFFFFF" w:fill="auto"/>
          </w:tcPr>
          <w:p w14:paraId="1CC4756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7D9995C"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1DD323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DDB5E7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33C4AF5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B874C7D"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14:paraId="308E0D8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4A9139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F5959EE" w14:textId="77777777" w:rsidTr="00ED0681">
        <w:tc>
          <w:tcPr>
            <w:tcW w:w="800" w:type="dxa"/>
            <w:shd w:val="solid" w:color="FFFFFF" w:fill="auto"/>
          </w:tcPr>
          <w:p w14:paraId="51FCC12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889F902"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022C2C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09637B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3DE4138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CE677A"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1664A51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E1D267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17AE682" w14:textId="77777777" w:rsidTr="00ED0681">
        <w:tc>
          <w:tcPr>
            <w:tcW w:w="800" w:type="dxa"/>
            <w:shd w:val="solid" w:color="FFFFFF" w:fill="auto"/>
          </w:tcPr>
          <w:p w14:paraId="11DBC9D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7DC0B49"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FA9CDD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04B185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5BF1638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84D690"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14:paraId="41283F5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01284B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CAEEB24" w14:textId="77777777" w:rsidTr="00ED0681">
        <w:tc>
          <w:tcPr>
            <w:tcW w:w="800" w:type="dxa"/>
            <w:shd w:val="solid" w:color="FFFFFF" w:fill="auto"/>
          </w:tcPr>
          <w:p w14:paraId="02E9C44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D1B6A0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FBE612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45A2469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7D7B3A3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B7539A0"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5B30B3D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66F738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BD55A21" w14:textId="77777777" w:rsidTr="00ED0681">
        <w:tc>
          <w:tcPr>
            <w:tcW w:w="800" w:type="dxa"/>
            <w:shd w:val="solid" w:color="FFFFFF" w:fill="auto"/>
          </w:tcPr>
          <w:p w14:paraId="4D7F7E72"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F22C85C"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46D4F4E"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088540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190C719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D6DF6DD"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4EA4235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9EBF2F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C510525" w14:textId="77777777" w:rsidTr="00ED0681">
        <w:tc>
          <w:tcPr>
            <w:tcW w:w="800" w:type="dxa"/>
            <w:shd w:val="solid" w:color="FFFFFF" w:fill="auto"/>
          </w:tcPr>
          <w:p w14:paraId="02EF80C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92B1AA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5A9FE1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5849FA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6BED9C7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598500F"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0F44063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FAF8A1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D370090" w14:textId="77777777" w:rsidTr="00ED0681">
        <w:tc>
          <w:tcPr>
            <w:tcW w:w="800" w:type="dxa"/>
            <w:shd w:val="solid" w:color="FFFFFF" w:fill="auto"/>
          </w:tcPr>
          <w:p w14:paraId="5B3F3B2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3CD116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D22364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7489E82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699D467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1A51294"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44C69F5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2DAC15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7C3FA53" w14:textId="77777777" w:rsidTr="00ED0681">
        <w:tc>
          <w:tcPr>
            <w:tcW w:w="800" w:type="dxa"/>
            <w:shd w:val="solid" w:color="FFFFFF" w:fill="auto"/>
          </w:tcPr>
          <w:p w14:paraId="721D80B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0E07FD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F95495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D2AD67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7F732B1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048D53F"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052974E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275AEE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C5C457F" w14:textId="77777777" w:rsidTr="00ED0681">
        <w:tc>
          <w:tcPr>
            <w:tcW w:w="800" w:type="dxa"/>
            <w:shd w:val="solid" w:color="FFFFFF" w:fill="auto"/>
          </w:tcPr>
          <w:p w14:paraId="5466EEFF"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0BEB8E9C"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6CAA9E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7E5A5D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1018F50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87D4DBC"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6A1BFB9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E90997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52C6E7F" w14:textId="77777777" w:rsidTr="00ED0681">
        <w:tc>
          <w:tcPr>
            <w:tcW w:w="800" w:type="dxa"/>
            <w:shd w:val="solid" w:color="FFFFFF" w:fill="auto"/>
          </w:tcPr>
          <w:p w14:paraId="1AE2D5C2"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0B2F24E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AA893CE"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03B1B6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69728E5"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0890F0"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23AD266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4A7D1E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C58F718" w14:textId="77777777" w:rsidTr="00ED0681">
        <w:tc>
          <w:tcPr>
            <w:tcW w:w="800" w:type="dxa"/>
            <w:shd w:val="solid" w:color="FFFFFF" w:fill="auto"/>
          </w:tcPr>
          <w:p w14:paraId="4497E75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292A8FC"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F697DC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D09FD0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733DAE71"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05A1346"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3AA21F6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89B640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BF45977" w14:textId="77777777" w:rsidTr="00ED0681">
        <w:tc>
          <w:tcPr>
            <w:tcW w:w="800" w:type="dxa"/>
            <w:shd w:val="solid" w:color="FFFFFF" w:fill="auto"/>
          </w:tcPr>
          <w:p w14:paraId="7C0C477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E1F2BF2"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CE5E34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A4C876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14F2B915"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EB3257C"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79B1CB2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4CA9CF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1C9277D" w14:textId="77777777" w:rsidTr="00ED0681">
        <w:tc>
          <w:tcPr>
            <w:tcW w:w="800" w:type="dxa"/>
            <w:shd w:val="solid" w:color="FFFFFF" w:fill="auto"/>
          </w:tcPr>
          <w:p w14:paraId="48190AB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03BDCC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362D94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2236420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168EBF3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D4B3457"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4923DBC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FB22F2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EFDFC57" w14:textId="77777777" w:rsidTr="00ED0681">
        <w:tc>
          <w:tcPr>
            <w:tcW w:w="800" w:type="dxa"/>
            <w:shd w:val="solid" w:color="FFFFFF" w:fill="auto"/>
          </w:tcPr>
          <w:p w14:paraId="4CFCEBB5"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DEB5DF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981879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3B1C5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BBB452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595D5C"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115F6AF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4983A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E69A724" w14:textId="77777777" w:rsidTr="00ED0681">
        <w:tc>
          <w:tcPr>
            <w:tcW w:w="800" w:type="dxa"/>
            <w:shd w:val="solid" w:color="FFFFFF" w:fill="auto"/>
          </w:tcPr>
          <w:p w14:paraId="60C65D7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4FC592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FF3F19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5C89482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19A2403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0862001"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3486654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2E962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D4FE2BE" w14:textId="77777777" w:rsidTr="00ED0681">
        <w:tc>
          <w:tcPr>
            <w:tcW w:w="800" w:type="dxa"/>
            <w:shd w:val="solid" w:color="FFFFFF" w:fill="auto"/>
          </w:tcPr>
          <w:p w14:paraId="663DF963"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295435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3468FBE"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5054C2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5747761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B8A4F35"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40D91F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7A4EE1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45A04CD" w14:textId="77777777" w:rsidTr="00ED0681">
        <w:tc>
          <w:tcPr>
            <w:tcW w:w="800" w:type="dxa"/>
            <w:shd w:val="solid" w:color="FFFFFF" w:fill="auto"/>
          </w:tcPr>
          <w:p w14:paraId="5CBA77C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892D91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49E936E"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28AC19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6031CDD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1B39BD5"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14:paraId="126E209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5E4C4A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2D5F10CC" w14:textId="77777777" w:rsidTr="00ED0681">
        <w:tc>
          <w:tcPr>
            <w:tcW w:w="800" w:type="dxa"/>
            <w:shd w:val="solid" w:color="FFFFFF" w:fill="auto"/>
          </w:tcPr>
          <w:p w14:paraId="1C771227"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1F00284E"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6416EC69"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5E785B33"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4A4F925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9ACD848"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26F23E77"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36531BD2"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5482640A" w14:textId="77777777" w:rsidTr="00ED0681">
        <w:tc>
          <w:tcPr>
            <w:tcW w:w="800" w:type="dxa"/>
            <w:shd w:val="solid" w:color="FFFFFF" w:fill="auto"/>
          </w:tcPr>
          <w:p w14:paraId="33141CDB"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25A3C09F"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16215D0B"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18FB3B3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791AE2F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178172CD"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5C1DD2F3"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F32A21E"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574D19C8" w14:textId="77777777" w:rsidTr="00ED0681">
        <w:tc>
          <w:tcPr>
            <w:tcW w:w="800" w:type="dxa"/>
            <w:shd w:val="solid" w:color="FFFFFF" w:fill="auto"/>
          </w:tcPr>
          <w:p w14:paraId="2944B950"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C85F832"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4A8F709A"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7BDFA6FF"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4E1689C9"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1B0B551"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0328C157"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4D8DE31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79917EEE" w14:textId="77777777" w:rsidTr="00ED0681">
        <w:tc>
          <w:tcPr>
            <w:tcW w:w="800" w:type="dxa"/>
            <w:shd w:val="solid" w:color="FFFFFF" w:fill="auto"/>
          </w:tcPr>
          <w:p w14:paraId="43E3023F"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76D9F6A3"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22D7BD8F"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498FD19E"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2D697CDB"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2E7AAF6"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4C966B32"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419B301C"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2EB67DAE" w14:textId="77777777" w:rsidTr="00ED0681">
        <w:tc>
          <w:tcPr>
            <w:tcW w:w="800" w:type="dxa"/>
            <w:shd w:val="solid" w:color="FFFFFF" w:fill="auto"/>
          </w:tcPr>
          <w:p w14:paraId="5DBF6BB7"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394440B"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3A031770"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23A6FB6E"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58087956"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823B1EE"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6C6DE18F"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4E730C95"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0C9CA399" w14:textId="77777777" w:rsidTr="00ED0681">
        <w:tc>
          <w:tcPr>
            <w:tcW w:w="800" w:type="dxa"/>
            <w:shd w:val="solid" w:color="FFFFFF" w:fill="auto"/>
          </w:tcPr>
          <w:p w14:paraId="2A0055FA"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69EF2286"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160C4C31"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70D3C1A6"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06B8F2F2"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04CE84A"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2177FF1B"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3826656"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4A9887B2" w14:textId="77777777" w:rsidTr="00ED0681">
        <w:tc>
          <w:tcPr>
            <w:tcW w:w="800" w:type="dxa"/>
            <w:shd w:val="solid" w:color="FFFFFF" w:fill="auto"/>
          </w:tcPr>
          <w:p w14:paraId="703CDA74"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699584FB"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281B804E"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4215F220"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5EF67B88"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0EDFC4E"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4F50564"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36DCAAFD"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0BDAD1AE" w14:textId="77777777" w:rsidTr="00ED0681">
        <w:tc>
          <w:tcPr>
            <w:tcW w:w="800" w:type="dxa"/>
            <w:shd w:val="solid" w:color="FFFFFF" w:fill="auto"/>
          </w:tcPr>
          <w:p w14:paraId="589AA50F"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3FBB11C8"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06A5FDA0"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28FFA00B"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71AB9352"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E3F9C03"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4950F63B"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20318CA"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656D285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4AAC0F2"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901B9"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83C8B6"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B7B1ED"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31B9B2"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ADD162"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466FC5"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3ACA3C"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3297BF7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7B0F1C3"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37981C"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D354F2"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6E9B89"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51A585"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847B57D"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A2B8B"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3530A4"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3FC8B80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985747"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58F09F"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413D59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F5B37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F272C9"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B2A5659"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F5930"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4D83DE"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013152E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24909B0"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54E"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0C15F0"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B25F4B"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FEA88D"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894D6B4"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D9B0C"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C31E52A"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788FDDA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453450"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4D234"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C3104D5"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934773"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291285"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B84903"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D5E9FC"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7E1F9E"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5E8EBF8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236ED57"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BF9BF"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E8F7BE"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750852"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CF287"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80FC7C"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62F9EA"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1A49D1"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42B5B7F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5566766"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98739"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558760"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7367B"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31E6E6"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273D3B5"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D8B8A"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12EFD3C"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77E6851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5E8DE3"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62889"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FDFF44"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3691F7"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8AAEC3"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5F3640"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0ECB2"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8755263"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664FD0D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18DB1FA"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1BB2F"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BA6BB1D"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65147E"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CFC7CA"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307C0E"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3FFAD"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445A79"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552A059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F0C8055"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412BF"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A70095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244F24"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FCD272"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224C5D"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D8434F"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9AF806"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48E11A2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24BAEF"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243732"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6640D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D37E5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A25C1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B4D18D"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7E23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80E550A"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682B495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EB61D5D"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18401"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881E0BA"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96E22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702222"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4DA2BF8"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D5BD16"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C3AF5D"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5D81489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FAA7908"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2189A"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7A6869D"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7177D"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9D0A2E"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9C2C2D"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78D4B"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D45302"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396C1AE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3CBCDE2"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633EF"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235A0E"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272DF"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DC029"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601B4FE"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8954C9"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18654B3"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6B11362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3514C37"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59F36"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19D487"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FB1DD4"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B41F3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1F3D1A"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7F565"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40E138F"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77A223B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568062"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7F4C3"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C5A96B"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139C6"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123AD7"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B68491B"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98C70"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11D99CD"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38FC09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240FFF2"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7A016"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3B5362B"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EC0915"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252EF7"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878662"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B3079"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BBF67C0"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21C45F2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0F75F3"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2CCBA3"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8CF653"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D273EB"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B5C6D4"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997F4C"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B536A4"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8FDF59D"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3D6EFE6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58424B5"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0E1B0"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05EDDAE"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6B0D49"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E9A8C0"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1FB91B7"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1C34A"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7DD55B"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57C70D0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6231A2C"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FF8E0"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EBA2FC"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D86FE4"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6F9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4A038A"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69442"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227AA0"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0640CEF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A4B1179"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9F937"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70A9DE7"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58888D"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7B56B3"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EB9E3D2"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5E479"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BFAF975"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157058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502B1F"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34537"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9D319AF"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D2C16"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E115D8"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0FCEBF"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7B2F9B"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DE2C52"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5AC1AB3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27CE22A"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D4D55"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8C9B2E"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2A23BC"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A985B0"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7A9916"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FDBA7"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AA5669"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4AB3DF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2D28292"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E80536"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1CD138"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931AB3"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1832"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D127D4"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1DEFB"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0443D5"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078EAFC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73E7E5"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40F83"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823EDD5"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67C4AB"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F0A81F"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6E5221"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17D8E"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4A6196"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241F09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7F94720"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A3919"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DD1679"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B4081B"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A7EB8B"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041786"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75C54"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E6DC4AE"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0F832F3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5C009DF"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7A14E"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03F964"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8332D0"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414C52"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19E22C"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6798B"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718EE2"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4738D7F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6B75D3F"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114ED"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0C962B"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E9FA2A"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EF18D"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9F59553"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E6897"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FAF6816"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66F38A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AC17BD0"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7C20A"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9BCD8D"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2984D9"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DA3E97"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9A004D1"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5973A"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4E7429D"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7F84664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80AC364"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69185"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396C03"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1A0FB"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B99A9E"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D6D8CA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B96955"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0AE874"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4957DBD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555B912"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9AF66"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CBA96F3"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3DB947"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F999D5"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8F4D5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67E42"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7695A5"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6E337E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A98CAF3"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EA6F0"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1473D25"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01AD3B"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5F5C6B"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69403F"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2A6C0"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53E2E0"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0C90FB0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766D11"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30AB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FE79F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9941F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D51"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D96D2D3"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22BD8B"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CE75F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19A1D86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0FACAC1"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12316"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EBB5B7"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A72C8F"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65462F"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64269EA"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E624F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4256509"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6D80501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0F86C04"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4CBEB"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1FB098"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C66FDD"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BE5769"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2C4717"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AFFF38"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6DED438"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107D211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8E7EB0"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F2670"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392844F"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A9AA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3BA4E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3105A8"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2E788"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691CA8"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253389C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B6C2556"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118E0"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C8431E6"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7B2D62"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8C080"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F4DB54F"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1642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8DB03F5"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663D27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3A4601"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C679B"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3F9DF1"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B1154"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470D9"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09A0A8E"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93A0C5"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A8B8A15"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64F3185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333DF03"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F6896"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5BE495"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5D1AC6"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D8CE1C"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A67DA25"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288C57"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79CC9B6"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29D1A87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FAB267"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AF49C"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BA6BA53"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46B7B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032F8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F439A39"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0556D"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959EC79"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126775F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B37994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0AC76"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7E4F904"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31F99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41590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01DB81"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EBBE7"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8B772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372F53C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625CAF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93D94"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EC1F4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7979D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4498D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A7E7CA"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40400"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CA691C"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28CAAEE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DADD5D5"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10C5F"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A7450A2"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463291"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0EB033"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8A9854"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29579"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72D1D5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32A649B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A3AA49"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C85D01"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0A4C8D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B9593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A0518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653508"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0778F"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E761F8"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37D3650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066335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CD60BB"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04DFF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11E8F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242A52"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7861A9"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74A0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EF491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7C382BB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3D67795"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66D04"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80FCC9"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6E65AF"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3FF365"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69373D"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91F4B"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B224BC"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3605716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1F31B13"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275E7"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51FC2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425654"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6B45A"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871A062"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2B894"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10FCBAC"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165FF6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9DB85A9"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35BB1"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017117"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5C4662"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05254C"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74ACA6"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0468E"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6F7EC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714A296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A92CEBA"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1A3B6"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C27DEB"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658381"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72AB41"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F20A9B7"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1BA7CD"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01208B"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0D28F51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22EAAC"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1A060"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C25F2F"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CA85E3"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7F19F2"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61359DD"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B645A"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5F5AE35"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3B8711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74FDC14"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AF236"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7EAE0B4"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BB2020"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CC3116"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D83DB15"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78700D"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6F57C6"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409E5BE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7B6919F"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6DB"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F9DE1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C9B341"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EEA67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752BFA"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24DC42"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227990"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475EAF9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37CD63"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CF1219"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F63FB2"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F657D2"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93EA0E"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E8701F7"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32344"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4CCCEF"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0BB6434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82E144"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8A407"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4896E79"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5FC7D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823935"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D95F46"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8E309"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9AAB9C"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372E987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A3F0EAB"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B235"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1B46F1"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D3B0F"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4F6812"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58482B"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D553FE"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F03FDDB"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3B387C2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19B17BF"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AB50F"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30BC8B"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BDEDE6"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C5C62"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F50EE8C"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DC4D9F"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49AA1A9"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4EF4357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FFC102"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9C1F39"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66C212"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30155D"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B06F1E"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A3C609"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135F1"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AF1CE3"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7574F4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9B3D998"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F5B02"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9433DD0"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A6FF1E"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628B1"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3A405CF"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FCB8A"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FB031D8"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5EA6632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2D87636"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BCD5B"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24210CC"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8B3BCC"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81EB36"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2931E3"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B9EF1"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4BD5659"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4879D64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036D2AB"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CBB7E"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F1B4A7"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AC4962"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87D87E"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38933D6"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67F53"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59F39D2"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3CBD095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51E2E7B"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9E040"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44CE09A"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13669"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A1120B"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03DF6CD"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2094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E9A33AB"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4ED6296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B1CA08E"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83FC7"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2C3871D"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234ADC"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FBC658"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F4F171"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DF3CDD"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52EC8B1"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6B38515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8FF6555"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F2C98"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4BE9E55"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CCF7ED"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4FF8CB"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8085858"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31DE37"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B26D14E"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2A342EE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A952C54"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2757E"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F260F3"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E45FB"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4FAA1E"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63E0529"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58BB95"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20F3C2"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7125DD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EF7E3BB"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83CEB"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760838"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262822"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E6763"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30FBEE"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D7CA"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8C43D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66F2A7D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6A64AA1"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8A00AC"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487578"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CF2BCD"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D01B95"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BF013C"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F6064"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641D76F"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401CD54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61EFB18"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37C77"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1ADCA3"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8F3958"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7E6E5"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81B7D4"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763BA5"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BDB1E0F"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08DDD51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D2DF41C"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A9350"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F2464B"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7F8A1C"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E20600"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F0CFFD2"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F029E"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D42D63"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1153887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14531BE"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22410"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7E2BB6"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5FE446"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C50E59"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C439A8"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4CD42"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A30DC2"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00CAA23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CA737E3"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7E691"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F5201F"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DDF7C3"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76DE03"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83001B1"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BDACA8"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B957C35"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66DDBF5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8BD20B1"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C1FEA"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810B88"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A42ABC"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084F53"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DD82BF8"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BBD01"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82ECF90"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6BF5104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40292B8"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3916E"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AF1B1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AE9A3F"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601D68"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954F34D"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06A69E"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32C67A"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1F9A29A6"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337F864F"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055D9"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FA34CF"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C8ADE8"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C48CC6"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B596C8F"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6819E"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C751CE"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6A9E2786"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783C88AA"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3C6E9"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A02BAE0"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8023D"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0A8FFD"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142AEBB"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62343"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5F3876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7140CB3A"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505F26DB"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27DF7"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8767D6"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A7675E"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3546E9"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EE103D"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1EBD3"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4F0B447"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6E336312"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5DC15C31"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AA1D6"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1F6701"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BF9085"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17FB3C"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0DFA20"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1627B"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F6C061C"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3F838EC2"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446C8FF7"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BDC43"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9DAE88"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3DA073"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413E29"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FA7153"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A7378"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D8C6EC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632F8907"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35086BB0"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81628"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16C07D"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371F2"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97388B"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160E7FD"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0B74B"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747EC0"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2F6E6447"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31A8C65B"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E71B8"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4ED5F75"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73ED83"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6B848C"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2C8AD0C"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39C6C"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AB4A6C3"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083EE7B3"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3909BEAD"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E"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9618BA"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3FA077"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BC9AD"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274C085"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AA3E2"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3DC86E"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2601D9D7"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704B794B"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2616"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4B6ECF0"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AC8FF2"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B322C"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160941C"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EACA5"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0D211CE"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6791D667"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300EC3F4"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803FFB"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235FF0"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247FA3"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415706"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B44D9C"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217A3"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21AA5F"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46719349"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60DB09BA"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11C61"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17AA017"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5C4694"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0C8CC2"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80D07B"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AEF00"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3FB78E"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4B3B4B90"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0E2C230D"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960CB"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1338FD"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7E3BAC"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3EF68"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4C42BEB"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5A6A0"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6600D9"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50C5016E"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3CCEBF23"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763CD"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0C9140"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D4607"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E4451A"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3B9FA7"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8C61F"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858826"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45C53BCB"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30D4BAD2"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FC64E"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4378B22"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E1674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44C78B"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A7FFC8"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C5ECA"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99D61FF"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7093190C"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3A93B184"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DD577"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C31F21"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8E1A3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90990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4B94B5"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4C491"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4595DE"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307079C0"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5634D26D"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97D2F"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C448E5"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2D4458"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A3C4EE"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C69396"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8B304"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986BE8"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3A65F28A"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65FB85C0"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71021"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42CC15"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9C127A"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7DABCA"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D341336"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EC9D"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D6F1ADA"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11D5F3A2"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74166DB3"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B5681"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B24AAF"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E801C8"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98FFD6"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9BBF0F"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D8846"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C61DFDD"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313913C3"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57F0593A"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BFBEF"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1CCEF4"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3C12ED"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AECEFD"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477EED"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D1AB9"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56EFC4"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74DABD1B"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75B7E658"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CBB40"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7854B4"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5637AE"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31A8D"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F3E754D"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270255"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915E48"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17895657"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0695A38E"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B0440C"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2F4272"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14F133"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E694"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1B8651"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FCC75C"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7910E1"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0FB50AA2"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C20FD7"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627A"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E5CC514"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01532E"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E0C70F"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B413888"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228815"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CB5CD4"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279917F7"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2F65A59F"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F8426"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CD9945"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7DC263"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970D07"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3DBC72C"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49FC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2216E8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507657BF"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3739350C"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4F0CA"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8650A5"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D0ACE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86B18E"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D564391"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AE73F"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D361FFE"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4F950ADA"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6711199E"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0BD6F"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0088B"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947F56"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5BA9F"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3517F8"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54408"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6FD6ED"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2857C65D"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23CE3559"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15D3E"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8C2D90F"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0DDD82"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F77B85"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D4A9F78"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485B3"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1A0C53"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1CCC3F14"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4A619B14"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71813"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2B34128"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D77479"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9C10BD"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B3AE0C7"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DFC07"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4A41D4"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40F5EF0D"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629CACAB"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9041F"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3FF799"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A765B"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6B6FBA"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5AA1746"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BB710"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BACA76"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62272484"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35E0ABED"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073A6"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8D164E5"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188ADF"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945324"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468CE1"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76DE"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B80867"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51E0C915"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12B0D8A3"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3A249"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257F6B"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960EDB"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C49903"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D2EDD70"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1C0E4"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81D54E"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5727491E"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378F09DD"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A37F5"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C16F39"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4A08B"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1FCF3B"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5E095D"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A033C"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B7AF575"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779C883F"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192CE5E8"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CBF3C"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C1455A"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8E5E64"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C81438"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BC85C8"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65108A"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C385187"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05EE411B"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4B23E1C8"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98A1A"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53D61F"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4A3276"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EB27B"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91FBCF"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64051"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C8E30AD"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407C3B7E"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20445DA3"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8EBDC"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C0D5939"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24B4C1"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3709CE"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8801ECB"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2A2E6F"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B442640"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585D141C"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79032D3B"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B362F"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F8A6565"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608FA3"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731FAD"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932A47"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DE5B"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640693"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05D966CB" w14:textId="77777777"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14:paraId="126154FE" w14:textId="77777777" w:rsidTr="00AF61F9">
        <w:trPr>
          <w:cantSplit/>
          <w:jc w:val="center"/>
        </w:trPr>
        <w:tc>
          <w:tcPr>
            <w:tcW w:w="9498" w:type="dxa"/>
            <w:gridSpan w:val="8"/>
            <w:tcBorders>
              <w:bottom w:val="nil"/>
            </w:tcBorders>
            <w:shd w:val="solid" w:color="FFFFFF" w:fill="auto"/>
          </w:tcPr>
          <w:p w14:paraId="00492D73" w14:textId="77777777" w:rsidR="00014242" w:rsidRPr="00235394" w:rsidRDefault="00014242" w:rsidP="00810846">
            <w:pPr>
              <w:pStyle w:val="TAL"/>
              <w:jc w:val="center"/>
              <w:rPr>
                <w:b/>
                <w:sz w:val="16"/>
              </w:rPr>
            </w:pPr>
            <w:r w:rsidRPr="00235394">
              <w:rPr>
                <w:b/>
              </w:rPr>
              <w:lastRenderedPageBreak/>
              <w:t>Change history</w:t>
            </w:r>
          </w:p>
        </w:tc>
      </w:tr>
      <w:tr w:rsidR="00014242" w:rsidRPr="00235394" w14:paraId="225CE17C" w14:textId="77777777" w:rsidTr="00AF61F9">
        <w:trPr>
          <w:jc w:val="center"/>
        </w:trPr>
        <w:tc>
          <w:tcPr>
            <w:tcW w:w="800" w:type="dxa"/>
            <w:shd w:val="pct10" w:color="auto" w:fill="FFFFFF"/>
          </w:tcPr>
          <w:p w14:paraId="3B06614D" w14:textId="77777777" w:rsidR="00014242" w:rsidRPr="00235394" w:rsidRDefault="00014242" w:rsidP="00810846">
            <w:pPr>
              <w:pStyle w:val="TAL"/>
              <w:jc w:val="center"/>
              <w:rPr>
                <w:b/>
                <w:sz w:val="16"/>
              </w:rPr>
            </w:pPr>
            <w:r w:rsidRPr="00235394">
              <w:rPr>
                <w:b/>
                <w:sz w:val="16"/>
              </w:rPr>
              <w:t>Date</w:t>
            </w:r>
          </w:p>
        </w:tc>
        <w:tc>
          <w:tcPr>
            <w:tcW w:w="800" w:type="dxa"/>
            <w:shd w:val="pct10" w:color="auto" w:fill="FFFFFF"/>
          </w:tcPr>
          <w:p w14:paraId="7ECFA4B0" w14:textId="77777777" w:rsidR="00014242" w:rsidRPr="00235394" w:rsidRDefault="00014242" w:rsidP="00810846">
            <w:pPr>
              <w:pStyle w:val="TAL"/>
              <w:jc w:val="center"/>
              <w:rPr>
                <w:b/>
                <w:sz w:val="16"/>
              </w:rPr>
            </w:pPr>
            <w:r>
              <w:rPr>
                <w:b/>
                <w:sz w:val="16"/>
              </w:rPr>
              <w:t>Meeting</w:t>
            </w:r>
          </w:p>
        </w:tc>
        <w:tc>
          <w:tcPr>
            <w:tcW w:w="1094" w:type="dxa"/>
            <w:shd w:val="pct10" w:color="auto" w:fill="FFFFFF"/>
          </w:tcPr>
          <w:p w14:paraId="7EEDDE8F" w14:textId="77777777" w:rsidR="00014242" w:rsidRPr="00235394" w:rsidRDefault="00014242" w:rsidP="00810846">
            <w:pPr>
              <w:pStyle w:val="TAL"/>
              <w:jc w:val="center"/>
              <w:rPr>
                <w:b/>
                <w:sz w:val="16"/>
              </w:rPr>
            </w:pPr>
            <w:r w:rsidRPr="00235394">
              <w:rPr>
                <w:b/>
                <w:sz w:val="16"/>
              </w:rPr>
              <w:t>TDoc</w:t>
            </w:r>
          </w:p>
        </w:tc>
        <w:tc>
          <w:tcPr>
            <w:tcW w:w="567" w:type="dxa"/>
            <w:shd w:val="pct10" w:color="auto" w:fill="FFFFFF"/>
          </w:tcPr>
          <w:p w14:paraId="06800013" w14:textId="77777777" w:rsidR="00014242" w:rsidRPr="00235394" w:rsidRDefault="00014242" w:rsidP="00810846">
            <w:pPr>
              <w:pStyle w:val="TAL"/>
              <w:jc w:val="center"/>
              <w:rPr>
                <w:b/>
                <w:sz w:val="16"/>
              </w:rPr>
            </w:pPr>
            <w:r w:rsidRPr="00235394">
              <w:rPr>
                <w:b/>
                <w:sz w:val="16"/>
              </w:rPr>
              <w:t>CR</w:t>
            </w:r>
          </w:p>
        </w:tc>
        <w:tc>
          <w:tcPr>
            <w:tcW w:w="283" w:type="dxa"/>
            <w:shd w:val="pct10" w:color="auto" w:fill="FFFFFF"/>
          </w:tcPr>
          <w:p w14:paraId="778F9092"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59AA2FAB" w14:textId="77777777" w:rsidR="00014242" w:rsidRPr="00235394" w:rsidRDefault="00014242" w:rsidP="00810846">
            <w:pPr>
              <w:pStyle w:val="TAL"/>
              <w:jc w:val="center"/>
              <w:rPr>
                <w:b/>
                <w:sz w:val="16"/>
              </w:rPr>
            </w:pPr>
            <w:r>
              <w:rPr>
                <w:b/>
                <w:sz w:val="16"/>
              </w:rPr>
              <w:t>Cat</w:t>
            </w:r>
          </w:p>
        </w:tc>
        <w:tc>
          <w:tcPr>
            <w:tcW w:w="4820" w:type="dxa"/>
            <w:shd w:val="pct10" w:color="auto" w:fill="FFFFFF"/>
          </w:tcPr>
          <w:p w14:paraId="70F38C0F"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4A510C97"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21B5DE0D" w14:textId="77777777" w:rsidTr="00AF61F9">
        <w:trPr>
          <w:jc w:val="center"/>
        </w:trPr>
        <w:tc>
          <w:tcPr>
            <w:tcW w:w="800" w:type="dxa"/>
            <w:shd w:val="solid" w:color="FFFFFF" w:fill="auto"/>
            <w:vAlign w:val="center"/>
          </w:tcPr>
          <w:p w14:paraId="604329B6"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BA418E4"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15B9A4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223A592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14:paraId="337B125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37AB5E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59FFCEF"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45B73D4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AA8F003" w14:textId="77777777" w:rsidTr="00AF61F9">
        <w:trPr>
          <w:jc w:val="center"/>
        </w:trPr>
        <w:tc>
          <w:tcPr>
            <w:tcW w:w="800" w:type="dxa"/>
            <w:shd w:val="solid" w:color="FFFFFF" w:fill="auto"/>
            <w:vAlign w:val="center"/>
          </w:tcPr>
          <w:p w14:paraId="591460BA"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DCFAEC3"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3705DF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28D1683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14:paraId="04986C5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667FFA7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6B8E3C0"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0E0616E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C0947CB" w14:textId="77777777" w:rsidTr="00AF61F9">
        <w:trPr>
          <w:jc w:val="center"/>
        </w:trPr>
        <w:tc>
          <w:tcPr>
            <w:tcW w:w="800" w:type="dxa"/>
            <w:shd w:val="solid" w:color="FFFFFF" w:fill="auto"/>
            <w:vAlign w:val="center"/>
          </w:tcPr>
          <w:p w14:paraId="5E0C6BF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D97E55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746DE7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24D0CE6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14:paraId="798BED9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827547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7E0F894"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3CAD364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58F95B3" w14:textId="77777777" w:rsidTr="00AF61F9">
        <w:trPr>
          <w:jc w:val="center"/>
        </w:trPr>
        <w:tc>
          <w:tcPr>
            <w:tcW w:w="800" w:type="dxa"/>
            <w:shd w:val="solid" w:color="FFFFFF" w:fill="auto"/>
            <w:vAlign w:val="center"/>
          </w:tcPr>
          <w:p w14:paraId="6B142171"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E53DF1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2A1621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43E1C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14:paraId="4DC8C70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2A87DFC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9A0FB1C"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6FCE39E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A83C333" w14:textId="77777777" w:rsidTr="00AF61F9">
        <w:trPr>
          <w:jc w:val="center"/>
        </w:trPr>
        <w:tc>
          <w:tcPr>
            <w:tcW w:w="800" w:type="dxa"/>
            <w:shd w:val="solid" w:color="FFFFFF" w:fill="auto"/>
            <w:vAlign w:val="center"/>
          </w:tcPr>
          <w:p w14:paraId="006EE4F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951E77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62A7C8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6F73A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14:paraId="05999CC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71215BF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7D2A186"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568B568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CB3298A" w14:textId="77777777" w:rsidTr="00AF61F9">
        <w:trPr>
          <w:jc w:val="center"/>
        </w:trPr>
        <w:tc>
          <w:tcPr>
            <w:tcW w:w="800" w:type="dxa"/>
            <w:shd w:val="solid" w:color="FFFFFF" w:fill="auto"/>
            <w:vAlign w:val="center"/>
          </w:tcPr>
          <w:p w14:paraId="6BE457E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20D846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B9E09F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8F0FD5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14:paraId="20336CF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FE8E7D8"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51343AD"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5F18279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7B6871C" w14:textId="77777777" w:rsidTr="00AF61F9">
        <w:trPr>
          <w:jc w:val="center"/>
        </w:trPr>
        <w:tc>
          <w:tcPr>
            <w:tcW w:w="800" w:type="dxa"/>
            <w:shd w:val="solid" w:color="FFFFFF" w:fill="auto"/>
            <w:vAlign w:val="center"/>
          </w:tcPr>
          <w:p w14:paraId="404D65A1"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440AAC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FE5681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4ED730A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14:paraId="3072E2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272607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8EB2785"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057E9F1"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9ADFAA4" w14:textId="77777777" w:rsidTr="00AF61F9">
        <w:trPr>
          <w:jc w:val="center"/>
        </w:trPr>
        <w:tc>
          <w:tcPr>
            <w:tcW w:w="800" w:type="dxa"/>
            <w:shd w:val="solid" w:color="FFFFFF" w:fill="auto"/>
            <w:vAlign w:val="center"/>
          </w:tcPr>
          <w:p w14:paraId="706A1EBA"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229B27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4AF70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96A2B6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14:paraId="59105E0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3F4B25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D6ADED1"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47F2D3A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8BC1161" w14:textId="77777777" w:rsidTr="00AF61F9">
        <w:trPr>
          <w:jc w:val="center"/>
        </w:trPr>
        <w:tc>
          <w:tcPr>
            <w:tcW w:w="800" w:type="dxa"/>
            <w:shd w:val="solid" w:color="FFFFFF" w:fill="auto"/>
            <w:vAlign w:val="center"/>
          </w:tcPr>
          <w:p w14:paraId="32754B08"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8CC497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02C73F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468A01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14:paraId="2CD3884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4A1EC19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8F481A3"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771E194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EEDED12" w14:textId="77777777" w:rsidTr="00AF61F9">
        <w:trPr>
          <w:jc w:val="center"/>
        </w:trPr>
        <w:tc>
          <w:tcPr>
            <w:tcW w:w="800" w:type="dxa"/>
            <w:shd w:val="solid" w:color="FFFFFF" w:fill="auto"/>
            <w:vAlign w:val="center"/>
          </w:tcPr>
          <w:p w14:paraId="41F3A1C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A91826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B450E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23549B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14:paraId="7FEB861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984B572"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3317ECD"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5CDA54A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B72A17" w14:textId="77777777" w:rsidTr="00AF61F9">
        <w:trPr>
          <w:jc w:val="center"/>
        </w:trPr>
        <w:tc>
          <w:tcPr>
            <w:tcW w:w="800" w:type="dxa"/>
            <w:shd w:val="solid" w:color="FFFFFF" w:fill="auto"/>
            <w:vAlign w:val="center"/>
          </w:tcPr>
          <w:p w14:paraId="48ACAF0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3C41B3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5555EE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2727A8A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14:paraId="377DE0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31A02B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7E7D2A5"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2388D09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87E254E" w14:textId="77777777" w:rsidTr="00AF61F9">
        <w:trPr>
          <w:jc w:val="center"/>
        </w:trPr>
        <w:tc>
          <w:tcPr>
            <w:tcW w:w="800" w:type="dxa"/>
            <w:shd w:val="solid" w:color="FFFFFF" w:fill="auto"/>
            <w:vAlign w:val="center"/>
          </w:tcPr>
          <w:p w14:paraId="57D68A26"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C7EACD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2B8C60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59227A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14:paraId="530715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51D44B57"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85B1F12"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3AC3E6E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E3853C1" w14:textId="77777777" w:rsidTr="00AF61F9">
        <w:trPr>
          <w:jc w:val="center"/>
        </w:trPr>
        <w:tc>
          <w:tcPr>
            <w:tcW w:w="800" w:type="dxa"/>
            <w:shd w:val="solid" w:color="FFFFFF" w:fill="auto"/>
            <w:vAlign w:val="center"/>
          </w:tcPr>
          <w:p w14:paraId="6A69DEB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A91702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888CD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34A3E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14:paraId="024CA91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1FFA31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7213527"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3000EAB1"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B9E44FA" w14:textId="77777777" w:rsidTr="00AF61F9">
        <w:trPr>
          <w:jc w:val="center"/>
        </w:trPr>
        <w:tc>
          <w:tcPr>
            <w:tcW w:w="800" w:type="dxa"/>
            <w:shd w:val="solid" w:color="FFFFFF" w:fill="auto"/>
            <w:vAlign w:val="center"/>
          </w:tcPr>
          <w:p w14:paraId="41F1E99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89AC42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4631F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9B7633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14:paraId="1B67124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C35C01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517A520"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472683E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D800D54" w14:textId="77777777" w:rsidTr="00AF61F9">
        <w:trPr>
          <w:jc w:val="center"/>
        </w:trPr>
        <w:tc>
          <w:tcPr>
            <w:tcW w:w="800" w:type="dxa"/>
            <w:shd w:val="solid" w:color="FFFFFF" w:fill="auto"/>
            <w:vAlign w:val="center"/>
          </w:tcPr>
          <w:p w14:paraId="71C8F66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5A271A3"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3EE635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B65D4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14:paraId="3C91439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BD9B95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AA70F46"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5601C8C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C224E89" w14:textId="77777777" w:rsidTr="00AF61F9">
        <w:trPr>
          <w:jc w:val="center"/>
        </w:trPr>
        <w:tc>
          <w:tcPr>
            <w:tcW w:w="800" w:type="dxa"/>
            <w:shd w:val="solid" w:color="FFFFFF" w:fill="auto"/>
            <w:vAlign w:val="center"/>
          </w:tcPr>
          <w:p w14:paraId="548C083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B24D2E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EBB60A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577A8C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14:paraId="7A91D60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47CD4D58"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A1D11CC"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3840770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61D4014" w14:textId="77777777" w:rsidTr="00AF61F9">
        <w:trPr>
          <w:jc w:val="center"/>
        </w:trPr>
        <w:tc>
          <w:tcPr>
            <w:tcW w:w="800" w:type="dxa"/>
            <w:shd w:val="solid" w:color="FFFFFF" w:fill="auto"/>
            <w:vAlign w:val="center"/>
          </w:tcPr>
          <w:p w14:paraId="6B2BAA3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52D247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FDDD80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CB47D3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14:paraId="6334CBE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7F0873"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3741212"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26E624C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3DF7B0D" w14:textId="77777777" w:rsidTr="00AF61F9">
        <w:trPr>
          <w:jc w:val="center"/>
        </w:trPr>
        <w:tc>
          <w:tcPr>
            <w:tcW w:w="800" w:type="dxa"/>
            <w:shd w:val="solid" w:color="FFFFFF" w:fill="auto"/>
            <w:vAlign w:val="center"/>
          </w:tcPr>
          <w:p w14:paraId="0B30270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1569A6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26F21B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C6E16D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14:paraId="266F256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F9BA9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77880E8"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14:paraId="44F631C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E222A28" w14:textId="77777777" w:rsidTr="00AF61F9">
        <w:trPr>
          <w:jc w:val="center"/>
        </w:trPr>
        <w:tc>
          <w:tcPr>
            <w:tcW w:w="800" w:type="dxa"/>
            <w:shd w:val="solid" w:color="FFFFFF" w:fill="auto"/>
            <w:vAlign w:val="center"/>
          </w:tcPr>
          <w:p w14:paraId="1F80759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E2B1F5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75DC9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40F15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14:paraId="31ACD1B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4DF730C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F180CF4"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78B5B65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633B0BB" w14:textId="77777777" w:rsidTr="00AF61F9">
        <w:trPr>
          <w:jc w:val="center"/>
        </w:trPr>
        <w:tc>
          <w:tcPr>
            <w:tcW w:w="800" w:type="dxa"/>
            <w:shd w:val="solid" w:color="FFFFFF" w:fill="auto"/>
            <w:vAlign w:val="center"/>
          </w:tcPr>
          <w:p w14:paraId="2FB84408"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B16B85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1AB3F8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1B1921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14:paraId="743E209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E764A4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B0D6461"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7BD0D97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471B584" w14:textId="77777777" w:rsidTr="00AF61F9">
        <w:trPr>
          <w:jc w:val="center"/>
        </w:trPr>
        <w:tc>
          <w:tcPr>
            <w:tcW w:w="800" w:type="dxa"/>
            <w:shd w:val="solid" w:color="FFFFFF" w:fill="auto"/>
            <w:vAlign w:val="center"/>
          </w:tcPr>
          <w:p w14:paraId="580FAB3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C27EFB6"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32402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78817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14:paraId="2AFDED2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7F96D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BCB3769"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7E19878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0852A13" w14:textId="77777777" w:rsidTr="00AF61F9">
        <w:trPr>
          <w:jc w:val="center"/>
        </w:trPr>
        <w:tc>
          <w:tcPr>
            <w:tcW w:w="800" w:type="dxa"/>
            <w:shd w:val="solid" w:color="FFFFFF" w:fill="auto"/>
            <w:vAlign w:val="center"/>
          </w:tcPr>
          <w:p w14:paraId="094D508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61676F8"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6DF0F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673502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14:paraId="50D73D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C5623A8"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FA2C896"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62F5F35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4B74E93" w14:textId="77777777" w:rsidTr="00AF61F9">
        <w:trPr>
          <w:jc w:val="center"/>
        </w:trPr>
        <w:tc>
          <w:tcPr>
            <w:tcW w:w="800" w:type="dxa"/>
            <w:shd w:val="solid" w:color="FFFFFF" w:fill="auto"/>
            <w:vAlign w:val="center"/>
          </w:tcPr>
          <w:p w14:paraId="5FABC9B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C66F8E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5688EC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73B9EE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14:paraId="554CAA2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928CC58"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D3449ED"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4A04C99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EEC2BA8" w14:textId="77777777" w:rsidTr="00AF61F9">
        <w:trPr>
          <w:jc w:val="center"/>
        </w:trPr>
        <w:tc>
          <w:tcPr>
            <w:tcW w:w="800" w:type="dxa"/>
            <w:shd w:val="solid" w:color="FFFFFF" w:fill="auto"/>
            <w:vAlign w:val="center"/>
          </w:tcPr>
          <w:p w14:paraId="774E1C4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A9F45C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B43CA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12ABB68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14:paraId="6087514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42452B7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2A2446E"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14:paraId="562830F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5542D73" w14:textId="77777777" w:rsidTr="00AF61F9">
        <w:trPr>
          <w:jc w:val="center"/>
        </w:trPr>
        <w:tc>
          <w:tcPr>
            <w:tcW w:w="800" w:type="dxa"/>
            <w:shd w:val="solid" w:color="FFFFFF" w:fill="auto"/>
            <w:vAlign w:val="center"/>
          </w:tcPr>
          <w:p w14:paraId="2553AC6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609426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C46687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421F29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14:paraId="1564A3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F1E52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AF22259" w14:textId="77777777"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14:paraId="661CAE3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F7FBAB9" w14:textId="77777777" w:rsidTr="00AF61F9">
        <w:trPr>
          <w:jc w:val="center"/>
        </w:trPr>
        <w:tc>
          <w:tcPr>
            <w:tcW w:w="800" w:type="dxa"/>
            <w:shd w:val="solid" w:color="FFFFFF" w:fill="auto"/>
            <w:vAlign w:val="center"/>
          </w:tcPr>
          <w:p w14:paraId="39607AD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5550024"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8F338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5D8B9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14:paraId="7651F1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40A0ADC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F3714BD"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2F237D0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24BF22A" w14:textId="77777777" w:rsidTr="00AF61F9">
        <w:trPr>
          <w:jc w:val="center"/>
        </w:trPr>
        <w:tc>
          <w:tcPr>
            <w:tcW w:w="800" w:type="dxa"/>
            <w:shd w:val="solid" w:color="FFFFFF" w:fill="auto"/>
            <w:vAlign w:val="center"/>
          </w:tcPr>
          <w:p w14:paraId="622B34D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E9793E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81185F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34D43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14:paraId="661F84C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234E51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2464CD3"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14:paraId="7DFDF27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F0D73BA" w14:textId="77777777" w:rsidTr="00AF61F9">
        <w:trPr>
          <w:jc w:val="center"/>
        </w:trPr>
        <w:tc>
          <w:tcPr>
            <w:tcW w:w="800" w:type="dxa"/>
            <w:shd w:val="solid" w:color="FFFFFF" w:fill="auto"/>
            <w:vAlign w:val="center"/>
          </w:tcPr>
          <w:p w14:paraId="0695DF7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EA9D60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483CA0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1EEACE2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14:paraId="30F2A26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74E12A7"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92E6F74"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4576865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7AB98E" w14:textId="77777777" w:rsidTr="00AF61F9">
        <w:trPr>
          <w:jc w:val="center"/>
        </w:trPr>
        <w:tc>
          <w:tcPr>
            <w:tcW w:w="800" w:type="dxa"/>
            <w:shd w:val="solid" w:color="FFFFFF" w:fill="auto"/>
            <w:vAlign w:val="center"/>
          </w:tcPr>
          <w:p w14:paraId="721D8D8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2CB175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44B06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84CD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14:paraId="3F8987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A15F79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7C934AD"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5CF6A73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870758D" w14:textId="77777777" w:rsidTr="00AF61F9">
        <w:trPr>
          <w:jc w:val="center"/>
        </w:trPr>
        <w:tc>
          <w:tcPr>
            <w:tcW w:w="800" w:type="dxa"/>
            <w:shd w:val="solid" w:color="FFFFFF" w:fill="auto"/>
            <w:vAlign w:val="center"/>
          </w:tcPr>
          <w:p w14:paraId="682D7A1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3B1A7C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17EA54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2979E2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14:paraId="7D9A7C8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AA842C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4159565"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1B110EC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BED0168" w14:textId="77777777" w:rsidTr="00AF61F9">
        <w:trPr>
          <w:jc w:val="center"/>
        </w:trPr>
        <w:tc>
          <w:tcPr>
            <w:tcW w:w="800" w:type="dxa"/>
            <w:shd w:val="solid" w:color="FFFFFF" w:fill="auto"/>
            <w:vAlign w:val="center"/>
          </w:tcPr>
          <w:p w14:paraId="0D5AA83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9F3574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769670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1A2AF5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14:paraId="392D8C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3647FB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18440C8"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14:paraId="29B6266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BA1E98F" w14:textId="77777777" w:rsidTr="00AF61F9">
        <w:trPr>
          <w:jc w:val="center"/>
        </w:trPr>
        <w:tc>
          <w:tcPr>
            <w:tcW w:w="800" w:type="dxa"/>
            <w:shd w:val="solid" w:color="FFFFFF" w:fill="auto"/>
            <w:vAlign w:val="center"/>
          </w:tcPr>
          <w:p w14:paraId="5E5BDC81"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527260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9EA498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C13DD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14:paraId="612CAFB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A5E905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8D55484"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5B183B2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71C92EC" w14:textId="77777777" w:rsidTr="00AF61F9">
        <w:trPr>
          <w:jc w:val="center"/>
        </w:trPr>
        <w:tc>
          <w:tcPr>
            <w:tcW w:w="800" w:type="dxa"/>
            <w:shd w:val="solid" w:color="FFFFFF" w:fill="auto"/>
            <w:vAlign w:val="center"/>
          </w:tcPr>
          <w:p w14:paraId="1D89FB1A"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172DA5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E2F9A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34A824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14:paraId="1C74951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F886F25"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01CA579"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1604F44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0D9AFF4" w14:textId="77777777" w:rsidTr="00AF61F9">
        <w:trPr>
          <w:jc w:val="center"/>
        </w:trPr>
        <w:tc>
          <w:tcPr>
            <w:tcW w:w="800" w:type="dxa"/>
            <w:shd w:val="solid" w:color="FFFFFF" w:fill="auto"/>
            <w:vAlign w:val="center"/>
          </w:tcPr>
          <w:p w14:paraId="7E3D51F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17EF9C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F4026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B0ED7B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14:paraId="3377A46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FEB2AE3"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BD8F8AB"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5DC8866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0AFCCB6" w14:textId="77777777" w:rsidTr="00AF61F9">
        <w:trPr>
          <w:jc w:val="center"/>
        </w:trPr>
        <w:tc>
          <w:tcPr>
            <w:tcW w:w="800" w:type="dxa"/>
            <w:shd w:val="solid" w:color="FFFFFF" w:fill="auto"/>
            <w:vAlign w:val="center"/>
          </w:tcPr>
          <w:p w14:paraId="6A4011D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6FA064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0CEC39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731E80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14:paraId="209FE1B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0A1E1C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D60262D"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14:paraId="7CA568B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721AD8B" w14:textId="77777777" w:rsidTr="00AF61F9">
        <w:trPr>
          <w:jc w:val="center"/>
        </w:trPr>
        <w:tc>
          <w:tcPr>
            <w:tcW w:w="800" w:type="dxa"/>
            <w:shd w:val="solid" w:color="FFFFFF" w:fill="auto"/>
            <w:vAlign w:val="center"/>
          </w:tcPr>
          <w:p w14:paraId="234D48D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6F0618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ED986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A021C2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14:paraId="6DFED86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4C02E1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BB550B8"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14:paraId="35E6824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BC0091D" w14:textId="77777777" w:rsidTr="00AF61F9">
        <w:trPr>
          <w:jc w:val="center"/>
        </w:trPr>
        <w:tc>
          <w:tcPr>
            <w:tcW w:w="800" w:type="dxa"/>
            <w:shd w:val="solid" w:color="FFFFFF" w:fill="auto"/>
            <w:vAlign w:val="center"/>
          </w:tcPr>
          <w:p w14:paraId="120BAB1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4AEE23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4299B3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B3580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14:paraId="7EA2B0E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26A11F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A412964"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30DDE5A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32B8338" w14:textId="77777777" w:rsidTr="00AF61F9">
        <w:trPr>
          <w:jc w:val="center"/>
        </w:trPr>
        <w:tc>
          <w:tcPr>
            <w:tcW w:w="800" w:type="dxa"/>
            <w:shd w:val="solid" w:color="FFFFFF" w:fill="auto"/>
            <w:vAlign w:val="center"/>
          </w:tcPr>
          <w:p w14:paraId="212A886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7BEF23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35E0C6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7A0FAE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14:paraId="46A65CE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472C9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0865D73"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3DBBA81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EEA6EA5" w14:textId="77777777" w:rsidTr="00AF61F9">
        <w:trPr>
          <w:jc w:val="center"/>
        </w:trPr>
        <w:tc>
          <w:tcPr>
            <w:tcW w:w="800" w:type="dxa"/>
            <w:shd w:val="solid" w:color="FFFFFF" w:fill="auto"/>
            <w:vAlign w:val="center"/>
          </w:tcPr>
          <w:p w14:paraId="1755E7F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5B1BD4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EB7745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EF6C06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14:paraId="5B406CA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1966F2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3343059"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542F8AB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F44A154" w14:textId="77777777" w:rsidTr="00AF61F9">
        <w:trPr>
          <w:jc w:val="center"/>
        </w:trPr>
        <w:tc>
          <w:tcPr>
            <w:tcW w:w="800" w:type="dxa"/>
            <w:shd w:val="solid" w:color="FFFFFF" w:fill="auto"/>
            <w:vAlign w:val="center"/>
          </w:tcPr>
          <w:p w14:paraId="42A37EB1"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540227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8772B1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EBCCE7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14:paraId="5C4AC0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AC2B515"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AA9C5C9"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3E15A41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8B52E00" w14:textId="77777777" w:rsidTr="00AF61F9">
        <w:trPr>
          <w:jc w:val="center"/>
        </w:trPr>
        <w:tc>
          <w:tcPr>
            <w:tcW w:w="800" w:type="dxa"/>
            <w:shd w:val="solid" w:color="FFFFFF" w:fill="auto"/>
            <w:vAlign w:val="center"/>
          </w:tcPr>
          <w:p w14:paraId="66EDFC5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2F673D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3C7D27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3E19EE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14:paraId="719AF4C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0ADCB8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666452D"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1C78933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97460B9" w14:textId="77777777" w:rsidTr="00AF61F9">
        <w:trPr>
          <w:jc w:val="center"/>
        </w:trPr>
        <w:tc>
          <w:tcPr>
            <w:tcW w:w="800" w:type="dxa"/>
            <w:shd w:val="solid" w:color="FFFFFF" w:fill="auto"/>
            <w:vAlign w:val="center"/>
          </w:tcPr>
          <w:p w14:paraId="39B2A19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4EE3E2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2D23FC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6E542D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14:paraId="4442A0A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4B1AF3E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40AA8D9"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14:paraId="07FC69D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158EF41" w14:textId="77777777" w:rsidTr="00AF61F9">
        <w:trPr>
          <w:jc w:val="center"/>
        </w:trPr>
        <w:tc>
          <w:tcPr>
            <w:tcW w:w="800" w:type="dxa"/>
            <w:shd w:val="solid" w:color="FFFFFF" w:fill="auto"/>
            <w:vAlign w:val="center"/>
          </w:tcPr>
          <w:p w14:paraId="00AF855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89AC58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4998A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162C1A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14:paraId="24AC71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9C2CE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0745C09"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7AFB9A3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F38B0A1" w14:textId="77777777" w:rsidTr="00AF61F9">
        <w:trPr>
          <w:jc w:val="center"/>
        </w:trPr>
        <w:tc>
          <w:tcPr>
            <w:tcW w:w="800" w:type="dxa"/>
            <w:shd w:val="solid" w:color="FFFFFF" w:fill="auto"/>
            <w:vAlign w:val="center"/>
          </w:tcPr>
          <w:p w14:paraId="6BDF430A"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F1BB9D6"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5B533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384254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14:paraId="5F973F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85FA37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8102C89"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14:paraId="3F893EB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D56529" w14:textId="77777777" w:rsidTr="00AF61F9">
        <w:trPr>
          <w:jc w:val="center"/>
        </w:trPr>
        <w:tc>
          <w:tcPr>
            <w:tcW w:w="800" w:type="dxa"/>
            <w:shd w:val="solid" w:color="FFFFFF" w:fill="auto"/>
            <w:vAlign w:val="center"/>
          </w:tcPr>
          <w:p w14:paraId="0CDCCD6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DC0DC1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AC8E3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47BA80F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14:paraId="58F2ACD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DDB2E2" w14:textId="77777777" w:rsidR="00014242" w:rsidRPr="006B0D02" w:rsidRDefault="000129C8" w:rsidP="00014242">
            <w:pPr>
              <w:pStyle w:val="TAC"/>
              <w:rPr>
                <w:sz w:val="16"/>
                <w:szCs w:val="16"/>
              </w:rPr>
            </w:pPr>
            <w:r>
              <w:rPr>
                <w:sz w:val="16"/>
                <w:szCs w:val="16"/>
              </w:rPr>
              <w:t>A</w:t>
            </w:r>
          </w:p>
        </w:tc>
        <w:tc>
          <w:tcPr>
            <w:tcW w:w="4820" w:type="dxa"/>
            <w:shd w:val="solid" w:color="FFFFFF" w:fill="auto"/>
          </w:tcPr>
          <w:p w14:paraId="04246ED5"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14:paraId="04BC960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428060A" w14:textId="77777777" w:rsidTr="00AF61F9">
        <w:trPr>
          <w:jc w:val="center"/>
        </w:trPr>
        <w:tc>
          <w:tcPr>
            <w:tcW w:w="800" w:type="dxa"/>
            <w:shd w:val="solid" w:color="FFFFFF" w:fill="auto"/>
            <w:vAlign w:val="center"/>
          </w:tcPr>
          <w:p w14:paraId="0296BA1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B6D3F1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91B686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0B80DD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14:paraId="69B4FC6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5F43C393" w14:textId="77777777" w:rsidR="00014242" w:rsidRPr="006B0D02" w:rsidRDefault="00014242" w:rsidP="00014242">
            <w:pPr>
              <w:pStyle w:val="TAC"/>
              <w:rPr>
                <w:sz w:val="16"/>
                <w:szCs w:val="16"/>
              </w:rPr>
            </w:pPr>
            <w:r>
              <w:rPr>
                <w:sz w:val="16"/>
                <w:szCs w:val="16"/>
              </w:rPr>
              <w:t>B</w:t>
            </w:r>
          </w:p>
        </w:tc>
        <w:tc>
          <w:tcPr>
            <w:tcW w:w="4820" w:type="dxa"/>
            <w:shd w:val="solid" w:color="FFFFFF" w:fill="auto"/>
          </w:tcPr>
          <w:p w14:paraId="45B2B52B"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73DD197F"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0E9C168F" w14:textId="77777777" w:rsidTr="00AF61F9">
        <w:trPr>
          <w:jc w:val="center"/>
        </w:trPr>
        <w:tc>
          <w:tcPr>
            <w:tcW w:w="800" w:type="dxa"/>
            <w:shd w:val="solid" w:color="FFFFFF" w:fill="auto"/>
            <w:vAlign w:val="center"/>
          </w:tcPr>
          <w:p w14:paraId="0E7C6C80" w14:textId="77777777" w:rsidR="005E6C54" w:rsidRDefault="005E6C54" w:rsidP="00014242">
            <w:pPr>
              <w:pStyle w:val="TAC"/>
              <w:rPr>
                <w:sz w:val="16"/>
                <w:szCs w:val="16"/>
              </w:rPr>
            </w:pPr>
            <w:r>
              <w:rPr>
                <w:sz w:val="16"/>
                <w:szCs w:val="16"/>
              </w:rPr>
              <w:t>2016-03</w:t>
            </w:r>
          </w:p>
        </w:tc>
        <w:tc>
          <w:tcPr>
            <w:tcW w:w="800" w:type="dxa"/>
            <w:shd w:val="solid" w:color="FFFFFF" w:fill="auto"/>
            <w:vAlign w:val="center"/>
          </w:tcPr>
          <w:p w14:paraId="565B2D2F" w14:textId="77777777" w:rsidR="005E6C54" w:rsidRDefault="005E6C54" w:rsidP="005E6C54">
            <w:pPr>
              <w:pStyle w:val="TAC"/>
              <w:rPr>
                <w:sz w:val="16"/>
                <w:szCs w:val="16"/>
              </w:rPr>
            </w:pPr>
            <w:r>
              <w:rPr>
                <w:sz w:val="16"/>
                <w:szCs w:val="16"/>
              </w:rPr>
              <w:t>Post RAN#71</w:t>
            </w:r>
          </w:p>
        </w:tc>
        <w:tc>
          <w:tcPr>
            <w:tcW w:w="1094" w:type="dxa"/>
            <w:shd w:val="solid" w:color="FFFFFF" w:fill="auto"/>
            <w:vAlign w:val="center"/>
          </w:tcPr>
          <w:p w14:paraId="02E1573E"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19DC9FF8" w14:textId="77777777" w:rsidR="005E6C54" w:rsidRDefault="005E6C54" w:rsidP="00014242">
            <w:pPr>
              <w:spacing w:after="0"/>
              <w:jc w:val="center"/>
              <w:rPr>
                <w:rFonts w:ascii="Arial" w:hAnsi="Arial" w:cs="Arial"/>
                <w:sz w:val="16"/>
                <w:szCs w:val="16"/>
              </w:rPr>
            </w:pPr>
          </w:p>
        </w:tc>
        <w:tc>
          <w:tcPr>
            <w:tcW w:w="283" w:type="dxa"/>
            <w:shd w:val="solid" w:color="FFFFFF" w:fill="auto"/>
          </w:tcPr>
          <w:p w14:paraId="3FF1BAA6"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37923CB6" w14:textId="77777777" w:rsidR="005E6C54" w:rsidRDefault="005E6C54" w:rsidP="00014242">
            <w:pPr>
              <w:pStyle w:val="TAC"/>
              <w:rPr>
                <w:sz w:val="16"/>
                <w:szCs w:val="16"/>
              </w:rPr>
            </w:pPr>
          </w:p>
        </w:tc>
        <w:tc>
          <w:tcPr>
            <w:tcW w:w="4820" w:type="dxa"/>
            <w:shd w:val="solid" w:color="FFFFFF" w:fill="auto"/>
          </w:tcPr>
          <w:p w14:paraId="002FD3C2"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45DB7173"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5EA3CC9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1A1C48" w14:textId="77777777"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BAFB4" w14:textId="77777777"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50530D"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ED837"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097C31"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EE1ED8" w14:textId="77777777"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222366"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50593"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21A419F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ED98BF" w14:textId="77777777"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9BEF0" w14:textId="77777777"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EED813"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43768"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E56D7"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64993" w14:textId="77777777"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17394"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BBD340"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468C07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4D8CC" w14:textId="77777777"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7DC934" w14:textId="77777777"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9C811E"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242B2"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95AEF5"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65D66E" w14:textId="77777777"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E0033D"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E92DBB"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57C9DAA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1B89CD" w14:textId="77777777"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821E85" w14:textId="77777777"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D98BC3"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3A191"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9F68A"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3F52F" w14:textId="77777777"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01D8E0"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E9EA2E"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38146D1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D505F6" w14:textId="77777777"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2A668" w14:textId="77777777"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C696F5"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112B"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916222"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6E7F14" w14:textId="77777777"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0DFC1B"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8D697B"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5F2920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A94022" w14:textId="77777777"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0DFDBE" w14:textId="77777777"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CC2E00"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ADE2"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4A8EC"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6115EA" w14:textId="77777777"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283FB"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DE0316"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373040A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D9998C" w14:textId="77777777"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4741E" w14:textId="77777777"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44757B9"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D3039"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2FC749"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D076D" w14:textId="77777777"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129426"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CA4E72"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71011EB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2E482C" w14:textId="77777777"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93AE93" w14:textId="77777777"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9D417F"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6AE54"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ABCD5"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EB1BEF" w14:textId="77777777"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9B7085"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389036"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2DC0376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3332F" w14:textId="77777777"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CF659F" w14:textId="77777777"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7A4C8A"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4AC9"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5CD636"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92C39C" w14:textId="77777777"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672A62"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1F566"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70E2FD8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19383D" w14:textId="77777777"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8F583F" w14:textId="77777777"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394BCC"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D7B97"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B4FAF"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CD8D8" w14:textId="77777777"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7C25E"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D85933"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76CF2F2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25E629" w14:textId="77777777"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FB87EF" w14:textId="77777777"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9AE23E"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65FA1"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F8E1D"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2BB44B" w14:textId="77777777"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B07F35"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0CE58D"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0CA1474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500E30" w14:textId="77777777"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3CEB07" w14:textId="77777777"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115019"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A9FEF"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1646ED"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ABC74B" w14:textId="77777777"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0966E1"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BCAF64"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5DFCD03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3922C0" w14:textId="77777777"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F6E80F" w14:textId="77777777"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3145CB"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F3504"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1C41B"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BCF7C8" w14:textId="77777777"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7A816F"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C447A2"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015C336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CBC66F" w14:textId="77777777"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8879FA" w14:textId="77777777"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BC23A5"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030C9"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4C3934"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B63D8" w14:textId="77777777"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723B4C"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59A6AD"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1959412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D0096" w14:textId="77777777"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C523C" w14:textId="77777777"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6BA1A2"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4BBE3"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48CCDA"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E7BBC9" w14:textId="77777777"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BD9C6"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7E4CE8"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317C328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25BCC8" w14:textId="77777777"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C7F3F0" w14:textId="77777777"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E60945"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4FB1"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418E9"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7C73CB" w14:textId="77777777"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7301B9"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15DAEB"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350E180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AA3D22" w14:textId="77777777"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F7F2A8" w14:textId="77777777"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24DE6F"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64C7F"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18DDC"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C1613" w14:textId="77777777"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37B8FC"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C06C79"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11650CC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C959D" w14:textId="77777777"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C49667" w14:textId="77777777"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CADCB1"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11BBD"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11E64C"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BCB3C6" w14:textId="77777777"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497550"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267BB7"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7E6591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A7D3FB" w14:textId="77777777"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7C2C08" w14:textId="77777777"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B225D2"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1A6F5"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ECB4A"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D997E6" w14:textId="77777777"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50702"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0A90E6"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3A46D8A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94AC65" w14:textId="77777777"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A66319" w14:textId="77777777"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34B011"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34AEE"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6E3C44"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0AD231" w14:textId="77777777"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2EABAA"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7CA15B"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7BF31E4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F177A6" w14:textId="77777777"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87E902" w14:textId="77777777"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02B310"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C55A4"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E2C8D"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4FEB00" w14:textId="77777777"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7274F"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ABC009"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09444DE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DD006D" w14:textId="77777777"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663AD4" w14:textId="77777777"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B99B4"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45B30"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B479C"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6F93A" w14:textId="77777777"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3D979"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AC1A9"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5A82673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6D8B22" w14:textId="77777777"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7F66A0" w14:textId="77777777"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90E8B4"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C46C3"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38CF8"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3CFBF" w14:textId="77777777"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75C16E"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A7A4C"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082BBC8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BE65E5" w14:textId="77777777"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57F5E2" w14:textId="77777777"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80A3F6"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EEB70"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3ADDB6"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586789" w14:textId="77777777"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88B322"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4CFA51"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28D93A0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EC95B6" w14:textId="77777777"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381499" w14:textId="77777777"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7B153E"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A8EF7"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B705A"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91DF46" w14:textId="77777777"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2F4B35"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514BD"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1EB0E5C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93EE31" w14:textId="77777777"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25AADD" w14:textId="77777777"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18AAB0"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909EF"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DF1A86"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95488" w14:textId="77777777"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FCB4AE"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AC57CA"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3391FEA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6B033F" w14:textId="77777777"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682B1B" w14:textId="77777777"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4A6C86"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20F9F"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E106A"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18A18D" w14:textId="77777777"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A7F8D"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FC428D"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2D6946D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E327EF" w14:textId="77777777"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7FB871" w14:textId="77777777"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D39EDF"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296FE"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E78124"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20717" w14:textId="77777777"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E6BBFF"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C6F9C8"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1640C59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CEC5F9" w14:textId="77777777"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8DB993" w14:textId="77777777"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150742"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4340F"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0E0F6D"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727256" w14:textId="77777777"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90764"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BD3902"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75D349E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E9E13D" w14:textId="77777777"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2CCC2" w14:textId="77777777"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260205"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867F7"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2922CE"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291BE4" w14:textId="77777777"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1FD89D"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C5D042"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3E55143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C7A353" w14:textId="77777777"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D170CF" w14:textId="77777777"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E17DE0"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701EC"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0184D6"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51F83B" w14:textId="77777777"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ACDE40"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D72FE4"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107384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F592BE" w14:textId="77777777"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0B5A2A" w14:textId="77777777"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EE09C"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BBB54"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E6CB2"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7CA0B6" w14:textId="77777777"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2E3ADC"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94F477"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63C63CF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B595AC" w14:textId="77777777"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BC37F" w14:textId="77777777"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C7BB14"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09CDF"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6EF01B"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DEE2A" w14:textId="77777777"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67722"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351DD4"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4C15396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E69D6" w14:textId="77777777"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CF0BDC" w14:textId="77777777"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06DDF3"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D83D4"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7199B"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E34FC" w14:textId="77777777"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A3940B"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73446F"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7DF7EAF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71D05" w14:textId="77777777"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14066" w14:textId="77777777"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80855D"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90172"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096941"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79962" w14:textId="77777777"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643C57"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6B9320"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0658A6E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FE1CB6" w14:textId="77777777"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A04C41" w14:textId="77777777"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9A4729"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8B8F4"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CC1FEF"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F215F9" w14:textId="77777777"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41DEED"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21266"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59E6FA0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7A936" w14:textId="77777777"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F3466C" w14:textId="77777777"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E173D9"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64B22"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D4891"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75CE33" w14:textId="77777777"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74471A"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D8A2B5"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1E72A5C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12DD8D" w14:textId="77777777"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CA1921" w14:textId="77777777"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32D597"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8CA16"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AD8BBB"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D64154" w14:textId="77777777"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4F66E"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BE954F"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543A7FA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4EB855" w14:textId="77777777"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026413" w14:textId="77777777"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62CE1"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496DE"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0CA867"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A544AA" w14:textId="77777777"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48385F"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A79636"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310FBF7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F913D" w14:textId="77777777"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3C920" w14:textId="77777777"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377CAF"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7EC"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1D841D"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621C08" w14:textId="77777777"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DA5466"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E47957"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6ADBBA0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322A27" w14:textId="77777777"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87EACA" w14:textId="77777777"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47324F"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1BBE4"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206B3"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77D7F3" w14:textId="77777777"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A42D5E"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6D2972"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3BD930A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7C808E" w14:textId="77777777"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5C6B2D" w14:textId="77777777"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8881E7"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C4B9F"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1DB7EE"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5DC8A" w14:textId="77777777"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8A4626"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B1FA38"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3BC3DD5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2B54C0" w14:textId="77777777"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5F0F70" w14:textId="77777777"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4DFEC51"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9B4D9"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1B9F02"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AFCFB7" w14:textId="77777777"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07DF7" w14:textId="77777777"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AD4885"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3F25B0A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F80A9" w14:textId="77777777"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C7D1B9" w14:textId="77777777"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C5897D"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84DBD"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0B1084"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59562" w14:textId="77777777"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0AD24"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BEFE11"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4A53A22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F71F1C" w14:textId="77777777"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71353C" w14:textId="77777777"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142440"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F82D7"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B58E7"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5E9E36" w14:textId="77777777"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E8670A"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C5DA47"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4A2D813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042CE" w14:textId="77777777"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F98C0" w14:textId="77777777"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E3D544"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7189"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057AD3"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45B344" w14:textId="77777777"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FD89"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DD55B2"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33886DE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2852D" w14:textId="77777777"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BEEA9" w14:textId="77777777"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7F7EAC"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B4595"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92856"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2D68D2" w14:textId="77777777"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1B2A9C"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3E9936"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21C677E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EC3299" w14:textId="77777777"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5DD399" w14:textId="77777777"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8B8161"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F3630"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EA203"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A0703" w14:textId="77777777"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BC13B"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009E52"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6D1C020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F18146" w14:textId="77777777"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F93D69" w14:textId="77777777"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B5BCF5"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EFEB7"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1E61C3"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9940EA" w14:textId="77777777"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5C515B"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A1607"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03D83EE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87A20F" w14:textId="77777777"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104AB" w14:textId="77777777"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D118D"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72AC2"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03AD3"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EDB5A7" w14:textId="77777777"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5E8B06"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0870B2"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1081FEE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1B60E" w14:textId="77777777"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1E8E9" w14:textId="77777777"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B12AD4"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4EE57"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86BF4"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23C25" w14:textId="77777777"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DA1C61"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7F6CEA"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7425BD3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1D096F" w14:textId="77777777"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FD609" w14:textId="77777777"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C2C5E0"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DFB77"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4F3F4"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DF8473" w14:textId="77777777"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E8FB14"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F528A9"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22A596C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A22A1" w14:textId="77777777"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F675C" w14:textId="77777777"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DD0B57"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8D70E"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2F14BE"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3BA301" w14:textId="77777777"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91901"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712BAE"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50C740F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95ADE7" w14:textId="77777777"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D4273" w14:textId="77777777"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2AECDA"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D2E13"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6D88A8"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209BAD" w14:textId="77777777"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01256C"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057787"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413B734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45C83" w14:textId="77777777"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DCF14" w14:textId="77777777"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6E02A9"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909C7"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A8DED9"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7A1694" w14:textId="77777777"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10D3F"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260FDE"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6F18F60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C2CE34" w14:textId="77777777"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6D5F14" w14:textId="77777777"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E57954"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C571F"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6FE4E"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6B919" w14:textId="77777777"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D7C7DA"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1AD2E2"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3D95E8F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A340C9" w14:textId="77777777"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F93B8F" w14:textId="77777777"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6E9CF0"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781AD"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867F33"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CA8797" w14:textId="77777777"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C0A84F"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05D3AA"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2AB2D5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80FA5" w14:textId="77777777"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D0FB3" w14:textId="77777777"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F008F0"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C0E5"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BE5A3"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56CE4" w14:textId="77777777"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AF3608"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B88427"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5DED77C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B9A39" w14:textId="77777777"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850C7" w14:textId="77777777"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DFB47D"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C0337"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B42CB8"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248395" w14:textId="77777777"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8C4D1"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037006"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5F77845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A3409" w14:textId="77777777"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4B366D" w14:textId="77777777"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73E8DD"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92408"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A7EDCB"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5A68FF" w14:textId="77777777"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7B0057"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1C8CD45"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0E41C0A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DDBC0" w14:textId="77777777"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8400CF" w14:textId="77777777"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1FD78C"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CE13D"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79B0A9"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7B1284" w14:textId="77777777"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824AF6"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82A6B1"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07EDD1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886CF6" w14:textId="77777777"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8C5E1" w14:textId="77777777"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5BF82B"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C62A3"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70D8F6"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035B9" w14:textId="77777777"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59EAAE"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8CBAF9"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61167EB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27413" w14:textId="77777777"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ABCA3B" w14:textId="77777777"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79FE4B"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5A50"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1E8B73"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D89331" w14:textId="77777777"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93A587"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420714"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7FB2CAA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07A392" w14:textId="77777777"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AEC42" w14:textId="77777777"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E6801D"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D8DBC"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33DC9"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635B8" w14:textId="77777777"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E78453"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CC2BA2"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1F51C9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46818" w14:textId="77777777"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EA1FE1" w14:textId="77777777"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D5FFAA"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D939"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434FF3"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5EFB04" w14:textId="77777777"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D084D9"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853BBE"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5F37C0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B4DF61" w14:textId="77777777"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EA5AE9" w14:textId="77777777"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AE9235"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BD4F2"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50BA5"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CC0EF" w14:textId="77777777"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284BD"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9B206D"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7A40353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D9277B" w14:textId="77777777"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CC8DE6" w14:textId="77777777"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6C7FE7"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3A878"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2DEA2"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F3BAED" w14:textId="77777777"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56FA47"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CC4A04"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0A4B00B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46A746" w14:textId="77777777"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8BDAB6" w14:textId="77777777"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522706"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FDFC7"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28C3E3"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EFB933" w14:textId="77777777"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A0BC48"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63FF6F"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7C19F35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68546F" w14:textId="77777777"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7C173F" w14:textId="77777777"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94752D"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FF60C"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6EF4C4"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B0C4D7" w14:textId="77777777"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7C4A71"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09ED3"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0F7A942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98757F" w14:textId="77777777"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E04169" w14:textId="77777777"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3A1C6E"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18625"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641FA5"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ECD7C" w14:textId="77777777"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BE185D"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98D9C"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0B32C5F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9381E0" w14:textId="77777777"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EA4E0E" w14:textId="77777777"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C16DA4"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7FE79"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A5641"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9BBD7A" w14:textId="77777777"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C0BE33"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4D6BF0"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70CCC7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E20853" w14:textId="77777777"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661F56" w14:textId="77777777"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CCEF25"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F5487"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5AA313"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ED642" w14:textId="77777777"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DE9151"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79CD7C"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17BEA23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4B8BE" w14:textId="77777777"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00581E" w14:textId="77777777"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4163EB"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3133A"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255E47"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EAB33" w14:textId="77777777"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1AA277"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76807"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4C578E2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30C3A" w14:textId="77777777"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D8CF87" w14:textId="77777777"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E72AC"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D114"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DEC6A1"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76F60B" w14:textId="77777777"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C9B8AD"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BE6C8F"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3AC3D7E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F45C35" w14:textId="77777777"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823D64" w14:textId="77777777"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79DA88"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14589"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95601A"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949C4B" w14:textId="77777777"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3C8A5D"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94F691"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30A9925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3F118A" w14:textId="77777777"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909354" w14:textId="77777777"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70E033"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5C079"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5A16C"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E804E" w14:textId="77777777"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D0288"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6FF36"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75E2ACA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0A1CB" w14:textId="77777777"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2BE8CD" w14:textId="77777777"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8EC448"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CE6C2"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D69D6"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D1E38D" w14:textId="77777777"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136386"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DDFA94"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2A3038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62E94" w14:textId="77777777"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35A853" w14:textId="77777777"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8759B6"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961A1"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730E0B"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EE8A73" w14:textId="77777777"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422393"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5B8CAA"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4EF8450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E96362" w14:textId="77777777"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96726F" w14:textId="77777777"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B0B8E8"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2790C"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DA6FE5"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034FF3" w14:textId="77777777"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1EFA1D"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6E0666"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45B9BF9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7E074C" w14:textId="77777777"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EAC6F3" w14:textId="77777777"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DF3809"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59080"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57988"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843A24" w14:textId="77777777"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7217D"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C8AE8"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1B1830C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F817D8" w14:textId="77777777"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762FB" w14:textId="77777777"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5D02CB"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0D46E"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2239A8"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0AB6A0" w14:textId="77777777"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0CF4BC"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15BD9E"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7FC23FC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1384EE" w14:textId="77777777"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DF5B01" w14:textId="77777777"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B30635"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21F16"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F3DF8"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A94F07" w14:textId="77777777"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4983CD"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523B85"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3EE5160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55C54" w14:textId="77777777"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83F4C9" w14:textId="77777777"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527692"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B97AE"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16CEF1"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0DE07F" w14:textId="77777777"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A462C"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12DE41"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2C06CE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8B60D6" w14:textId="77777777"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0EDE76" w14:textId="77777777"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794448"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D8241"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BADA71"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5B114A" w14:textId="77777777"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B347D5"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D78B47"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14F5A76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ED410" w14:textId="77777777"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8A1F50" w14:textId="77777777"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00E11"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85907"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CC1386"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15B513" w14:textId="77777777"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D078FD"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E48A4"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400569D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3DC95" w14:textId="77777777"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D20285" w14:textId="77777777"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B7593E"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790D1"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AB6DFA"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6F7AC" w14:textId="77777777"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7851E3"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EA211E"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379A797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962AD" w14:textId="77777777"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0B41F8" w14:textId="77777777"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EE86A2"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FCFE4"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2BE8"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EC2119" w14:textId="77777777"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BE904C"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B2BA1B"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3ED27C2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31E9E0" w14:textId="77777777"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E5F995" w14:textId="77777777"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A4C6B5"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F814"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4E771"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4F9B2B" w14:textId="77777777"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006E2E"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8F9EF9"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7C7CC7F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F14812" w14:textId="77777777"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66AFF5" w14:textId="77777777"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79268B"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8627B"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70D87"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4EF632" w14:textId="77777777"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47A345"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4F765E"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1F7154C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13EED" w14:textId="77777777"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A7FA6A" w14:textId="77777777"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3E990F"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2CB83"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62C1E"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975855" w14:textId="77777777"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24A220"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6C792C"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1FF053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CDBD7E" w14:textId="77777777"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EB5FE4" w14:textId="77777777"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CA94DC"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D6608"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001DE5"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879DA1" w14:textId="77777777"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B6EF3E"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0521D9"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5416A9B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B7B5A4" w14:textId="77777777"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C02F2A" w14:textId="77777777"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DE4F3F"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320CA"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5DDDCB"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128AB0" w14:textId="77777777"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F68E4"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47BC7B"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72D3236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7A25C2" w14:textId="77777777"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72724" w14:textId="77777777"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757B99"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38F86"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5D3BB"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894C9" w14:textId="77777777"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80B36B"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6FE5E4"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315687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01525A" w14:textId="77777777"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101F7" w14:textId="77777777"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752E35"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A7A0C"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A9138C"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FBEFE" w14:textId="77777777"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F0E03"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39469A"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67963C0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69512" w14:textId="77777777"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11AD9A" w14:textId="77777777"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3DD386"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888B5"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1571B"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0767FE" w14:textId="77777777"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D7C86"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0F0741"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50A5656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8C1B7" w14:textId="77777777"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C4AAB" w14:textId="77777777"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495D02"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1FC3A"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6297E"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629A3F" w14:textId="77777777"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423B2"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9A6870"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462F40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11782" w14:textId="77777777"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5FBB4F" w14:textId="77777777"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A17A86"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2B0"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995C3C"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746534" w14:textId="77777777"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B5BF2"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E34DDF"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26D84E9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D1E0F5" w14:textId="77777777"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AFC6E3" w14:textId="77777777"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6DA890"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87BB3"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E3E45"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7B869" w14:textId="77777777"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3A485F"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F72F23"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509CED9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4CFBCF" w14:textId="77777777"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650A11" w14:textId="77777777"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400E28"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0884"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8FB70D"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6E3462" w14:textId="77777777"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DC5217"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628ED"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4224935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532CAB" w14:textId="77777777"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E57729" w14:textId="77777777"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192DF9"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56745"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7BCA6"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ED0C70" w14:textId="77777777"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030040"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2D6FBE"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28C94F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35E0E7" w14:textId="77777777"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01C565" w14:textId="77777777"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FEBED6"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BD70E"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62096"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CCE91" w14:textId="77777777"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CD73BD"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DB72E"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48DD1F7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F34DDA" w14:textId="77777777"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FE9617" w14:textId="77777777"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D0A76E"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3EDD9"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B84ADD"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1CE07F" w14:textId="77777777"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DD244E"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C698B4"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63F3583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CC52F" w14:textId="77777777"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F59BAE" w14:textId="77777777"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62227F"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25C7F"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33F71"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59A96" w14:textId="77777777"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1960"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524A26"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245D664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C099B" w14:textId="77777777"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5927B2" w14:textId="77777777"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54ADD4"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D99DF"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24E385"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392130" w14:textId="77777777"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BAE6F0"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3A3705"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14D4406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972C2" w14:textId="77777777"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44277" w14:textId="77777777"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16755F"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18273"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62D72"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DA6D0B" w14:textId="77777777"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9617C9"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1B5D39"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6B24F9D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884F1" w14:textId="77777777"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D0E83F" w14:textId="77777777"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6A726E"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4D2FC"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0ECC0A"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661D6" w14:textId="77777777"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45684"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07BE86"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3675EB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917ACF" w14:textId="77777777"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1189C" w14:textId="77777777"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BA0876"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975F"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32DEC5"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98FB70" w14:textId="77777777"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F2E9A8"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FA9012"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1BDCE2E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EAC87" w14:textId="77777777"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8D93BB" w14:textId="77777777"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693ADC"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E02B"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BB87B7"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527D3B" w14:textId="77777777"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AFCC0"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DF340E"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04DECA7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9FF15" w14:textId="77777777"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BB7477" w14:textId="77777777"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6FB6AC"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FBC39"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4CB72"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1DAE1A" w14:textId="77777777"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D058C"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A8720"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76CFB2A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0A0A2C" w14:textId="77777777"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353D1D" w14:textId="77777777"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763037"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48E0A"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9EA3B"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B8FB0" w14:textId="77777777"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D3F389"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3282C5"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781283F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0554DC" w14:textId="77777777"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54B91" w14:textId="77777777"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80FD1B"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A9900"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C6494"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BB317F" w14:textId="77777777"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66A3AA"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A18906"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6B2AD19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5DA44C" w14:textId="77777777"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74E455" w14:textId="77777777"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6859EF"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F037C"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4587D5"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78E3C6" w14:textId="77777777"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C70443"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FB564E"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4FBA6E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B867B9" w14:textId="77777777"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700F6F" w14:textId="77777777"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0CC608"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5D6ED"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340E1"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3CB81A" w14:textId="77777777"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6F9869"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36BB40"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1F21EF8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2FEB11"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59CED4"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8B2F"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60B0"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323F3E"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B0F84D"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328674"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5CD9F1"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21D9CC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EF0D58"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DFDA1D"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BF48CE"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8B823"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D047C"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1E6DC"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24949"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82344F"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6AF8173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147593"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EF8F33"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5568AC"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D83D2"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6FA83"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554AA8"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1DEB6B"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D4049"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1022BF3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A0A6D9" w14:textId="77777777"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2DC075" w14:textId="77777777"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3CF204"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D4F0F"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EB07E"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75948A" w14:textId="77777777"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01F8B"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56CDD3"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5E5E1C3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0E773A" w14:textId="77777777"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0A22B" w14:textId="77777777"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5A2B01"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0A7F8"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8B06E"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8555E8" w14:textId="77777777"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3D9F57"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16A252"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7D9D38D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6CA678" w14:textId="77777777"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3B308B" w14:textId="77777777"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C2345D"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FB4F8"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E581F"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7788C9" w14:textId="77777777"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C753AC"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1C05A"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50127F4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ADC37" w14:textId="77777777"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FED55D" w14:textId="77777777"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4C3124"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6228C"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6820FD"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6525E" w14:textId="77777777"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2AC6D"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ADA7FD"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FD7F07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AAD0D7" w14:textId="77777777"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1AAB75" w14:textId="77777777"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30A24F"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FA5BC"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61302"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E41B47" w14:textId="77777777"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F74DD4"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71B274"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4853864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10DC0" w14:textId="77777777"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E956A5" w14:textId="77777777"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ADADE4"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4D546"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A6C948"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848363" w14:textId="77777777"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B1113B"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EEDAFA"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78F939E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258DC" w14:textId="77777777"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27C351" w14:textId="77777777"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7CDAA2"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C5B63"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AA92F8"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5222A" w14:textId="77777777"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8C78A8"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FD7EE0"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5059058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2F4DA7" w14:textId="77777777"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C2C787" w14:textId="77777777"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46D40F1"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1082F"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83DA7A"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614746" w14:textId="77777777"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F810D0"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A9C0E0"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3CB18F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35CFB5" w14:textId="77777777"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E070D" w14:textId="77777777"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1175AF"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CA400"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8C5D47"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E35F5C" w14:textId="77777777"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E1BD8"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0F1BFC"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11A3AE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E1C6E1" w14:textId="77777777"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74FDA" w14:textId="77777777"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DF14D3"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E96BA"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5940A0"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118E9" w14:textId="77777777"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F573F2"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6DC176"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36698B8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71D2E8" w14:textId="77777777"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B4EBDE" w14:textId="77777777"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97878"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F5EC0"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82A658"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975" w14:textId="77777777"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8C607"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B1E34C"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225BE6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1AF811" w14:textId="77777777"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AB49DD" w14:textId="77777777"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3D8B24"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F8E1E"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BC48D"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404325" w14:textId="77777777"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CB349"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56F75A"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6FA3340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AD506B" w14:textId="77777777"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F2DCFC" w14:textId="77777777"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14674A"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B877B"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194E6E"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E29626" w14:textId="77777777"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A6EE86"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193F6D"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650E1A5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0EF609" w14:textId="77777777"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191DB" w14:textId="77777777"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456F8C"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54AC3"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A2132D"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67466" w14:textId="77777777"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6C38BC"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9494F"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1401BB7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154FBF" w14:textId="77777777"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A151E9" w14:textId="77777777"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D05DB1"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7277D"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2DE99"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2548B" w14:textId="77777777"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244D7"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07DEF8"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1C88878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1A93C" w14:textId="77777777"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4636F2" w14:textId="77777777"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B694B7"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4102A"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CF35F"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174BB" w14:textId="77777777"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57EF17"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7C384C"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450A057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C38681" w14:textId="77777777"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BDB81" w14:textId="77777777"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F0B922"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B1BF4"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C27DF"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4273BF" w14:textId="77777777"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5F4924"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85D35A"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382E22F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80F4BC" w14:textId="77777777"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399AD9" w14:textId="77777777"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F66CC5"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797AA"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41FCEC"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90AAFF" w14:textId="77777777"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FCDA7E"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6F628"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58F3843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02DAD" w14:textId="77777777"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53EC8" w14:textId="77777777"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A65EF0"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506C3"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313E22"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296948" w14:textId="77777777"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B8BB36"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F2C81C"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5B986AD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23BB46" w14:textId="77777777"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D433FD" w14:textId="77777777"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DB364B"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EBCBB"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5B1179"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A2A00" w14:textId="77777777"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E9E9B6"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B7CF4C"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151E4FA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472727" w14:textId="77777777"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B5B85F" w14:textId="77777777"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6EC6A4"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75469"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FE259A"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5362D" w14:textId="77777777"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2C1CCA"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592CF3"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7879C9E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E195CD" w14:textId="77777777"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CA9CB" w14:textId="77777777"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4AC629"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0DE92"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877269"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3D0B27" w14:textId="77777777"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E184F2"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B63771"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1760DD8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42C927" w14:textId="77777777"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BC64A" w14:textId="77777777"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62FF16"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0F903"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BDB20B"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4348C" w14:textId="77777777"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40D612"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14A02"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5F88AF0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207E94" w14:textId="77777777"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4E67B" w14:textId="77777777"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2ADA1F"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E9E25"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5C4D7"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D25F3" w14:textId="77777777"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5BDCE"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CF8E09"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0853D2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FB5DA" w14:textId="77777777"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E02DE9" w14:textId="77777777"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4E0296"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5FE25"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3C07D"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EC3662" w14:textId="77777777"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EEFF34"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C1512B"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2FDADA1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B80BED" w14:textId="77777777"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AE33CD" w14:textId="77777777"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061BDB"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79F56"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588CF7"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24E10F" w14:textId="77777777"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AC3B5"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92C6A1"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55CF0AB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ED88C2" w14:textId="77777777"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A4639A" w14:textId="77777777"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8DDECA"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8CF09"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B7C70"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81AB62" w14:textId="77777777"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988826"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ABE077"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2D47492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B3EB7" w14:textId="77777777"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01AE59" w14:textId="77777777"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8A6B31"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F25FF"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A17064"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61947A" w14:textId="77777777"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89F898"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12A4C0"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3E90C91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CED45C" w14:textId="77777777"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B589D0" w14:textId="77777777"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74D9D7"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5C887"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A9817"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299B46" w14:textId="77777777"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369C13"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0E8853"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16F9462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7E8730" w14:textId="77777777"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1980" w14:textId="77777777"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800DE8"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23EEA"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549BB5"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E63C9B" w14:textId="77777777"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AFD596"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A195B7"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2154D02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041FC0" w14:textId="77777777"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42F8B1" w14:textId="77777777"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4B8686"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4B5EC"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3E04B"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709AFA" w14:textId="77777777"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F63AB9"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376CC7"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257D4F9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C25B68" w14:textId="77777777"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398C8F" w14:textId="77777777"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D21362"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E4A60"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8326B"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3224A" w14:textId="77777777"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F74E9D"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8FE627"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37179FC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63437F" w14:textId="77777777"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2151B4" w14:textId="77777777"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4835D0"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55B15"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C40B78"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F8E870" w14:textId="77777777"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F9F577"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4ABBE8"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3FCA671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596FBC" w14:textId="77777777"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203BFE" w14:textId="77777777"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AA37B2"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778E3"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57268"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12E6BB" w14:textId="77777777"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A83CE"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0F30A7"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663D1F1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095F8" w14:textId="77777777"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E63E0A" w14:textId="77777777"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E6AB2B"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190E5"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0A032"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EE736E" w14:textId="77777777"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F37EC"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A14768"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6FCD39D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FC6E5" w14:textId="77777777"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DE28D8" w14:textId="77777777"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19E4B"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26316"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90138A"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A7917" w14:textId="77777777"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1426AB"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1C5A9F"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41C7A2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0A9CC" w14:textId="77777777"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EED60A" w14:textId="77777777"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964327"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B2363"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A935F3"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8792D3" w14:textId="77777777"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8A9E8"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3AE97E"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07035A5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876C9C" w14:textId="77777777"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5DDB" w14:textId="77777777"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439BCF"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D3AC7"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84B151"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936624" w14:textId="77777777"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23444"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BEF97"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7B1CFC6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AE417B" w14:textId="77777777"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12DF28" w14:textId="77777777"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7C259"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78861"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F7C5FC"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318BC" w14:textId="77777777"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8A303"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E28534"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3DEC1C3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BAD19" w14:textId="77777777"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FC5C0B" w14:textId="77777777"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63E22B"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E87319"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945A00"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4D9CA0" w14:textId="77777777"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7E6BD0"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FABB31"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0895C79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036CE2" w14:textId="77777777"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74DA17" w14:textId="77777777"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DF82D7"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4DE4"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D81139"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19990A" w14:textId="77777777"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0EC9A"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518CDD"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3C6105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1796E4" w14:textId="77777777"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04A643" w14:textId="77777777"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6B0E83"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89DF2"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700509"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7E05FC" w14:textId="77777777"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B8549D"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92CA21"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5FB2B4F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11F5C8" w14:textId="77777777"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0EDB96" w14:textId="77777777"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0AF2EB"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5EAA8"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7D4DF"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0E3E70" w14:textId="77777777"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7E224F"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F6FF73"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3C3B066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D47D68" w14:textId="77777777"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BE24A" w14:textId="77777777"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84ECC0"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609D"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3618DC"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4A81A" w14:textId="77777777"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FB23"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5C33C7"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042AE75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15E3B" w14:textId="77777777"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38DBD7" w14:textId="77777777"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6C236"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57C3D"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5C1C35"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B2F43F" w14:textId="77777777"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50EA4F"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398EDF"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223D048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FAB944" w14:textId="77777777"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A267C8" w14:textId="77777777"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7423B9"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B2F4C"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A24E34"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E155" w14:textId="77777777"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373573"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0A3FC4"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51022AA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E30C47" w14:textId="77777777"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ACED8" w14:textId="77777777"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BE0025"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876D1"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92EE90"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D704D3" w14:textId="77777777"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E0C587"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06B2B2"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4B4F4E9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2B609F" w14:textId="77777777"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269BB0" w14:textId="77777777"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2F864E"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0303C"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8735BB"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508CB" w14:textId="77777777"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CF46FD"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E31953"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25384E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868445" w14:textId="77777777"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D1240" w14:textId="77777777"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EA28"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0D042"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C231A4"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F74D39" w14:textId="77777777"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A6C3B"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F6FC42"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3E0E749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120D6" w14:textId="77777777"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F5A06A" w14:textId="77777777"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7C0EC"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10356"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9DFC5"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0A6733" w14:textId="77777777"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25F92D"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51189"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59F8BE2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C5538" w14:textId="77777777"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7E294C" w14:textId="77777777"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032E49"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39303"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BDAE4"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93FF6" w14:textId="77777777"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E77FC1"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1D0295"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256423E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A3EEEE" w14:textId="77777777"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1F79A" w14:textId="77777777"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54B24D"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90845"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EFFCE"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385948" w14:textId="77777777"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C5E8AA"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7B7C81"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7EA30E0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C30462" w14:textId="77777777"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8BC972" w14:textId="77777777"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BBC37A"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6E77A"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2B0A17"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2ED4DF" w14:textId="77777777"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9318C"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DEAD16"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05450C1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5E88CC" w14:textId="77777777"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B2DAFE" w14:textId="77777777"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8816CB"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F3F65"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8FAA69"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8931C5" w14:textId="77777777"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47322C"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CB97F"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593E2BC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EE793F" w14:textId="77777777"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E2F05" w14:textId="77777777"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44E9115"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0AA4C"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1ED05"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E9043" w14:textId="77777777"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D14411"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2CFEF8"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7FD45A6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239B7D" w14:textId="77777777"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10D2DF" w14:textId="77777777"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765AED"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B0C7D"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6B01CE"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313958" w14:textId="77777777"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71A20A"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620E88"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33BBDA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C5FC9" w14:textId="77777777"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35100" w14:textId="77777777"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174292"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19F26"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352EA"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0BA3E" w14:textId="77777777"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65B131"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4B8861"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25431AE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B7D56D" w14:textId="77777777"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38F2A" w14:textId="77777777"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80C90"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69CAD"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53A57"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BFCDD" w14:textId="77777777"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907B48"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D6608E"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3BEA64A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6BD860" w14:textId="77777777"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8A727" w14:textId="77777777"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115990"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5AD58"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F80679"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1D4A51" w14:textId="77777777"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B8D0A7"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297E97"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498BE59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248056" w14:textId="77777777"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5C2E05" w14:textId="77777777"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5E5A4B"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ADF56"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16DC41"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0C86AC" w14:textId="77777777"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976541"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143040"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0BFF7C9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F37945" w14:textId="77777777"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01460" w14:textId="77777777"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9A6536"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CD9D"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1E9C1"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319CA2" w14:textId="77777777"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52AEB8"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05A7B3"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7C1452D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5B3206" w14:textId="77777777"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9AFE7A" w14:textId="77777777"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21502F"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DE7F4"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883D0E"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9B0B84" w14:textId="77777777"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15A118"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D1DCE7"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0419B6F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BA3861" w14:textId="77777777"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119EE8" w14:textId="77777777"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9F091"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EACB0"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13B6C0"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56C349" w14:textId="77777777"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8E91B4"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78531F"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7D95ED6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8CD37B" w14:textId="77777777"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A06E6" w14:textId="77777777"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079100"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298F8"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C3587C"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264039" w14:textId="77777777"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7AA6DE"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607C85"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250144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C1889E" w14:textId="77777777"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A30D82" w14:textId="77777777"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C4A14A8"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76877"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3F8BC0"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E11B97" w14:textId="77777777"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EC5DB3"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D380CF"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6D591FC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B6237" w14:textId="77777777"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E3B68B" w14:textId="77777777"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DEAED0"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543DF"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98179"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8F965" w14:textId="77777777"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44386"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BF4F7C"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12D8A52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2556C3" w14:textId="77777777"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7E2A51" w14:textId="77777777"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2A3719"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09378"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6572E"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FB71D3" w14:textId="77777777"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A9DFD"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9BFA27"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11A9E99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439950" w14:textId="77777777"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5D5FFC" w14:textId="77777777"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384327"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50BA1"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BFEE0"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7D939E" w14:textId="77777777"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94EFBD"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BDE93E"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52E2394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72CEEC" w14:textId="77777777"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90CC0" w14:textId="77777777"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EAF380"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C2F7F"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06E53F"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547A7" w14:textId="77777777"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EA9A1F"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2789E7"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6900719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D7619" w14:textId="77777777"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687439" w14:textId="77777777"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3F9210"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3441B"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E8A6E9"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581017" w14:textId="77777777"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DF4DB"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575FBC"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5CE36D0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133DFF" w14:textId="77777777"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3E2EAF" w14:textId="77777777"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91E19D"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92F68"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EC8DDC"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B0C1D" w14:textId="77777777"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DC6A2F"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E26902"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4FBD5AF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DBB18B" w14:textId="77777777"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6D3D9" w14:textId="77777777"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6A0812"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46504"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64396C"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FBBE73" w14:textId="77777777"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C60FEE"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5DE23E"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40F053B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585621" w14:textId="77777777"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D0F00" w14:textId="77777777"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532C3"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952C8"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9AABB"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A7AD50" w14:textId="77777777"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B0A6AF"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F7727F"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5FD911B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C79A2C" w14:textId="77777777"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7260E7" w14:textId="77777777"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FC4C5F"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A92CE"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AECED1"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40EF08" w14:textId="77777777"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1EEE36"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A53B19"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0568F53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8A4977" w14:textId="77777777"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3130D9" w14:textId="77777777"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2BCDC7"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1EFB6"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D5D73B"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AEE288" w14:textId="77777777"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524B1"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D775D"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2FAA5EE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31A71" w14:textId="77777777"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A1905" w14:textId="77777777"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4EC8F5"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02775"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76A626"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D0AFD6" w14:textId="77777777"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F668C7"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1E7CE6"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7B9D80E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073AC7" w14:textId="77777777"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6B7FD" w14:textId="77777777"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AD3AA1"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F0488"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4DD1A3"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703A59" w14:textId="77777777"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7B43E6"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E880AF"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4AA1A2E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671B1F" w14:textId="77777777"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88622E" w14:textId="77777777"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2B6A76"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FEBFD"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2D0873"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A9FED1" w14:textId="77777777"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16601"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D2F22E"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6EF1B4C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F46498" w14:textId="77777777"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C3F6C7" w14:textId="77777777"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F2F26"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8C36"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AFD16D"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022C53" w14:textId="77777777"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B2AF1"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5B41A2"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60F4D4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B0F05D" w14:textId="77777777"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01F0EF" w14:textId="77777777"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984CFCC"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B02E"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87C447"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81C377" w14:textId="77777777"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3486BF"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22110C"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41F285C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6BBC7" w14:textId="77777777"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E93B8" w14:textId="77777777"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45A5D4"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78164"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2BCF32"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B859ED" w14:textId="77777777"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5EABBE"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EF7F47"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3E0D01A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426D3" w14:textId="77777777"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523137" w14:textId="77777777"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36C62D"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D72DA"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0C127A"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DA0C6" w14:textId="77777777"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7D8639"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931EB0"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780AE9B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55AF5" w14:textId="77777777"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2313" w14:textId="77777777"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7160FA"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21ED4"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573D8"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A1497" w14:textId="77777777"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B4A6A4"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9CDD9"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19D6EF2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B573FD" w14:textId="77777777"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F8EA6" w14:textId="77777777"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8032B3"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5BFF1"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413BE4"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394A3" w14:textId="77777777"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89FFE3"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2A9D07"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26A2524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A1B4A9" w14:textId="77777777"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9C9D27" w14:textId="77777777"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4587E9"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A599"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8CC203"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FBC86D" w14:textId="77777777"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4E78C"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73B98E"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504F94A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3C4C62" w14:textId="77777777"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4B2177" w14:textId="77777777"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FD895"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47377"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E83EF"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82A4A" w14:textId="77777777"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5B10C8"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9F8F77"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20D12E5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06D55D" w14:textId="77777777"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40C94" w14:textId="77777777"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D361A8"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64659"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D56F6A"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0205B" w14:textId="77777777"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61DA5"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C33F0"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0265BFE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EC9E1F" w14:textId="77777777"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7ADA28" w14:textId="77777777"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103B00"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43C40"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784781"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5BFB33" w14:textId="77777777"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C0BD7A"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31C52B"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28163F9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803DD1" w14:textId="77777777"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D02B2F" w14:textId="77777777"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573A7"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2B5BF"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031F54"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5A32D" w14:textId="77777777"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E197AA"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8435F1"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5B40AB4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921995" w14:textId="77777777"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EC5CE5" w14:textId="77777777"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B48918"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C37A1"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EF1A7F"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D8290B" w14:textId="77777777"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B5998"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990AD1"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04AE2C9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F8655D" w14:textId="77777777"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558A10" w14:textId="77777777"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9E4329"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329FA"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EE2A7E"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11956" w14:textId="77777777"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95D1EF"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A3818E"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2CD7126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F11DAE" w14:textId="77777777"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0C75FA" w14:textId="77777777"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16C287"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6C31"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1061A7"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F12F0" w14:textId="77777777"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068822"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A15F70"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6A90225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EA7EB1" w14:textId="77777777"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0B34C1" w14:textId="77777777"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F38B88"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CBBD1"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FE31D9"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CAFB0B" w14:textId="77777777"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DAB18"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695FE1"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3C4DA24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32BA4" w14:textId="77777777"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2E14F5" w14:textId="77777777"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E6E7CD"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736D"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F3C8CE"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6B671F" w14:textId="77777777"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5FD378"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40A02D"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1CC889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5880E0" w14:textId="77777777"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54D27D" w14:textId="77777777"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1BD955"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D5624"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E68C4"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55D7D5" w14:textId="77777777"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45DBCB"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0DFDA4"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614D17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4AC0AD" w14:textId="77777777"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CE8B68" w14:textId="77777777"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C6F776"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04C2C"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4719CF"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614A2" w14:textId="77777777"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25D0C"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2F8792B"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4F0B8DA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9E865F" w14:textId="77777777"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95EA91" w14:textId="77777777"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548069"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F1DC8"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B628C5"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46E05C" w14:textId="77777777"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1A1E9B"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1523CF"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2BA112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45DDCB" w14:textId="77777777"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5A68F8" w14:textId="77777777"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79E317"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99989"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53EEBD"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FABDEC" w14:textId="77777777"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54EAD7"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C2075C"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0A2CA5F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486240" w14:textId="77777777"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EE0D43" w14:textId="77777777"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7F9F48"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3BC4"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1780EF"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032C" w14:textId="77777777"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18B196"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61920D"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115F387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E697EA" w14:textId="77777777"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5EE0E5" w14:textId="77777777"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E698D1"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6BC8"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10BA0A"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DD811" w14:textId="77777777"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16D421"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4A232"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3348EDD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556FE" w14:textId="77777777"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E6FF21" w14:textId="77777777"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658F2"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F3274"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F4D40"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A38A89" w14:textId="77777777"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066E09"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B7EE97"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6EDF15A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D98A42" w14:textId="77777777"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99B316" w14:textId="77777777"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7813CE"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CA43E"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55D9A1"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8AE01C" w14:textId="77777777"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C47E37"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2B0156"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26ADD5F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4ED0ED" w14:textId="77777777"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B220E4" w14:textId="77777777"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A489FF"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EB3D6"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55D510"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DB82C1" w14:textId="77777777"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340BF1"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BAF09F"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538F6AC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F5FBCE" w14:textId="77777777"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CA0BF0" w14:textId="77777777"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38EAFF"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C3FBB"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45D5F5"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2DD691" w14:textId="77777777"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8D6C37"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7D576B"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002D610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F4182" w14:textId="77777777"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80F86F" w14:textId="77777777"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C79CDA"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951EE"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8DF51"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0C07AF" w14:textId="77777777"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F9593"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69E971"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5D3B18E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EF2BBE" w14:textId="77777777"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6E03B2" w14:textId="77777777"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90AC90"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8F58B"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09830"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B0FE1" w14:textId="77777777"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ACE52E"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E109A1"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5B9BE35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36AD88" w14:textId="77777777"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AC17EB" w14:textId="77777777"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1E6038"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E39FB"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E332EA"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2527F5" w14:textId="77777777"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7A99AD"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665A1C"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13506E9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CCA70" w14:textId="77777777"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9ED1A7" w14:textId="77777777"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DDB886"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CEA1D"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AE108F"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BE165D" w14:textId="77777777"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6CD482"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2180A2"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1BDE68E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AE6E7F" w14:textId="77777777"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D1ABFE" w14:textId="77777777"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C00F68"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BE459"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3DC75"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FD6232" w14:textId="77777777"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AD155E"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19A512"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2BB9176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6C0737" w14:textId="77777777"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5DAEE2" w14:textId="77777777"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0AEF24"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50627"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49EA59"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B02C8D" w14:textId="77777777"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A9FD5A"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6967A0"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79B8A79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C39FAF" w14:textId="77777777"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1F189" w14:textId="77777777"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2C0371"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CC464"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570EF7"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DD05" w14:textId="77777777"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CC0A3"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5721CE"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5B2C9F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217D5" w14:textId="77777777"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592769" w14:textId="77777777"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49C999"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7E659"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CB03B"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61C7B7" w14:textId="77777777"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3769C2"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E10CC0"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413F12A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BB724" w14:textId="77777777"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DBDD1" w14:textId="77777777"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57B751"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087B4"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2BFBC"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263BF" w14:textId="77777777"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393EB4"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272839"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39BAC5E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CA6B5" w14:textId="77777777"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542D24" w14:textId="77777777"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4B18B"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BF7E3"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1A9DD"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6E5A6D" w14:textId="77777777"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8FEAF5"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3566F0"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4FB5CFD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7EC8A" w14:textId="77777777"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4A42FF" w14:textId="77777777"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F91AC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65FCC"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1604D4"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40C31" w14:textId="77777777"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1458BE"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9D398D"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0B19761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2F0A7" w14:textId="77777777"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06FB13" w14:textId="77777777"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DB01E3"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43037"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1A8426"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4C7B4D" w14:textId="77777777"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22F61D"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4898C4"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3B2A41A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31C00" w14:textId="77777777"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6242F" w14:textId="77777777"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070666"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D6366"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B3311"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530C69" w14:textId="77777777"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FEDEF"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27E933"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271A19A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4EA92" w14:textId="77777777"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7D382" w14:textId="77777777"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89EE5B"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9E184"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9D513B"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421AD4" w14:textId="77777777"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BFB0C"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AAF8DD"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72D5A4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567CE0" w14:textId="77777777"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015E1D" w14:textId="77777777"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8455FA"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330AF"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CF93C0"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63EEFD" w14:textId="77777777"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D42945"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3FE8E0"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02DA193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B6FBF" w14:textId="77777777"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A9F44" w14:textId="77777777"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CEC56"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38A2B"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B84ED1"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B46E70" w14:textId="77777777"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D7D9D"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C8C92B"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7A8437F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70FDB" w14:textId="77777777"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F7FE1C" w14:textId="77777777"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DC2F76"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58E69"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050758"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F79377" w14:textId="77777777"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E0DD33"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92C45E"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0C8FE6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4F00D" w14:textId="77777777"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5A0866" w14:textId="77777777"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011D8C"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784A9"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092A87"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13C6F" w14:textId="77777777"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683B6D"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BC9AEB"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21159FB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8831F4" w14:textId="77777777"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F11A43" w14:textId="77777777"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892DCB"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E9A16"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A39ED"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CFD5B" w14:textId="77777777"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40781A"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4C7AF3"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4C7AAE2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9CBE04" w14:textId="77777777"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32826E" w14:textId="77777777"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C2B424"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59E6C"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1B6ACE"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DD24F2" w14:textId="77777777"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F3607"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286369"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6F936DE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78D814" w14:textId="77777777"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06480A" w14:textId="77777777"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067A21"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81D4E"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90098"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89717" w14:textId="77777777"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C93F53"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8F1132"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7A0492C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CF0DF" w14:textId="77777777"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E1517B" w14:textId="77777777"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FFDDE8"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01CC"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EB3F9"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AB082A" w14:textId="77777777"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64E947"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64793"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504F710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7F442B" w14:textId="77777777"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6ECE0" w14:textId="77777777"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9A439C"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0A9A4"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18B69E"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22B485" w14:textId="77777777"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744C86"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A89456"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287EE63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B0AFFB" w14:textId="77777777"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BE2C3" w14:textId="77777777"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171D9F"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81AE1"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BF378"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8123F" w14:textId="77777777"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B0B196"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29991E6"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53F0866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1C423" w14:textId="77777777"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DE407F" w14:textId="77777777"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5CEA15"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CE5F8"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5F39BA"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367E39" w14:textId="77777777"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50888"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75093E"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5ABFC9C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62345A" w14:textId="77777777"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7F4D57" w14:textId="77777777"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C6EAFA"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17A00"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0B2C"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3612A" w14:textId="77777777"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83725B"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C6EEB1"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1AD090E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CAA18" w14:textId="77777777"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06032F" w14:textId="77777777"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B4D8DA"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FCE34"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C684C5"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E05848" w14:textId="77777777"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A7660B"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02B46C"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032C1CA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5345D5" w14:textId="77777777"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AACF66" w14:textId="77777777"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E35FCA"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E72DE"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9881C"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1795BA" w14:textId="77777777"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D7EEA5"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EADCFA"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0403AB9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54884A" w14:textId="77777777"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D5342" w14:textId="77777777"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6FC352"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51168"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999CD8"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22F10C" w14:textId="77777777"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62662"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7B734F"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44F5DD4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DB8113" w14:textId="77777777"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F383FA" w14:textId="77777777"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1AF1FF"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2BE37"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084A7B"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1E05F6" w14:textId="77777777"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D76776"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A90371"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7487BF2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366407" w14:textId="77777777"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A830B7" w14:textId="77777777"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61C3F6"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76200"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67653A"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A349FF" w14:textId="77777777"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5A9315"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C93F21"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1AE20F0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BD707F" w14:textId="77777777"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1817D" w14:textId="77777777"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2191F1"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8BC5E"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8F38B1"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7EB046" w14:textId="77777777"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3D3C55"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0469E"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424F751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66CA6B" w14:textId="77777777"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704D08" w14:textId="77777777"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47DD96"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C8760"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B25D72"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B7A3A7" w14:textId="77777777"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0DEADA"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774FA"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6819DB0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4C8849" w14:textId="77777777"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1565E8" w14:textId="77777777"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F36C31"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A77D5"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3ECA9"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3AF7C5" w14:textId="77777777"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401B75"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6A17A5"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04A7C25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F36DF9" w14:textId="77777777"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CEB8E2" w14:textId="77777777"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977E43"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380BF"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FEDFE6"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E06374" w14:textId="77777777"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43E5F"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E98532"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261FF0A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D6F153" w14:textId="77777777"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F4CAB3" w14:textId="77777777"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113528"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10A62"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683D0E"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AE155" w14:textId="77777777"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A349E7"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56FC74"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3DE1671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6093A2" w14:textId="77777777"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0C7A94" w14:textId="77777777"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C7599A"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560FC"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656B9"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D9D35F" w14:textId="77777777"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8EA707"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AA5DE8"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66FD16D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3DE1F0" w14:textId="77777777"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16736" w14:textId="77777777"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B17735"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6F802"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D530B5"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BA4A46" w14:textId="77777777"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C033F4"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95C6EC"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6BDD2FB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611A8F" w14:textId="77777777"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49021" w14:textId="77777777"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5A13F6"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C9345"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A7BCF"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1C8174" w14:textId="77777777"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9EFD09"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5DF717"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7E855DD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CF4DF" w14:textId="77777777"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CAE40F" w14:textId="77777777"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9BCD24"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9D909"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80AE2"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64710" w14:textId="77777777"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D0E4CF"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E6DBA7"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150FD0C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6D3E6B" w14:textId="77777777"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0075E6" w14:textId="77777777"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B7C908"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7EE88"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769AD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1F163B" w14:textId="77777777"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48D07"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C33D35"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5D79907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CA2B4E" w14:textId="77777777"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EC1937" w14:textId="77777777"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903090"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3FF7E"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D764A"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FFD5D7" w14:textId="77777777"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BB7498"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74BCBE"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4E482AA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86ECA" w14:textId="77777777"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AF0663" w14:textId="77777777"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94D6FD"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86546"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222592"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0809A2" w14:textId="77777777"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668384"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D02C80"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3E500DB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982D58" w14:textId="77777777"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104E0E" w14:textId="77777777"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8F34B2"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E560B1"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BB197A"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CD397C" w14:textId="77777777"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230D8E"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CBF3AD"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20C7CA0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EA9D" w14:textId="77777777"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A3C11" w14:textId="77777777"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7F000A"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14B63"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25F7F2"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A5D6BB" w14:textId="77777777"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2B9946"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A40E5D"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79177CE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9EF40B" w14:textId="77777777"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0520FE" w14:textId="77777777"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F5F54"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8F60E"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543714"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1B262" w14:textId="77777777"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55BAE"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8AE246"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69AD160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1EC1B2" w14:textId="77777777"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F98A2D" w14:textId="77777777"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36C940"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35B1E"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B5097"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2F574B" w14:textId="77777777"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4B90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AC1BA3"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2E7540E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33E8C2" w14:textId="77777777"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7533DD" w14:textId="77777777"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5399DF"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2F221"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4FA80A"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EE6F7C" w14:textId="77777777"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37B872"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ABC36E"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2597FC2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6E37C" w14:textId="77777777"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91ED88" w14:textId="77777777"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5239F2"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5D3F3"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105B7"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521A8" w14:textId="77777777"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49249E"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0E7B2A"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1114DAD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B26FB7" w14:textId="77777777"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494C0" w14:textId="77777777"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7B5859"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93CED"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A32DD6"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222723" w14:textId="77777777"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42CA1"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70D7D4"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1979BCD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B9F66" w14:textId="77777777"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F0897" w14:textId="77777777"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B937FC"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5A20E"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46AEF4"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2A581" w14:textId="77777777"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40328"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9DF55"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0D2F6B9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4F1CDC" w14:textId="77777777"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1510" w14:textId="77777777"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BEB71"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425CB"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AAB1E"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139DF3" w14:textId="77777777"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F5D73"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D0ED60"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347F923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3F7976" w14:textId="77777777"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239C80" w14:textId="77777777"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37C56B"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DA1DE"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78F34"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1D714A" w14:textId="77777777"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9014F3"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808BCA"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4A12ACB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9D713" w14:textId="77777777"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5CAE20" w14:textId="77777777"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90BA46"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6CF31"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877ABE"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7CB340" w14:textId="77777777"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F56B33"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1E7246"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401EA8A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79A92C" w14:textId="77777777"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BE702" w14:textId="77777777"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BA1263"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057ED"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19F199"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62D88" w14:textId="77777777"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1DA806"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C3E46A"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2425E60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7CE19" w14:textId="77777777"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A9C54" w14:textId="77777777"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7C171C"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F69C9"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A0AF9"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3F32E" w14:textId="77777777"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F52E4F"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FE7D9E"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659C75F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7376B" w14:textId="77777777"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15F4A4" w14:textId="77777777"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56F937"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39151"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A9E35"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63F933" w14:textId="77777777"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5BD7DF"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7549C9"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5E297B6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65F03D" w14:textId="77777777"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E272E" w14:textId="77777777"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4F1F372"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506D3"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B39F26"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ED4E1F" w14:textId="77777777"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DAC285"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653830"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3ECD502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7002E5" w14:textId="77777777"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BFB48" w14:textId="77777777"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53EF2B"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21C2"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1AE0DA"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30C8B7" w14:textId="77777777"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90CCD4"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0EAB46"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305E5E4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87E890" w14:textId="77777777"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F1CFB4" w14:textId="77777777"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B9FBBD"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B6936"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001781"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92965D" w14:textId="77777777"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9F5A35"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5476CC"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7C6F2D2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52BDE7" w14:textId="77777777"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4C1C0A" w14:textId="77777777"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DC6C4C"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37016"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FB29D"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541AD5" w14:textId="77777777"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964980"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E9176"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6A95E63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4812B" w14:textId="77777777"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7C3174" w14:textId="77777777"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81F904"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1268"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DCE4F"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0A530" w14:textId="77777777"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6DD8E9"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273E82" w14:textId="77777777" w:rsidR="00EA6E6B" w:rsidRDefault="00EA6E6B" w:rsidP="003D6E3F">
            <w:pPr>
              <w:pStyle w:val="TAC"/>
              <w:jc w:val="left"/>
              <w:rPr>
                <w:snapToGrid w:val="0"/>
                <w:sz w:val="16"/>
                <w:szCs w:val="16"/>
              </w:rPr>
            </w:pPr>
            <w:r>
              <w:rPr>
                <w:snapToGrid w:val="0"/>
                <w:sz w:val="16"/>
                <w:szCs w:val="16"/>
              </w:rPr>
              <w:t>14.5.0</w:t>
            </w:r>
          </w:p>
        </w:tc>
      </w:tr>
      <w:tr w:rsidR="00D319A2" w:rsidRPr="006B0D02" w14:paraId="6E523A9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AE3995" w14:textId="77777777" w:rsidR="00D319A2" w:rsidRDefault="00D319A2" w:rsidP="00C96EA1">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E3BBEF" w14:textId="77777777" w:rsidR="00D319A2" w:rsidRDefault="00D319A2" w:rsidP="00C96EA1">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AD7925" w14:textId="77777777"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D588E" w14:textId="77777777"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B30CD" w14:textId="77777777"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C13EB" w14:textId="77777777" w:rsidR="00D319A2" w:rsidRDefault="00D319A2" w:rsidP="00C96E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750A7E" w14:textId="77777777"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2061BC" w14:textId="77777777" w:rsidR="00D319A2" w:rsidRDefault="00D319A2" w:rsidP="00C96EA1">
            <w:pPr>
              <w:pStyle w:val="TAC"/>
              <w:jc w:val="left"/>
              <w:rPr>
                <w:snapToGrid w:val="0"/>
                <w:sz w:val="16"/>
                <w:szCs w:val="16"/>
              </w:rPr>
            </w:pPr>
            <w:r>
              <w:rPr>
                <w:snapToGrid w:val="0"/>
                <w:sz w:val="16"/>
                <w:szCs w:val="16"/>
              </w:rPr>
              <w:t>15.0.0</w:t>
            </w:r>
          </w:p>
        </w:tc>
      </w:tr>
      <w:tr w:rsidR="003C6D5F" w:rsidRPr="006B0D02" w14:paraId="7405D69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9EB621" w14:textId="77777777" w:rsidR="003C6D5F" w:rsidRDefault="003C6D5F"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BDF2D1" w14:textId="77777777" w:rsidR="003C6D5F" w:rsidRDefault="003C6D5F"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192C2B" w14:textId="77777777"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04B36" w14:textId="77777777"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120513" w14:textId="77777777"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59750E" w14:textId="77777777" w:rsidR="003C6D5F" w:rsidRDefault="003C6D5F"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EC7B0C" w14:textId="77777777"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39307B" w14:textId="77777777" w:rsidR="003C6D5F" w:rsidRDefault="003C6D5F" w:rsidP="000F74F0">
            <w:pPr>
              <w:pStyle w:val="TAC"/>
              <w:jc w:val="left"/>
              <w:rPr>
                <w:snapToGrid w:val="0"/>
                <w:sz w:val="16"/>
                <w:szCs w:val="16"/>
              </w:rPr>
            </w:pPr>
            <w:r>
              <w:rPr>
                <w:snapToGrid w:val="0"/>
                <w:sz w:val="16"/>
                <w:szCs w:val="16"/>
              </w:rPr>
              <w:t>15.0.0</w:t>
            </w:r>
          </w:p>
        </w:tc>
      </w:tr>
      <w:tr w:rsidR="00FF05F2" w:rsidRPr="006B0D02" w14:paraId="5915F5A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056A7F" w14:textId="77777777" w:rsidR="00FF05F2" w:rsidRDefault="00FF05F2"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D33A51" w14:textId="77777777" w:rsidR="00FF05F2" w:rsidRDefault="00FF05F2"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710766" w14:textId="77777777"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5A2F4" w14:textId="77777777"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B94EBE" w14:textId="77777777"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EC2A4" w14:textId="77777777" w:rsidR="00FF05F2" w:rsidRDefault="00FF05F2"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DCB78" w14:textId="77777777"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8395C8" w14:textId="77777777" w:rsidR="00FF05F2" w:rsidRDefault="00FF05F2" w:rsidP="000F74F0">
            <w:pPr>
              <w:pStyle w:val="TAC"/>
              <w:jc w:val="left"/>
              <w:rPr>
                <w:snapToGrid w:val="0"/>
                <w:sz w:val="16"/>
                <w:szCs w:val="16"/>
              </w:rPr>
            </w:pPr>
            <w:r>
              <w:rPr>
                <w:snapToGrid w:val="0"/>
                <w:sz w:val="16"/>
                <w:szCs w:val="16"/>
              </w:rPr>
              <w:t>15.0.0</w:t>
            </w:r>
          </w:p>
        </w:tc>
      </w:tr>
      <w:tr w:rsidR="007004C7" w:rsidRPr="006B0D02" w14:paraId="2304CB7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7E7D0F" w14:textId="77777777" w:rsidR="007004C7" w:rsidRDefault="007004C7" w:rsidP="007004C7">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907D6C" w14:textId="77777777" w:rsidR="007004C7" w:rsidRDefault="007004C7" w:rsidP="007004C7">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284AF6" w14:textId="77777777"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09816" w14:textId="77777777"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739DD" w14:textId="77777777"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3C420" w14:textId="77777777" w:rsidR="007004C7" w:rsidRDefault="007004C7"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7EE99" w14:textId="77777777"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F9176F" w14:textId="77777777" w:rsidR="007004C7" w:rsidRDefault="007004C7" w:rsidP="007004C7">
            <w:pPr>
              <w:pStyle w:val="TAC"/>
              <w:jc w:val="left"/>
              <w:rPr>
                <w:snapToGrid w:val="0"/>
                <w:sz w:val="16"/>
                <w:szCs w:val="16"/>
              </w:rPr>
            </w:pPr>
            <w:r>
              <w:rPr>
                <w:snapToGrid w:val="0"/>
                <w:sz w:val="16"/>
                <w:szCs w:val="16"/>
              </w:rPr>
              <w:t>15.1.0</w:t>
            </w:r>
          </w:p>
        </w:tc>
      </w:tr>
      <w:tr w:rsidR="00784CA9" w:rsidRPr="006B0D02" w14:paraId="4599BA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FECC1C" w14:textId="77777777" w:rsidR="00784CA9" w:rsidRDefault="00784CA9"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E8F7E9" w14:textId="77777777" w:rsidR="00784CA9" w:rsidRDefault="00784CA9"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7B5FCB" w14:textId="77777777"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6A06D" w14:textId="77777777"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5397C" w14:textId="77777777"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B1340" w14:textId="77777777" w:rsidR="00784CA9" w:rsidRDefault="00784CA9"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2E69D9" w14:textId="77777777"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9F7D61" w14:textId="77777777" w:rsidR="00784CA9" w:rsidRDefault="00784CA9" w:rsidP="00C55B6B">
            <w:pPr>
              <w:pStyle w:val="TAC"/>
              <w:jc w:val="left"/>
              <w:rPr>
                <w:snapToGrid w:val="0"/>
                <w:sz w:val="16"/>
                <w:szCs w:val="16"/>
              </w:rPr>
            </w:pPr>
            <w:r>
              <w:rPr>
                <w:snapToGrid w:val="0"/>
                <w:sz w:val="16"/>
                <w:szCs w:val="16"/>
              </w:rPr>
              <w:t>15.1.0</w:t>
            </w:r>
          </w:p>
        </w:tc>
      </w:tr>
      <w:tr w:rsidR="008E7F28" w:rsidRPr="006B0D02" w14:paraId="3FC458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22C1B" w14:textId="77777777" w:rsidR="008E7F28" w:rsidRDefault="008E7F2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2DCED" w14:textId="77777777" w:rsidR="008E7F28" w:rsidRDefault="008E7F2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42571F" w14:textId="77777777"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5371A" w14:textId="77777777"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EF9711" w14:textId="77777777"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8350FB" w14:textId="77777777" w:rsidR="008E7F28" w:rsidRDefault="008E7F28"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66396" w14:textId="77777777"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E72005" w14:textId="77777777" w:rsidR="008E7F28" w:rsidRDefault="008E7F28" w:rsidP="00C55B6B">
            <w:pPr>
              <w:pStyle w:val="TAC"/>
              <w:jc w:val="left"/>
              <w:rPr>
                <w:snapToGrid w:val="0"/>
                <w:sz w:val="16"/>
                <w:szCs w:val="16"/>
              </w:rPr>
            </w:pPr>
            <w:r>
              <w:rPr>
                <w:snapToGrid w:val="0"/>
                <w:sz w:val="16"/>
                <w:szCs w:val="16"/>
              </w:rPr>
              <w:t>15.1.0</w:t>
            </w:r>
          </w:p>
        </w:tc>
      </w:tr>
      <w:tr w:rsidR="005D0362" w:rsidRPr="006B0D02" w14:paraId="6E33056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7C5ECE" w14:textId="77777777" w:rsidR="005D0362" w:rsidRDefault="005D036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E0710" w14:textId="77777777" w:rsidR="005D0362" w:rsidRDefault="005D036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71BED1" w14:textId="77777777"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20EC7" w14:textId="77777777"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ED9A46" w14:textId="77777777"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4428D4" w14:textId="77777777" w:rsidR="005D0362" w:rsidRDefault="005D0362"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DF1CBB" w14:textId="77777777"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5E06AD" w14:textId="77777777" w:rsidR="005D0362" w:rsidRDefault="005D0362" w:rsidP="00C55B6B">
            <w:pPr>
              <w:pStyle w:val="TAC"/>
              <w:jc w:val="left"/>
              <w:rPr>
                <w:snapToGrid w:val="0"/>
                <w:sz w:val="16"/>
                <w:szCs w:val="16"/>
              </w:rPr>
            </w:pPr>
            <w:r>
              <w:rPr>
                <w:snapToGrid w:val="0"/>
                <w:sz w:val="16"/>
                <w:szCs w:val="16"/>
              </w:rPr>
              <w:t>15.1.0</w:t>
            </w:r>
          </w:p>
        </w:tc>
      </w:tr>
      <w:tr w:rsidR="00813672" w:rsidRPr="006B0D02" w14:paraId="34B9BC8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62D8EC" w14:textId="77777777" w:rsidR="00813672" w:rsidRDefault="0081367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289880" w14:textId="77777777" w:rsidR="00813672" w:rsidRDefault="0081367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F13E7" w14:textId="77777777"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B87F8" w14:textId="77777777"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C0317" w14:textId="77777777"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8F8CEF" w14:textId="77777777" w:rsidR="00813672" w:rsidRDefault="0081367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1E5ECD" w14:textId="77777777"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27BE3B" w14:textId="77777777" w:rsidR="00813672" w:rsidRDefault="00813672" w:rsidP="00C55B6B">
            <w:pPr>
              <w:pStyle w:val="TAC"/>
              <w:jc w:val="left"/>
              <w:rPr>
                <w:snapToGrid w:val="0"/>
                <w:sz w:val="16"/>
                <w:szCs w:val="16"/>
              </w:rPr>
            </w:pPr>
            <w:r>
              <w:rPr>
                <w:snapToGrid w:val="0"/>
                <w:sz w:val="16"/>
                <w:szCs w:val="16"/>
              </w:rPr>
              <w:t>15.1.0</w:t>
            </w:r>
          </w:p>
        </w:tc>
      </w:tr>
      <w:tr w:rsidR="005335C7" w:rsidRPr="006B0D02" w14:paraId="6A3A4B2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82010C" w14:textId="77777777" w:rsidR="005335C7" w:rsidRDefault="005335C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6F152F" w14:textId="77777777" w:rsidR="005335C7" w:rsidRDefault="005335C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C6E2A" w14:textId="77777777"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AFCAD" w14:textId="77777777"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C5443" w14:textId="77777777"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E958E4" w14:textId="77777777" w:rsidR="005335C7" w:rsidRDefault="005335C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0418C4" w14:textId="77777777"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36ED4C" w14:textId="77777777" w:rsidR="005335C7" w:rsidRDefault="005335C7" w:rsidP="00C55B6B">
            <w:pPr>
              <w:pStyle w:val="TAC"/>
              <w:jc w:val="left"/>
              <w:rPr>
                <w:snapToGrid w:val="0"/>
                <w:sz w:val="16"/>
                <w:szCs w:val="16"/>
              </w:rPr>
            </w:pPr>
            <w:r>
              <w:rPr>
                <w:snapToGrid w:val="0"/>
                <w:sz w:val="16"/>
                <w:szCs w:val="16"/>
              </w:rPr>
              <w:t>15.1.0</w:t>
            </w:r>
          </w:p>
        </w:tc>
      </w:tr>
      <w:tr w:rsidR="00A6377D" w:rsidRPr="006B0D02" w14:paraId="245C7D5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13EFA" w14:textId="77777777" w:rsidR="00A6377D" w:rsidRDefault="00A6377D"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B9DEAE" w14:textId="77777777" w:rsidR="00A6377D" w:rsidRDefault="00A6377D"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A0753B" w14:textId="77777777"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E1EDF" w14:textId="77777777"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B31199" w14:textId="77777777"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70A73" w14:textId="77777777" w:rsidR="00A6377D" w:rsidRDefault="00A6377D"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8BEE3" w14:textId="77777777"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5FCD88" w14:textId="77777777" w:rsidR="00A6377D" w:rsidRDefault="00A6377D" w:rsidP="00C55B6B">
            <w:pPr>
              <w:pStyle w:val="TAC"/>
              <w:jc w:val="left"/>
              <w:rPr>
                <w:snapToGrid w:val="0"/>
                <w:sz w:val="16"/>
                <w:szCs w:val="16"/>
              </w:rPr>
            </w:pPr>
            <w:r>
              <w:rPr>
                <w:snapToGrid w:val="0"/>
                <w:sz w:val="16"/>
                <w:szCs w:val="16"/>
              </w:rPr>
              <w:t>15.1.0</w:t>
            </w:r>
          </w:p>
        </w:tc>
      </w:tr>
      <w:tr w:rsidR="00EB1892" w:rsidRPr="006B0D02" w14:paraId="430726D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0A55C" w14:textId="77777777" w:rsidR="00EB1892" w:rsidRDefault="00EB189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4637B" w14:textId="77777777" w:rsidR="00EB1892" w:rsidRDefault="00EB189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395435" w14:textId="77777777"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025A9" w14:textId="77777777"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9184E8" w14:textId="77777777"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A4A12D" w14:textId="77777777" w:rsidR="00EB1892" w:rsidRDefault="00EB189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846F1" w14:textId="77777777"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564E51" w14:textId="77777777" w:rsidR="00EB1892" w:rsidRDefault="00EB1892" w:rsidP="00C55B6B">
            <w:pPr>
              <w:pStyle w:val="TAC"/>
              <w:jc w:val="left"/>
              <w:rPr>
                <w:snapToGrid w:val="0"/>
                <w:sz w:val="16"/>
                <w:szCs w:val="16"/>
              </w:rPr>
            </w:pPr>
            <w:r>
              <w:rPr>
                <w:snapToGrid w:val="0"/>
                <w:sz w:val="16"/>
                <w:szCs w:val="16"/>
              </w:rPr>
              <w:t>15.1.0</w:t>
            </w:r>
          </w:p>
        </w:tc>
      </w:tr>
      <w:tr w:rsidR="00245147" w:rsidRPr="006B0D02" w14:paraId="5CE9CDF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699612" w14:textId="77777777" w:rsidR="00245147" w:rsidRDefault="0024514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ED819" w14:textId="77777777" w:rsidR="00245147" w:rsidRDefault="0024514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A533B1" w14:textId="77777777"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CC366" w14:textId="77777777"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A0FF70" w14:textId="77777777"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744E4C" w14:textId="77777777" w:rsidR="00245147" w:rsidRDefault="0024514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EC6E95" w14:textId="77777777"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5B3415" w14:textId="77777777" w:rsidR="00245147" w:rsidRDefault="00245147" w:rsidP="00C55B6B">
            <w:pPr>
              <w:pStyle w:val="TAC"/>
              <w:jc w:val="left"/>
              <w:rPr>
                <w:snapToGrid w:val="0"/>
                <w:sz w:val="16"/>
                <w:szCs w:val="16"/>
              </w:rPr>
            </w:pPr>
            <w:r>
              <w:rPr>
                <w:snapToGrid w:val="0"/>
                <w:sz w:val="16"/>
                <w:szCs w:val="16"/>
              </w:rPr>
              <w:t>15.1.0</w:t>
            </w:r>
          </w:p>
        </w:tc>
      </w:tr>
      <w:tr w:rsidR="00B52F87" w:rsidRPr="006B0D02" w14:paraId="501F69D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F4963" w14:textId="77777777" w:rsidR="00B52F87" w:rsidRDefault="00B52F8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FF0778" w14:textId="77777777" w:rsidR="00B52F87" w:rsidRDefault="00B52F8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CE82C0" w14:textId="77777777"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AD8C5" w14:textId="77777777"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DAA8F4" w14:textId="77777777"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052A3" w14:textId="77777777" w:rsidR="00B52F87" w:rsidRDefault="00B52F8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BF0151" w14:textId="77777777"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A272EC" w14:textId="77777777" w:rsidR="00B52F87" w:rsidRDefault="00B52F87" w:rsidP="00C55B6B">
            <w:pPr>
              <w:pStyle w:val="TAC"/>
              <w:jc w:val="left"/>
              <w:rPr>
                <w:snapToGrid w:val="0"/>
                <w:sz w:val="16"/>
                <w:szCs w:val="16"/>
              </w:rPr>
            </w:pPr>
            <w:r>
              <w:rPr>
                <w:snapToGrid w:val="0"/>
                <w:sz w:val="16"/>
                <w:szCs w:val="16"/>
              </w:rPr>
              <w:t>15.1.0</w:t>
            </w:r>
          </w:p>
        </w:tc>
      </w:tr>
      <w:tr w:rsidR="00D15022" w:rsidRPr="006B0D02" w14:paraId="72316CC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BB64B" w14:textId="77777777" w:rsidR="00D15022" w:rsidRDefault="00D1502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D3D1B" w14:textId="77777777" w:rsidR="00D15022" w:rsidRDefault="00D1502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1DF0D4" w14:textId="77777777"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CBB73" w14:textId="77777777"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FFAB9" w14:textId="77777777"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628425" w14:textId="77777777" w:rsidR="00D15022" w:rsidRDefault="00D1502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743983" w14:textId="77777777"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CF27AA" w14:textId="77777777" w:rsidR="00D15022" w:rsidRDefault="00D15022" w:rsidP="00C55B6B">
            <w:pPr>
              <w:pStyle w:val="TAC"/>
              <w:jc w:val="left"/>
              <w:rPr>
                <w:snapToGrid w:val="0"/>
                <w:sz w:val="16"/>
                <w:szCs w:val="16"/>
              </w:rPr>
            </w:pPr>
            <w:r>
              <w:rPr>
                <w:snapToGrid w:val="0"/>
                <w:sz w:val="16"/>
                <w:szCs w:val="16"/>
              </w:rPr>
              <w:t>15.1.0</w:t>
            </w:r>
          </w:p>
        </w:tc>
      </w:tr>
      <w:tr w:rsidR="0012591A" w:rsidRPr="006B0D02" w14:paraId="2330513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266408" w14:textId="77777777" w:rsidR="0012591A" w:rsidRDefault="0012591A"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D87606" w14:textId="77777777" w:rsidR="0012591A" w:rsidRDefault="0012591A"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4AC68" w14:textId="77777777"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6DEBC" w14:textId="77777777"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B9AAD" w14:textId="77777777"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9CA85" w14:textId="77777777" w:rsidR="0012591A" w:rsidRDefault="0012591A"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EB2AE8" w14:textId="77777777"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D9D0E9" w14:textId="77777777" w:rsidR="0012591A" w:rsidRDefault="0012591A" w:rsidP="00C55B6B">
            <w:pPr>
              <w:pStyle w:val="TAC"/>
              <w:jc w:val="left"/>
              <w:rPr>
                <w:snapToGrid w:val="0"/>
                <w:sz w:val="16"/>
                <w:szCs w:val="16"/>
              </w:rPr>
            </w:pPr>
            <w:r>
              <w:rPr>
                <w:snapToGrid w:val="0"/>
                <w:sz w:val="16"/>
                <w:szCs w:val="16"/>
              </w:rPr>
              <w:t>15.1.0</w:t>
            </w:r>
          </w:p>
        </w:tc>
      </w:tr>
      <w:tr w:rsidR="006E5ECC" w:rsidRPr="006B0D02" w14:paraId="7F6E10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A7706A" w14:textId="77777777" w:rsidR="006E5ECC" w:rsidRDefault="006E5ECC"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03B0C" w14:textId="77777777" w:rsidR="006E5ECC" w:rsidRDefault="006E5ECC"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35F91A" w14:textId="77777777"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227B3" w14:textId="77777777"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D9BBEB" w14:textId="77777777"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0B018E" w14:textId="77777777" w:rsidR="006E5ECC" w:rsidRDefault="006E5ECC"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47A6F6" w14:textId="77777777"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DD074F" w14:textId="77777777" w:rsidR="006E5ECC" w:rsidRDefault="006E5ECC" w:rsidP="00C55B6B">
            <w:pPr>
              <w:pStyle w:val="TAC"/>
              <w:jc w:val="left"/>
              <w:rPr>
                <w:snapToGrid w:val="0"/>
                <w:sz w:val="16"/>
                <w:szCs w:val="16"/>
              </w:rPr>
            </w:pPr>
            <w:r>
              <w:rPr>
                <w:snapToGrid w:val="0"/>
                <w:sz w:val="16"/>
                <w:szCs w:val="16"/>
              </w:rPr>
              <w:t>15.1.0</w:t>
            </w:r>
          </w:p>
        </w:tc>
      </w:tr>
      <w:tr w:rsidR="007E0C58" w:rsidRPr="006B0D02" w14:paraId="436125A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74596D" w14:textId="77777777" w:rsidR="007E0C58" w:rsidRDefault="007E0C5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978363" w14:textId="77777777" w:rsidR="007E0C58" w:rsidRDefault="007E0C5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98502C" w14:textId="77777777"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86E58" w14:textId="77777777"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EEF3" w14:textId="77777777"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4B6F8" w14:textId="77777777" w:rsidR="007E0C58" w:rsidRDefault="007E0C58"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C2800" w14:textId="77777777"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477506" w14:textId="77777777" w:rsidR="007E0C58" w:rsidRDefault="007E0C58" w:rsidP="00C55B6B">
            <w:pPr>
              <w:pStyle w:val="TAC"/>
              <w:jc w:val="left"/>
              <w:rPr>
                <w:snapToGrid w:val="0"/>
                <w:sz w:val="16"/>
                <w:szCs w:val="16"/>
              </w:rPr>
            </w:pPr>
            <w:r>
              <w:rPr>
                <w:snapToGrid w:val="0"/>
                <w:sz w:val="16"/>
                <w:szCs w:val="16"/>
              </w:rPr>
              <w:t>15.1.0</w:t>
            </w:r>
          </w:p>
        </w:tc>
      </w:tr>
      <w:tr w:rsidR="00561ECB" w:rsidRPr="006B0D02" w14:paraId="34B5051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EEFDB2" w14:textId="77777777" w:rsidR="00561ECB" w:rsidRDefault="00561ECB"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8750B5" w14:textId="77777777" w:rsidR="00561ECB" w:rsidRDefault="00561ECB"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300EB1" w14:textId="77777777"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060B5" w14:textId="77777777"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7AF9BC" w14:textId="77777777"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CB9669" w14:textId="77777777" w:rsidR="00561ECB" w:rsidRDefault="00561ECB"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561050" w14:textId="77777777"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BCA28E" w14:textId="77777777" w:rsidR="00561ECB" w:rsidRDefault="00561ECB" w:rsidP="00C55B6B">
            <w:pPr>
              <w:pStyle w:val="TAC"/>
              <w:jc w:val="left"/>
              <w:rPr>
                <w:snapToGrid w:val="0"/>
                <w:sz w:val="16"/>
                <w:szCs w:val="16"/>
              </w:rPr>
            </w:pPr>
            <w:r>
              <w:rPr>
                <w:snapToGrid w:val="0"/>
                <w:sz w:val="16"/>
                <w:szCs w:val="16"/>
              </w:rPr>
              <w:t>15.1.0</w:t>
            </w:r>
          </w:p>
        </w:tc>
      </w:tr>
      <w:tr w:rsidR="00F44FEE" w:rsidRPr="006B0D02" w14:paraId="15F6DA3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912597" w14:textId="77777777" w:rsidR="00F44FEE" w:rsidRDefault="00F44FEE"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5BCA5B" w14:textId="77777777" w:rsidR="00F44FEE" w:rsidRDefault="00F44FEE"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6EB6E3" w14:textId="77777777"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AF44A" w14:textId="77777777"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2A7BD9" w14:textId="77777777"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DDF9D0" w14:textId="77777777" w:rsidR="00F44FEE" w:rsidRDefault="00F44FEE"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C5936E" w14:textId="77777777"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B5A7E6" w14:textId="77777777" w:rsidR="00F44FEE" w:rsidRDefault="00F44FEE" w:rsidP="00C55B6B">
            <w:pPr>
              <w:pStyle w:val="TAC"/>
              <w:jc w:val="left"/>
              <w:rPr>
                <w:snapToGrid w:val="0"/>
                <w:sz w:val="16"/>
                <w:szCs w:val="16"/>
              </w:rPr>
            </w:pPr>
            <w:r>
              <w:rPr>
                <w:snapToGrid w:val="0"/>
                <w:sz w:val="16"/>
                <w:szCs w:val="16"/>
              </w:rPr>
              <w:t>15.1.0</w:t>
            </w:r>
          </w:p>
        </w:tc>
      </w:tr>
      <w:tr w:rsidR="00ED67A7" w:rsidRPr="006B0D02" w14:paraId="4F26513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1EBB56" w14:textId="77777777" w:rsidR="00ED67A7" w:rsidRDefault="00ED67A7" w:rsidP="00ED67A7">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05AB08" w14:textId="77777777" w:rsidR="00ED67A7" w:rsidRDefault="00ED67A7" w:rsidP="00ED67A7">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7F351D" w14:textId="77777777"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55FE4" w14:textId="77777777"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C9D2C" w14:textId="77777777"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8677AD" w14:textId="77777777" w:rsidR="00ED67A7" w:rsidRDefault="00ED67A7" w:rsidP="001030E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AA07C2" w14:textId="77777777"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F86422" w14:textId="77777777" w:rsidR="00ED67A7" w:rsidRDefault="00ED67A7" w:rsidP="00ED67A7">
            <w:pPr>
              <w:pStyle w:val="TAC"/>
              <w:jc w:val="left"/>
              <w:rPr>
                <w:snapToGrid w:val="0"/>
                <w:sz w:val="16"/>
                <w:szCs w:val="16"/>
              </w:rPr>
            </w:pPr>
            <w:r>
              <w:rPr>
                <w:snapToGrid w:val="0"/>
                <w:sz w:val="16"/>
                <w:szCs w:val="16"/>
              </w:rPr>
              <w:t>15.2.0</w:t>
            </w:r>
          </w:p>
        </w:tc>
      </w:tr>
      <w:tr w:rsidR="00903D55" w:rsidRPr="006B0D02" w14:paraId="368D1C7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062477" w14:textId="77777777" w:rsidR="00903D55" w:rsidRDefault="00903D5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B1A446" w14:textId="77777777" w:rsidR="00903D55" w:rsidRDefault="00903D5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F7F05D" w14:textId="77777777"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CFEF1" w14:textId="77777777"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D579D" w14:textId="77777777"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709BD" w14:textId="77777777" w:rsidR="00903D55" w:rsidRDefault="00903D5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3D5A1F" w14:textId="77777777"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B73585" w14:textId="77777777" w:rsidR="00903D55" w:rsidRDefault="00903D55" w:rsidP="009961CF">
            <w:pPr>
              <w:pStyle w:val="TAC"/>
              <w:jc w:val="left"/>
              <w:rPr>
                <w:snapToGrid w:val="0"/>
                <w:sz w:val="16"/>
                <w:szCs w:val="16"/>
              </w:rPr>
            </w:pPr>
            <w:r>
              <w:rPr>
                <w:snapToGrid w:val="0"/>
                <w:sz w:val="16"/>
                <w:szCs w:val="16"/>
              </w:rPr>
              <w:t>15.2.0</w:t>
            </w:r>
          </w:p>
        </w:tc>
      </w:tr>
      <w:tr w:rsidR="00F44535" w:rsidRPr="006B0D02" w14:paraId="5CA79FF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AB3D6" w14:textId="77777777" w:rsidR="00F44535" w:rsidRDefault="00F4453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21FD13" w14:textId="77777777" w:rsidR="00F44535" w:rsidRDefault="00F4453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F67DB2" w14:textId="77777777"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0ED8F" w14:textId="77777777"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E63CE6" w14:textId="77777777"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B1500" w14:textId="77777777" w:rsidR="00F44535" w:rsidRDefault="00F4453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218BD8" w14:textId="77777777"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FEDE6B" w14:textId="77777777" w:rsidR="00F44535" w:rsidRDefault="00F44535" w:rsidP="009961CF">
            <w:pPr>
              <w:pStyle w:val="TAC"/>
              <w:jc w:val="left"/>
              <w:rPr>
                <w:snapToGrid w:val="0"/>
                <w:sz w:val="16"/>
                <w:szCs w:val="16"/>
              </w:rPr>
            </w:pPr>
            <w:r>
              <w:rPr>
                <w:snapToGrid w:val="0"/>
                <w:sz w:val="16"/>
                <w:szCs w:val="16"/>
              </w:rPr>
              <w:t>15.2.0</w:t>
            </w:r>
          </w:p>
        </w:tc>
      </w:tr>
      <w:tr w:rsidR="009F296A" w:rsidRPr="006B0D02" w14:paraId="2DDD0AA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AF97B3" w14:textId="77777777" w:rsidR="009F296A" w:rsidRDefault="009F296A" w:rsidP="009961CF">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5B7BE0" w14:textId="77777777" w:rsidR="009F296A" w:rsidRDefault="009F296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AC3603" w14:textId="77777777"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0F1AC" w14:textId="77777777"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64327D" w14:textId="77777777"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1F1E6" w14:textId="77777777" w:rsidR="009F296A" w:rsidRDefault="009F296A"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9F493" w14:textId="77777777"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887429" w14:textId="77777777" w:rsidR="009F296A" w:rsidRDefault="009F296A" w:rsidP="009961CF">
            <w:pPr>
              <w:pStyle w:val="TAC"/>
              <w:jc w:val="left"/>
              <w:rPr>
                <w:snapToGrid w:val="0"/>
                <w:sz w:val="16"/>
                <w:szCs w:val="16"/>
              </w:rPr>
            </w:pPr>
            <w:r>
              <w:rPr>
                <w:snapToGrid w:val="0"/>
                <w:sz w:val="16"/>
                <w:szCs w:val="16"/>
              </w:rPr>
              <w:t>15.2.0</w:t>
            </w:r>
          </w:p>
        </w:tc>
      </w:tr>
      <w:tr w:rsidR="002C1DB3" w:rsidRPr="006B0D02" w14:paraId="1896C8C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EFA17C" w14:textId="77777777" w:rsidR="002C1DB3" w:rsidRDefault="002C1DB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2D794" w14:textId="77777777" w:rsidR="002C1DB3" w:rsidRDefault="002C1DB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E5382F" w14:textId="77777777"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940D0" w14:textId="77777777"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827F4" w14:textId="77777777"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1A4EA" w14:textId="77777777" w:rsidR="002C1DB3" w:rsidRDefault="002C1DB3"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7086B7" w14:textId="77777777"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ECEEED" w14:textId="77777777" w:rsidR="002C1DB3" w:rsidRDefault="002C1DB3" w:rsidP="009961CF">
            <w:pPr>
              <w:pStyle w:val="TAC"/>
              <w:jc w:val="left"/>
              <w:rPr>
                <w:snapToGrid w:val="0"/>
                <w:sz w:val="16"/>
                <w:szCs w:val="16"/>
              </w:rPr>
            </w:pPr>
            <w:r>
              <w:rPr>
                <w:snapToGrid w:val="0"/>
                <w:sz w:val="16"/>
                <w:szCs w:val="16"/>
              </w:rPr>
              <w:t>15.2.0</w:t>
            </w:r>
          </w:p>
        </w:tc>
      </w:tr>
      <w:tr w:rsidR="00581D93" w:rsidRPr="006B0D02" w14:paraId="61489E3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A12320" w14:textId="77777777" w:rsidR="00581D93" w:rsidRDefault="00581D9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CD829B" w14:textId="77777777" w:rsidR="00581D93" w:rsidRDefault="00581D9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183114" w14:textId="77777777"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F8BA7" w14:textId="77777777" w:rsidR="00581D93" w:rsidRDefault="00581D93">
            <w:pPr>
              <w:spacing w:after="0"/>
              <w:jc w:val="center"/>
              <w:rPr>
                <w:rFonts w:ascii="Arial" w:hAnsi="Arial" w:cs="Arial"/>
                <w:sz w:val="16"/>
                <w:szCs w:val="16"/>
              </w:rPr>
            </w:pPr>
            <w:r>
              <w:rPr>
                <w:rFonts w:ascii="Arial" w:hAnsi="Arial" w:cs="Arial"/>
                <w:sz w:val="16"/>
                <w:szCs w:val="16"/>
              </w:rPr>
              <w:t>1053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D7922" w14:textId="77777777"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5CE3BE" w14:textId="77777777" w:rsidR="00581D93" w:rsidRDefault="00581D93"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99DA6C" w14:textId="77777777"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5D3861" w14:textId="77777777" w:rsidR="00581D93" w:rsidRDefault="00581D93" w:rsidP="009961CF">
            <w:pPr>
              <w:pStyle w:val="TAC"/>
              <w:jc w:val="left"/>
              <w:rPr>
                <w:snapToGrid w:val="0"/>
                <w:sz w:val="16"/>
                <w:szCs w:val="16"/>
              </w:rPr>
            </w:pPr>
            <w:r>
              <w:rPr>
                <w:snapToGrid w:val="0"/>
                <w:sz w:val="16"/>
                <w:szCs w:val="16"/>
              </w:rPr>
              <w:t>15.2.0</w:t>
            </w:r>
          </w:p>
        </w:tc>
      </w:tr>
      <w:tr w:rsidR="008132FE" w:rsidRPr="006B0D02" w14:paraId="3D030A6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B11BB" w14:textId="77777777" w:rsidR="008132FE" w:rsidRDefault="008132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13F3AD" w14:textId="77777777" w:rsidR="008132FE" w:rsidRDefault="008132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77E4ED" w14:textId="77777777"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630F7" w14:textId="77777777"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1378B" w14:textId="77777777"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1C91BB" w14:textId="77777777" w:rsidR="008132FE" w:rsidRDefault="008132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0FA2A7" w14:textId="77777777"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FB3D7" w14:textId="77777777" w:rsidR="008132FE" w:rsidRDefault="008132FE" w:rsidP="009961CF">
            <w:pPr>
              <w:pStyle w:val="TAC"/>
              <w:jc w:val="left"/>
              <w:rPr>
                <w:snapToGrid w:val="0"/>
                <w:sz w:val="16"/>
                <w:szCs w:val="16"/>
              </w:rPr>
            </w:pPr>
            <w:r>
              <w:rPr>
                <w:snapToGrid w:val="0"/>
                <w:sz w:val="16"/>
                <w:szCs w:val="16"/>
              </w:rPr>
              <w:t>15.2.0</w:t>
            </w:r>
          </w:p>
        </w:tc>
      </w:tr>
      <w:tr w:rsidR="00975E4E" w:rsidRPr="006B0D02" w14:paraId="4CC63E9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B326AD" w14:textId="77777777" w:rsidR="00975E4E" w:rsidRDefault="00975E4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F8E18" w14:textId="77777777" w:rsidR="00975E4E" w:rsidRDefault="00975E4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5B00FD" w14:textId="77777777"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1D4AE" w14:textId="77777777"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891132" w14:textId="77777777"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6579EA" w14:textId="77777777" w:rsidR="00975E4E" w:rsidRDefault="00975E4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2DC2D" w14:textId="77777777"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C57FD7" w14:textId="77777777" w:rsidR="00975E4E" w:rsidRDefault="00975E4E" w:rsidP="009961CF">
            <w:pPr>
              <w:pStyle w:val="TAC"/>
              <w:jc w:val="left"/>
              <w:rPr>
                <w:snapToGrid w:val="0"/>
                <w:sz w:val="16"/>
                <w:szCs w:val="16"/>
              </w:rPr>
            </w:pPr>
            <w:r>
              <w:rPr>
                <w:snapToGrid w:val="0"/>
                <w:sz w:val="16"/>
                <w:szCs w:val="16"/>
              </w:rPr>
              <w:t>15.2.0</w:t>
            </w:r>
          </w:p>
        </w:tc>
      </w:tr>
      <w:tr w:rsidR="00D91F2E" w:rsidRPr="006B0D02" w14:paraId="402768A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5CC8E7" w14:textId="77777777" w:rsidR="00D91F2E" w:rsidRDefault="00D91F2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9424C7" w14:textId="77777777" w:rsidR="00D91F2E" w:rsidRDefault="00D91F2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53BEA2" w14:textId="77777777"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52C9D" w14:textId="77777777"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D3BC1" w14:textId="77777777"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FA4836" w14:textId="77777777" w:rsidR="00D91F2E" w:rsidRDefault="00D91F2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B10513" w14:textId="77777777"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1C925B" w14:textId="77777777" w:rsidR="00D91F2E" w:rsidRDefault="00D91F2E" w:rsidP="009961CF">
            <w:pPr>
              <w:pStyle w:val="TAC"/>
              <w:jc w:val="left"/>
              <w:rPr>
                <w:snapToGrid w:val="0"/>
                <w:sz w:val="16"/>
                <w:szCs w:val="16"/>
              </w:rPr>
            </w:pPr>
            <w:r>
              <w:rPr>
                <w:snapToGrid w:val="0"/>
                <w:sz w:val="16"/>
                <w:szCs w:val="16"/>
              </w:rPr>
              <w:t>15.2.0</w:t>
            </w:r>
          </w:p>
        </w:tc>
      </w:tr>
      <w:tr w:rsidR="006863C5" w:rsidRPr="006B0D02" w14:paraId="35CBAF2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E5AB7A" w14:textId="77777777" w:rsidR="006863C5" w:rsidRDefault="006863C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03518" w14:textId="77777777" w:rsidR="006863C5" w:rsidRDefault="006863C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31C863" w14:textId="77777777"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162BE" w14:textId="77777777"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95F8A1" w14:textId="77777777"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6FF7A8" w14:textId="77777777" w:rsidR="006863C5" w:rsidRDefault="006863C5"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7CA03A" w14:textId="77777777"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1BB3C1" w14:textId="77777777" w:rsidR="006863C5" w:rsidRDefault="006863C5" w:rsidP="009961CF">
            <w:pPr>
              <w:pStyle w:val="TAC"/>
              <w:jc w:val="left"/>
              <w:rPr>
                <w:snapToGrid w:val="0"/>
                <w:sz w:val="16"/>
                <w:szCs w:val="16"/>
              </w:rPr>
            </w:pPr>
            <w:r>
              <w:rPr>
                <w:snapToGrid w:val="0"/>
                <w:sz w:val="16"/>
                <w:szCs w:val="16"/>
              </w:rPr>
              <w:t>15.2.0</w:t>
            </w:r>
          </w:p>
        </w:tc>
      </w:tr>
      <w:tr w:rsidR="009C6FD3" w:rsidRPr="006B0D02" w14:paraId="0E16629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0A71C8" w14:textId="77777777" w:rsidR="009C6FD3" w:rsidRDefault="009C6FD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BBFBF8" w14:textId="77777777" w:rsidR="009C6FD3" w:rsidRDefault="009C6FD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BE2BAA" w14:textId="77777777"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DF90B" w14:textId="77777777"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7DE23" w14:textId="77777777"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C18E9A" w14:textId="77777777" w:rsidR="009C6FD3" w:rsidRDefault="009C6FD3"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7208" w14:textId="77777777"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8B4658" w14:textId="77777777" w:rsidR="009C6FD3" w:rsidRDefault="009C6FD3" w:rsidP="009961CF">
            <w:pPr>
              <w:pStyle w:val="TAC"/>
              <w:jc w:val="left"/>
              <w:rPr>
                <w:snapToGrid w:val="0"/>
                <w:sz w:val="16"/>
                <w:szCs w:val="16"/>
              </w:rPr>
            </w:pPr>
            <w:r>
              <w:rPr>
                <w:snapToGrid w:val="0"/>
                <w:sz w:val="16"/>
                <w:szCs w:val="16"/>
              </w:rPr>
              <w:t>15.2.0</w:t>
            </w:r>
          </w:p>
        </w:tc>
      </w:tr>
      <w:tr w:rsidR="004920DE" w:rsidRPr="006B0D02" w14:paraId="53E9AF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19679" w14:textId="77777777" w:rsidR="004920DE" w:rsidRDefault="004920D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866259" w14:textId="77777777" w:rsidR="004920DE" w:rsidRDefault="004920D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77A142" w14:textId="77777777"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25246" w14:textId="77777777"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CB0432" w14:textId="77777777"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6CD7EA" w14:textId="77777777" w:rsidR="004920DE" w:rsidRDefault="004920D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A41F79" w14:textId="77777777"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583B5B" w14:textId="77777777" w:rsidR="004920DE" w:rsidRDefault="004920DE" w:rsidP="009961CF">
            <w:pPr>
              <w:pStyle w:val="TAC"/>
              <w:jc w:val="left"/>
              <w:rPr>
                <w:snapToGrid w:val="0"/>
                <w:sz w:val="16"/>
                <w:szCs w:val="16"/>
              </w:rPr>
            </w:pPr>
            <w:r>
              <w:rPr>
                <w:snapToGrid w:val="0"/>
                <w:sz w:val="16"/>
                <w:szCs w:val="16"/>
              </w:rPr>
              <w:t>15.2.0</w:t>
            </w:r>
          </w:p>
        </w:tc>
      </w:tr>
      <w:tr w:rsidR="002456FA" w:rsidRPr="006B0D02" w14:paraId="7EA5373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077014" w14:textId="77777777" w:rsidR="002456FA" w:rsidRDefault="002456F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637AA6" w14:textId="77777777" w:rsidR="002456FA" w:rsidRDefault="002456F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64DB71" w14:textId="77777777"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34D2D" w14:textId="77777777"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489FE" w14:textId="77777777"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5EBC87" w14:textId="77777777" w:rsidR="002456FA" w:rsidRDefault="002456FA"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34636" w14:textId="77777777"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593DD0" w14:textId="77777777" w:rsidR="002456FA" w:rsidRDefault="002456FA" w:rsidP="009961CF">
            <w:pPr>
              <w:pStyle w:val="TAC"/>
              <w:jc w:val="left"/>
              <w:rPr>
                <w:snapToGrid w:val="0"/>
                <w:sz w:val="16"/>
                <w:szCs w:val="16"/>
              </w:rPr>
            </w:pPr>
            <w:r>
              <w:rPr>
                <w:snapToGrid w:val="0"/>
                <w:sz w:val="16"/>
                <w:szCs w:val="16"/>
              </w:rPr>
              <w:t>15.2.0</w:t>
            </w:r>
          </w:p>
        </w:tc>
      </w:tr>
      <w:tr w:rsidR="00B46B08" w:rsidRPr="006B0D02" w14:paraId="60F13C9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4527D5" w14:textId="77777777" w:rsidR="00B46B08" w:rsidRDefault="00B46B0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15D5D8" w14:textId="77777777" w:rsidR="00B46B08" w:rsidRDefault="00B46B0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B99389" w14:textId="77777777"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DE755" w14:textId="77777777"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806564" w14:textId="77777777"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BEB267" w14:textId="77777777" w:rsidR="00B46B08" w:rsidRDefault="00B46B08"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CEE3AB" w14:textId="77777777"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1178C" w14:textId="77777777" w:rsidR="00B46B08" w:rsidRDefault="00B46B08" w:rsidP="009961CF">
            <w:pPr>
              <w:pStyle w:val="TAC"/>
              <w:jc w:val="left"/>
              <w:rPr>
                <w:snapToGrid w:val="0"/>
                <w:sz w:val="16"/>
                <w:szCs w:val="16"/>
              </w:rPr>
            </w:pPr>
            <w:r>
              <w:rPr>
                <w:snapToGrid w:val="0"/>
                <w:sz w:val="16"/>
                <w:szCs w:val="16"/>
              </w:rPr>
              <w:t>15.2.0</w:t>
            </w:r>
          </w:p>
        </w:tc>
      </w:tr>
      <w:tr w:rsidR="00841138" w:rsidRPr="006B0D02" w14:paraId="7DD348D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E2175" w14:textId="77777777" w:rsidR="00841138" w:rsidRDefault="0084113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464C9D" w14:textId="77777777" w:rsidR="00841138" w:rsidRDefault="0084113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F5E4FA" w14:textId="77777777"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DF84D" w14:textId="77777777"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0B85A1" w14:textId="77777777"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23B4B" w14:textId="77777777" w:rsidR="00841138" w:rsidRDefault="00841138"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7982DD" w14:textId="77777777"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E313B" w14:textId="77777777" w:rsidR="00841138" w:rsidRDefault="00841138" w:rsidP="009961CF">
            <w:pPr>
              <w:pStyle w:val="TAC"/>
              <w:jc w:val="left"/>
              <w:rPr>
                <w:snapToGrid w:val="0"/>
                <w:sz w:val="16"/>
                <w:szCs w:val="16"/>
              </w:rPr>
            </w:pPr>
            <w:r>
              <w:rPr>
                <w:snapToGrid w:val="0"/>
                <w:sz w:val="16"/>
                <w:szCs w:val="16"/>
              </w:rPr>
              <w:t>15.2.0</w:t>
            </w:r>
          </w:p>
        </w:tc>
      </w:tr>
      <w:tr w:rsidR="00C45E81" w:rsidRPr="006B0D02" w14:paraId="54C1BAD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9E9150" w14:textId="77777777" w:rsidR="00C45E81" w:rsidRDefault="00C45E81"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3973DE" w14:textId="77777777" w:rsidR="00C45E81" w:rsidRDefault="00C45E81"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1EE244" w14:textId="77777777"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B23A4" w14:textId="77777777"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F33BB9" w14:textId="77777777"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6E652" w14:textId="77777777" w:rsidR="00C45E81" w:rsidRDefault="00C45E81"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FEC7E3" w14:textId="77777777"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46F8C1" w14:textId="77777777" w:rsidR="00C45E81" w:rsidRDefault="00C45E81" w:rsidP="009961CF">
            <w:pPr>
              <w:pStyle w:val="TAC"/>
              <w:jc w:val="left"/>
              <w:rPr>
                <w:snapToGrid w:val="0"/>
                <w:sz w:val="16"/>
                <w:szCs w:val="16"/>
              </w:rPr>
            </w:pPr>
            <w:r>
              <w:rPr>
                <w:snapToGrid w:val="0"/>
                <w:sz w:val="16"/>
                <w:szCs w:val="16"/>
              </w:rPr>
              <w:t>15.2.0</w:t>
            </w:r>
          </w:p>
        </w:tc>
      </w:tr>
      <w:tr w:rsidR="00301FBA" w:rsidRPr="006B0D02" w14:paraId="7869F5E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89EF7" w14:textId="77777777" w:rsidR="00301FBA" w:rsidRDefault="00301FB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674105" w14:textId="77777777" w:rsidR="00301FBA" w:rsidRDefault="00301FB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364E1D" w14:textId="77777777"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F5439" w14:textId="77777777"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EF68F" w14:textId="77777777"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B5AABC" w14:textId="77777777" w:rsidR="00301FBA" w:rsidRDefault="00301FBA"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63BF85" w14:textId="77777777"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B72742" w14:textId="77777777" w:rsidR="00301FBA" w:rsidRDefault="00301FBA" w:rsidP="009961CF">
            <w:pPr>
              <w:pStyle w:val="TAC"/>
              <w:jc w:val="left"/>
              <w:rPr>
                <w:snapToGrid w:val="0"/>
                <w:sz w:val="16"/>
                <w:szCs w:val="16"/>
              </w:rPr>
            </w:pPr>
            <w:r>
              <w:rPr>
                <w:snapToGrid w:val="0"/>
                <w:sz w:val="16"/>
                <w:szCs w:val="16"/>
              </w:rPr>
              <w:t>15.2.0</w:t>
            </w:r>
          </w:p>
        </w:tc>
      </w:tr>
      <w:tr w:rsidR="00AB1928" w:rsidRPr="006B0D02" w14:paraId="3F62F8B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C74F8" w14:textId="77777777" w:rsidR="00AB1928" w:rsidRDefault="00AB192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008EA" w14:textId="77777777" w:rsidR="00AB1928" w:rsidRDefault="00AB192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92C309" w14:textId="77777777"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11BCB" w14:textId="77777777"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40752" w14:textId="77777777"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9C70F" w14:textId="77777777" w:rsidR="00AB1928" w:rsidRDefault="00AB1928"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63E13" w14:textId="77777777"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583E82" w14:textId="77777777" w:rsidR="00AB1928" w:rsidRDefault="00AB1928" w:rsidP="009961CF">
            <w:pPr>
              <w:pStyle w:val="TAC"/>
              <w:jc w:val="left"/>
              <w:rPr>
                <w:snapToGrid w:val="0"/>
                <w:sz w:val="16"/>
                <w:szCs w:val="16"/>
              </w:rPr>
            </w:pPr>
            <w:r>
              <w:rPr>
                <w:snapToGrid w:val="0"/>
                <w:sz w:val="16"/>
                <w:szCs w:val="16"/>
              </w:rPr>
              <w:t>15.2.0</w:t>
            </w:r>
          </w:p>
        </w:tc>
      </w:tr>
      <w:tr w:rsidR="00F62AFE" w:rsidRPr="006B0D02" w14:paraId="4AF0B0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D39A2" w14:textId="77777777" w:rsidR="00F62AFE" w:rsidRDefault="00F62A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8E6EC" w14:textId="77777777" w:rsidR="00F62AFE" w:rsidRDefault="00F62A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4FDB3A" w14:textId="77777777"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A24B2" w14:textId="77777777"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7EBEB1" w14:textId="77777777"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667A11" w14:textId="77777777" w:rsidR="00F62AFE" w:rsidRDefault="00F62A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65E259" w14:textId="77777777"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A95A0F" w14:textId="77777777" w:rsidR="00F62AFE" w:rsidRDefault="00F62AFE" w:rsidP="009961CF">
            <w:pPr>
              <w:pStyle w:val="TAC"/>
              <w:jc w:val="left"/>
              <w:rPr>
                <w:snapToGrid w:val="0"/>
                <w:sz w:val="16"/>
                <w:szCs w:val="16"/>
              </w:rPr>
            </w:pPr>
            <w:r>
              <w:rPr>
                <w:snapToGrid w:val="0"/>
                <w:sz w:val="16"/>
                <w:szCs w:val="16"/>
              </w:rPr>
              <w:t>15.2.0</w:t>
            </w:r>
          </w:p>
        </w:tc>
      </w:tr>
      <w:tr w:rsidR="00600DFB" w:rsidRPr="006B0D02" w14:paraId="7EFBFCA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8D61E" w14:textId="77777777" w:rsidR="00600DFB" w:rsidRDefault="00600DFB"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2AE355" w14:textId="77777777" w:rsidR="00600DFB" w:rsidRDefault="00600DFB"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603B0D" w14:textId="77777777"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2F46" w14:textId="77777777"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106A32" w14:textId="77777777"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C6CADF" w14:textId="77777777" w:rsidR="00600DFB" w:rsidRDefault="00600DFB"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618429" w14:textId="77777777"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17E6BF" w14:textId="77777777" w:rsidR="00600DFB" w:rsidRDefault="00600DFB" w:rsidP="009961CF">
            <w:pPr>
              <w:pStyle w:val="TAC"/>
              <w:jc w:val="left"/>
              <w:rPr>
                <w:snapToGrid w:val="0"/>
                <w:sz w:val="16"/>
                <w:szCs w:val="16"/>
              </w:rPr>
            </w:pPr>
            <w:r>
              <w:rPr>
                <w:snapToGrid w:val="0"/>
                <w:sz w:val="16"/>
                <w:szCs w:val="16"/>
              </w:rPr>
              <w:t>15.2.0</w:t>
            </w:r>
          </w:p>
        </w:tc>
      </w:tr>
      <w:tr w:rsidR="006D679E" w:rsidRPr="006B0D02" w14:paraId="0A0EFA4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18BFFB" w14:textId="77777777" w:rsidR="006D679E" w:rsidRDefault="006D679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89B8E7" w14:textId="77777777" w:rsidR="006D679E" w:rsidRDefault="006D679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876304" w14:textId="77777777"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E55E9" w14:textId="77777777"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2B418" w14:textId="77777777"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A3DEA7" w14:textId="77777777" w:rsidR="006D679E" w:rsidRDefault="006D679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A16FA7" w14:textId="77777777"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54257" w14:textId="77777777" w:rsidR="006D679E" w:rsidRDefault="006D679E" w:rsidP="009961CF">
            <w:pPr>
              <w:pStyle w:val="TAC"/>
              <w:jc w:val="left"/>
              <w:rPr>
                <w:snapToGrid w:val="0"/>
                <w:sz w:val="16"/>
                <w:szCs w:val="16"/>
              </w:rPr>
            </w:pPr>
            <w:r>
              <w:rPr>
                <w:snapToGrid w:val="0"/>
                <w:sz w:val="16"/>
                <w:szCs w:val="16"/>
              </w:rPr>
              <w:t>15.2.0</w:t>
            </w:r>
          </w:p>
        </w:tc>
      </w:tr>
      <w:tr w:rsidR="009961CF" w:rsidRPr="006B0D02" w14:paraId="190142F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A4DE4B" w14:textId="77777777" w:rsidR="009961CF" w:rsidRDefault="009961CF"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0D549" w14:textId="77777777" w:rsidR="009961CF" w:rsidRDefault="009961CF"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333D0A" w14:textId="77777777"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99BA5" w14:textId="77777777"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50240" w14:textId="77777777"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842E03" w14:textId="77777777" w:rsidR="009961CF" w:rsidRDefault="009961CF"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5FDFC" w14:textId="77777777"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4D7EAB" w14:textId="77777777" w:rsidR="009961CF" w:rsidRDefault="009961CF" w:rsidP="009961CF">
            <w:pPr>
              <w:pStyle w:val="TAC"/>
              <w:jc w:val="left"/>
              <w:rPr>
                <w:snapToGrid w:val="0"/>
                <w:sz w:val="16"/>
                <w:szCs w:val="16"/>
              </w:rPr>
            </w:pPr>
            <w:r>
              <w:rPr>
                <w:snapToGrid w:val="0"/>
                <w:sz w:val="16"/>
                <w:szCs w:val="16"/>
              </w:rPr>
              <w:t>15.2.0</w:t>
            </w:r>
          </w:p>
        </w:tc>
      </w:tr>
      <w:tr w:rsidR="00EC59B7" w:rsidRPr="006B0D02" w14:paraId="3A1E92C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728CDD" w14:textId="77777777" w:rsidR="00EC59B7" w:rsidRDefault="00EC59B7"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2EEA7" w14:textId="77777777" w:rsidR="00EC59B7" w:rsidRDefault="00EC59B7"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DA3385" w14:textId="77777777"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7274C" w14:textId="77777777"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AB4802" w14:textId="77777777"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F62D73" w14:textId="77777777" w:rsidR="00EC59B7" w:rsidRDefault="00EC59B7"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3A5B82" w14:textId="77777777"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D5760D" w14:textId="77777777" w:rsidR="00EC59B7" w:rsidRDefault="00EC59B7" w:rsidP="008C6ACF">
            <w:pPr>
              <w:pStyle w:val="TAC"/>
              <w:jc w:val="left"/>
              <w:rPr>
                <w:snapToGrid w:val="0"/>
                <w:sz w:val="16"/>
                <w:szCs w:val="16"/>
              </w:rPr>
            </w:pPr>
            <w:r>
              <w:rPr>
                <w:snapToGrid w:val="0"/>
                <w:sz w:val="16"/>
                <w:szCs w:val="16"/>
              </w:rPr>
              <w:t>15.2.0</w:t>
            </w:r>
          </w:p>
        </w:tc>
      </w:tr>
      <w:tr w:rsidR="00DC7ED0" w:rsidRPr="006B0D02" w14:paraId="2D60EA6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F2F0FB" w14:textId="77777777" w:rsidR="00DC7ED0" w:rsidRDefault="00DC7ED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A899" w14:textId="77777777" w:rsidR="00DC7ED0" w:rsidRDefault="00DC7ED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37C023" w14:textId="77777777"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2CE4A" w14:textId="77777777"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0C2FB" w14:textId="77777777"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84BF59" w14:textId="77777777" w:rsidR="00DC7ED0" w:rsidRDefault="00DC7ED0"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AD7A97" w14:textId="77777777"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44FB13" w14:textId="77777777" w:rsidR="00DC7ED0" w:rsidRDefault="00DC7ED0" w:rsidP="008C6ACF">
            <w:pPr>
              <w:pStyle w:val="TAC"/>
              <w:jc w:val="left"/>
              <w:rPr>
                <w:snapToGrid w:val="0"/>
                <w:sz w:val="16"/>
                <w:szCs w:val="16"/>
              </w:rPr>
            </w:pPr>
            <w:r>
              <w:rPr>
                <w:snapToGrid w:val="0"/>
                <w:sz w:val="16"/>
                <w:szCs w:val="16"/>
              </w:rPr>
              <w:t>15.2.0</w:t>
            </w:r>
          </w:p>
        </w:tc>
      </w:tr>
      <w:tr w:rsidR="00003353" w:rsidRPr="006B0D02" w14:paraId="7A3E6B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0E78C4" w14:textId="77777777" w:rsidR="00003353" w:rsidRDefault="00003353"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BEC3E" w14:textId="77777777" w:rsidR="00003353" w:rsidRDefault="00003353"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E2D5DF" w14:textId="77777777"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3B391" w14:textId="77777777"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7633" w14:textId="77777777"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F6908" w14:textId="77777777" w:rsidR="00003353" w:rsidRDefault="00003353"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FD1DF7" w14:textId="77777777"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736034" w14:textId="77777777" w:rsidR="00003353" w:rsidRDefault="00003353" w:rsidP="008C6ACF">
            <w:pPr>
              <w:pStyle w:val="TAC"/>
              <w:jc w:val="left"/>
              <w:rPr>
                <w:snapToGrid w:val="0"/>
                <w:sz w:val="16"/>
                <w:szCs w:val="16"/>
              </w:rPr>
            </w:pPr>
            <w:r>
              <w:rPr>
                <w:snapToGrid w:val="0"/>
                <w:sz w:val="16"/>
                <w:szCs w:val="16"/>
              </w:rPr>
              <w:t>15.2.0</w:t>
            </w:r>
          </w:p>
        </w:tc>
      </w:tr>
      <w:tr w:rsidR="00F74F15" w:rsidRPr="006B0D02" w14:paraId="21E58CD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B6B6CD" w14:textId="77777777" w:rsidR="00F74F15" w:rsidRDefault="00F74F15"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FAB37" w14:textId="77777777" w:rsidR="00F74F15" w:rsidRDefault="00F74F15"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A84787" w14:textId="77777777"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CEB1E" w14:textId="77777777"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4DF73" w14:textId="77777777"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DD1ADD" w14:textId="77777777" w:rsidR="00F74F15" w:rsidRDefault="00F74F15"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C7330" w14:textId="77777777"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BBEFA7" w14:textId="77777777" w:rsidR="00F74F15" w:rsidRDefault="00F74F15" w:rsidP="008C6ACF">
            <w:pPr>
              <w:pStyle w:val="TAC"/>
              <w:jc w:val="left"/>
              <w:rPr>
                <w:snapToGrid w:val="0"/>
                <w:sz w:val="16"/>
                <w:szCs w:val="16"/>
              </w:rPr>
            </w:pPr>
            <w:r>
              <w:rPr>
                <w:snapToGrid w:val="0"/>
                <w:sz w:val="16"/>
                <w:szCs w:val="16"/>
              </w:rPr>
              <w:t>15.2.0</w:t>
            </w:r>
          </w:p>
        </w:tc>
      </w:tr>
      <w:tr w:rsidR="00B359ED" w:rsidRPr="006B0D02" w14:paraId="16491F5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5916A1" w14:textId="77777777" w:rsidR="00B359ED" w:rsidRDefault="00B359ED"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C61F5E" w14:textId="77777777" w:rsidR="00B359ED" w:rsidRDefault="00B359ED"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AE1CCF" w14:textId="77777777"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0BDC" w14:textId="77777777"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7EEE1" w14:textId="77777777"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B42699" w14:textId="77777777" w:rsidR="00B359ED" w:rsidRDefault="00B359ED"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994F9" w14:textId="77777777"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14E2AF" w14:textId="77777777" w:rsidR="00B359ED" w:rsidRDefault="00B359ED" w:rsidP="008C6ACF">
            <w:pPr>
              <w:pStyle w:val="TAC"/>
              <w:jc w:val="left"/>
              <w:rPr>
                <w:snapToGrid w:val="0"/>
                <w:sz w:val="16"/>
                <w:szCs w:val="16"/>
              </w:rPr>
            </w:pPr>
            <w:r>
              <w:rPr>
                <w:snapToGrid w:val="0"/>
                <w:sz w:val="16"/>
                <w:szCs w:val="16"/>
              </w:rPr>
              <w:t>15.2.0</w:t>
            </w:r>
          </w:p>
        </w:tc>
      </w:tr>
      <w:tr w:rsidR="00443010" w:rsidRPr="006B0D02" w14:paraId="5117FF4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43A57F" w14:textId="77777777" w:rsidR="00443010" w:rsidRDefault="0044301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30B3A8" w14:textId="77777777" w:rsidR="00443010" w:rsidRDefault="0044301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69088C" w14:textId="77777777"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9DEDE" w14:textId="77777777"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7B5CD" w14:textId="77777777"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B65A6D" w14:textId="77777777" w:rsidR="00443010" w:rsidRDefault="00443010" w:rsidP="008C6A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B80973" w14:textId="77777777"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4F525F" w14:textId="77777777" w:rsidR="00443010" w:rsidRDefault="00443010" w:rsidP="008C6ACF">
            <w:pPr>
              <w:pStyle w:val="TAC"/>
              <w:jc w:val="left"/>
              <w:rPr>
                <w:snapToGrid w:val="0"/>
                <w:sz w:val="16"/>
                <w:szCs w:val="16"/>
              </w:rPr>
            </w:pPr>
            <w:r>
              <w:rPr>
                <w:snapToGrid w:val="0"/>
                <w:sz w:val="16"/>
                <w:szCs w:val="16"/>
              </w:rPr>
              <w:t>15.2.0</w:t>
            </w:r>
          </w:p>
        </w:tc>
      </w:tr>
      <w:tr w:rsidR="008C6ACF" w:rsidRPr="006B0D02" w14:paraId="3EF330F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9D8F5" w14:textId="77777777" w:rsidR="008C6ACF" w:rsidRDefault="008C6ACF"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4FA62" w14:textId="77777777" w:rsidR="008C6ACF" w:rsidRDefault="008C6ACF"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36511B" w14:textId="77777777"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22192" w14:textId="77777777"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5EB0B0" w14:textId="77777777"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AD10D3" w14:textId="77777777" w:rsidR="008C6ACF" w:rsidRDefault="0059117F"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6B5409" w14:textId="77777777"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838787" w14:textId="77777777" w:rsidR="008C6ACF" w:rsidRDefault="008C6ACF" w:rsidP="008C6ACF">
            <w:pPr>
              <w:pStyle w:val="TAC"/>
              <w:jc w:val="left"/>
              <w:rPr>
                <w:snapToGrid w:val="0"/>
                <w:sz w:val="16"/>
                <w:szCs w:val="16"/>
              </w:rPr>
            </w:pPr>
            <w:r>
              <w:rPr>
                <w:snapToGrid w:val="0"/>
                <w:sz w:val="16"/>
                <w:szCs w:val="16"/>
              </w:rPr>
              <w:t>15.2.0</w:t>
            </w:r>
          </w:p>
        </w:tc>
      </w:tr>
      <w:tr w:rsidR="007C7F93" w:rsidRPr="006B0D02" w14:paraId="4FBB326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AA554A" w14:textId="77777777" w:rsidR="007C7F93" w:rsidRDefault="007C7F93"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96BE64" w14:textId="77777777" w:rsidR="007C7F93" w:rsidRDefault="007C7F93"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12D93F" w14:textId="77777777"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51456" w14:textId="77777777"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A07E7" w14:textId="77777777"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5DE889" w14:textId="77777777" w:rsidR="007C7F93" w:rsidRDefault="007C7F93"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AE8B6B" w14:textId="77777777"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272B76" w14:textId="77777777" w:rsidR="007C7F93" w:rsidRDefault="007C7F93" w:rsidP="00561EAF">
            <w:pPr>
              <w:pStyle w:val="TAC"/>
              <w:jc w:val="left"/>
              <w:rPr>
                <w:snapToGrid w:val="0"/>
                <w:sz w:val="16"/>
                <w:szCs w:val="16"/>
              </w:rPr>
            </w:pPr>
            <w:r>
              <w:rPr>
                <w:snapToGrid w:val="0"/>
                <w:sz w:val="16"/>
                <w:szCs w:val="16"/>
              </w:rPr>
              <w:t>15.2.0</w:t>
            </w:r>
          </w:p>
        </w:tc>
      </w:tr>
      <w:tr w:rsidR="000231E5" w:rsidRPr="006B0D02" w14:paraId="44EE73F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A29EE" w14:textId="77777777" w:rsidR="000231E5" w:rsidRDefault="000231E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7815A" w14:textId="77777777" w:rsidR="000231E5" w:rsidRDefault="000231E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AA3722" w14:textId="77777777"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1DA3D" w14:textId="77777777"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E0332" w14:textId="77777777"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FD4F03" w14:textId="77777777" w:rsidR="000231E5" w:rsidRDefault="000231E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CF941" w14:textId="77777777"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31CA3" w14:textId="77777777" w:rsidR="000231E5" w:rsidRDefault="000231E5" w:rsidP="00561EAF">
            <w:pPr>
              <w:pStyle w:val="TAC"/>
              <w:jc w:val="left"/>
              <w:rPr>
                <w:snapToGrid w:val="0"/>
                <w:sz w:val="16"/>
                <w:szCs w:val="16"/>
              </w:rPr>
            </w:pPr>
            <w:r>
              <w:rPr>
                <w:snapToGrid w:val="0"/>
                <w:sz w:val="16"/>
                <w:szCs w:val="16"/>
              </w:rPr>
              <w:t>15.2.0</w:t>
            </w:r>
          </w:p>
        </w:tc>
      </w:tr>
      <w:tr w:rsidR="002A7B8A" w:rsidRPr="006B0D02" w14:paraId="618AD21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E33036" w14:textId="77777777" w:rsidR="002A7B8A" w:rsidRDefault="002A7B8A"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BD2F8E" w14:textId="77777777" w:rsidR="002A7B8A" w:rsidRDefault="002A7B8A"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D62D4F" w14:textId="77777777"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4F78E" w14:textId="77777777" w:rsidR="002A7B8A" w:rsidRDefault="002A7B8A">
            <w:pPr>
              <w:spacing w:after="0"/>
              <w:jc w:val="center"/>
              <w:rPr>
                <w:rFonts w:ascii="Arial" w:hAnsi="Arial" w:cs="Arial"/>
                <w:sz w:val="16"/>
                <w:szCs w:val="16"/>
              </w:rPr>
            </w:pPr>
            <w:r>
              <w:rPr>
                <w:rFonts w:ascii="Arial" w:hAnsi="Arial" w:cs="Arial"/>
                <w:sz w:val="16"/>
                <w:szCs w:val="16"/>
              </w:rPr>
              <w:t>1102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E9E3D7" w14:textId="77777777"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6A677" w14:textId="77777777" w:rsidR="002A7B8A" w:rsidRDefault="002A7B8A"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BD0AB4" w14:textId="77777777"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5095AC" w14:textId="77777777" w:rsidR="002A7B8A" w:rsidRDefault="002A7B8A" w:rsidP="00561EAF">
            <w:pPr>
              <w:pStyle w:val="TAC"/>
              <w:jc w:val="left"/>
              <w:rPr>
                <w:snapToGrid w:val="0"/>
                <w:sz w:val="16"/>
                <w:szCs w:val="16"/>
              </w:rPr>
            </w:pPr>
            <w:r>
              <w:rPr>
                <w:snapToGrid w:val="0"/>
                <w:sz w:val="16"/>
                <w:szCs w:val="16"/>
              </w:rPr>
              <w:t>15.2.0</w:t>
            </w:r>
          </w:p>
        </w:tc>
      </w:tr>
      <w:tr w:rsidR="000F5E49" w:rsidRPr="006B0D02" w14:paraId="60648D1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AB41DB" w14:textId="77777777" w:rsidR="000F5E49" w:rsidRDefault="000F5E4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0A458D" w14:textId="77777777" w:rsidR="000F5E49" w:rsidRDefault="000F5E4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1B07A4" w14:textId="77777777"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00FB1C" w14:textId="77777777"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AE6DE3" w14:textId="77777777"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A7C1A" w14:textId="77777777" w:rsidR="000F5E49" w:rsidRDefault="000F5E4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37B4BB" w14:textId="77777777"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1D481E" w14:textId="77777777" w:rsidR="000F5E49" w:rsidRDefault="000F5E49" w:rsidP="00561EAF">
            <w:pPr>
              <w:pStyle w:val="TAC"/>
              <w:jc w:val="left"/>
              <w:rPr>
                <w:snapToGrid w:val="0"/>
                <w:sz w:val="16"/>
                <w:szCs w:val="16"/>
              </w:rPr>
            </w:pPr>
            <w:r>
              <w:rPr>
                <w:snapToGrid w:val="0"/>
                <w:sz w:val="16"/>
                <w:szCs w:val="16"/>
              </w:rPr>
              <w:t>15.2.0</w:t>
            </w:r>
          </w:p>
        </w:tc>
      </w:tr>
      <w:tr w:rsidR="002233B5" w:rsidRPr="006B0D02" w14:paraId="332B336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85EEFF" w14:textId="77777777" w:rsidR="002233B5" w:rsidRDefault="002233B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2E6A3B" w14:textId="77777777" w:rsidR="002233B5" w:rsidRDefault="002233B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AE18BF" w14:textId="77777777"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843E2" w14:textId="77777777"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510F8B" w14:textId="77777777"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E0431" w14:textId="77777777" w:rsidR="002233B5" w:rsidRDefault="002233B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838439" w14:textId="77777777"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744FEE" w14:textId="77777777" w:rsidR="002233B5" w:rsidRDefault="002233B5" w:rsidP="00561EAF">
            <w:pPr>
              <w:pStyle w:val="TAC"/>
              <w:jc w:val="left"/>
              <w:rPr>
                <w:snapToGrid w:val="0"/>
                <w:sz w:val="16"/>
                <w:szCs w:val="16"/>
              </w:rPr>
            </w:pPr>
            <w:r>
              <w:rPr>
                <w:snapToGrid w:val="0"/>
                <w:sz w:val="16"/>
                <w:szCs w:val="16"/>
              </w:rPr>
              <w:t>15.2.0</w:t>
            </w:r>
          </w:p>
        </w:tc>
      </w:tr>
      <w:tr w:rsidR="00303969" w:rsidRPr="006B0D02" w14:paraId="0977848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FDD5F" w14:textId="77777777" w:rsidR="00303969" w:rsidRDefault="0030396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BC4F04" w14:textId="77777777" w:rsidR="00303969" w:rsidRDefault="0030396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302D90" w14:textId="77777777"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0B060" w14:textId="77777777"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B1C27" w14:textId="77777777"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3F6BB" w14:textId="77777777" w:rsidR="00303969" w:rsidRDefault="0030396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D59B9" w14:textId="77777777"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C7D65D" w14:textId="77777777" w:rsidR="00303969" w:rsidRDefault="00303969" w:rsidP="00561EAF">
            <w:pPr>
              <w:pStyle w:val="TAC"/>
              <w:jc w:val="left"/>
              <w:rPr>
                <w:snapToGrid w:val="0"/>
                <w:sz w:val="16"/>
                <w:szCs w:val="16"/>
              </w:rPr>
            </w:pPr>
            <w:r>
              <w:rPr>
                <w:snapToGrid w:val="0"/>
                <w:sz w:val="16"/>
                <w:szCs w:val="16"/>
              </w:rPr>
              <w:t>15.2.0</w:t>
            </w:r>
          </w:p>
        </w:tc>
      </w:tr>
      <w:tr w:rsidR="00111227" w:rsidRPr="006B0D02" w14:paraId="33B1AE4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4FC19" w14:textId="77777777" w:rsidR="00111227" w:rsidRDefault="00111227"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833FC" w14:textId="77777777" w:rsidR="00111227" w:rsidRDefault="00111227"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1F096A" w14:textId="77777777"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8EA32" w14:textId="77777777"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FD4CF8" w14:textId="77777777"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7E8089" w14:textId="77777777" w:rsidR="00111227" w:rsidRDefault="00111227" w:rsidP="00561EA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15FBAE" w14:textId="77777777"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654269" w14:textId="77777777" w:rsidR="00111227" w:rsidRDefault="00111227" w:rsidP="00561EAF">
            <w:pPr>
              <w:pStyle w:val="TAC"/>
              <w:jc w:val="left"/>
              <w:rPr>
                <w:snapToGrid w:val="0"/>
                <w:sz w:val="16"/>
                <w:szCs w:val="16"/>
              </w:rPr>
            </w:pPr>
            <w:r>
              <w:rPr>
                <w:snapToGrid w:val="0"/>
                <w:sz w:val="16"/>
                <w:szCs w:val="16"/>
              </w:rPr>
              <w:t>15.2.0</w:t>
            </w:r>
          </w:p>
        </w:tc>
      </w:tr>
      <w:tr w:rsidR="008C1305" w:rsidRPr="006B0D02" w14:paraId="3901F2C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76D3F9" w14:textId="77777777" w:rsidR="008C1305" w:rsidRDefault="008C130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AEC18F" w14:textId="77777777" w:rsidR="008C1305" w:rsidRDefault="008C130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447D71" w14:textId="77777777"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D2081" w14:textId="77777777"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24E781" w14:textId="77777777"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21641" w14:textId="77777777" w:rsidR="008C1305" w:rsidRDefault="00544234"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ACA603" w14:textId="77777777"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69983B" w14:textId="77777777" w:rsidR="008C1305" w:rsidRDefault="008C1305" w:rsidP="00561EAF">
            <w:pPr>
              <w:pStyle w:val="TAC"/>
              <w:jc w:val="left"/>
              <w:rPr>
                <w:snapToGrid w:val="0"/>
                <w:sz w:val="16"/>
                <w:szCs w:val="16"/>
              </w:rPr>
            </w:pPr>
            <w:r>
              <w:rPr>
                <w:snapToGrid w:val="0"/>
                <w:sz w:val="16"/>
                <w:szCs w:val="16"/>
              </w:rPr>
              <w:t>15.2.0</w:t>
            </w:r>
          </w:p>
        </w:tc>
      </w:tr>
      <w:tr w:rsidR="00561EAF" w:rsidRPr="006B0D02" w14:paraId="011B3C3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CC03AE" w14:textId="77777777" w:rsidR="00561EAF" w:rsidRDefault="00561EAF"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B5EAF4" w14:textId="77777777" w:rsidR="00561EAF" w:rsidRDefault="00561EAF"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0343B9" w14:textId="77777777"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9C2B6" w14:textId="77777777"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BF83ED" w14:textId="77777777"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503B2" w14:textId="77777777" w:rsidR="00561EAF" w:rsidRDefault="00561EAF"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BB362" w14:textId="77777777"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7D89C6" w14:textId="77777777" w:rsidR="00561EAF" w:rsidRDefault="00561EAF" w:rsidP="00561EAF">
            <w:pPr>
              <w:pStyle w:val="TAC"/>
              <w:jc w:val="left"/>
              <w:rPr>
                <w:snapToGrid w:val="0"/>
                <w:sz w:val="16"/>
                <w:szCs w:val="16"/>
              </w:rPr>
            </w:pPr>
            <w:r>
              <w:rPr>
                <w:snapToGrid w:val="0"/>
                <w:sz w:val="16"/>
                <w:szCs w:val="16"/>
              </w:rPr>
              <w:t>15.2.0</w:t>
            </w:r>
          </w:p>
        </w:tc>
      </w:tr>
      <w:tr w:rsidR="00D60408" w:rsidRPr="006B0D02" w14:paraId="58A6F38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E29255" w14:textId="77777777" w:rsidR="00D60408" w:rsidRDefault="00D60408"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473C3" w14:textId="77777777" w:rsidR="00D60408" w:rsidRDefault="00D60408"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A9DD9E" w14:textId="77777777"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A322" w14:textId="77777777"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2A13B1" w14:textId="77777777"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421396" w14:textId="77777777" w:rsidR="00D60408" w:rsidRDefault="00D60408"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F65ABA" w14:textId="77777777"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036783" w14:textId="77777777" w:rsidR="00D60408" w:rsidRDefault="00D60408" w:rsidP="00001D90">
            <w:pPr>
              <w:pStyle w:val="TAC"/>
              <w:jc w:val="left"/>
              <w:rPr>
                <w:snapToGrid w:val="0"/>
                <w:sz w:val="16"/>
                <w:szCs w:val="16"/>
              </w:rPr>
            </w:pPr>
            <w:r>
              <w:rPr>
                <w:snapToGrid w:val="0"/>
                <w:sz w:val="16"/>
                <w:szCs w:val="16"/>
              </w:rPr>
              <w:t>15.2.0</w:t>
            </w:r>
          </w:p>
        </w:tc>
      </w:tr>
      <w:tr w:rsidR="00FD4D89" w:rsidRPr="006B0D02" w14:paraId="7BA2D22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D9E527" w14:textId="77777777"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38D1DA" w14:textId="77777777"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5304"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88A7C" w14:textId="77777777"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57C35"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7AC9D6" w14:textId="77777777"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9DBC48" w14:textId="77777777"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CF013" w14:textId="77777777" w:rsidR="00FD4D89" w:rsidRDefault="00FD4D89" w:rsidP="00001D90">
            <w:pPr>
              <w:pStyle w:val="TAC"/>
              <w:jc w:val="left"/>
              <w:rPr>
                <w:snapToGrid w:val="0"/>
                <w:sz w:val="16"/>
                <w:szCs w:val="16"/>
              </w:rPr>
            </w:pPr>
            <w:r>
              <w:rPr>
                <w:snapToGrid w:val="0"/>
                <w:sz w:val="16"/>
                <w:szCs w:val="16"/>
              </w:rPr>
              <w:t>15.2.0</w:t>
            </w:r>
          </w:p>
        </w:tc>
      </w:tr>
      <w:tr w:rsidR="00FD4D89" w:rsidRPr="006B0D02" w14:paraId="3AE2DA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662147" w14:textId="77777777"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17704A" w14:textId="77777777"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3BBC5E"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B65B28" w14:textId="77777777"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3F4DB"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6561E8" w14:textId="77777777"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9CDC8" w14:textId="77777777"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085CF4" w14:textId="77777777" w:rsidR="00FD4D89" w:rsidRDefault="00FD4D89" w:rsidP="00001D90">
            <w:pPr>
              <w:pStyle w:val="TAC"/>
              <w:jc w:val="left"/>
              <w:rPr>
                <w:snapToGrid w:val="0"/>
                <w:sz w:val="16"/>
                <w:szCs w:val="16"/>
              </w:rPr>
            </w:pPr>
            <w:r>
              <w:rPr>
                <w:snapToGrid w:val="0"/>
                <w:sz w:val="16"/>
                <w:szCs w:val="16"/>
              </w:rPr>
              <w:t>15.2.0</w:t>
            </w:r>
          </w:p>
        </w:tc>
      </w:tr>
      <w:tr w:rsidR="000B7446" w:rsidRPr="006B0D02" w14:paraId="43A5B39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BF731" w14:textId="77777777" w:rsidR="000B7446" w:rsidRDefault="000B7446"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76CC33" w14:textId="77777777" w:rsidR="000B7446" w:rsidRDefault="000B7446"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84793F" w14:textId="77777777"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C52FD" w14:textId="77777777" w:rsidR="000B7446" w:rsidRDefault="000B7446">
            <w:pPr>
              <w:spacing w:after="0"/>
              <w:jc w:val="center"/>
              <w:rPr>
                <w:rFonts w:ascii="Arial" w:hAnsi="Arial" w:cs="Arial"/>
                <w:sz w:val="16"/>
                <w:szCs w:val="16"/>
              </w:rPr>
            </w:pPr>
            <w:r>
              <w:rPr>
                <w:rFonts w:ascii="Arial" w:hAnsi="Arial" w:cs="Arial"/>
                <w:sz w:val="16"/>
                <w:szCs w:val="16"/>
              </w:rPr>
              <w:t>1112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785301" w14:textId="77777777"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535D0" w14:textId="77777777" w:rsidR="000B7446" w:rsidRDefault="000B7446"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E655A" w14:textId="77777777"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42D9AD" w14:textId="77777777" w:rsidR="000B7446" w:rsidRDefault="000B7446" w:rsidP="00001D90">
            <w:pPr>
              <w:pStyle w:val="TAC"/>
              <w:jc w:val="left"/>
              <w:rPr>
                <w:snapToGrid w:val="0"/>
                <w:sz w:val="16"/>
                <w:szCs w:val="16"/>
              </w:rPr>
            </w:pPr>
            <w:r>
              <w:rPr>
                <w:snapToGrid w:val="0"/>
                <w:sz w:val="16"/>
                <w:szCs w:val="16"/>
              </w:rPr>
              <w:t>15.2.0</w:t>
            </w:r>
          </w:p>
        </w:tc>
      </w:tr>
      <w:tr w:rsidR="0029376D" w:rsidRPr="006B0D02" w14:paraId="0E9970D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E77781" w14:textId="77777777" w:rsidR="0029376D" w:rsidRDefault="0029376D"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06CED" w14:textId="77777777" w:rsidR="0029376D" w:rsidRDefault="0029376D"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BF8A81" w14:textId="77777777"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13881" w14:textId="77777777"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164D5" w14:textId="77777777"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963384" w14:textId="77777777" w:rsidR="0029376D" w:rsidRDefault="0029376D"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33DA0" w14:textId="77777777"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9FE178" w14:textId="77777777" w:rsidR="0029376D" w:rsidRDefault="0029376D" w:rsidP="00001D90">
            <w:pPr>
              <w:pStyle w:val="TAC"/>
              <w:jc w:val="left"/>
              <w:rPr>
                <w:snapToGrid w:val="0"/>
                <w:sz w:val="16"/>
                <w:szCs w:val="16"/>
              </w:rPr>
            </w:pPr>
            <w:r>
              <w:rPr>
                <w:snapToGrid w:val="0"/>
                <w:sz w:val="16"/>
                <w:szCs w:val="16"/>
              </w:rPr>
              <w:t>15.2.0</w:t>
            </w:r>
          </w:p>
        </w:tc>
      </w:tr>
      <w:tr w:rsidR="00001D90" w:rsidRPr="006B0D02" w14:paraId="126BFEE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BB7EF" w14:textId="77777777" w:rsidR="00001D90" w:rsidRDefault="00001D90"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1C2A03" w14:textId="77777777" w:rsidR="00001D90" w:rsidRDefault="00001D90"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8474EE" w14:textId="77777777"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69F03" w14:textId="77777777"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EF3AF" w14:textId="77777777"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73FE5" w14:textId="77777777" w:rsidR="00001D90" w:rsidRDefault="00636199" w:rsidP="00001D9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CAD3F7" w14:textId="77777777"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325ECE" w14:textId="77777777" w:rsidR="00001D90" w:rsidRDefault="00001D90" w:rsidP="00001D90">
            <w:pPr>
              <w:pStyle w:val="TAC"/>
              <w:jc w:val="left"/>
              <w:rPr>
                <w:snapToGrid w:val="0"/>
                <w:sz w:val="16"/>
                <w:szCs w:val="16"/>
              </w:rPr>
            </w:pPr>
            <w:r>
              <w:rPr>
                <w:snapToGrid w:val="0"/>
                <w:sz w:val="16"/>
                <w:szCs w:val="16"/>
              </w:rPr>
              <w:t>15.2.0</w:t>
            </w:r>
          </w:p>
        </w:tc>
      </w:tr>
      <w:tr w:rsidR="001A0476" w:rsidRPr="006B0D02" w14:paraId="0C613B9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E6CE9" w14:textId="77777777" w:rsidR="001A0476" w:rsidRDefault="001A0476"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44F8B1" w14:textId="77777777" w:rsidR="001A0476" w:rsidRDefault="001A0476"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05742C" w14:textId="77777777"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6759B" w14:textId="77777777"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1A88F0" w14:textId="77777777"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04198E" w14:textId="77777777" w:rsidR="001A0476" w:rsidRDefault="001A0476"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554988" w14:textId="77777777"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F2C44A" w14:textId="77777777" w:rsidR="001A0476" w:rsidRDefault="001A0476" w:rsidP="00FD6771">
            <w:pPr>
              <w:pStyle w:val="TAC"/>
              <w:jc w:val="left"/>
              <w:rPr>
                <w:snapToGrid w:val="0"/>
                <w:sz w:val="16"/>
                <w:szCs w:val="16"/>
              </w:rPr>
            </w:pPr>
            <w:r>
              <w:rPr>
                <w:snapToGrid w:val="0"/>
                <w:sz w:val="16"/>
                <w:szCs w:val="16"/>
              </w:rPr>
              <w:t>15.2.0</w:t>
            </w:r>
          </w:p>
        </w:tc>
      </w:tr>
      <w:tr w:rsidR="002C0FBD" w:rsidRPr="006B0D02" w14:paraId="2E5DB4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375770" w14:textId="77777777" w:rsidR="002C0FBD" w:rsidRDefault="002C0FBD"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21FC8" w14:textId="77777777" w:rsidR="002C0FBD" w:rsidRDefault="002C0FBD"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2A090E" w14:textId="77777777"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A5048" w14:textId="77777777"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686BD" w14:textId="77777777"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FBDD6C" w14:textId="77777777" w:rsidR="002C0FBD" w:rsidRDefault="002C0FBD"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6A6422" w14:textId="77777777"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03568" w14:textId="77777777" w:rsidR="002C0FBD" w:rsidRDefault="002C0FBD" w:rsidP="00FD6771">
            <w:pPr>
              <w:pStyle w:val="TAC"/>
              <w:jc w:val="left"/>
              <w:rPr>
                <w:snapToGrid w:val="0"/>
                <w:sz w:val="16"/>
                <w:szCs w:val="16"/>
              </w:rPr>
            </w:pPr>
            <w:r>
              <w:rPr>
                <w:snapToGrid w:val="0"/>
                <w:sz w:val="16"/>
                <w:szCs w:val="16"/>
              </w:rPr>
              <w:t>15.2.0</w:t>
            </w:r>
          </w:p>
        </w:tc>
      </w:tr>
      <w:tr w:rsidR="00FD6771" w:rsidRPr="006B0D02" w14:paraId="0C9AB69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E02ED6" w14:textId="77777777" w:rsidR="00FD6771" w:rsidRDefault="00FD6771"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71B523" w14:textId="77777777" w:rsidR="00FD6771" w:rsidRDefault="00FD6771"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3EE10D" w14:textId="77777777"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6153" w14:textId="77777777"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3E906E" w14:textId="77777777"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37BFA6" w14:textId="77777777" w:rsidR="00FD6771" w:rsidRDefault="00FD6771"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02E87" w14:textId="77777777"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C5C81D" w14:textId="77777777" w:rsidR="00FD6771" w:rsidRDefault="00FD6771" w:rsidP="00FD6771">
            <w:pPr>
              <w:pStyle w:val="TAC"/>
              <w:jc w:val="left"/>
              <w:rPr>
                <w:snapToGrid w:val="0"/>
                <w:sz w:val="16"/>
                <w:szCs w:val="16"/>
              </w:rPr>
            </w:pPr>
            <w:r>
              <w:rPr>
                <w:snapToGrid w:val="0"/>
                <w:sz w:val="16"/>
                <w:szCs w:val="16"/>
              </w:rPr>
              <w:t>15.2.0</w:t>
            </w:r>
          </w:p>
        </w:tc>
      </w:tr>
      <w:tr w:rsidR="00660D95" w:rsidRPr="006B0D02" w14:paraId="6DE8B01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5A645E" w14:textId="77777777" w:rsidR="00660D95" w:rsidRDefault="00660D95" w:rsidP="00660D95">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C92A82" w14:textId="77777777" w:rsidR="00660D95" w:rsidRDefault="00660D95" w:rsidP="00660D95">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70BE8D" w14:textId="77777777"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B14D8" w14:textId="77777777"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6B7257" w14:textId="77777777"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0E6592" w14:textId="77777777" w:rsidR="00660D95" w:rsidRDefault="00660D9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B7672" w14:textId="77777777"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DBB62D" w14:textId="77777777" w:rsidR="00660D95" w:rsidRDefault="00660D95" w:rsidP="00660D95">
            <w:pPr>
              <w:pStyle w:val="TAC"/>
              <w:jc w:val="left"/>
              <w:rPr>
                <w:snapToGrid w:val="0"/>
                <w:sz w:val="16"/>
                <w:szCs w:val="16"/>
              </w:rPr>
            </w:pPr>
            <w:r>
              <w:rPr>
                <w:snapToGrid w:val="0"/>
                <w:sz w:val="16"/>
                <w:szCs w:val="16"/>
              </w:rPr>
              <w:t>15.3.0</w:t>
            </w:r>
          </w:p>
        </w:tc>
      </w:tr>
      <w:tr w:rsidR="00E27267" w:rsidRPr="006B0D02" w14:paraId="1F7FC49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B94B96" w14:textId="77777777" w:rsidR="00E27267" w:rsidRDefault="00E2726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95877E" w14:textId="77777777" w:rsidR="00E27267" w:rsidRDefault="00E2726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7BC9FC" w14:textId="77777777"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0A0E3" w14:textId="77777777"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29043A" w14:textId="77777777"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3DDCA" w14:textId="77777777" w:rsidR="00E27267" w:rsidRDefault="00E2726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B07B7A" w14:textId="77777777"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7DE324" w14:textId="77777777" w:rsidR="00E27267" w:rsidRDefault="00E27267" w:rsidP="00810D31">
            <w:pPr>
              <w:pStyle w:val="TAC"/>
              <w:jc w:val="left"/>
              <w:rPr>
                <w:snapToGrid w:val="0"/>
                <w:sz w:val="16"/>
                <w:szCs w:val="16"/>
              </w:rPr>
            </w:pPr>
            <w:r>
              <w:rPr>
                <w:snapToGrid w:val="0"/>
                <w:sz w:val="16"/>
                <w:szCs w:val="16"/>
              </w:rPr>
              <w:t>15.3.0</w:t>
            </w:r>
          </w:p>
        </w:tc>
      </w:tr>
      <w:tr w:rsidR="001467DC" w:rsidRPr="006B0D02" w14:paraId="6C1F3D9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A630B3" w14:textId="77777777" w:rsidR="001467DC" w:rsidRDefault="001467DC"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6F3F5" w14:textId="77777777" w:rsidR="001467DC" w:rsidRDefault="001467DC"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4E9C8EF" w14:textId="77777777"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E44E1" w14:textId="77777777"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352D3B" w14:textId="77777777"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4DA79" w14:textId="77777777" w:rsidR="001467DC" w:rsidRDefault="001467DC"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0E039C" w14:textId="77777777"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D6597" w14:textId="77777777" w:rsidR="001467DC" w:rsidRDefault="001467DC" w:rsidP="00810D31">
            <w:pPr>
              <w:pStyle w:val="TAC"/>
              <w:jc w:val="left"/>
              <w:rPr>
                <w:snapToGrid w:val="0"/>
                <w:sz w:val="16"/>
                <w:szCs w:val="16"/>
              </w:rPr>
            </w:pPr>
            <w:r>
              <w:rPr>
                <w:snapToGrid w:val="0"/>
                <w:sz w:val="16"/>
                <w:szCs w:val="16"/>
              </w:rPr>
              <w:t>15.3.0</w:t>
            </w:r>
          </w:p>
        </w:tc>
      </w:tr>
      <w:tr w:rsidR="00514B32" w:rsidRPr="006B0D02" w14:paraId="08B1ED2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B1E6E" w14:textId="77777777" w:rsidR="00514B32" w:rsidRDefault="00514B3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B2193" w14:textId="77777777" w:rsidR="00514B32" w:rsidRDefault="00514B3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E3E669" w14:textId="77777777"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B141A" w14:textId="77777777"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0EE7A2" w14:textId="77777777"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D928EB" w14:textId="77777777" w:rsidR="00514B32" w:rsidRDefault="00514B32"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03648A" w14:textId="77777777"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34B935" w14:textId="77777777" w:rsidR="00514B32" w:rsidRDefault="00514B32" w:rsidP="00810D31">
            <w:pPr>
              <w:pStyle w:val="TAC"/>
              <w:jc w:val="left"/>
              <w:rPr>
                <w:snapToGrid w:val="0"/>
                <w:sz w:val="16"/>
                <w:szCs w:val="16"/>
              </w:rPr>
            </w:pPr>
            <w:r>
              <w:rPr>
                <w:snapToGrid w:val="0"/>
                <w:sz w:val="16"/>
                <w:szCs w:val="16"/>
              </w:rPr>
              <w:t>15.3.0</w:t>
            </w:r>
          </w:p>
        </w:tc>
      </w:tr>
      <w:tr w:rsidR="00C910A8" w:rsidRPr="006B0D02" w14:paraId="0C69BA5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E32B1D" w14:textId="77777777" w:rsidR="00C910A8" w:rsidRDefault="00C910A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9B162" w14:textId="77777777" w:rsidR="00C910A8" w:rsidRDefault="00C910A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16B8C6" w14:textId="77777777"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B31F0" w14:textId="77777777"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BE6" w14:textId="77777777"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EBA84" w14:textId="77777777" w:rsidR="00C910A8" w:rsidRDefault="00C910A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862A21" w14:textId="77777777"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0AF51A" w14:textId="77777777" w:rsidR="00C910A8" w:rsidRDefault="00C910A8" w:rsidP="00810D31">
            <w:pPr>
              <w:pStyle w:val="TAC"/>
              <w:jc w:val="left"/>
              <w:rPr>
                <w:snapToGrid w:val="0"/>
                <w:sz w:val="16"/>
                <w:szCs w:val="16"/>
              </w:rPr>
            </w:pPr>
            <w:r>
              <w:rPr>
                <w:snapToGrid w:val="0"/>
                <w:sz w:val="16"/>
                <w:szCs w:val="16"/>
              </w:rPr>
              <w:t>15.3.0</w:t>
            </w:r>
          </w:p>
        </w:tc>
      </w:tr>
      <w:tr w:rsidR="00260807" w:rsidRPr="006B0D02" w14:paraId="31FB76C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1F6C68" w14:textId="77777777" w:rsidR="00260807" w:rsidRDefault="0026080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8EBDD5" w14:textId="77777777" w:rsidR="00260807" w:rsidRDefault="0026080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154503" w14:textId="77777777"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53325" w14:textId="77777777"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7EEFA" w14:textId="77777777"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E7D32C" w14:textId="77777777" w:rsidR="00260807" w:rsidRDefault="0026080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1D78" w14:textId="77777777"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80604F" w14:textId="77777777" w:rsidR="00260807" w:rsidRDefault="00260807" w:rsidP="00810D31">
            <w:pPr>
              <w:pStyle w:val="TAC"/>
              <w:jc w:val="left"/>
              <w:rPr>
                <w:snapToGrid w:val="0"/>
                <w:sz w:val="16"/>
                <w:szCs w:val="16"/>
              </w:rPr>
            </w:pPr>
            <w:r>
              <w:rPr>
                <w:snapToGrid w:val="0"/>
                <w:sz w:val="16"/>
                <w:szCs w:val="16"/>
              </w:rPr>
              <w:t>15.3.0</w:t>
            </w:r>
          </w:p>
        </w:tc>
      </w:tr>
      <w:tr w:rsidR="00E70EE0" w:rsidRPr="006B0D02" w14:paraId="1BD9148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07FC4C" w14:textId="77777777" w:rsidR="00E70EE0" w:rsidRDefault="00E70EE0"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66A0D7" w14:textId="77777777" w:rsidR="00E70EE0" w:rsidRDefault="00E70EE0"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435188C" w14:textId="77777777"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B6E6E" w14:textId="77777777"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C834F2" w14:textId="77777777"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A41097" w14:textId="77777777" w:rsidR="00E70EE0" w:rsidRDefault="00E70EE0"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1D412E" w14:textId="77777777"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A50C2" w14:textId="77777777" w:rsidR="00E70EE0" w:rsidRDefault="00E70EE0" w:rsidP="00810D31">
            <w:pPr>
              <w:pStyle w:val="TAC"/>
              <w:jc w:val="left"/>
              <w:rPr>
                <w:snapToGrid w:val="0"/>
                <w:sz w:val="16"/>
                <w:szCs w:val="16"/>
              </w:rPr>
            </w:pPr>
            <w:r>
              <w:rPr>
                <w:snapToGrid w:val="0"/>
                <w:sz w:val="16"/>
                <w:szCs w:val="16"/>
              </w:rPr>
              <w:t>15.3.0</w:t>
            </w:r>
          </w:p>
        </w:tc>
      </w:tr>
      <w:tr w:rsidR="00A7793E" w:rsidRPr="006B0D02" w14:paraId="786F9DE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4F753" w14:textId="77777777" w:rsidR="00A7793E" w:rsidRDefault="00A7793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C11027" w14:textId="77777777" w:rsidR="00A7793E" w:rsidRDefault="00A7793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95A2AD" w14:textId="77777777"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EA003" w14:textId="77777777"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9D72C5" w14:textId="77777777"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48EE0C" w14:textId="77777777" w:rsidR="00A7793E" w:rsidRDefault="00A7793E"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E10D36" w14:textId="77777777"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C4BC10" w14:textId="77777777" w:rsidR="00A7793E" w:rsidRDefault="00A7793E" w:rsidP="00810D31">
            <w:pPr>
              <w:pStyle w:val="TAC"/>
              <w:jc w:val="left"/>
              <w:rPr>
                <w:snapToGrid w:val="0"/>
                <w:sz w:val="16"/>
                <w:szCs w:val="16"/>
              </w:rPr>
            </w:pPr>
            <w:r>
              <w:rPr>
                <w:snapToGrid w:val="0"/>
                <w:sz w:val="16"/>
                <w:szCs w:val="16"/>
              </w:rPr>
              <w:t>15.3.0</w:t>
            </w:r>
          </w:p>
        </w:tc>
      </w:tr>
      <w:tr w:rsidR="00A52F98" w:rsidRPr="006B0D02" w14:paraId="65ECFB6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0AB7C8" w14:textId="77777777" w:rsidR="00A52F98" w:rsidRDefault="00A52F9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396B77" w14:textId="77777777" w:rsidR="00A52F98" w:rsidRDefault="00A52F9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DC9F27" w14:textId="77777777"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27CB9" w14:textId="77777777"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7B215" w14:textId="77777777"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78043" w14:textId="77777777" w:rsidR="00A52F98" w:rsidRDefault="00A52F9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103965" w14:textId="77777777"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76B43A" w14:textId="77777777" w:rsidR="00A52F98" w:rsidRDefault="00A52F98" w:rsidP="00810D31">
            <w:pPr>
              <w:pStyle w:val="TAC"/>
              <w:jc w:val="left"/>
              <w:rPr>
                <w:snapToGrid w:val="0"/>
                <w:sz w:val="16"/>
                <w:szCs w:val="16"/>
              </w:rPr>
            </w:pPr>
            <w:r>
              <w:rPr>
                <w:snapToGrid w:val="0"/>
                <w:sz w:val="16"/>
                <w:szCs w:val="16"/>
              </w:rPr>
              <w:t>15.3.0</w:t>
            </w:r>
          </w:p>
        </w:tc>
      </w:tr>
      <w:tr w:rsidR="00B93D78" w:rsidRPr="006B0D02" w14:paraId="098883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763CDE" w14:textId="77777777" w:rsidR="00B93D78" w:rsidRDefault="00B93D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09FA4D" w14:textId="77777777" w:rsidR="00B93D78" w:rsidRDefault="00B93D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413CB" w14:textId="77777777"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838F3" w14:textId="77777777"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7D92D4" w14:textId="77777777"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768C9B" w14:textId="77777777" w:rsidR="00B93D78" w:rsidRDefault="00B93D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FCFBFD" w14:textId="77777777"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5BDF0B" w14:textId="77777777" w:rsidR="00B93D78" w:rsidRDefault="00B93D78" w:rsidP="00810D31">
            <w:pPr>
              <w:pStyle w:val="TAC"/>
              <w:jc w:val="left"/>
              <w:rPr>
                <w:snapToGrid w:val="0"/>
                <w:sz w:val="16"/>
                <w:szCs w:val="16"/>
              </w:rPr>
            </w:pPr>
            <w:r>
              <w:rPr>
                <w:snapToGrid w:val="0"/>
                <w:sz w:val="16"/>
                <w:szCs w:val="16"/>
              </w:rPr>
              <w:t>15.3.0</w:t>
            </w:r>
          </w:p>
        </w:tc>
      </w:tr>
      <w:tr w:rsidR="008055C4" w:rsidRPr="006B0D02" w14:paraId="564C14D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271C61" w14:textId="77777777" w:rsidR="008055C4" w:rsidRDefault="008055C4" w:rsidP="00810D31">
            <w:pPr>
              <w:pStyle w:val="TAC"/>
              <w:rPr>
                <w:sz w:val="16"/>
                <w:szCs w:val="16"/>
              </w:rPr>
            </w:pPr>
            <w:r>
              <w:rPr>
                <w:sz w:val="16"/>
                <w:szCs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789405" w14:textId="77777777" w:rsidR="008055C4" w:rsidRDefault="008055C4"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D37B67" w14:textId="77777777"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1F45C" w14:textId="77777777"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8545F" w14:textId="77777777"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49B061" w14:textId="77777777" w:rsidR="008055C4" w:rsidRDefault="008055C4"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005A6B" w14:textId="77777777"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99AB43" w14:textId="77777777" w:rsidR="008055C4" w:rsidRDefault="008055C4" w:rsidP="00810D31">
            <w:pPr>
              <w:pStyle w:val="TAC"/>
              <w:jc w:val="left"/>
              <w:rPr>
                <w:snapToGrid w:val="0"/>
                <w:sz w:val="16"/>
                <w:szCs w:val="16"/>
              </w:rPr>
            </w:pPr>
            <w:r>
              <w:rPr>
                <w:snapToGrid w:val="0"/>
                <w:sz w:val="16"/>
                <w:szCs w:val="16"/>
              </w:rPr>
              <w:t>15.3.0</w:t>
            </w:r>
          </w:p>
        </w:tc>
      </w:tr>
      <w:tr w:rsidR="00F533CE" w:rsidRPr="006B0D02" w14:paraId="4539B25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C92EDD" w14:textId="77777777" w:rsidR="00F533CE" w:rsidRDefault="00F533C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17A031" w14:textId="77777777" w:rsidR="00F533CE" w:rsidRDefault="00F533C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692B5A" w14:textId="77777777"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0F457" w14:textId="77777777"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A5C83" w14:textId="77777777"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DBDC31" w14:textId="77777777" w:rsidR="00F533CE" w:rsidRDefault="00F533CE"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9B0C09" w14:textId="77777777"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296CA3" w14:textId="77777777" w:rsidR="00F533CE" w:rsidRDefault="00F533CE" w:rsidP="00810D31">
            <w:pPr>
              <w:pStyle w:val="TAC"/>
              <w:jc w:val="left"/>
              <w:rPr>
                <w:snapToGrid w:val="0"/>
                <w:sz w:val="16"/>
                <w:szCs w:val="16"/>
              </w:rPr>
            </w:pPr>
            <w:r>
              <w:rPr>
                <w:snapToGrid w:val="0"/>
                <w:sz w:val="16"/>
                <w:szCs w:val="16"/>
              </w:rPr>
              <w:t>15.3.0</w:t>
            </w:r>
          </w:p>
        </w:tc>
      </w:tr>
      <w:tr w:rsidR="00D703F5" w:rsidRPr="006B0D02" w14:paraId="317EB46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7B504D" w14:textId="77777777"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C4899F" w14:textId="77777777"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E03E9A" w14:textId="77777777"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E695F" w14:textId="77777777"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AD40AB"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6D42F" w14:textId="77777777"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6F6C6"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45F2C1" w14:textId="77777777" w:rsidR="00D703F5" w:rsidRDefault="00D703F5" w:rsidP="00810D31">
            <w:pPr>
              <w:pStyle w:val="TAC"/>
              <w:jc w:val="left"/>
              <w:rPr>
                <w:snapToGrid w:val="0"/>
                <w:sz w:val="16"/>
                <w:szCs w:val="16"/>
              </w:rPr>
            </w:pPr>
            <w:r>
              <w:rPr>
                <w:snapToGrid w:val="0"/>
                <w:sz w:val="16"/>
                <w:szCs w:val="16"/>
              </w:rPr>
              <w:t>15.3.0</w:t>
            </w:r>
          </w:p>
        </w:tc>
      </w:tr>
      <w:tr w:rsidR="00D703F5" w:rsidRPr="006B0D02" w14:paraId="1965C16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A8DAE" w14:textId="77777777"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7A3F01" w14:textId="77777777"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CFC753" w14:textId="77777777"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EC3AC" w14:textId="77777777"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457586"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A7FEE" w14:textId="77777777"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CA96D1"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08A318" w14:textId="77777777" w:rsidR="00D703F5" w:rsidRDefault="00D703F5" w:rsidP="00810D31">
            <w:pPr>
              <w:pStyle w:val="TAC"/>
              <w:jc w:val="left"/>
              <w:rPr>
                <w:snapToGrid w:val="0"/>
                <w:sz w:val="16"/>
                <w:szCs w:val="16"/>
              </w:rPr>
            </w:pPr>
            <w:r>
              <w:rPr>
                <w:snapToGrid w:val="0"/>
                <w:sz w:val="16"/>
                <w:szCs w:val="16"/>
              </w:rPr>
              <w:t>15.3.0</w:t>
            </w:r>
          </w:p>
        </w:tc>
      </w:tr>
      <w:tr w:rsidR="00D53A8D" w:rsidRPr="006B0D02" w14:paraId="42F0C6D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B8BB7E" w14:textId="77777777" w:rsidR="00D53A8D" w:rsidRDefault="00D53A8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FDCA62" w14:textId="77777777" w:rsidR="00D53A8D" w:rsidRDefault="00D53A8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49E3F2" w14:textId="77777777"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AACA7" w14:textId="77777777"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E7887" w14:textId="77777777"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E2C888" w14:textId="77777777" w:rsidR="00D53A8D" w:rsidRDefault="00D53A8D"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33DC0D" w14:textId="77777777"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8DC5F8" w14:textId="77777777" w:rsidR="00D53A8D" w:rsidRDefault="00D53A8D" w:rsidP="00810D31">
            <w:pPr>
              <w:pStyle w:val="TAC"/>
              <w:jc w:val="left"/>
              <w:rPr>
                <w:snapToGrid w:val="0"/>
                <w:sz w:val="16"/>
                <w:szCs w:val="16"/>
              </w:rPr>
            </w:pPr>
            <w:r>
              <w:rPr>
                <w:snapToGrid w:val="0"/>
                <w:sz w:val="16"/>
                <w:szCs w:val="16"/>
              </w:rPr>
              <w:t>15.3.0</w:t>
            </w:r>
          </w:p>
        </w:tc>
      </w:tr>
      <w:tr w:rsidR="000D4B78" w:rsidRPr="006B0D02" w14:paraId="68BBAF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8D071" w14:textId="77777777" w:rsidR="000D4B78" w:rsidRDefault="000D4B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14A94" w14:textId="77777777" w:rsidR="000D4B78" w:rsidRDefault="000D4B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06ED34" w14:textId="77777777"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6AAC6" w14:textId="77777777"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924153" w14:textId="77777777"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E0ED5B" w14:textId="77777777" w:rsidR="000D4B78" w:rsidRDefault="000D4B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FEC4F5" w14:textId="77777777"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D69915" w14:textId="77777777" w:rsidR="000D4B78" w:rsidRDefault="000D4B78" w:rsidP="00810D31">
            <w:pPr>
              <w:pStyle w:val="TAC"/>
              <w:jc w:val="left"/>
              <w:rPr>
                <w:snapToGrid w:val="0"/>
                <w:sz w:val="16"/>
                <w:szCs w:val="16"/>
              </w:rPr>
            </w:pPr>
            <w:r>
              <w:rPr>
                <w:snapToGrid w:val="0"/>
                <w:sz w:val="16"/>
                <w:szCs w:val="16"/>
              </w:rPr>
              <w:t>15.3.0</w:t>
            </w:r>
          </w:p>
        </w:tc>
      </w:tr>
      <w:tr w:rsidR="002A6511" w:rsidRPr="006B0D02" w14:paraId="081B029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4F0253" w14:textId="77777777" w:rsidR="002A6511" w:rsidRDefault="002A651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8DD68" w14:textId="77777777" w:rsidR="002A6511" w:rsidRDefault="002A651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F29B8E" w14:textId="77777777"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6469C" w14:textId="77777777"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0F8376" w14:textId="77777777"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30B37" w14:textId="77777777" w:rsidR="002A6511" w:rsidRDefault="002A6511" w:rsidP="00810D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4207CB" w14:textId="77777777"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31F1EE" w14:textId="77777777" w:rsidR="002A6511" w:rsidRDefault="002A6511" w:rsidP="00810D31">
            <w:pPr>
              <w:pStyle w:val="TAC"/>
              <w:jc w:val="left"/>
              <w:rPr>
                <w:snapToGrid w:val="0"/>
                <w:sz w:val="16"/>
                <w:szCs w:val="16"/>
              </w:rPr>
            </w:pPr>
            <w:r>
              <w:rPr>
                <w:snapToGrid w:val="0"/>
                <w:sz w:val="16"/>
                <w:szCs w:val="16"/>
              </w:rPr>
              <w:t>15.3.0</w:t>
            </w:r>
          </w:p>
        </w:tc>
      </w:tr>
      <w:tr w:rsidR="006208BF" w:rsidRPr="006B0D02" w14:paraId="2502C97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021FF" w14:textId="77777777" w:rsidR="006208BF" w:rsidRDefault="006208BF"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64E8C3" w14:textId="77777777" w:rsidR="006208BF" w:rsidRDefault="006208BF"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42525C" w14:textId="77777777"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E853E" w14:textId="77777777"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2A4BB4" w14:textId="77777777"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70A5E" w14:textId="77777777" w:rsidR="006208BF" w:rsidRDefault="006208BF"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4560AF" w14:textId="77777777"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9AFDAE" w14:textId="77777777" w:rsidR="006208BF" w:rsidRDefault="006208BF" w:rsidP="00810D31">
            <w:pPr>
              <w:pStyle w:val="TAC"/>
              <w:jc w:val="left"/>
              <w:rPr>
                <w:snapToGrid w:val="0"/>
                <w:sz w:val="16"/>
                <w:szCs w:val="16"/>
              </w:rPr>
            </w:pPr>
            <w:r>
              <w:rPr>
                <w:snapToGrid w:val="0"/>
                <w:sz w:val="16"/>
                <w:szCs w:val="16"/>
              </w:rPr>
              <w:t>15.3.0</w:t>
            </w:r>
          </w:p>
        </w:tc>
      </w:tr>
      <w:tr w:rsidR="00CC0CD5" w:rsidRPr="006B0D02" w14:paraId="604AF51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F7981E" w14:textId="77777777" w:rsidR="00CC0CD5" w:rsidRDefault="00CC0CD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3B874" w14:textId="77777777" w:rsidR="00CC0CD5" w:rsidRDefault="00CC0CD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17EFDE" w14:textId="77777777"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9D431" w14:textId="77777777"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2E2CA5" w14:textId="77777777"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73B5C4" w14:textId="77777777" w:rsidR="00CC0CD5" w:rsidRDefault="00CC0CD5"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111BE9" w14:textId="77777777"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688F36" w14:textId="77777777" w:rsidR="00CC0CD5" w:rsidRDefault="00CC0CD5" w:rsidP="00810D31">
            <w:pPr>
              <w:pStyle w:val="TAC"/>
              <w:jc w:val="left"/>
              <w:rPr>
                <w:snapToGrid w:val="0"/>
                <w:sz w:val="16"/>
                <w:szCs w:val="16"/>
              </w:rPr>
            </w:pPr>
            <w:r>
              <w:rPr>
                <w:snapToGrid w:val="0"/>
                <w:sz w:val="16"/>
                <w:szCs w:val="16"/>
              </w:rPr>
              <w:t>15.3.0</w:t>
            </w:r>
          </w:p>
        </w:tc>
      </w:tr>
      <w:tr w:rsidR="008745D7" w:rsidRPr="006B0D02" w14:paraId="78B7AB6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A95177" w14:textId="77777777" w:rsidR="008745D7" w:rsidRDefault="008745D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A72178" w14:textId="77777777" w:rsidR="008745D7" w:rsidRDefault="008745D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BBA6E6" w14:textId="77777777"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EA922" w14:textId="77777777" w:rsidR="008745D7" w:rsidRDefault="008745D7">
            <w:pPr>
              <w:spacing w:after="0"/>
              <w:jc w:val="center"/>
              <w:rPr>
                <w:rFonts w:ascii="Arial" w:hAnsi="Arial" w:cs="Arial"/>
                <w:sz w:val="16"/>
                <w:szCs w:val="16"/>
              </w:rPr>
            </w:pPr>
            <w:r>
              <w:rPr>
                <w:rFonts w:ascii="Arial" w:hAnsi="Arial" w:cs="Arial"/>
                <w:sz w:val="16"/>
                <w:szCs w:val="16"/>
              </w:rPr>
              <w:t>1158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B668D" w14:textId="77777777"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8A09F7" w14:textId="77777777" w:rsidR="008745D7" w:rsidRDefault="008745D7"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CFAEE" w14:textId="77777777"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23711F" w14:textId="77777777" w:rsidR="008745D7" w:rsidRDefault="008745D7" w:rsidP="00810D31">
            <w:pPr>
              <w:pStyle w:val="TAC"/>
              <w:jc w:val="left"/>
              <w:rPr>
                <w:snapToGrid w:val="0"/>
                <w:sz w:val="16"/>
                <w:szCs w:val="16"/>
              </w:rPr>
            </w:pPr>
            <w:r>
              <w:rPr>
                <w:snapToGrid w:val="0"/>
                <w:sz w:val="16"/>
                <w:szCs w:val="16"/>
              </w:rPr>
              <w:t>15.3.0</w:t>
            </w:r>
          </w:p>
        </w:tc>
      </w:tr>
      <w:tr w:rsidR="006C1A02" w:rsidRPr="006B0D02" w14:paraId="78B575F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381D0F" w14:textId="77777777" w:rsidR="006C1A02" w:rsidRDefault="006C1A0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BFA596" w14:textId="77777777" w:rsidR="006C1A02" w:rsidRDefault="006C1A0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403CDE" w14:textId="77777777"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BCE2A" w14:textId="77777777"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0FFF7" w14:textId="77777777"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8975A" w14:textId="77777777" w:rsidR="006C1A02" w:rsidRDefault="006C1A0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D30B79" w14:textId="77777777"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6BE823" w14:textId="77777777" w:rsidR="006C1A02" w:rsidRDefault="006C1A02" w:rsidP="00810D31">
            <w:pPr>
              <w:pStyle w:val="TAC"/>
              <w:jc w:val="left"/>
              <w:rPr>
                <w:snapToGrid w:val="0"/>
                <w:sz w:val="16"/>
                <w:szCs w:val="16"/>
              </w:rPr>
            </w:pPr>
            <w:r>
              <w:rPr>
                <w:snapToGrid w:val="0"/>
                <w:sz w:val="16"/>
                <w:szCs w:val="16"/>
              </w:rPr>
              <w:t>15.3.0</w:t>
            </w:r>
          </w:p>
        </w:tc>
      </w:tr>
      <w:tr w:rsidR="00826ADB" w:rsidRPr="006B0D02" w14:paraId="0E2B39F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C1445" w14:textId="77777777" w:rsidR="00826ADB" w:rsidRDefault="00826ADB"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27F19" w14:textId="77777777" w:rsidR="00826ADB" w:rsidRDefault="00826ADB"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2A85D" w14:textId="77777777"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1E029" w14:textId="77777777"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15FB5" w14:textId="77777777"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1824A" w14:textId="77777777" w:rsidR="00826ADB" w:rsidRDefault="00826ADB"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201B11" w14:textId="77777777"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BB07E8" w14:textId="77777777" w:rsidR="00826ADB" w:rsidRDefault="00826ADB" w:rsidP="00810D31">
            <w:pPr>
              <w:pStyle w:val="TAC"/>
              <w:jc w:val="left"/>
              <w:rPr>
                <w:snapToGrid w:val="0"/>
                <w:sz w:val="16"/>
                <w:szCs w:val="16"/>
              </w:rPr>
            </w:pPr>
            <w:r>
              <w:rPr>
                <w:snapToGrid w:val="0"/>
                <w:sz w:val="16"/>
                <w:szCs w:val="16"/>
              </w:rPr>
              <w:t>15.3.0</w:t>
            </w:r>
          </w:p>
        </w:tc>
      </w:tr>
      <w:tr w:rsidR="00DD74AD" w:rsidRPr="006B0D02" w14:paraId="43ABD7F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5C1ED6" w14:textId="77777777" w:rsidR="00DD74AD" w:rsidRDefault="00DD74A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7CA9E" w14:textId="77777777" w:rsidR="00DD74AD" w:rsidRDefault="00DD74A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C4BED5" w14:textId="77777777"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9A407" w14:textId="77777777"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698A8" w14:textId="77777777"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B1F19" w14:textId="77777777" w:rsidR="00DD74AD" w:rsidRDefault="00DD74A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74F984" w14:textId="77777777"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952B53" w14:textId="77777777" w:rsidR="00DD74AD" w:rsidRDefault="00DD74AD" w:rsidP="00810D31">
            <w:pPr>
              <w:pStyle w:val="TAC"/>
              <w:jc w:val="left"/>
              <w:rPr>
                <w:snapToGrid w:val="0"/>
                <w:sz w:val="16"/>
                <w:szCs w:val="16"/>
              </w:rPr>
            </w:pPr>
            <w:r>
              <w:rPr>
                <w:snapToGrid w:val="0"/>
                <w:sz w:val="16"/>
                <w:szCs w:val="16"/>
              </w:rPr>
              <w:t>15.3.0</w:t>
            </w:r>
          </w:p>
        </w:tc>
      </w:tr>
      <w:tr w:rsidR="00D544E6" w:rsidRPr="006B0D02" w14:paraId="4EE998C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89A74E" w14:textId="77777777" w:rsidR="00D544E6" w:rsidRDefault="00D544E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E41D1F" w14:textId="77777777" w:rsidR="00D544E6" w:rsidRDefault="00D544E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3E1A88" w14:textId="77777777"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CBF4E" w14:textId="77777777" w:rsidR="00D544E6" w:rsidRDefault="00D544E6">
            <w:pPr>
              <w:spacing w:after="0"/>
              <w:jc w:val="center"/>
              <w:rPr>
                <w:rFonts w:ascii="Arial" w:hAnsi="Arial" w:cs="Arial"/>
                <w:sz w:val="16"/>
                <w:szCs w:val="16"/>
              </w:rPr>
            </w:pPr>
            <w:r>
              <w:rPr>
                <w:rFonts w:ascii="Arial" w:hAnsi="Arial" w:cs="Arial"/>
                <w:sz w:val="16"/>
                <w:szCs w:val="16"/>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93DC64" w14:textId="77777777"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7AC5FD" w14:textId="77777777" w:rsidR="00D544E6" w:rsidRDefault="00D544E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0A56B3" w14:textId="77777777"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ACD810" w14:textId="77777777" w:rsidR="00D544E6" w:rsidRDefault="00D544E6" w:rsidP="00810D31">
            <w:pPr>
              <w:pStyle w:val="TAC"/>
              <w:jc w:val="left"/>
              <w:rPr>
                <w:snapToGrid w:val="0"/>
                <w:sz w:val="16"/>
                <w:szCs w:val="16"/>
              </w:rPr>
            </w:pPr>
            <w:r>
              <w:rPr>
                <w:snapToGrid w:val="0"/>
                <w:sz w:val="16"/>
                <w:szCs w:val="16"/>
              </w:rPr>
              <w:t>15.3.0</w:t>
            </w:r>
          </w:p>
        </w:tc>
      </w:tr>
      <w:tr w:rsidR="00966889" w:rsidRPr="006B0D02" w14:paraId="110CD58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97089F" w14:textId="77777777" w:rsidR="00966889" w:rsidRDefault="0096688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329F0B" w14:textId="77777777" w:rsidR="00966889" w:rsidRDefault="0096688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0C3665" w14:textId="77777777"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B2E1" w14:textId="77777777"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CE5B0C" w14:textId="77777777"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7B81F" w14:textId="77777777" w:rsidR="00966889" w:rsidRDefault="00966889"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AF5228" w14:textId="77777777"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F9AA7" w14:textId="77777777" w:rsidR="00966889" w:rsidRDefault="00966889" w:rsidP="00810D31">
            <w:pPr>
              <w:pStyle w:val="TAC"/>
              <w:jc w:val="left"/>
              <w:rPr>
                <w:snapToGrid w:val="0"/>
                <w:sz w:val="16"/>
                <w:szCs w:val="16"/>
              </w:rPr>
            </w:pPr>
            <w:r>
              <w:rPr>
                <w:snapToGrid w:val="0"/>
                <w:sz w:val="16"/>
                <w:szCs w:val="16"/>
              </w:rPr>
              <w:t>15.3.0</w:t>
            </w:r>
          </w:p>
        </w:tc>
      </w:tr>
      <w:tr w:rsidR="00B20C76" w:rsidRPr="006B0D02" w14:paraId="0CAE2B5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791BA" w14:textId="77777777" w:rsidR="00B20C76" w:rsidRDefault="00B20C7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4E5A93" w14:textId="77777777" w:rsidR="00B20C76" w:rsidRDefault="00B20C7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F57040" w14:textId="77777777"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01F96" w14:textId="77777777"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28C39C" w14:textId="77777777"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E53D44" w14:textId="77777777" w:rsidR="00B20C76" w:rsidRDefault="00B20C7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6C54D0" w14:textId="77777777"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FE73D3" w14:textId="77777777" w:rsidR="00B20C76" w:rsidRDefault="00B20C76" w:rsidP="00810D31">
            <w:pPr>
              <w:pStyle w:val="TAC"/>
              <w:jc w:val="left"/>
              <w:rPr>
                <w:snapToGrid w:val="0"/>
                <w:sz w:val="16"/>
                <w:szCs w:val="16"/>
              </w:rPr>
            </w:pPr>
            <w:r>
              <w:rPr>
                <w:snapToGrid w:val="0"/>
                <w:sz w:val="16"/>
                <w:szCs w:val="16"/>
              </w:rPr>
              <w:t>15.3.0</w:t>
            </w:r>
          </w:p>
        </w:tc>
      </w:tr>
      <w:tr w:rsidR="00F00C61" w:rsidRPr="006B0D02" w14:paraId="4541DD3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C1703D" w14:textId="77777777" w:rsidR="00F00C61" w:rsidRDefault="00F00C6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BA083" w14:textId="77777777" w:rsidR="00F00C61" w:rsidRDefault="00F00C6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499EF3" w14:textId="77777777"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3B68F" w14:textId="77777777"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3D1B" w14:textId="77777777"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B7EE47" w14:textId="77777777" w:rsidR="00F00C61" w:rsidRDefault="00F00C61"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CFFD8" w14:textId="77777777"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2FEA72" w14:textId="77777777" w:rsidR="00F00C61" w:rsidRDefault="00F00C61" w:rsidP="00810D31">
            <w:pPr>
              <w:pStyle w:val="TAC"/>
              <w:jc w:val="left"/>
              <w:rPr>
                <w:snapToGrid w:val="0"/>
                <w:sz w:val="16"/>
                <w:szCs w:val="16"/>
              </w:rPr>
            </w:pPr>
            <w:r>
              <w:rPr>
                <w:snapToGrid w:val="0"/>
                <w:sz w:val="16"/>
                <w:szCs w:val="16"/>
              </w:rPr>
              <w:t>15.3.0</w:t>
            </w:r>
          </w:p>
        </w:tc>
      </w:tr>
      <w:tr w:rsidR="00491183" w:rsidRPr="006B0D02" w14:paraId="07DC767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D19ED2" w14:textId="77777777" w:rsidR="00491183" w:rsidRDefault="0049118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C6851B" w14:textId="77777777" w:rsidR="00491183" w:rsidRDefault="0049118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ED13BC" w14:textId="77777777"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ACC3E" w14:textId="77777777"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1A4229" w14:textId="77777777"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68FE5A" w14:textId="77777777" w:rsidR="00491183" w:rsidRDefault="00491183"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F2AC45" w14:textId="77777777"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C7AA48" w14:textId="77777777" w:rsidR="00491183" w:rsidRDefault="00491183" w:rsidP="00810D31">
            <w:pPr>
              <w:pStyle w:val="TAC"/>
              <w:jc w:val="left"/>
              <w:rPr>
                <w:snapToGrid w:val="0"/>
                <w:sz w:val="16"/>
                <w:szCs w:val="16"/>
              </w:rPr>
            </w:pPr>
            <w:r>
              <w:rPr>
                <w:snapToGrid w:val="0"/>
                <w:sz w:val="16"/>
                <w:szCs w:val="16"/>
              </w:rPr>
              <w:t>15.3.0</w:t>
            </w:r>
          </w:p>
        </w:tc>
      </w:tr>
      <w:tr w:rsidR="00E90599" w:rsidRPr="006B0D02" w14:paraId="72C1289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BA1CEF" w14:textId="77777777" w:rsidR="00E90599" w:rsidRDefault="00E9059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F4C4E9" w14:textId="77777777" w:rsidR="00E90599" w:rsidRDefault="00E9059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32C814" w14:textId="77777777"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29244" w14:textId="77777777"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21FCDD" w14:textId="77777777"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EE9309" w14:textId="77777777" w:rsidR="00E90599" w:rsidRDefault="00E90599"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8B978F" w14:textId="77777777"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423A3D" w14:textId="77777777" w:rsidR="00E90599" w:rsidRDefault="00E90599" w:rsidP="00810D31">
            <w:pPr>
              <w:pStyle w:val="TAC"/>
              <w:jc w:val="left"/>
              <w:rPr>
                <w:snapToGrid w:val="0"/>
                <w:sz w:val="16"/>
                <w:szCs w:val="16"/>
              </w:rPr>
            </w:pPr>
            <w:r>
              <w:rPr>
                <w:snapToGrid w:val="0"/>
                <w:sz w:val="16"/>
                <w:szCs w:val="16"/>
              </w:rPr>
              <w:t>15.3.0</w:t>
            </w:r>
          </w:p>
        </w:tc>
      </w:tr>
      <w:tr w:rsidR="00C511B3" w:rsidRPr="006B0D02" w14:paraId="0AB53A9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3E7740" w14:textId="77777777" w:rsidR="00C511B3" w:rsidRDefault="00C511B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1C92A" w14:textId="77777777" w:rsidR="00C511B3" w:rsidRDefault="00C511B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F0DEC" w14:textId="77777777"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60361" w14:textId="77777777"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C889C" w14:textId="77777777"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1C9D9" w14:textId="77777777" w:rsidR="00C511B3" w:rsidRDefault="00C511B3"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39695E" w14:textId="77777777"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8C0555" w14:textId="77777777" w:rsidR="00C511B3" w:rsidRDefault="00C511B3" w:rsidP="00810D31">
            <w:pPr>
              <w:pStyle w:val="TAC"/>
              <w:jc w:val="left"/>
              <w:rPr>
                <w:snapToGrid w:val="0"/>
                <w:sz w:val="16"/>
                <w:szCs w:val="16"/>
              </w:rPr>
            </w:pPr>
            <w:r>
              <w:rPr>
                <w:snapToGrid w:val="0"/>
                <w:sz w:val="16"/>
                <w:szCs w:val="16"/>
              </w:rPr>
              <w:t>15.3.0</w:t>
            </w:r>
          </w:p>
        </w:tc>
      </w:tr>
      <w:tr w:rsidR="008B524D" w:rsidRPr="006B0D02" w14:paraId="7096CD3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965D5E" w14:textId="77777777" w:rsidR="008B524D" w:rsidRDefault="008B524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88D22A" w14:textId="77777777" w:rsidR="008B524D" w:rsidRDefault="008B524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F36821" w14:textId="77777777"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8FC8" w14:textId="77777777"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EC4AB" w14:textId="77777777"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9BCC3C" w14:textId="77777777" w:rsidR="008B524D" w:rsidRDefault="008B524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F6D3DF" w14:textId="77777777"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2ABCB9" w14:textId="77777777" w:rsidR="008B524D" w:rsidRDefault="008B524D" w:rsidP="00810D31">
            <w:pPr>
              <w:pStyle w:val="TAC"/>
              <w:jc w:val="left"/>
              <w:rPr>
                <w:snapToGrid w:val="0"/>
                <w:sz w:val="16"/>
                <w:szCs w:val="16"/>
              </w:rPr>
            </w:pPr>
            <w:r>
              <w:rPr>
                <w:snapToGrid w:val="0"/>
                <w:sz w:val="16"/>
                <w:szCs w:val="16"/>
              </w:rPr>
              <w:t>15.3.0</w:t>
            </w:r>
          </w:p>
        </w:tc>
      </w:tr>
      <w:tr w:rsidR="00F36EF2" w:rsidRPr="006B0D02" w14:paraId="7064446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B7FCF" w14:textId="77777777" w:rsidR="00F36EF2" w:rsidRDefault="00F36EF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31751" w14:textId="77777777" w:rsidR="00F36EF2" w:rsidRDefault="00F36EF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526694" w14:textId="77777777"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601AD" w14:textId="77777777"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EB0F62" w14:textId="77777777"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9EBA8" w14:textId="77777777" w:rsidR="00F36EF2" w:rsidRDefault="00F36EF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9269B1" w14:textId="77777777"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ED8716" w14:textId="77777777" w:rsidR="00F36EF2" w:rsidRDefault="00F36EF2" w:rsidP="00810D31">
            <w:pPr>
              <w:pStyle w:val="TAC"/>
              <w:jc w:val="left"/>
              <w:rPr>
                <w:snapToGrid w:val="0"/>
                <w:sz w:val="16"/>
                <w:szCs w:val="16"/>
              </w:rPr>
            </w:pPr>
            <w:r>
              <w:rPr>
                <w:snapToGrid w:val="0"/>
                <w:sz w:val="16"/>
                <w:szCs w:val="16"/>
              </w:rPr>
              <w:t>15.3.0</w:t>
            </w:r>
          </w:p>
        </w:tc>
      </w:tr>
      <w:tr w:rsidR="00F40716" w:rsidRPr="006B0D02" w14:paraId="0C16C9B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06B4C" w14:textId="77777777" w:rsidR="00F40716" w:rsidRDefault="00F4071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11AA7" w14:textId="77777777" w:rsidR="00F40716" w:rsidRDefault="00F4071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A83C8D" w14:textId="77777777"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7DCCA" w14:textId="77777777"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E1CFC" w14:textId="77777777"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BA9CBB" w14:textId="77777777" w:rsidR="00F40716" w:rsidRDefault="00F4071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1B79B7" w14:textId="77777777"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193BC5" w14:textId="77777777" w:rsidR="00F40716" w:rsidRDefault="00F40716" w:rsidP="00810D31">
            <w:pPr>
              <w:pStyle w:val="TAC"/>
              <w:jc w:val="left"/>
              <w:rPr>
                <w:snapToGrid w:val="0"/>
                <w:sz w:val="16"/>
                <w:szCs w:val="16"/>
              </w:rPr>
            </w:pPr>
            <w:r>
              <w:rPr>
                <w:snapToGrid w:val="0"/>
                <w:sz w:val="16"/>
                <w:szCs w:val="16"/>
              </w:rPr>
              <w:t>15.3.0</w:t>
            </w:r>
          </w:p>
        </w:tc>
      </w:tr>
      <w:tr w:rsidR="000B6DD9" w:rsidRPr="006B0D02" w14:paraId="212F8B82" w14:textId="77777777" w:rsidTr="000B6DD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442599" w14:textId="77777777" w:rsidR="000B6DD9" w:rsidRDefault="000B6DD9"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3556C" w14:textId="77777777" w:rsidR="000B6DD9" w:rsidRDefault="000B6DD9"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D0C6DC" w14:textId="77777777"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9A95B" w14:textId="77777777"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2F42E" w14:textId="77777777"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AE66AC" w14:textId="77777777" w:rsidR="000B6DD9" w:rsidRDefault="000B6DD9"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5A5C8" w14:textId="77777777"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D5C692" w14:textId="77777777" w:rsidR="000B6DD9" w:rsidRDefault="000B6DD9" w:rsidP="00810D31">
            <w:pPr>
              <w:pStyle w:val="TAC"/>
              <w:jc w:val="left"/>
              <w:rPr>
                <w:snapToGrid w:val="0"/>
                <w:sz w:val="16"/>
                <w:szCs w:val="16"/>
              </w:rPr>
            </w:pPr>
            <w:r>
              <w:rPr>
                <w:snapToGrid w:val="0"/>
                <w:sz w:val="16"/>
                <w:szCs w:val="16"/>
              </w:rPr>
              <w:t>15.4.0</w:t>
            </w:r>
          </w:p>
        </w:tc>
      </w:tr>
      <w:tr w:rsidR="00810D31" w:rsidRPr="006B0D02" w14:paraId="4983482E" w14:textId="77777777" w:rsidTr="00810D3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07C41B" w14:textId="77777777" w:rsidR="00810D31" w:rsidRDefault="00810D31"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FB1D66" w14:textId="77777777" w:rsidR="00810D31" w:rsidRDefault="00810D31"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38082" w14:textId="77777777"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5ECBE" w14:textId="77777777"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D815FC" w14:textId="77777777"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019AC" w14:textId="77777777" w:rsidR="00810D31" w:rsidRDefault="00810D31"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75AD01" w14:textId="77777777"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7AF12E" w14:textId="77777777" w:rsidR="00810D31" w:rsidRDefault="00810D31" w:rsidP="00810D31">
            <w:pPr>
              <w:pStyle w:val="TAC"/>
              <w:jc w:val="left"/>
              <w:rPr>
                <w:snapToGrid w:val="0"/>
                <w:sz w:val="16"/>
                <w:szCs w:val="16"/>
              </w:rPr>
            </w:pPr>
            <w:r>
              <w:rPr>
                <w:snapToGrid w:val="0"/>
                <w:sz w:val="16"/>
                <w:szCs w:val="16"/>
              </w:rPr>
              <w:t>15.4.0</w:t>
            </w:r>
          </w:p>
        </w:tc>
      </w:tr>
      <w:tr w:rsidR="009055F9" w:rsidRPr="006B0D02" w14:paraId="08420AA3" w14:textId="77777777"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74D7B7" w14:textId="77777777"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845A80" w14:textId="77777777"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90C43B" w14:textId="77777777"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DC35" w14:textId="77777777"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0AFC0"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A33212" w14:textId="77777777"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C47D70"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0CDB34" w14:textId="77777777" w:rsidR="009055F9" w:rsidRDefault="009055F9" w:rsidP="00DB5B21">
            <w:pPr>
              <w:pStyle w:val="TAC"/>
              <w:jc w:val="left"/>
              <w:rPr>
                <w:snapToGrid w:val="0"/>
                <w:sz w:val="16"/>
                <w:szCs w:val="16"/>
              </w:rPr>
            </w:pPr>
            <w:r>
              <w:rPr>
                <w:snapToGrid w:val="0"/>
                <w:sz w:val="16"/>
                <w:szCs w:val="16"/>
              </w:rPr>
              <w:t>15.4.0</w:t>
            </w:r>
          </w:p>
        </w:tc>
      </w:tr>
      <w:tr w:rsidR="009055F9" w:rsidRPr="006B0D02" w14:paraId="07B00F80" w14:textId="77777777"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9EB58A" w14:textId="77777777"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A76654" w14:textId="77777777"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0D5F7C" w14:textId="77777777"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4F004" w14:textId="77777777"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48865F"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57B7D7" w14:textId="77777777"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3477F7"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EB15CC" w14:textId="77777777" w:rsidR="009055F9" w:rsidRDefault="009055F9" w:rsidP="00DB5B21">
            <w:pPr>
              <w:pStyle w:val="TAC"/>
              <w:jc w:val="left"/>
              <w:rPr>
                <w:snapToGrid w:val="0"/>
                <w:sz w:val="16"/>
                <w:szCs w:val="16"/>
              </w:rPr>
            </w:pPr>
            <w:r>
              <w:rPr>
                <w:snapToGrid w:val="0"/>
                <w:sz w:val="16"/>
                <w:szCs w:val="16"/>
              </w:rPr>
              <w:t>15.4.0</w:t>
            </w:r>
          </w:p>
        </w:tc>
      </w:tr>
      <w:tr w:rsidR="00360A4E" w:rsidRPr="006B0D02" w14:paraId="19A7177F" w14:textId="77777777" w:rsidTr="00360A4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F538E" w14:textId="77777777" w:rsidR="00360A4E" w:rsidRDefault="00360A4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52EF3" w14:textId="77777777" w:rsidR="00360A4E" w:rsidRDefault="00360A4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6FB3E" w14:textId="77777777"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140A1" w14:textId="77777777"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9948C9" w14:textId="77777777"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A413B" w14:textId="77777777" w:rsidR="00360A4E" w:rsidRDefault="00360A4E"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F531BA" w14:textId="77777777"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81765F" w14:textId="77777777" w:rsidR="00360A4E" w:rsidRDefault="00360A4E" w:rsidP="00DB5B21">
            <w:pPr>
              <w:pStyle w:val="TAC"/>
              <w:jc w:val="left"/>
              <w:rPr>
                <w:snapToGrid w:val="0"/>
                <w:sz w:val="16"/>
                <w:szCs w:val="16"/>
              </w:rPr>
            </w:pPr>
            <w:r>
              <w:rPr>
                <w:snapToGrid w:val="0"/>
                <w:sz w:val="16"/>
                <w:szCs w:val="16"/>
              </w:rPr>
              <w:t>15.4.0</w:t>
            </w:r>
          </w:p>
        </w:tc>
      </w:tr>
      <w:tr w:rsidR="00FB00EB" w:rsidRPr="006B0D02" w14:paraId="54C78F75" w14:textId="77777777" w:rsidTr="00FB00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D15B7" w14:textId="77777777" w:rsidR="00FB00EB" w:rsidRDefault="00FB00EB"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76D842" w14:textId="77777777" w:rsidR="00FB00EB" w:rsidRDefault="00FB00EB"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534074" w14:textId="77777777"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C923D" w14:textId="77777777"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2D772" w14:textId="77777777"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00D79" w14:textId="77777777" w:rsidR="00FB00EB" w:rsidRDefault="00F1765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1CBBA" w14:textId="77777777"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B16048" w14:textId="77777777" w:rsidR="00FB00EB" w:rsidRDefault="00FB00EB" w:rsidP="00DB5B21">
            <w:pPr>
              <w:pStyle w:val="TAC"/>
              <w:jc w:val="left"/>
              <w:rPr>
                <w:snapToGrid w:val="0"/>
                <w:sz w:val="16"/>
                <w:szCs w:val="16"/>
              </w:rPr>
            </w:pPr>
            <w:r>
              <w:rPr>
                <w:snapToGrid w:val="0"/>
                <w:sz w:val="16"/>
                <w:szCs w:val="16"/>
              </w:rPr>
              <w:t>15.4.0</w:t>
            </w:r>
          </w:p>
        </w:tc>
      </w:tr>
      <w:tr w:rsidR="00481949" w:rsidRPr="006B0D02" w14:paraId="6DC7B520" w14:textId="77777777" w:rsidTr="004819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D76B87" w14:textId="77777777" w:rsidR="00481949" w:rsidRDefault="0048194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4BC5D" w14:textId="77777777" w:rsidR="00481949" w:rsidRDefault="0048194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FAF69B" w14:textId="77777777"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36256" w14:textId="77777777"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068C4" w14:textId="77777777"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6FF3DA" w14:textId="77777777" w:rsidR="00481949" w:rsidRDefault="00481949"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EAEB6F" w14:textId="77777777"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56B0C1" w14:textId="77777777" w:rsidR="00481949" w:rsidRDefault="00481949" w:rsidP="00DB5B21">
            <w:pPr>
              <w:pStyle w:val="TAC"/>
              <w:jc w:val="left"/>
              <w:rPr>
                <w:snapToGrid w:val="0"/>
                <w:sz w:val="16"/>
                <w:szCs w:val="16"/>
              </w:rPr>
            </w:pPr>
            <w:r>
              <w:rPr>
                <w:snapToGrid w:val="0"/>
                <w:sz w:val="16"/>
                <w:szCs w:val="16"/>
              </w:rPr>
              <w:t>15.4.0</w:t>
            </w:r>
          </w:p>
        </w:tc>
      </w:tr>
      <w:tr w:rsidR="00DE06AE" w:rsidRPr="006B0D02" w14:paraId="39C4F083" w14:textId="77777777" w:rsidTr="00DE06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7C84BD" w14:textId="77777777" w:rsidR="00DE06AE" w:rsidRDefault="00DE06A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FD00BB" w14:textId="77777777" w:rsidR="00DE06AE" w:rsidRDefault="00DE06A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11D702" w14:textId="77777777"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2FBB" w14:textId="77777777"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E0821" w14:textId="77777777"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AA2BE" w14:textId="77777777" w:rsidR="00DE06AE" w:rsidRDefault="00DE06AE"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323B2D" w14:textId="77777777"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14F342" w14:textId="77777777" w:rsidR="00DE06AE" w:rsidRDefault="00DE06AE" w:rsidP="00DB5B21">
            <w:pPr>
              <w:pStyle w:val="TAC"/>
              <w:jc w:val="left"/>
              <w:rPr>
                <w:snapToGrid w:val="0"/>
                <w:sz w:val="16"/>
                <w:szCs w:val="16"/>
              </w:rPr>
            </w:pPr>
            <w:r>
              <w:rPr>
                <w:snapToGrid w:val="0"/>
                <w:sz w:val="16"/>
                <w:szCs w:val="16"/>
              </w:rPr>
              <w:t>15.4.0</w:t>
            </w:r>
          </w:p>
        </w:tc>
      </w:tr>
      <w:tr w:rsidR="000F4EA1" w:rsidRPr="006B0D02" w14:paraId="433B51E4" w14:textId="77777777"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4B9AA5" w14:textId="77777777"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78899B" w14:textId="77777777"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43B4BC"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95755" w14:textId="77777777"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812D9"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97E6CD" w14:textId="77777777"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E0364"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54E0A8" w14:textId="77777777" w:rsidR="000F4EA1" w:rsidRDefault="000F4EA1" w:rsidP="00DB5B21">
            <w:pPr>
              <w:pStyle w:val="TAC"/>
              <w:jc w:val="left"/>
              <w:rPr>
                <w:snapToGrid w:val="0"/>
                <w:sz w:val="16"/>
                <w:szCs w:val="16"/>
              </w:rPr>
            </w:pPr>
            <w:r>
              <w:rPr>
                <w:snapToGrid w:val="0"/>
                <w:sz w:val="16"/>
                <w:szCs w:val="16"/>
              </w:rPr>
              <w:t>15.4.0</w:t>
            </w:r>
          </w:p>
        </w:tc>
      </w:tr>
      <w:tr w:rsidR="000F4EA1" w:rsidRPr="006B0D02" w14:paraId="48A15273" w14:textId="77777777"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C16EE5" w14:textId="77777777"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C82393" w14:textId="77777777"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09BD2F"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B7470" w14:textId="77777777"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9EC7A7"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E18C7" w14:textId="77777777"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E94C3B"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1E4747" w14:textId="77777777" w:rsidR="000F4EA1" w:rsidRDefault="000F4EA1" w:rsidP="00DB5B21">
            <w:pPr>
              <w:pStyle w:val="TAC"/>
              <w:jc w:val="left"/>
              <w:rPr>
                <w:snapToGrid w:val="0"/>
                <w:sz w:val="16"/>
                <w:szCs w:val="16"/>
              </w:rPr>
            </w:pPr>
            <w:r>
              <w:rPr>
                <w:snapToGrid w:val="0"/>
                <w:sz w:val="16"/>
                <w:szCs w:val="16"/>
              </w:rPr>
              <w:t>15.4.0</w:t>
            </w:r>
          </w:p>
        </w:tc>
      </w:tr>
      <w:tr w:rsidR="00DF19B3" w:rsidRPr="006B0D02" w14:paraId="16446243" w14:textId="77777777" w:rsidTr="00DF19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E4CFBB" w14:textId="77777777" w:rsidR="00DF19B3" w:rsidRDefault="00DF19B3"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021D7D" w14:textId="77777777" w:rsidR="00DF19B3" w:rsidRDefault="00DF19B3"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321542" w14:textId="77777777"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65E71" w14:textId="77777777"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41EA40" w14:textId="77777777"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C43A85" w14:textId="77777777" w:rsidR="00DF19B3" w:rsidRDefault="00ED444A"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05CCAC" w14:textId="77777777"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89B07C" w14:textId="77777777" w:rsidR="00DF19B3" w:rsidRDefault="00DF19B3" w:rsidP="00DB5B21">
            <w:pPr>
              <w:pStyle w:val="TAC"/>
              <w:jc w:val="left"/>
              <w:rPr>
                <w:snapToGrid w:val="0"/>
                <w:sz w:val="16"/>
                <w:szCs w:val="16"/>
              </w:rPr>
            </w:pPr>
            <w:r>
              <w:rPr>
                <w:snapToGrid w:val="0"/>
                <w:sz w:val="16"/>
                <w:szCs w:val="16"/>
              </w:rPr>
              <w:t>15.4.0</w:t>
            </w:r>
          </w:p>
        </w:tc>
      </w:tr>
      <w:tr w:rsidR="00D17D8A" w:rsidRPr="006B0D02" w14:paraId="3C7B62E9" w14:textId="77777777" w:rsidTr="00D17D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7A5651" w14:textId="77777777" w:rsidR="00D17D8A" w:rsidRDefault="00D17D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E412F" w14:textId="77777777" w:rsidR="00D17D8A" w:rsidRDefault="00D17D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278729" w14:textId="77777777"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8F6A1" w14:textId="77777777"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9A43F3" w14:textId="77777777"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2D835D" w14:textId="77777777" w:rsidR="00D17D8A" w:rsidRDefault="00D17D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56891" w14:textId="77777777"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595E16" w14:textId="77777777" w:rsidR="00D17D8A" w:rsidRDefault="00D17D8A" w:rsidP="00DB5B21">
            <w:pPr>
              <w:pStyle w:val="TAC"/>
              <w:jc w:val="left"/>
              <w:rPr>
                <w:snapToGrid w:val="0"/>
                <w:sz w:val="16"/>
                <w:szCs w:val="16"/>
              </w:rPr>
            </w:pPr>
            <w:r>
              <w:rPr>
                <w:snapToGrid w:val="0"/>
                <w:sz w:val="16"/>
                <w:szCs w:val="16"/>
              </w:rPr>
              <w:t>15.4.0</w:t>
            </w:r>
          </w:p>
        </w:tc>
      </w:tr>
      <w:tr w:rsidR="001C6087" w:rsidRPr="006B0D02" w14:paraId="25503641" w14:textId="77777777" w:rsidTr="001C60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8E5437" w14:textId="77777777" w:rsidR="001C6087" w:rsidRDefault="001C6087"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41BE70" w14:textId="77777777" w:rsidR="001C6087" w:rsidRDefault="001C6087"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339D36" w14:textId="77777777"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3083D" w14:textId="77777777"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001462" w14:textId="77777777"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1AAFC4" w14:textId="77777777" w:rsidR="001C6087" w:rsidRDefault="001C6087"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D5ECF0" w14:textId="77777777"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EF7B0B" w14:textId="77777777" w:rsidR="001C6087" w:rsidRDefault="001C6087" w:rsidP="00DB5B21">
            <w:pPr>
              <w:pStyle w:val="TAC"/>
              <w:jc w:val="left"/>
              <w:rPr>
                <w:snapToGrid w:val="0"/>
                <w:sz w:val="16"/>
                <w:szCs w:val="16"/>
              </w:rPr>
            </w:pPr>
            <w:r>
              <w:rPr>
                <w:snapToGrid w:val="0"/>
                <w:sz w:val="16"/>
                <w:szCs w:val="16"/>
              </w:rPr>
              <w:t>15.4.0</w:t>
            </w:r>
          </w:p>
        </w:tc>
      </w:tr>
      <w:tr w:rsidR="00E41A7F" w:rsidRPr="006B0D02" w14:paraId="29C9361B" w14:textId="77777777" w:rsidTr="00E41A7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E2C9D" w14:textId="77777777" w:rsidR="00E41A7F" w:rsidRDefault="00E41A7F"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24413" w14:textId="77777777" w:rsidR="00E41A7F" w:rsidRDefault="00E41A7F"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3A59DB" w14:textId="77777777"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5EEF1" w14:textId="77777777"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C58DB" w14:textId="77777777"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E9CA6F" w14:textId="77777777" w:rsidR="00E41A7F" w:rsidRDefault="00E41A7F"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07EE59" w14:textId="77777777"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4FA712" w14:textId="77777777" w:rsidR="00E41A7F" w:rsidRDefault="00E41A7F" w:rsidP="00DB5B21">
            <w:pPr>
              <w:pStyle w:val="TAC"/>
              <w:jc w:val="left"/>
              <w:rPr>
                <w:snapToGrid w:val="0"/>
                <w:sz w:val="16"/>
                <w:szCs w:val="16"/>
              </w:rPr>
            </w:pPr>
            <w:r>
              <w:rPr>
                <w:snapToGrid w:val="0"/>
                <w:sz w:val="16"/>
                <w:szCs w:val="16"/>
              </w:rPr>
              <w:t>15.4.0</w:t>
            </w:r>
          </w:p>
        </w:tc>
      </w:tr>
      <w:tr w:rsidR="00BD7F8A" w:rsidRPr="006B0D02" w14:paraId="32DEB329" w14:textId="77777777" w:rsidTr="00BD7F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D781C" w14:textId="77777777" w:rsidR="00BD7F8A" w:rsidRDefault="00BD7F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659CE5" w14:textId="77777777" w:rsidR="00BD7F8A" w:rsidRDefault="00BD7F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40C50C" w14:textId="77777777"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43E9D" w14:textId="77777777"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730465" w14:textId="77777777"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7C7E2B" w14:textId="77777777" w:rsidR="00BD7F8A" w:rsidRDefault="00BD7F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10B8B" w14:textId="77777777"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2497C1" w14:textId="77777777" w:rsidR="00BD7F8A" w:rsidRDefault="00BD7F8A" w:rsidP="00DB5B21">
            <w:pPr>
              <w:pStyle w:val="TAC"/>
              <w:jc w:val="left"/>
              <w:rPr>
                <w:snapToGrid w:val="0"/>
                <w:sz w:val="16"/>
                <w:szCs w:val="16"/>
              </w:rPr>
            </w:pPr>
            <w:r>
              <w:rPr>
                <w:snapToGrid w:val="0"/>
                <w:sz w:val="16"/>
                <w:szCs w:val="16"/>
              </w:rPr>
              <w:t>15.4.0</w:t>
            </w:r>
          </w:p>
        </w:tc>
      </w:tr>
      <w:tr w:rsidR="00DB5B21" w:rsidRPr="006B0D02" w14:paraId="4410E248" w14:textId="77777777" w:rsidTr="00DB5B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C02E3" w14:textId="77777777" w:rsidR="00DB5B21" w:rsidRDefault="00DB5B2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5793E2" w14:textId="77777777" w:rsidR="00DB5B21" w:rsidRDefault="00DB5B2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D121A2" w14:textId="77777777"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45090" w14:textId="77777777"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3A950" w14:textId="77777777"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D3256C" w14:textId="77777777" w:rsidR="00DB5B21" w:rsidRDefault="00811226"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4F8563" w14:textId="77777777"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BD090B" w14:textId="77777777" w:rsidR="00DB5B21" w:rsidRDefault="00DB5B21" w:rsidP="00DB5B21">
            <w:pPr>
              <w:pStyle w:val="TAC"/>
              <w:jc w:val="left"/>
              <w:rPr>
                <w:snapToGrid w:val="0"/>
                <w:sz w:val="16"/>
                <w:szCs w:val="16"/>
              </w:rPr>
            </w:pPr>
            <w:r>
              <w:rPr>
                <w:snapToGrid w:val="0"/>
                <w:sz w:val="16"/>
                <w:szCs w:val="16"/>
              </w:rPr>
              <w:t>15.4.0</w:t>
            </w:r>
          </w:p>
        </w:tc>
      </w:tr>
      <w:tr w:rsidR="00BD0ED0" w:rsidRPr="006B0D02" w14:paraId="5DF914CD" w14:textId="77777777" w:rsidTr="00BD0E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5C497" w14:textId="77777777" w:rsidR="00BD0ED0" w:rsidRDefault="00BD0ED0"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13A5ED" w14:textId="77777777" w:rsidR="00BD0ED0" w:rsidRDefault="00BD0ED0"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D16378" w14:textId="77777777"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BB80" w14:textId="77777777"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2ED39" w14:textId="77777777"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B387BD" w14:textId="77777777" w:rsidR="00BD0ED0" w:rsidRDefault="00BD0ED0"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6B2405" w14:textId="77777777"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519CCC" w14:textId="77777777" w:rsidR="00BD0ED0" w:rsidRDefault="00BD0ED0" w:rsidP="00283293">
            <w:pPr>
              <w:pStyle w:val="TAC"/>
              <w:jc w:val="left"/>
              <w:rPr>
                <w:snapToGrid w:val="0"/>
                <w:sz w:val="16"/>
                <w:szCs w:val="16"/>
              </w:rPr>
            </w:pPr>
            <w:r>
              <w:rPr>
                <w:snapToGrid w:val="0"/>
                <w:sz w:val="16"/>
                <w:szCs w:val="16"/>
              </w:rPr>
              <w:t>15.4.0</w:t>
            </w:r>
          </w:p>
        </w:tc>
      </w:tr>
      <w:tr w:rsidR="00776D21" w:rsidRPr="006B0D02" w14:paraId="2D98C25D" w14:textId="77777777" w:rsidTr="00776D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9FDC62" w14:textId="77777777" w:rsidR="00776D21" w:rsidRDefault="00776D2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D66243" w14:textId="77777777" w:rsidR="00776D21" w:rsidRDefault="00776D2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8462D4" w14:textId="77777777"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04B96" w14:textId="77777777"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F09AE6" w14:textId="77777777"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73487E" w14:textId="77777777" w:rsidR="00776D21" w:rsidRDefault="00523E06"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B0C293" w14:textId="77777777"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2528BD" w14:textId="77777777" w:rsidR="00776D21" w:rsidRDefault="00776D21" w:rsidP="00283293">
            <w:pPr>
              <w:pStyle w:val="TAC"/>
              <w:jc w:val="left"/>
              <w:rPr>
                <w:snapToGrid w:val="0"/>
                <w:sz w:val="16"/>
                <w:szCs w:val="16"/>
              </w:rPr>
            </w:pPr>
            <w:r>
              <w:rPr>
                <w:snapToGrid w:val="0"/>
                <w:sz w:val="16"/>
                <w:szCs w:val="16"/>
              </w:rPr>
              <w:t>15.4.0</w:t>
            </w:r>
          </w:p>
        </w:tc>
      </w:tr>
      <w:tr w:rsidR="006B54BC" w:rsidRPr="006B0D02" w14:paraId="77F5B4DB" w14:textId="77777777" w:rsidTr="006B54B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54353" w14:textId="77777777" w:rsidR="006B54BC" w:rsidRDefault="006B54BC"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D4A351" w14:textId="77777777" w:rsidR="006B54BC" w:rsidRDefault="006B54BC"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A1DEF" w14:textId="77777777"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B4CEA" w14:textId="77777777"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B286D9" w14:textId="77777777"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EC0482" w14:textId="77777777" w:rsidR="006B54BC" w:rsidRDefault="006B54BC"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75A241" w14:textId="77777777"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DE65D7" w14:textId="77777777" w:rsidR="006B54BC" w:rsidRDefault="006B54BC" w:rsidP="00283293">
            <w:pPr>
              <w:pStyle w:val="TAC"/>
              <w:jc w:val="left"/>
              <w:rPr>
                <w:snapToGrid w:val="0"/>
                <w:sz w:val="16"/>
                <w:szCs w:val="16"/>
              </w:rPr>
            </w:pPr>
            <w:r>
              <w:rPr>
                <w:snapToGrid w:val="0"/>
                <w:sz w:val="16"/>
                <w:szCs w:val="16"/>
              </w:rPr>
              <w:t>15.4.0</w:t>
            </w:r>
          </w:p>
        </w:tc>
      </w:tr>
      <w:tr w:rsidR="00376201" w:rsidRPr="006B0D02" w14:paraId="6579654F" w14:textId="77777777" w:rsidTr="0037620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827E7" w14:textId="77777777" w:rsidR="00376201" w:rsidRDefault="0037620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8F8397" w14:textId="77777777" w:rsidR="00376201" w:rsidRDefault="0037620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B7F3F3" w14:textId="77777777"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67EAD" w14:textId="77777777"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06A50A" w14:textId="77777777"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F64394" w14:textId="77777777" w:rsidR="00376201" w:rsidRDefault="00376201"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8B6187" w14:textId="77777777"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294CEF" w14:textId="77777777" w:rsidR="00376201" w:rsidRDefault="00376201" w:rsidP="00283293">
            <w:pPr>
              <w:pStyle w:val="TAC"/>
              <w:jc w:val="left"/>
              <w:rPr>
                <w:snapToGrid w:val="0"/>
                <w:sz w:val="16"/>
                <w:szCs w:val="16"/>
              </w:rPr>
            </w:pPr>
            <w:r>
              <w:rPr>
                <w:snapToGrid w:val="0"/>
                <w:sz w:val="16"/>
                <w:szCs w:val="16"/>
              </w:rPr>
              <w:t>15.4.0</w:t>
            </w:r>
          </w:p>
        </w:tc>
      </w:tr>
      <w:tr w:rsidR="00662F48" w:rsidRPr="006B0D02" w14:paraId="62B844A3" w14:textId="77777777" w:rsidTr="00B66BA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306488" w14:textId="77777777" w:rsidR="00662F48" w:rsidRDefault="00662F48" w:rsidP="00662F48">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DB7A2" w14:textId="77777777" w:rsidR="00662F48" w:rsidRPr="00662F48" w:rsidRDefault="00662F48" w:rsidP="00662F48">
            <w:pPr>
              <w:pStyle w:val="TAC"/>
              <w:rPr>
                <w:rFonts w:cs="Arial"/>
                <w:sz w:val="16"/>
                <w:szCs w:val="16"/>
              </w:rPr>
            </w:pPr>
            <w:r w:rsidRPr="00B66B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A9001"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33B25"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0F0E8"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6AE7F" w14:textId="77777777" w:rsidR="00662F48" w:rsidRPr="00662F48" w:rsidRDefault="00662F48" w:rsidP="00662F48">
            <w:pPr>
              <w:pStyle w:val="TAC"/>
              <w:rPr>
                <w:rFonts w:cs="Arial"/>
                <w:sz w:val="16"/>
                <w:szCs w:val="16"/>
              </w:rPr>
            </w:pPr>
            <w:r w:rsidRPr="00B66BA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014383" w14:textId="77777777"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7B85B" w14:textId="77777777"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14:paraId="779A05F7" w14:textId="77777777" w:rsidTr="00E040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2E094A" w14:textId="77777777" w:rsidR="00E0401A" w:rsidRDefault="00E0401A"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27412F" w14:textId="77777777" w:rsidR="00E0401A" w:rsidRDefault="00E0401A"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FC9818" w14:textId="77777777"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39966" w14:textId="77777777"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0BF3C" w14:textId="77777777"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B55131" w14:textId="77777777" w:rsidR="00E0401A" w:rsidRDefault="00E0401A"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F889F5" w14:textId="77777777"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D16EF2" w14:textId="77777777" w:rsidR="00E0401A" w:rsidRDefault="00E0401A" w:rsidP="00283293">
            <w:pPr>
              <w:pStyle w:val="TAC"/>
              <w:jc w:val="left"/>
              <w:rPr>
                <w:snapToGrid w:val="0"/>
                <w:sz w:val="16"/>
                <w:szCs w:val="16"/>
              </w:rPr>
            </w:pPr>
            <w:r>
              <w:rPr>
                <w:snapToGrid w:val="0"/>
                <w:sz w:val="16"/>
                <w:szCs w:val="16"/>
              </w:rPr>
              <w:t>15.4.0</w:t>
            </w:r>
          </w:p>
        </w:tc>
      </w:tr>
      <w:tr w:rsidR="00283293" w:rsidRPr="006B0D02" w14:paraId="76F4A376" w14:textId="77777777" w:rsidTr="0028329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3BC94" w14:textId="77777777" w:rsidR="00283293" w:rsidRDefault="00283293"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C670AD" w14:textId="77777777" w:rsidR="00283293" w:rsidRDefault="00283293"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D80E2" w14:textId="77777777"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5FE05" w14:textId="77777777"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0EEE32" w14:textId="77777777"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4B414" w14:textId="77777777" w:rsidR="00283293" w:rsidRDefault="003A25DC"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D3AC9" w14:textId="77777777"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94EA7E" w14:textId="77777777" w:rsidR="00283293" w:rsidRDefault="00283293" w:rsidP="00283293">
            <w:pPr>
              <w:pStyle w:val="TAC"/>
              <w:jc w:val="left"/>
              <w:rPr>
                <w:snapToGrid w:val="0"/>
                <w:sz w:val="16"/>
                <w:szCs w:val="16"/>
              </w:rPr>
            </w:pPr>
            <w:r>
              <w:rPr>
                <w:snapToGrid w:val="0"/>
                <w:sz w:val="16"/>
                <w:szCs w:val="16"/>
              </w:rPr>
              <w:t>15.4.0</w:t>
            </w:r>
          </w:p>
        </w:tc>
      </w:tr>
      <w:tr w:rsidR="005701F2" w:rsidRPr="006B0D02" w14:paraId="41A41B76" w14:textId="77777777" w:rsidTr="005701F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2FCED8" w14:textId="77777777" w:rsidR="005701F2" w:rsidRDefault="005701F2"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1EFA61" w14:textId="77777777" w:rsidR="005701F2" w:rsidRDefault="005701F2"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7820C7" w14:textId="77777777"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E14FC" w14:textId="77777777"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7E536" w14:textId="77777777"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B1150A" w14:textId="77777777" w:rsidR="005701F2" w:rsidRDefault="005701F2"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812B54" w14:textId="77777777"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67F162" w14:textId="77777777" w:rsidR="005701F2" w:rsidRDefault="005701F2" w:rsidP="000F24DA">
            <w:pPr>
              <w:pStyle w:val="TAC"/>
              <w:jc w:val="left"/>
              <w:rPr>
                <w:snapToGrid w:val="0"/>
                <w:sz w:val="16"/>
                <w:szCs w:val="16"/>
              </w:rPr>
            </w:pPr>
            <w:r>
              <w:rPr>
                <w:snapToGrid w:val="0"/>
                <w:sz w:val="16"/>
                <w:szCs w:val="16"/>
              </w:rPr>
              <w:t>15.4.0</w:t>
            </w:r>
          </w:p>
        </w:tc>
      </w:tr>
      <w:tr w:rsidR="000F24DA" w:rsidRPr="006B0D02" w14:paraId="0CF39472" w14:textId="77777777" w:rsidTr="000F2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BE560F" w14:textId="77777777" w:rsidR="000F24DA" w:rsidRDefault="000F24DA"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84F45" w14:textId="77777777" w:rsidR="000F24DA" w:rsidRDefault="000F24DA"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05F164" w14:textId="77777777"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A75AD" w14:textId="77777777"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13A81" w14:textId="77777777"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E135F" w14:textId="77777777" w:rsidR="000F24DA" w:rsidRDefault="000F24DA"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79F94E" w14:textId="77777777"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5DFE5B" w14:textId="77777777" w:rsidR="000F24DA" w:rsidRDefault="000F24DA" w:rsidP="000F24DA">
            <w:pPr>
              <w:pStyle w:val="TAC"/>
              <w:jc w:val="left"/>
              <w:rPr>
                <w:snapToGrid w:val="0"/>
                <w:sz w:val="16"/>
                <w:szCs w:val="16"/>
              </w:rPr>
            </w:pPr>
            <w:r>
              <w:rPr>
                <w:snapToGrid w:val="0"/>
                <w:sz w:val="16"/>
                <w:szCs w:val="16"/>
              </w:rPr>
              <w:t>15.4.0</w:t>
            </w:r>
          </w:p>
        </w:tc>
      </w:tr>
      <w:tr w:rsidR="008A7837" w:rsidRPr="006B0D02" w14:paraId="22037841" w14:textId="77777777" w:rsidTr="008A783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929368" w14:textId="77777777" w:rsidR="008A7837" w:rsidRDefault="008A7837"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2DED40" w14:textId="77777777" w:rsidR="008A7837" w:rsidRDefault="008A7837"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F37C73" w14:textId="77777777"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A3D91" w14:textId="77777777"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8ABD5" w14:textId="77777777"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4E125" w14:textId="77777777" w:rsidR="008A7837" w:rsidRDefault="008A7837"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BE2F52" w14:textId="77777777"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2A1F67" w14:textId="77777777" w:rsidR="008A7837" w:rsidRDefault="008A7837" w:rsidP="00E03663">
            <w:pPr>
              <w:pStyle w:val="TAC"/>
              <w:jc w:val="left"/>
              <w:rPr>
                <w:snapToGrid w:val="0"/>
                <w:sz w:val="16"/>
                <w:szCs w:val="16"/>
              </w:rPr>
            </w:pPr>
            <w:r>
              <w:rPr>
                <w:snapToGrid w:val="0"/>
                <w:sz w:val="16"/>
                <w:szCs w:val="16"/>
              </w:rPr>
              <w:t>15.4.0</w:t>
            </w:r>
          </w:p>
        </w:tc>
      </w:tr>
      <w:tr w:rsidR="00534460" w:rsidRPr="006B0D02" w14:paraId="5F651E25" w14:textId="77777777" w:rsidTr="0053446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29142D" w14:textId="77777777" w:rsidR="00534460" w:rsidRDefault="00534460"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F7F5E4" w14:textId="77777777" w:rsidR="00534460" w:rsidRDefault="00534460"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A0E2E7" w14:textId="77777777"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D7ECD" w14:textId="77777777"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6651DE" w14:textId="77777777"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5F91DA" w14:textId="77777777" w:rsidR="00534460" w:rsidRDefault="00534460"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6B6117" w14:textId="77777777"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7883CD" w14:textId="77777777" w:rsidR="00534460" w:rsidRDefault="00534460" w:rsidP="00E03663">
            <w:pPr>
              <w:pStyle w:val="TAC"/>
              <w:jc w:val="left"/>
              <w:rPr>
                <w:snapToGrid w:val="0"/>
                <w:sz w:val="16"/>
                <w:szCs w:val="16"/>
              </w:rPr>
            </w:pPr>
            <w:r>
              <w:rPr>
                <w:snapToGrid w:val="0"/>
                <w:sz w:val="16"/>
                <w:szCs w:val="16"/>
              </w:rPr>
              <w:t>15.4.0</w:t>
            </w:r>
          </w:p>
        </w:tc>
      </w:tr>
      <w:tr w:rsidR="00294B50" w:rsidRPr="006B0D02" w14:paraId="068CFDE8" w14:textId="77777777" w:rsidTr="00294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426701" w14:textId="77777777" w:rsidR="00294B50" w:rsidRDefault="00294B50"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66AFB" w14:textId="77777777" w:rsidR="00294B50" w:rsidRDefault="00294B50"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F2DBF4" w14:textId="77777777"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CDF08" w14:textId="77777777"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350302" w14:textId="77777777"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13A0B" w14:textId="77777777" w:rsidR="00294B50" w:rsidRDefault="00294B50"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DC9B6D" w14:textId="77777777"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37FDD" w14:textId="77777777" w:rsidR="00294B50" w:rsidRDefault="00294B50" w:rsidP="00E03663">
            <w:pPr>
              <w:pStyle w:val="TAC"/>
              <w:jc w:val="left"/>
              <w:rPr>
                <w:snapToGrid w:val="0"/>
                <w:sz w:val="16"/>
                <w:szCs w:val="16"/>
              </w:rPr>
            </w:pPr>
            <w:r>
              <w:rPr>
                <w:snapToGrid w:val="0"/>
                <w:sz w:val="16"/>
                <w:szCs w:val="16"/>
              </w:rPr>
              <w:t>15.5.0</w:t>
            </w:r>
          </w:p>
        </w:tc>
      </w:tr>
      <w:tr w:rsidR="003F1978" w:rsidRPr="006B0D02" w14:paraId="2AA611E4" w14:textId="77777777" w:rsidTr="003F197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F55EBB" w14:textId="77777777" w:rsidR="003F1978" w:rsidRDefault="003F1978"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4027A5" w14:textId="77777777" w:rsidR="003F1978" w:rsidRDefault="003F1978"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3D9426" w14:textId="77777777"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939EB" w14:textId="77777777"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DFA41E" w14:textId="77777777"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7F223" w14:textId="77777777" w:rsidR="003F1978" w:rsidRDefault="003F1978"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00D705" w14:textId="77777777"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45BE65" w14:textId="77777777" w:rsidR="003F1978" w:rsidRDefault="003F1978" w:rsidP="00E03663">
            <w:pPr>
              <w:pStyle w:val="TAC"/>
              <w:jc w:val="left"/>
              <w:rPr>
                <w:snapToGrid w:val="0"/>
                <w:sz w:val="16"/>
                <w:szCs w:val="16"/>
              </w:rPr>
            </w:pPr>
            <w:r>
              <w:rPr>
                <w:snapToGrid w:val="0"/>
                <w:sz w:val="16"/>
                <w:szCs w:val="16"/>
              </w:rPr>
              <w:t>15.5.0</w:t>
            </w:r>
          </w:p>
        </w:tc>
      </w:tr>
      <w:tr w:rsidR="00C4219F" w:rsidRPr="006B0D02" w14:paraId="7018C231" w14:textId="77777777" w:rsidTr="00C421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93291" w14:textId="77777777" w:rsidR="00C4219F" w:rsidRDefault="00C4219F"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E5BD3E" w14:textId="77777777" w:rsidR="00C4219F" w:rsidRDefault="00C4219F"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99C1D2" w14:textId="77777777"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D8E5F" w14:textId="77777777"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3BC0BA" w14:textId="77777777"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5DA730" w14:textId="77777777" w:rsidR="00C4219F" w:rsidRDefault="00C4219F"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E3D3F3" w14:textId="77777777"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46E054" w14:textId="77777777" w:rsidR="00C4219F" w:rsidRDefault="00C4219F" w:rsidP="00E03663">
            <w:pPr>
              <w:pStyle w:val="TAC"/>
              <w:jc w:val="left"/>
              <w:rPr>
                <w:snapToGrid w:val="0"/>
                <w:sz w:val="16"/>
                <w:szCs w:val="16"/>
              </w:rPr>
            </w:pPr>
            <w:r>
              <w:rPr>
                <w:snapToGrid w:val="0"/>
                <w:sz w:val="16"/>
                <w:szCs w:val="16"/>
              </w:rPr>
              <w:t>15.5.0</w:t>
            </w:r>
          </w:p>
        </w:tc>
      </w:tr>
      <w:tr w:rsidR="00E03663" w:rsidRPr="006B0D02" w14:paraId="0A563759" w14:textId="77777777" w:rsidTr="00E0366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EBD2D" w14:textId="77777777" w:rsidR="00E03663" w:rsidRDefault="00E03663"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0C260F" w14:textId="77777777" w:rsidR="00E03663" w:rsidRDefault="00E03663"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91D0EEC" w14:textId="77777777"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7AAE" w14:textId="77777777"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B9444C" w14:textId="77777777"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7DDE6C" w14:textId="77777777" w:rsidR="00E03663" w:rsidRDefault="00E03663"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CA7B4C" w14:textId="77777777"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E8F6F0" w14:textId="77777777" w:rsidR="00E03663" w:rsidRDefault="00E03663" w:rsidP="00E03663">
            <w:pPr>
              <w:pStyle w:val="TAC"/>
              <w:jc w:val="left"/>
              <w:rPr>
                <w:snapToGrid w:val="0"/>
                <w:sz w:val="16"/>
                <w:szCs w:val="16"/>
              </w:rPr>
            </w:pPr>
            <w:r>
              <w:rPr>
                <w:snapToGrid w:val="0"/>
                <w:sz w:val="16"/>
                <w:szCs w:val="16"/>
              </w:rPr>
              <w:t>15.5.0</w:t>
            </w:r>
          </w:p>
        </w:tc>
      </w:tr>
      <w:tr w:rsidR="00AB5F83" w:rsidRPr="006B0D02" w14:paraId="4BFA1C04" w14:textId="77777777" w:rsidTr="00AB5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9602DD" w14:textId="77777777" w:rsidR="00AB5F83" w:rsidRDefault="00AB5F83" w:rsidP="004B19C5">
            <w:pPr>
              <w:pStyle w:val="TAC"/>
              <w:rPr>
                <w:sz w:val="16"/>
                <w:szCs w:val="16"/>
              </w:rPr>
            </w:pPr>
            <w:r>
              <w:rPr>
                <w:sz w:val="16"/>
                <w:szCs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F88E3C" w14:textId="77777777" w:rsidR="00AB5F83" w:rsidRDefault="00AB5F8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75653E" w14:textId="77777777"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9E65F" w14:textId="77777777"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C7A519" w14:textId="77777777"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15A114" w14:textId="77777777" w:rsidR="00AB5F83" w:rsidRDefault="00AB5F83"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D12C71" w14:textId="77777777"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A2E362" w14:textId="77777777" w:rsidR="00AB5F83" w:rsidRDefault="00AB5F83" w:rsidP="004B19C5">
            <w:pPr>
              <w:pStyle w:val="TAC"/>
              <w:jc w:val="left"/>
              <w:rPr>
                <w:snapToGrid w:val="0"/>
                <w:sz w:val="16"/>
                <w:szCs w:val="16"/>
              </w:rPr>
            </w:pPr>
            <w:r>
              <w:rPr>
                <w:snapToGrid w:val="0"/>
                <w:sz w:val="16"/>
                <w:szCs w:val="16"/>
              </w:rPr>
              <w:t>15.5.0</w:t>
            </w:r>
          </w:p>
        </w:tc>
      </w:tr>
      <w:tr w:rsidR="00737E15" w:rsidRPr="006B0D02" w14:paraId="460492E1" w14:textId="77777777" w:rsidTr="00737E1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119121" w14:textId="77777777" w:rsidR="00737E15" w:rsidRDefault="00737E1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F98A5D" w14:textId="77777777" w:rsidR="00737E15" w:rsidRDefault="00737E1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3DD06E" w14:textId="77777777"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1B9BF" w14:textId="77777777"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EF8730" w14:textId="77777777"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221C1E" w14:textId="77777777" w:rsidR="00737E15" w:rsidRDefault="00737E15"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9DA960" w14:textId="77777777"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77B919" w14:textId="77777777" w:rsidR="00737E15" w:rsidRDefault="00737E15" w:rsidP="004B19C5">
            <w:pPr>
              <w:pStyle w:val="TAC"/>
              <w:jc w:val="left"/>
              <w:rPr>
                <w:snapToGrid w:val="0"/>
                <w:sz w:val="16"/>
                <w:szCs w:val="16"/>
              </w:rPr>
            </w:pPr>
            <w:r>
              <w:rPr>
                <w:snapToGrid w:val="0"/>
                <w:sz w:val="16"/>
                <w:szCs w:val="16"/>
              </w:rPr>
              <w:t>15.5.0</w:t>
            </w:r>
          </w:p>
        </w:tc>
      </w:tr>
      <w:tr w:rsidR="00673988" w:rsidRPr="006B0D02" w14:paraId="3219F9AE" w14:textId="77777777" w:rsidTr="0067398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38E51" w14:textId="77777777" w:rsidR="00673988" w:rsidRDefault="00673988"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F79C55" w14:textId="77777777" w:rsidR="00673988" w:rsidRDefault="00673988"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3539BB" w14:textId="77777777"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46E08" w14:textId="77777777"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2E2477" w14:textId="77777777"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39B0DE" w14:textId="77777777" w:rsidR="00673988" w:rsidRDefault="00BB7C31"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42DAA4" w14:textId="77777777"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CA7C93" w14:textId="77777777" w:rsidR="00673988" w:rsidRDefault="00673988" w:rsidP="004B19C5">
            <w:pPr>
              <w:pStyle w:val="TAC"/>
              <w:jc w:val="left"/>
              <w:rPr>
                <w:snapToGrid w:val="0"/>
                <w:sz w:val="16"/>
                <w:szCs w:val="16"/>
              </w:rPr>
            </w:pPr>
            <w:r>
              <w:rPr>
                <w:snapToGrid w:val="0"/>
                <w:sz w:val="16"/>
                <w:szCs w:val="16"/>
              </w:rPr>
              <w:t>15.5.0</w:t>
            </w:r>
          </w:p>
        </w:tc>
      </w:tr>
      <w:tr w:rsidR="00E61F6A" w:rsidRPr="006B0D02" w14:paraId="385492DE" w14:textId="77777777" w:rsidTr="00E61F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8C5FBB" w14:textId="77777777" w:rsidR="00E61F6A" w:rsidRDefault="00E61F6A"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414268" w14:textId="77777777" w:rsidR="00E61F6A" w:rsidRDefault="00E61F6A"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9D4F79" w14:textId="77777777"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E9791" w14:textId="77777777"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0981DF" w14:textId="77777777"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82CF1" w14:textId="77777777" w:rsidR="00E61F6A" w:rsidRDefault="00E61F6A"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70E6BA" w14:textId="77777777"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04ADC" w14:textId="77777777" w:rsidR="00E61F6A" w:rsidRDefault="00E61F6A" w:rsidP="004B19C5">
            <w:pPr>
              <w:pStyle w:val="TAC"/>
              <w:jc w:val="left"/>
              <w:rPr>
                <w:snapToGrid w:val="0"/>
                <w:sz w:val="16"/>
                <w:szCs w:val="16"/>
              </w:rPr>
            </w:pPr>
            <w:r>
              <w:rPr>
                <w:snapToGrid w:val="0"/>
                <w:sz w:val="16"/>
                <w:szCs w:val="16"/>
              </w:rPr>
              <w:t>15.5.0</w:t>
            </w:r>
          </w:p>
        </w:tc>
      </w:tr>
      <w:tr w:rsidR="00877BE7" w:rsidRPr="006B0D02" w14:paraId="3B518118" w14:textId="77777777" w:rsidTr="00877B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932A4A" w14:textId="77777777" w:rsidR="00877BE7" w:rsidRDefault="00877BE7"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CA11FA" w14:textId="77777777" w:rsidR="00877BE7" w:rsidRDefault="00877BE7"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208D65" w14:textId="77777777"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32FB" w14:textId="77777777"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F9B87A" w14:textId="77777777"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6EC60" w14:textId="77777777" w:rsidR="00877BE7" w:rsidRDefault="00877BE7"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46E05E" w14:textId="77777777"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A202F" w14:textId="77777777" w:rsidR="00877BE7" w:rsidRDefault="00877BE7" w:rsidP="004B19C5">
            <w:pPr>
              <w:pStyle w:val="TAC"/>
              <w:jc w:val="left"/>
              <w:rPr>
                <w:snapToGrid w:val="0"/>
                <w:sz w:val="16"/>
                <w:szCs w:val="16"/>
              </w:rPr>
            </w:pPr>
            <w:r>
              <w:rPr>
                <w:snapToGrid w:val="0"/>
                <w:sz w:val="16"/>
                <w:szCs w:val="16"/>
              </w:rPr>
              <w:t>15.5.0</w:t>
            </w:r>
          </w:p>
        </w:tc>
      </w:tr>
      <w:tr w:rsidR="001C4071" w:rsidRPr="006B0D02" w14:paraId="43284278" w14:textId="77777777" w:rsidTr="001C407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23D47" w14:textId="77777777" w:rsidR="001C4071" w:rsidRDefault="001C4071"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85922D" w14:textId="77777777" w:rsidR="001C4071" w:rsidRDefault="001C4071"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45A9D5" w14:textId="77777777"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10FEC" w14:textId="77777777"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1C8568" w14:textId="77777777"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36DB39" w14:textId="77777777" w:rsidR="001C4071" w:rsidRDefault="001C4071"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4D7AC" w14:textId="77777777"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52C3A4" w14:textId="77777777" w:rsidR="001C4071" w:rsidRDefault="001C4071" w:rsidP="004B19C5">
            <w:pPr>
              <w:pStyle w:val="TAC"/>
              <w:jc w:val="left"/>
              <w:rPr>
                <w:snapToGrid w:val="0"/>
                <w:sz w:val="16"/>
                <w:szCs w:val="16"/>
              </w:rPr>
            </w:pPr>
            <w:r>
              <w:rPr>
                <w:snapToGrid w:val="0"/>
                <w:sz w:val="16"/>
                <w:szCs w:val="16"/>
              </w:rPr>
              <w:t>15.5.0</w:t>
            </w:r>
          </w:p>
        </w:tc>
      </w:tr>
      <w:tr w:rsidR="00AF4550" w:rsidRPr="006B0D02" w14:paraId="4C0240B7" w14:textId="77777777" w:rsidTr="00AF45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8AD1E7" w14:textId="77777777" w:rsidR="00AF4550" w:rsidRDefault="00AF4550"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A382BB" w14:textId="77777777" w:rsidR="00AF4550" w:rsidRDefault="00AF4550"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DB047F" w14:textId="77777777"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83754" w14:textId="77777777"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7F7E63" w14:textId="77777777"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2072E2" w14:textId="77777777" w:rsidR="00AF4550" w:rsidRDefault="00AF4550"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E4168E" w14:textId="77777777"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41FFE2" w14:textId="77777777" w:rsidR="00AF4550" w:rsidRDefault="00AF4550" w:rsidP="004B19C5">
            <w:pPr>
              <w:pStyle w:val="TAC"/>
              <w:jc w:val="left"/>
              <w:rPr>
                <w:snapToGrid w:val="0"/>
                <w:sz w:val="16"/>
                <w:szCs w:val="16"/>
              </w:rPr>
            </w:pPr>
            <w:r>
              <w:rPr>
                <w:snapToGrid w:val="0"/>
                <w:sz w:val="16"/>
                <w:szCs w:val="16"/>
              </w:rPr>
              <w:t>15.5.0</w:t>
            </w:r>
          </w:p>
        </w:tc>
      </w:tr>
      <w:tr w:rsidR="00F7252E" w:rsidRPr="006B0D02" w14:paraId="5F23AFD9" w14:textId="77777777" w:rsidTr="00F7252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798E7D" w14:textId="77777777" w:rsidR="00F7252E" w:rsidRDefault="00F7252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5C1B5E" w14:textId="77777777" w:rsidR="00F7252E" w:rsidRDefault="00F7252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92A356" w14:textId="77777777"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1114D" w14:textId="77777777"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1A8DC" w14:textId="77777777"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803B9" w14:textId="77777777" w:rsidR="00F7252E" w:rsidRDefault="00F7252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43972A" w14:textId="77777777"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0B009F" w14:textId="77777777" w:rsidR="00F7252E" w:rsidRDefault="00F7252E" w:rsidP="004B19C5">
            <w:pPr>
              <w:pStyle w:val="TAC"/>
              <w:jc w:val="left"/>
              <w:rPr>
                <w:snapToGrid w:val="0"/>
                <w:sz w:val="16"/>
                <w:szCs w:val="16"/>
              </w:rPr>
            </w:pPr>
            <w:r>
              <w:rPr>
                <w:snapToGrid w:val="0"/>
                <w:sz w:val="16"/>
                <w:szCs w:val="16"/>
              </w:rPr>
              <w:t>15.5.0</w:t>
            </w:r>
          </w:p>
        </w:tc>
      </w:tr>
      <w:tr w:rsidR="002F7973" w:rsidRPr="006B0D02" w14:paraId="73923F6F" w14:textId="77777777" w:rsidTr="002F79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1DFABC" w14:textId="77777777" w:rsidR="002F7973" w:rsidRDefault="002F7973"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28F582" w14:textId="77777777" w:rsidR="002F7973" w:rsidRDefault="002F797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5F55C4" w14:textId="77777777"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A1C5D" w14:textId="77777777"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CF05A9" w14:textId="77777777"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18F11F" w14:textId="77777777" w:rsidR="002F7973" w:rsidRDefault="002F7973"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E70C19" w14:textId="77777777"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C8131F" w14:textId="77777777" w:rsidR="002F7973" w:rsidRDefault="002F7973" w:rsidP="004B19C5">
            <w:pPr>
              <w:pStyle w:val="TAC"/>
              <w:jc w:val="left"/>
              <w:rPr>
                <w:snapToGrid w:val="0"/>
                <w:sz w:val="16"/>
                <w:szCs w:val="16"/>
              </w:rPr>
            </w:pPr>
            <w:r>
              <w:rPr>
                <w:snapToGrid w:val="0"/>
                <w:sz w:val="16"/>
                <w:szCs w:val="16"/>
              </w:rPr>
              <w:t>15.5.0</w:t>
            </w:r>
          </w:p>
        </w:tc>
      </w:tr>
      <w:tr w:rsidR="00A1195E" w:rsidRPr="006B0D02" w14:paraId="584426C8" w14:textId="77777777" w:rsidTr="00A119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9887DA" w14:textId="77777777" w:rsidR="00A1195E" w:rsidRDefault="00A1195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A090C9" w14:textId="77777777" w:rsidR="00A1195E" w:rsidRDefault="00A1195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4DF39A6" w14:textId="77777777"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6BD8" w14:textId="77777777"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3D35CD" w14:textId="77777777"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5EEE3" w14:textId="77777777" w:rsidR="00A1195E" w:rsidRDefault="00A1195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EA4625" w14:textId="77777777"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91BE74" w14:textId="77777777" w:rsidR="00A1195E" w:rsidRDefault="00A1195E" w:rsidP="004B19C5">
            <w:pPr>
              <w:pStyle w:val="TAC"/>
              <w:jc w:val="left"/>
              <w:rPr>
                <w:snapToGrid w:val="0"/>
                <w:sz w:val="16"/>
                <w:szCs w:val="16"/>
              </w:rPr>
            </w:pPr>
            <w:r>
              <w:rPr>
                <w:snapToGrid w:val="0"/>
                <w:sz w:val="16"/>
                <w:szCs w:val="16"/>
              </w:rPr>
              <w:t>15.5.0</w:t>
            </w:r>
          </w:p>
        </w:tc>
      </w:tr>
      <w:tr w:rsidR="00203DA5" w:rsidRPr="006B0D02" w14:paraId="2AFDA3A9" w14:textId="77777777" w:rsidTr="00203D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09ACD" w14:textId="77777777" w:rsidR="00203DA5" w:rsidRDefault="00203DA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8F83A3" w14:textId="77777777" w:rsidR="00203DA5" w:rsidRDefault="00203DA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B9E3E6" w14:textId="77777777"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8C6AD" w14:textId="77777777"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A7F57" w14:textId="77777777"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13F1B1" w14:textId="77777777" w:rsidR="00203DA5" w:rsidRDefault="00203DA5"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2BD8E8" w14:textId="77777777"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2D32AB" w14:textId="77777777" w:rsidR="00203DA5" w:rsidRDefault="00203DA5" w:rsidP="004B19C5">
            <w:pPr>
              <w:pStyle w:val="TAC"/>
              <w:jc w:val="left"/>
              <w:rPr>
                <w:snapToGrid w:val="0"/>
                <w:sz w:val="16"/>
                <w:szCs w:val="16"/>
              </w:rPr>
            </w:pPr>
            <w:r>
              <w:rPr>
                <w:snapToGrid w:val="0"/>
                <w:sz w:val="16"/>
                <w:szCs w:val="16"/>
              </w:rPr>
              <w:t>15.5.0</w:t>
            </w:r>
          </w:p>
        </w:tc>
      </w:tr>
      <w:tr w:rsidR="004B19C5" w:rsidRPr="006B0D02" w14:paraId="06951944" w14:textId="77777777" w:rsidTr="004B19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7C668E" w14:textId="77777777" w:rsidR="004B19C5" w:rsidRDefault="004B19C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773F76" w14:textId="77777777" w:rsidR="004B19C5" w:rsidRDefault="004B19C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CA5E97" w14:textId="77777777"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BC70F" w14:textId="77777777"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05C32" w14:textId="77777777"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DCA86" w14:textId="77777777" w:rsidR="004B19C5" w:rsidRDefault="00DD6C99"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5F40C9" w14:textId="77777777"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52B25" w14:textId="77777777" w:rsidR="004B19C5" w:rsidRDefault="004B19C5" w:rsidP="004B19C5">
            <w:pPr>
              <w:pStyle w:val="TAC"/>
              <w:jc w:val="left"/>
              <w:rPr>
                <w:snapToGrid w:val="0"/>
                <w:sz w:val="16"/>
                <w:szCs w:val="16"/>
              </w:rPr>
            </w:pPr>
            <w:r>
              <w:rPr>
                <w:snapToGrid w:val="0"/>
                <w:sz w:val="16"/>
                <w:szCs w:val="16"/>
              </w:rPr>
              <w:t>15.5.0</w:t>
            </w:r>
          </w:p>
        </w:tc>
      </w:tr>
      <w:tr w:rsidR="00CD49C8" w:rsidRPr="006B0D02" w14:paraId="04EBD0F3" w14:textId="77777777" w:rsidTr="00CD49C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F6EB9E" w14:textId="77777777" w:rsidR="00CD49C8" w:rsidRDefault="00CD49C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9E2CB" w14:textId="77777777" w:rsidR="00CD49C8" w:rsidRDefault="00CD49C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3E49C7" w14:textId="77777777"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154CD" w14:textId="77777777"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3EF977" w14:textId="77777777"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F51E87" w14:textId="77777777" w:rsidR="00CD49C8" w:rsidRDefault="00CD49C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0E1C8" w14:textId="77777777"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028D19" w14:textId="77777777" w:rsidR="00CD49C8" w:rsidRDefault="00CD49C8" w:rsidP="00F71954">
            <w:pPr>
              <w:pStyle w:val="TAC"/>
              <w:jc w:val="left"/>
              <w:rPr>
                <w:snapToGrid w:val="0"/>
                <w:sz w:val="16"/>
                <w:szCs w:val="16"/>
              </w:rPr>
            </w:pPr>
            <w:r>
              <w:rPr>
                <w:snapToGrid w:val="0"/>
                <w:sz w:val="16"/>
                <w:szCs w:val="16"/>
              </w:rPr>
              <w:t>15.5.0</w:t>
            </w:r>
          </w:p>
        </w:tc>
      </w:tr>
      <w:tr w:rsidR="00380438" w:rsidRPr="006B0D02" w14:paraId="1248D5B7" w14:textId="77777777" w:rsidTr="0038043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BBBE16" w14:textId="77777777" w:rsidR="00380438" w:rsidRDefault="0038043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83A97" w14:textId="77777777" w:rsidR="00380438" w:rsidRDefault="0038043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6CA294" w14:textId="77777777"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5B4A7" w14:textId="77777777"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101694" w14:textId="77777777"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3EF02E" w14:textId="77777777" w:rsidR="00380438" w:rsidRDefault="0038043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0C1F7" w14:textId="77777777"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6E15D8" w14:textId="77777777" w:rsidR="00380438" w:rsidRDefault="00380438" w:rsidP="00F71954">
            <w:pPr>
              <w:pStyle w:val="TAC"/>
              <w:jc w:val="left"/>
              <w:rPr>
                <w:snapToGrid w:val="0"/>
                <w:sz w:val="16"/>
                <w:szCs w:val="16"/>
              </w:rPr>
            </w:pPr>
            <w:r>
              <w:rPr>
                <w:snapToGrid w:val="0"/>
                <w:sz w:val="16"/>
                <w:szCs w:val="16"/>
              </w:rPr>
              <w:t>15.5.0</w:t>
            </w:r>
          </w:p>
        </w:tc>
      </w:tr>
      <w:tr w:rsidR="009D2910" w:rsidRPr="006B0D02" w14:paraId="7A6F4B30" w14:textId="77777777" w:rsidTr="009D291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B8395" w14:textId="77777777" w:rsidR="009D2910" w:rsidRDefault="009D2910"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33A425" w14:textId="77777777" w:rsidR="009D2910" w:rsidRDefault="009D2910"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2D2869" w14:textId="77777777"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41F7B" w14:textId="77777777"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E89BA1" w14:textId="77777777"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A7698B" w14:textId="77777777" w:rsidR="009D2910" w:rsidRDefault="009D2910"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8F5A8" w14:textId="77777777"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44E0C1" w14:textId="77777777" w:rsidR="009D2910" w:rsidRDefault="009D2910" w:rsidP="00F71954">
            <w:pPr>
              <w:pStyle w:val="TAC"/>
              <w:jc w:val="left"/>
              <w:rPr>
                <w:snapToGrid w:val="0"/>
                <w:sz w:val="16"/>
                <w:szCs w:val="16"/>
              </w:rPr>
            </w:pPr>
            <w:r>
              <w:rPr>
                <w:snapToGrid w:val="0"/>
                <w:sz w:val="16"/>
                <w:szCs w:val="16"/>
              </w:rPr>
              <w:t>15.5.0</w:t>
            </w:r>
          </w:p>
        </w:tc>
      </w:tr>
      <w:tr w:rsidR="00743CF9" w:rsidRPr="006B0D02" w14:paraId="4A306205" w14:textId="77777777" w:rsidTr="00F7195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A4730A" w14:textId="77777777" w:rsidR="00743CF9" w:rsidRDefault="00743CF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DE1130" w14:textId="77777777" w:rsidR="00743CF9" w:rsidRDefault="00743CF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462E03" w14:textId="77777777"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FFF2F" w14:textId="77777777"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CD7C9A" w14:textId="77777777"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31E136" w14:textId="77777777" w:rsidR="00743CF9" w:rsidRDefault="002D2E8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99901C" w14:textId="77777777"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3A648E" w14:textId="77777777" w:rsidR="00743CF9" w:rsidRDefault="00743CF9" w:rsidP="00F71954">
            <w:pPr>
              <w:pStyle w:val="TAC"/>
              <w:jc w:val="left"/>
              <w:rPr>
                <w:snapToGrid w:val="0"/>
                <w:sz w:val="16"/>
                <w:szCs w:val="16"/>
              </w:rPr>
            </w:pPr>
            <w:r>
              <w:rPr>
                <w:snapToGrid w:val="0"/>
                <w:sz w:val="16"/>
                <w:szCs w:val="16"/>
              </w:rPr>
              <w:t>15.5.0</w:t>
            </w:r>
          </w:p>
        </w:tc>
      </w:tr>
      <w:tr w:rsidR="00C54F99" w:rsidRPr="006B0D02" w14:paraId="488F83C4" w14:textId="77777777" w:rsidTr="00C54F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2D29C4" w14:textId="77777777" w:rsidR="00C54F99" w:rsidRDefault="00C54F9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A816C7" w14:textId="77777777" w:rsidR="00C54F99" w:rsidRDefault="00C54F9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7E8A37" w14:textId="77777777"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9231E" w14:textId="77777777"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50625" w14:textId="77777777"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99A7E3" w14:textId="77777777" w:rsidR="00C54F99" w:rsidRDefault="00C54F9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CA7F44" w14:textId="77777777"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811856" w14:textId="77777777" w:rsidR="00C54F99" w:rsidRDefault="00C54F99" w:rsidP="00F71954">
            <w:pPr>
              <w:pStyle w:val="TAC"/>
              <w:jc w:val="left"/>
              <w:rPr>
                <w:snapToGrid w:val="0"/>
                <w:sz w:val="16"/>
                <w:szCs w:val="16"/>
              </w:rPr>
            </w:pPr>
            <w:r>
              <w:rPr>
                <w:snapToGrid w:val="0"/>
                <w:sz w:val="16"/>
                <w:szCs w:val="16"/>
              </w:rPr>
              <w:t>15.5.0</w:t>
            </w:r>
          </w:p>
        </w:tc>
      </w:tr>
      <w:tr w:rsidR="000A486B" w:rsidRPr="006B0D02" w14:paraId="429E852F" w14:textId="77777777" w:rsidTr="000A486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BEDEF4" w14:textId="77777777" w:rsidR="000A486B" w:rsidRDefault="000A486B"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C0DEE" w14:textId="77777777" w:rsidR="000A486B" w:rsidRDefault="000A486B"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2F54C0" w14:textId="77777777"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33C2A" w14:textId="77777777"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B7FF1C" w14:textId="77777777"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2A593" w14:textId="77777777" w:rsidR="000A486B" w:rsidRDefault="000A486B"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56A80E" w14:textId="77777777"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7A0F03" w14:textId="77777777" w:rsidR="000A486B" w:rsidRDefault="000A486B" w:rsidP="00F71954">
            <w:pPr>
              <w:pStyle w:val="TAC"/>
              <w:jc w:val="left"/>
              <w:rPr>
                <w:snapToGrid w:val="0"/>
                <w:sz w:val="16"/>
                <w:szCs w:val="16"/>
              </w:rPr>
            </w:pPr>
            <w:r>
              <w:rPr>
                <w:snapToGrid w:val="0"/>
                <w:sz w:val="16"/>
                <w:szCs w:val="16"/>
              </w:rPr>
              <w:t>15.6.0</w:t>
            </w:r>
          </w:p>
        </w:tc>
      </w:tr>
      <w:tr w:rsidR="00424B90" w:rsidRPr="006B0D02" w14:paraId="7AF9830B"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84486" w14:textId="77777777" w:rsidR="00424B90" w:rsidRDefault="00424B90"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19B5EC" w14:textId="77777777" w:rsidR="00424B90" w:rsidRDefault="00424B90"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65187E" w14:textId="77777777"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697A0E" w14:textId="77777777"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07C5496" w14:textId="77777777"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C5CEBD" w14:textId="77777777" w:rsidR="00424B90" w:rsidRDefault="00424B90"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99171B" w14:textId="77777777"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1836C2" w14:textId="77777777" w:rsidR="00424B90" w:rsidRDefault="00424B90" w:rsidP="00F71954">
            <w:pPr>
              <w:pStyle w:val="TAC"/>
              <w:jc w:val="left"/>
              <w:rPr>
                <w:snapToGrid w:val="0"/>
                <w:sz w:val="16"/>
                <w:szCs w:val="16"/>
              </w:rPr>
            </w:pPr>
            <w:r>
              <w:rPr>
                <w:snapToGrid w:val="0"/>
                <w:sz w:val="16"/>
                <w:szCs w:val="16"/>
              </w:rPr>
              <w:t>15.6.0</w:t>
            </w:r>
          </w:p>
        </w:tc>
      </w:tr>
      <w:tr w:rsidR="00F71954" w:rsidRPr="006B0D02" w14:paraId="5019291C"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2543A4" w14:textId="77777777" w:rsidR="00F71954" w:rsidRDefault="00F71954"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A0D428" w14:textId="77777777" w:rsidR="00F71954" w:rsidRDefault="00F71954"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F7B363" w14:textId="77777777"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A9A0EC" w14:textId="77777777"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08F7446" w14:textId="77777777"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6C628B" w14:textId="77777777" w:rsidR="00F71954" w:rsidRDefault="00F71954"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0D426A" w14:textId="77777777"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B9C721" w14:textId="77777777" w:rsidR="00F71954" w:rsidRDefault="00F71954" w:rsidP="00F71954">
            <w:pPr>
              <w:pStyle w:val="TAC"/>
              <w:jc w:val="left"/>
              <w:rPr>
                <w:snapToGrid w:val="0"/>
                <w:sz w:val="16"/>
                <w:szCs w:val="16"/>
              </w:rPr>
            </w:pPr>
            <w:r>
              <w:rPr>
                <w:snapToGrid w:val="0"/>
                <w:sz w:val="16"/>
                <w:szCs w:val="16"/>
              </w:rPr>
              <w:t>15.6.0</w:t>
            </w:r>
          </w:p>
        </w:tc>
      </w:tr>
      <w:tr w:rsidR="00AA4376" w:rsidRPr="006B0D02" w14:paraId="3A0DA44D"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4AF534" w14:textId="77777777" w:rsidR="00AA4376" w:rsidRDefault="00AA4376"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ADCA86" w14:textId="77777777" w:rsidR="00AA4376" w:rsidRDefault="00AA4376"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3F2941" w14:textId="77777777"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1E93C2" w14:textId="77777777"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E173798" w14:textId="77777777"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BC8BF3" w14:textId="77777777" w:rsidR="00AA4376" w:rsidRDefault="00AA4376"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B51B8EE" w14:textId="77777777"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303929" w14:textId="77777777" w:rsidR="00AA4376" w:rsidRDefault="00AA4376" w:rsidP="00F804B8">
            <w:pPr>
              <w:pStyle w:val="TAC"/>
              <w:jc w:val="left"/>
              <w:rPr>
                <w:snapToGrid w:val="0"/>
                <w:sz w:val="16"/>
                <w:szCs w:val="16"/>
              </w:rPr>
            </w:pPr>
            <w:r>
              <w:rPr>
                <w:snapToGrid w:val="0"/>
                <w:sz w:val="16"/>
                <w:szCs w:val="16"/>
              </w:rPr>
              <w:t>15.6.0</w:t>
            </w:r>
          </w:p>
        </w:tc>
      </w:tr>
      <w:tr w:rsidR="00375082" w:rsidRPr="006B0D02" w14:paraId="375D04E8"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64DF9C" w14:textId="77777777" w:rsidR="00375082" w:rsidRDefault="00375082"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E34203" w14:textId="77777777" w:rsidR="00375082" w:rsidRDefault="00375082"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9681480" w14:textId="77777777"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E7612C" w14:textId="77777777"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F879366" w14:textId="77777777"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2E95A9" w14:textId="77777777" w:rsidR="00375082" w:rsidRDefault="00375082"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0338F" w14:textId="77777777"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36D383" w14:textId="77777777" w:rsidR="00375082" w:rsidRDefault="00375082" w:rsidP="00F804B8">
            <w:pPr>
              <w:pStyle w:val="TAC"/>
              <w:jc w:val="left"/>
              <w:rPr>
                <w:snapToGrid w:val="0"/>
                <w:sz w:val="16"/>
                <w:szCs w:val="16"/>
              </w:rPr>
            </w:pPr>
            <w:r>
              <w:rPr>
                <w:snapToGrid w:val="0"/>
                <w:sz w:val="16"/>
                <w:szCs w:val="16"/>
              </w:rPr>
              <w:t>15.6.0</w:t>
            </w:r>
          </w:p>
        </w:tc>
      </w:tr>
      <w:tr w:rsidR="00E16FAC" w:rsidRPr="006B0D02" w14:paraId="0C412B1E"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921A97" w14:textId="77777777" w:rsidR="00E16FAC" w:rsidRDefault="00E16FA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12D252" w14:textId="77777777" w:rsidR="00E16FAC" w:rsidRDefault="00E16FA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1B67DC" w14:textId="77777777"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C351E" w14:textId="77777777"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B3EA3B3" w14:textId="77777777"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1B0821" w14:textId="77777777" w:rsidR="00E16FAC" w:rsidRDefault="00E16FA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113CECC" w14:textId="77777777"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F16F22" w14:textId="77777777" w:rsidR="00E16FAC" w:rsidRDefault="00E16FAC" w:rsidP="00F804B8">
            <w:pPr>
              <w:pStyle w:val="TAC"/>
              <w:jc w:val="left"/>
              <w:rPr>
                <w:snapToGrid w:val="0"/>
                <w:sz w:val="16"/>
                <w:szCs w:val="16"/>
              </w:rPr>
            </w:pPr>
            <w:r>
              <w:rPr>
                <w:snapToGrid w:val="0"/>
                <w:sz w:val="16"/>
                <w:szCs w:val="16"/>
              </w:rPr>
              <w:t>15.6.0</w:t>
            </w:r>
          </w:p>
        </w:tc>
      </w:tr>
      <w:tr w:rsidR="00D53C1C" w:rsidRPr="006B0D02" w14:paraId="73234028"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FE77B" w14:textId="77777777" w:rsidR="00D53C1C" w:rsidRDefault="00D53C1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01B65" w14:textId="77777777" w:rsidR="00D53C1C" w:rsidRDefault="00D53C1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27D6FE" w14:textId="77777777"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6FBE4B" w14:textId="77777777"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1E40BED" w14:textId="77777777"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AA6448" w14:textId="77777777" w:rsidR="00D53C1C" w:rsidRDefault="00D53C1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D5E82F" w14:textId="77777777"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393E99" w14:textId="77777777" w:rsidR="00D53C1C" w:rsidRDefault="00D53C1C" w:rsidP="00F804B8">
            <w:pPr>
              <w:pStyle w:val="TAC"/>
              <w:jc w:val="left"/>
              <w:rPr>
                <w:snapToGrid w:val="0"/>
                <w:sz w:val="16"/>
                <w:szCs w:val="16"/>
              </w:rPr>
            </w:pPr>
            <w:r>
              <w:rPr>
                <w:snapToGrid w:val="0"/>
                <w:sz w:val="16"/>
                <w:szCs w:val="16"/>
              </w:rPr>
              <w:t>15.6.0</w:t>
            </w:r>
          </w:p>
        </w:tc>
      </w:tr>
      <w:tr w:rsidR="00F804B8" w:rsidRPr="006B0D02" w14:paraId="4D0E8F2F"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6130CC" w14:textId="77777777" w:rsidR="00F804B8" w:rsidRDefault="00F804B8"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99DC19" w14:textId="77777777" w:rsidR="00F804B8" w:rsidRDefault="00F804B8"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9D8AB1" w14:textId="77777777"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E7973" w14:textId="77777777"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1E5FFC0" w14:textId="77777777"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153D2" w14:textId="77777777" w:rsidR="00F804B8" w:rsidRDefault="00992887"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498EC9" w14:textId="77777777"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F77349" w14:textId="77777777" w:rsidR="00F804B8" w:rsidRDefault="00F804B8" w:rsidP="00F804B8">
            <w:pPr>
              <w:pStyle w:val="TAC"/>
              <w:jc w:val="left"/>
              <w:rPr>
                <w:snapToGrid w:val="0"/>
                <w:sz w:val="16"/>
                <w:szCs w:val="16"/>
              </w:rPr>
            </w:pPr>
            <w:r>
              <w:rPr>
                <w:snapToGrid w:val="0"/>
                <w:sz w:val="16"/>
                <w:szCs w:val="16"/>
              </w:rPr>
              <w:t>15.6.0</w:t>
            </w:r>
          </w:p>
        </w:tc>
      </w:tr>
      <w:tr w:rsidR="00AC35E3" w:rsidRPr="006B0D02" w14:paraId="31DC537F"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7EBD8" w14:textId="77777777" w:rsidR="00AC35E3" w:rsidRDefault="00AC35E3"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F9B47" w14:textId="77777777" w:rsidR="00AC35E3" w:rsidRDefault="00AC35E3"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34DC84" w14:textId="77777777"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FC991C" w14:textId="77777777"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B8A830A" w14:textId="77777777"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1F57D" w14:textId="77777777" w:rsidR="00AC35E3" w:rsidRDefault="00AC35E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C3BAF6" w14:textId="77777777"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E867A1" w14:textId="77777777" w:rsidR="00AC35E3" w:rsidRDefault="00AC35E3" w:rsidP="00917670">
            <w:pPr>
              <w:pStyle w:val="TAC"/>
              <w:jc w:val="left"/>
              <w:rPr>
                <w:snapToGrid w:val="0"/>
                <w:sz w:val="16"/>
                <w:szCs w:val="16"/>
              </w:rPr>
            </w:pPr>
            <w:r>
              <w:rPr>
                <w:snapToGrid w:val="0"/>
                <w:sz w:val="16"/>
                <w:szCs w:val="16"/>
              </w:rPr>
              <w:t>15.6.0</w:t>
            </w:r>
          </w:p>
        </w:tc>
      </w:tr>
      <w:tr w:rsidR="00B54289" w:rsidRPr="006B0D02" w14:paraId="5DA4989A"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7BF7F7" w14:textId="77777777" w:rsidR="00B54289" w:rsidRDefault="00B5428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4ADD9" w14:textId="77777777" w:rsidR="00B54289" w:rsidRDefault="00B5428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EE460E" w14:textId="77777777"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027A67" w14:textId="77777777"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31E89CD" w14:textId="77777777"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42C8" w14:textId="77777777" w:rsidR="00B54289" w:rsidRDefault="00C95E99"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A3CD2B" w14:textId="77777777"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02D4A5" w14:textId="77777777" w:rsidR="00B54289" w:rsidRDefault="00B54289" w:rsidP="00917670">
            <w:pPr>
              <w:pStyle w:val="TAC"/>
              <w:jc w:val="left"/>
              <w:rPr>
                <w:snapToGrid w:val="0"/>
                <w:sz w:val="16"/>
                <w:szCs w:val="16"/>
              </w:rPr>
            </w:pPr>
            <w:r>
              <w:rPr>
                <w:snapToGrid w:val="0"/>
                <w:sz w:val="16"/>
                <w:szCs w:val="16"/>
              </w:rPr>
              <w:t>15.6.0</w:t>
            </w:r>
          </w:p>
        </w:tc>
      </w:tr>
      <w:tr w:rsidR="002D5C98" w:rsidRPr="006B0D02" w14:paraId="0FA4FAB7"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7F43E9" w14:textId="77777777" w:rsidR="002D5C98" w:rsidRDefault="002D5C98"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5CEDB4" w14:textId="77777777" w:rsidR="002D5C98" w:rsidRDefault="002D5C98"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17E4BC" w14:textId="77777777"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AEF20A" w14:textId="77777777"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C883921" w14:textId="77777777"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049C7B" w14:textId="77777777" w:rsidR="002D5C98" w:rsidRDefault="002D5C98"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8F3C6F7" w14:textId="77777777"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24D8FB" w14:textId="77777777" w:rsidR="002D5C98" w:rsidRDefault="002D5C98" w:rsidP="00917670">
            <w:pPr>
              <w:pStyle w:val="TAC"/>
              <w:jc w:val="left"/>
              <w:rPr>
                <w:snapToGrid w:val="0"/>
                <w:sz w:val="16"/>
                <w:szCs w:val="16"/>
              </w:rPr>
            </w:pPr>
            <w:r>
              <w:rPr>
                <w:snapToGrid w:val="0"/>
                <w:sz w:val="16"/>
                <w:szCs w:val="16"/>
              </w:rPr>
              <w:t>15.6.0</w:t>
            </w:r>
          </w:p>
        </w:tc>
      </w:tr>
      <w:tr w:rsidR="003A4729" w:rsidRPr="006B0D02" w14:paraId="794534C4"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2F6AD" w14:textId="77777777" w:rsidR="003A4729" w:rsidRDefault="003A472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2E2D88" w14:textId="77777777" w:rsidR="003A4729" w:rsidRDefault="003A472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957659" w14:textId="77777777"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EA1A29" w14:textId="77777777"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2FA6AF8" w14:textId="77777777"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E657EE" w14:textId="77777777" w:rsidR="003A4729" w:rsidRDefault="003A4729"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C802E7" w14:textId="77777777"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242FA9" w14:textId="77777777" w:rsidR="003A4729" w:rsidRDefault="003A4729" w:rsidP="00917670">
            <w:pPr>
              <w:pStyle w:val="TAC"/>
              <w:jc w:val="left"/>
              <w:rPr>
                <w:snapToGrid w:val="0"/>
                <w:sz w:val="16"/>
                <w:szCs w:val="16"/>
              </w:rPr>
            </w:pPr>
            <w:r>
              <w:rPr>
                <w:snapToGrid w:val="0"/>
                <w:sz w:val="16"/>
                <w:szCs w:val="16"/>
              </w:rPr>
              <w:t>15.6.0</w:t>
            </w:r>
          </w:p>
        </w:tc>
      </w:tr>
      <w:tr w:rsidR="00AE100B" w:rsidRPr="006B0D02" w14:paraId="26706A2F" w14:textId="77777777" w:rsidTr="00AE10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64341" w14:textId="77777777" w:rsidR="00AE100B" w:rsidRDefault="00AE100B"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4EFEC9" w14:textId="77777777" w:rsidR="00AE100B" w:rsidRDefault="00AE100B"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914DB2" w14:textId="77777777"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E75FD" w14:textId="77777777"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E139F6" w14:textId="77777777"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795E0B" w14:textId="77777777" w:rsidR="00AE100B" w:rsidRDefault="00AE100B"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19B75E" w14:textId="77777777"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9C7639" w14:textId="77777777" w:rsidR="00AE100B" w:rsidRDefault="00AE100B" w:rsidP="00917670">
            <w:pPr>
              <w:pStyle w:val="TAC"/>
              <w:jc w:val="left"/>
              <w:rPr>
                <w:snapToGrid w:val="0"/>
                <w:sz w:val="16"/>
                <w:szCs w:val="16"/>
              </w:rPr>
            </w:pPr>
            <w:r>
              <w:rPr>
                <w:snapToGrid w:val="0"/>
                <w:sz w:val="16"/>
                <w:szCs w:val="16"/>
              </w:rPr>
              <w:t>15.7.0</w:t>
            </w:r>
          </w:p>
        </w:tc>
      </w:tr>
      <w:tr w:rsidR="00894F83" w:rsidRPr="006B0D02" w14:paraId="24A77A88" w14:textId="77777777" w:rsidTr="00894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A6621E" w14:textId="77777777" w:rsidR="00894F83" w:rsidRDefault="00894F83"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0EF8F5" w14:textId="77777777" w:rsidR="00894F83" w:rsidRDefault="00894F83"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471A39A" w14:textId="77777777"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E0132" w14:textId="77777777"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0A21F" w14:textId="77777777"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7859A1" w14:textId="77777777" w:rsidR="00894F83" w:rsidRDefault="00894F8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32B36" w14:textId="77777777"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6D9986" w14:textId="77777777" w:rsidR="00894F83" w:rsidRDefault="00894F83" w:rsidP="00917670">
            <w:pPr>
              <w:pStyle w:val="TAC"/>
              <w:jc w:val="left"/>
              <w:rPr>
                <w:snapToGrid w:val="0"/>
                <w:sz w:val="16"/>
                <w:szCs w:val="16"/>
              </w:rPr>
            </w:pPr>
            <w:r>
              <w:rPr>
                <w:snapToGrid w:val="0"/>
                <w:sz w:val="16"/>
                <w:szCs w:val="16"/>
              </w:rPr>
              <w:t>15.7.0</w:t>
            </w:r>
          </w:p>
        </w:tc>
      </w:tr>
      <w:tr w:rsidR="00917670" w:rsidRPr="006B0D02" w14:paraId="35A88346" w14:textId="77777777" w:rsidTr="009176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146682" w14:textId="77777777" w:rsidR="00917670" w:rsidRDefault="00917670"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D5E6B" w14:textId="77777777" w:rsidR="00917670" w:rsidRDefault="00917670"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0C1CDF" w14:textId="77777777"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C3D01" w14:textId="77777777"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D065E" w14:textId="77777777"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69F4B2" w14:textId="77777777" w:rsidR="00917670" w:rsidRDefault="00A03E84"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D3DDA" w14:textId="77777777"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9ABF44" w14:textId="77777777" w:rsidR="00917670" w:rsidRDefault="00917670" w:rsidP="00917670">
            <w:pPr>
              <w:pStyle w:val="TAC"/>
              <w:jc w:val="left"/>
              <w:rPr>
                <w:snapToGrid w:val="0"/>
                <w:sz w:val="16"/>
                <w:szCs w:val="16"/>
              </w:rPr>
            </w:pPr>
            <w:r>
              <w:rPr>
                <w:snapToGrid w:val="0"/>
                <w:sz w:val="16"/>
                <w:szCs w:val="16"/>
              </w:rPr>
              <w:t>15.7.0</w:t>
            </w:r>
          </w:p>
        </w:tc>
      </w:tr>
      <w:tr w:rsidR="00DF202A" w:rsidRPr="006B0D02" w14:paraId="773B8FF3"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C0D9BE" w14:textId="77777777" w:rsidR="00DF202A" w:rsidRDefault="00DF202A" w:rsidP="00DF202A">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6E022D" w14:textId="77777777" w:rsidR="00DF202A" w:rsidRDefault="00DF202A" w:rsidP="00DF202A">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563C01" w14:textId="77777777"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748F364" w14:textId="77777777" w:rsidR="00DF202A" w:rsidRDefault="00DF202A">
            <w:pPr>
              <w:spacing w:after="0"/>
              <w:jc w:val="center"/>
              <w:rPr>
                <w:rFonts w:ascii="Arial" w:hAnsi="Arial" w:cs="Arial"/>
                <w:sz w:val="16"/>
                <w:szCs w:val="16"/>
              </w:rPr>
            </w:pPr>
            <w:r>
              <w:rPr>
                <w:rFonts w:ascii="Arial" w:hAnsi="Arial" w:cs="Arial"/>
                <w:sz w:val="16"/>
                <w:szCs w:val="16"/>
              </w:rPr>
              <w:t>1267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4AE1514" w14:textId="77777777"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6B5A43" w14:textId="77777777" w:rsidR="00DF202A" w:rsidRDefault="00DF202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2728672" w14:textId="77777777"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9C8F8B" w14:textId="77777777" w:rsidR="00DF202A" w:rsidRDefault="00DF202A">
            <w:pPr>
              <w:pStyle w:val="TAC"/>
              <w:jc w:val="left"/>
              <w:rPr>
                <w:snapToGrid w:val="0"/>
                <w:sz w:val="16"/>
                <w:szCs w:val="16"/>
              </w:rPr>
            </w:pPr>
            <w:r>
              <w:rPr>
                <w:snapToGrid w:val="0"/>
                <w:sz w:val="16"/>
                <w:szCs w:val="16"/>
              </w:rPr>
              <w:t>15.7.0</w:t>
            </w:r>
          </w:p>
        </w:tc>
      </w:tr>
      <w:tr w:rsidR="007A7F8C" w:rsidRPr="006B0D02" w14:paraId="686DA11C" w14:textId="77777777" w:rsidTr="007A7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0E4FEB" w14:textId="77777777" w:rsidR="007A7F8C" w:rsidRDefault="007A7F8C"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CC0EB" w14:textId="77777777" w:rsidR="007A7F8C" w:rsidRDefault="007A7F8C"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21A2FB" w14:textId="77777777"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764616" w14:textId="77777777"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26B77BB" w14:textId="77777777"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D348D" w14:textId="77777777" w:rsidR="007A7F8C" w:rsidRDefault="007A7F8C" w:rsidP="00EA07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435C331" w14:textId="77777777"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8DEA99" w14:textId="77777777" w:rsidR="007A7F8C" w:rsidRDefault="007A7F8C" w:rsidP="00EA070B">
            <w:pPr>
              <w:pStyle w:val="TAC"/>
              <w:jc w:val="left"/>
              <w:rPr>
                <w:snapToGrid w:val="0"/>
                <w:sz w:val="16"/>
                <w:szCs w:val="16"/>
              </w:rPr>
            </w:pPr>
            <w:r>
              <w:rPr>
                <w:snapToGrid w:val="0"/>
                <w:sz w:val="16"/>
                <w:szCs w:val="16"/>
              </w:rPr>
              <w:t>15.7.0</w:t>
            </w:r>
          </w:p>
        </w:tc>
      </w:tr>
      <w:tr w:rsidR="00EA070B" w:rsidRPr="006B0D02" w14:paraId="440A16A4" w14:textId="77777777" w:rsidTr="00EA07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CA8B7C" w14:textId="77777777" w:rsidR="00EA070B" w:rsidRDefault="00EA070B"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55E57F" w14:textId="77777777" w:rsidR="00EA070B" w:rsidRDefault="00EA070B"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51FD9F" w14:textId="77777777"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7B975A" w14:textId="77777777"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76A2253" w14:textId="77777777"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B3A0B2" w14:textId="77777777" w:rsidR="00EA070B" w:rsidRDefault="00D55362" w:rsidP="00EA070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289EA4" w14:textId="77777777"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5AA21E" w14:textId="77777777" w:rsidR="00EA070B" w:rsidRDefault="00EA070B" w:rsidP="00EA070B">
            <w:pPr>
              <w:pStyle w:val="TAC"/>
              <w:jc w:val="left"/>
              <w:rPr>
                <w:snapToGrid w:val="0"/>
                <w:sz w:val="16"/>
                <w:szCs w:val="16"/>
              </w:rPr>
            </w:pPr>
            <w:r>
              <w:rPr>
                <w:snapToGrid w:val="0"/>
                <w:sz w:val="16"/>
                <w:szCs w:val="16"/>
              </w:rPr>
              <w:t>15.7.0</w:t>
            </w:r>
          </w:p>
        </w:tc>
      </w:tr>
      <w:tr w:rsidR="00205D90" w:rsidRPr="006B0D02" w14:paraId="426C1CE3" w14:textId="77777777" w:rsidTr="00205D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135ED4" w14:textId="77777777" w:rsidR="00205D90" w:rsidRDefault="00205D90" w:rsidP="00CA74E7">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29CF45" w14:textId="77777777" w:rsidR="00205D90" w:rsidRDefault="00205D90" w:rsidP="00CA74E7">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016540" w14:textId="77777777"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964A9F" w14:textId="77777777"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3B9B810" w14:textId="77777777"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712DB" w14:textId="77777777" w:rsidR="00205D90" w:rsidRDefault="00205D90" w:rsidP="00CA74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FB3B9E" w14:textId="77777777"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2AF0FF" w14:textId="77777777" w:rsidR="00205D90" w:rsidRDefault="00205D90" w:rsidP="00CA74E7">
            <w:pPr>
              <w:pStyle w:val="TAC"/>
              <w:jc w:val="left"/>
              <w:rPr>
                <w:snapToGrid w:val="0"/>
                <w:sz w:val="16"/>
                <w:szCs w:val="16"/>
              </w:rPr>
            </w:pPr>
            <w:r>
              <w:rPr>
                <w:snapToGrid w:val="0"/>
                <w:sz w:val="16"/>
                <w:szCs w:val="16"/>
              </w:rPr>
              <w:t>15.7.0</w:t>
            </w:r>
          </w:p>
        </w:tc>
      </w:tr>
      <w:tr w:rsidR="002E7CA8" w:rsidRPr="006B0D02" w14:paraId="252EBA4C" w14:textId="77777777" w:rsidTr="002E7CA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9CF76C" w14:textId="77777777" w:rsidR="002E7CA8" w:rsidRDefault="002E7CA8"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CCC499" w14:textId="77777777" w:rsidR="002E7CA8" w:rsidRDefault="002E7CA8"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9EFDAB" w14:textId="77777777"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766C06" w14:textId="77777777"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21B1964" w14:textId="77777777"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9EACA" w14:textId="77777777" w:rsidR="002E7CA8" w:rsidRDefault="002E7CA8"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5A142F1" w14:textId="77777777"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1DF43" w14:textId="77777777" w:rsidR="002E7CA8" w:rsidRDefault="002E7CA8" w:rsidP="00CA74E7">
            <w:pPr>
              <w:pStyle w:val="TAC"/>
              <w:jc w:val="left"/>
              <w:rPr>
                <w:snapToGrid w:val="0"/>
                <w:sz w:val="16"/>
                <w:szCs w:val="16"/>
              </w:rPr>
            </w:pPr>
            <w:r>
              <w:rPr>
                <w:snapToGrid w:val="0"/>
                <w:sz w:val="16"/>
                <w:szCs w:val="16"/>
              </w:rPr>
              <w:t>15.8.0</w:t>
            </w:r>
          </w:p>
        </w:tc>
      </w:tr>
      <w:tr w:rsidR="00CA74E7" w:rsidRPr="006B0D02" w14:paraId="4A595BB9" w14:textId="77777777" w:rsidTr="00CA74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ADCEDA" w14:textId="77777777" w:rsidR="00CA74E7" w:rsidRDefault="00CA74E7"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E5417D" w14:textId="77777777" w:rsidR="00CA74E7" w:rsidRDefault="00CA74E7"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0E060B" w14:textId="77777777"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0A9F3A" w14:textId="77777777"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38B4CA3" w14:textId="77777777"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07D784" w14:textId="77777777" w:rsidR="00CA74E7" w:rsidRDefault="00CA74E7"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1E3B5AC" w14:textId="77777777"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BD75B4" w14:textId="77777777" w:rsidR="00CA74E7" w:rsidRDefault="00CA74E7" w:rsidP="00CA74E7">
            <w:pPr>
              <w:pStyle w:val="TAC"/>
              <w:jc w:val="left"/>
              <w:rPr>
                <w:snapToGrid w:val="0"/>
                <w:sz w:val="16"/>
                <w:szCs w:val="16"/>
              </w:rPr>
            </w:pPr>
            <w:r>
              <w:rPr>
                <w:snapToGrid w:val="0"/>
                <w:sz w:val="16"/>
                <w:szCs w:val="16"/>
              </w:rPr>
              <w:t>15.8.0</w:t>
            </w:r>
          </w:p>
        </w:tc>
      </w:tr>
      <w:tr w:rsidR="00D05770" w:rsidRPr="006B0D02" w14:paraId="75645D06" w14:textId="77777777" w:rsidTr="00D057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20A02C" w14:textId="77777777" w:rsidR="00D05770" w:rsidRDefault="00D05770"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AD9B44" w14:textId="77777777" w:rsidR="00D05770" w:rsidRDefault="00D05770"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2A4D08" w14:textId="77777777" w:rsidR="00D05770" w:rsidRDefault="00D05770" w:rsidP="00AB0FE4">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D9F0C5" w14:textId="77777777" w:rsidR="00D05770" w:rsidRDefault="00D05770" w:rsidP="00AB0FE4">
            <w:pPr>
              <w:spacing w:after="0"/>
              <w:jc w:val="center"/>
              <w:rPr>
                <w:rFonts w:ascii="Arial" w:hAnsi="Arial" w:cs="Arial"/>
                <w:sz w:val="16"/>
                <w:szCs w:val="16"/>
              </w:rPr>
            </w:pPr>
            <w:r>
              <w:rPr>
                <w:rFonts w:ascii="Arial" w:hAnsi="Arial" w:cs="Arial"/>
                <w:sz w:val="16"/>
                <w:szCs w:val="16"/>
              </w:rPr>
              <w:t>1278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EF66645" w14:textId="77777777" w:rsidR="00D05770" w:rsidRDefault="00D05770"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E4174" w14:textId="77777777" w:rsidR="00D05770" w:rsidRDefault="00D05770"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E1D78E" w14:textId="77777777" w:rsidR="00D05770" w:rsidRPr="00CD45AB" w:rsidRDefault="00D05770" w:rsidP="00AB0FE4">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174951" w14:textId="77777777" w:rsidR="00D05770" w:rsidRDefault="00D05770" w:rsidP="00AB0FE4">
            <w:pPr>
              <w:pStyle w:val="TAC"/>
              <w:jc w:val="left"/>
              <w:rPr>
                <w:snapToGrid w:val="0"/>
                <w:sz w:val="16"/>
                <w:szCs w:val="16"/>
              </w:rPr>
            </w:pPr>
            <w:r>
              <w:rPr>
                <w:snapToGrid w:val="0"/>
                <w:sz w:val="16"/>
                <w:szCs w:val="16"/>
              </w:rPr>
              <w:t>15.8.0</w:t>
            </w:r>
          </w:p>
        </w:tc>
      </w:tr>
      <w:tr w:rsidR="006E14CB" w:rsidRPr="006B0D02" w14:paraId="723C0AAE" w14:textId="77777777" w:rsidTr="006E14C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519CA7" w14:textId="77777777" w:rsidR="006E14CB" w:rsidRDefault="006E14CB"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F38039" w14:textId="77777777" w:rsidR="006E14CB" w:rsidRDefault="006E14CB"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8ABE1B" w14:textId="77777777" w:rsidR="006E14CB" w:rsidRDefault="006E14CB" w:rsidP="00AB0FE4">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AC02E1" w14:textId="77777777" w:rsidR="006E14CB" w:rsidRDefault="006E14CB" w:rsidP="00AB0FE4">
            <w:pPr>
              <w:spacing w:after="0"/>
              <w:jc w:val="center"/>
              <w:rPr>
                <w:rFonts w:ascii="Arial" w:hAnsi="Arial" w:cs="Arial"/>
                <w:sz w:val="16"/>
                <w:szCs w:val="16"/>
              </w:rPr>
            </w:pPr>
            <w:r>
              <w:rPr>
                <w:rFonts w:ascii="Arial" w:hAnsi="Arial" w:cs="Arial"/>
                <w:sz w:val="16"/>
                <w:szCs w:val="16"/>
              </w:rPr>
              <w:t>1279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9F728E3" w14:textId="77777777" w:rsidR="006E14CB" w:rsidRDefault="006E14CB"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E85A51" w14:textId="77777777" w:rsidR="006E14CB" w:rsidRDefault="006E14CB"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DA4B4" w14:textId="77777777" w:rsidR="006E14CB" w:rsidRPr="00CD45AB" w:rsidRDefault="006E14CB" w:rsidP="00AB0FE4">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04479C" w14:textId="77777777" w:rsidR="006E14CB" w:rsidRDefault="006E14CB" w:rsidP="00AB0FE4">
            <w:pPr>
              <w:pStyle w:val="TAC"/>
              <w:jc w:val="left"/>
              <w:rPr>
                <w:snapToGrid w:val="0"/>
                <w:sz w:val="16"/>
                <w:szCs w:val="16"/>
              </w:rPr>
            </w:pPr>
            <w:r>
              <w:rPr>
                <w:snapToGrid w:val="0"/>
                <w:sz w:val="16"/>
                <w:szCs w:val="16"/>
              </w:rPr>
              <w:t>15.8.0</w:t>
            </w:r>
          </w:p>
        </w:tc>
      </w:tr>
      <w:tr w:rsidR="009B5CB2" w:rsidRPr="006B0D02" w14:paraId="17E19772" w14:textId="77777777" w:rsidTr="009B5C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729B58" w14:textId="77777777" w:rsidR="009B5CB2" w:rsidRDefault="009B5CB2"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E2243" w14:textId="77777777" w:rsidR="009B5CB2" w:rsidRDefault="009B5CB2"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352D06" w14:textId="77777777" w:rsidR="009B5CB2" w:rsidRDefault="009B5CB2" w:rsidP="00AB0FE4">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0CF9FF" w14:textId="77777777" w:rsidR="009B5CB2" w:rsidRDefault="009B5CB2" w:rsidP="00AB0FE4">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BDF9C08" w14:textId="77777777" w:rsidR="009B5CB2" w:rsidRDefault="009B5CB2"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1A412" w14:textId="77777777" w:rsidR="009B5CB2" w:rsidRDefault="009B5CB2"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EAFECC0" w14:textId="77777777" w:rsidR="009B5CB2" w:rsidRPr="00CD45AB" w:rsidRDefault="00790E36" w:rsidP="00AB0FE4">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1A7404" w14:textId="77777777" w:rsidR="009B5CB2" w:rsidRDefault="009B5CB2" w:rsidP="00AB0FE4">
            <w:pPr>
              <w:pStyle w:val="TAC"/>
              <w:jc w:val="left"/>
              <w:rPr>
                <w:snapToGrid w:val="0"/>
                <w:sz w:val="16"/>
                <w:szCs w:val="16"/>
              </w:rPr>
            </w:pPr>
            <w:r>
              <w:rPr>
                <w:snapToGrid w:val="0"/>
                <w:sz w:val="16"/>
                <w:szCs w:val="16"/>
              </w:rPr>
              <w:t>15.8.0</w:t>
            </w:r>
          </w:p>
        </w:tc>
      </w:tr>
      <w:tr w:rsidR="00374C9F" w:rsidRPr="006B0D02" w14:paraId="3C4A5540" w14:textId="77777777" w:rsidTr="00374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BA9A9" w14:textId="77777777" w:rsidR="00374C9F" w:rsidRDefault="00374C9F"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28898A" w14:textId="77777777" w:rsidR="00374C9F" w:rsidRDefault="00374C9F"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316878" w14:textId="77777777" w:rsidR="00374C9F" w:rsidRDefault="00374C9F" w:rsidP="00AB0FE4">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81AEAC" w14:textId="77777777" w:rsidR="00374C9F" w:rsidRDefault="00374C9F" w:rsidP="00AB0FE4">
            <w:pPr>
              <w:spacing w:after="0"/>
              <w:jc w:val="center"/>
              <w:rPr>
                <w:rFonts w:ascii="Arial" w:hAnsi="Arial" w:cs="Arial"/>
                <w:sz w:val="16"/>
                <w:szCs w:val="16"/>
              </w:rPr>
            </w:pPr>
            <w:r>
              <w:rPr>
                <w:rFonts w:ascii="Arial" w:hAnsi="Arial" w:cs="Arial"/>
                <w:sz w:val="16"/>
                <w:szCs w:val="16"/>
              </w:rPr>
              <w:t>1281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5169F41" w14:textId="77777777" w:rsidR="00374C9F" w:rsidRDefault="00374C9F"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E83EE2" w14:textId="77777777" w:rsidR="00374C9F" w:rsidRDefault="00374C9F"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C11568" w14:textId="77777777" w:rsidR="00374C9F" w:rsidRPr="00CD45AB" w:rsidRDefault="00374C9F" w:rsidP="00AB0FE4">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5EFE31" w14:textId="77777777" w:rsidR="00374C9F" w:rsidRDefault="00374C9F" w:rsidP="00AB0FE4">
            <w:pPr>
              <w:pStyle w:val="TAC"/>
              <w:jc w:val="left"/>
              <w:rPr>
                <w:snapToGrid w:val="0"/>
                <w:sz w:val="16"/>
                <w:szCs w:val="16"/>
              </w:rPr>
            </w:pPr>
            <w:r>
              <w:rPr>
                <w:snapToGrid w:val="0"/>
                <w:sz w:val="16"/>
                <w:szCs w:val="16"/>
              </w:rPr>
              <w:t>15.8.0</w:t>
            </w:r>
          </w:p>
        </w:tc>
      </w:tr>
      <w:tr w:rsidR="00394226" w:rsidRPr="006B0D02" w14:paraId="6D78818A" w14:textId="77777777" w:rsidTr="0039422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B53B9D" w14:textId="77777777" w:rsidR="00394226" w:rsidRDefault="00394226"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BCB4D3" w14:textId="77777777" w:rsidR="00394226" w:rsidRDefault="00394226"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71E4BD" w14:textId="77777777" w:rsidR="00394226" w:rsidRDefault="00394226" w:rsidP="00AB0FE4">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60D139" w14:textId="77777777" w:rsidR="00394226" w:rsidRDefault="00394226" w:rsidP="00AB0FE4">
            <w:pPr>
              <w:spacing w:after="0"/>
              <w:jc w:val="center"/>
              <w:rPr>
                <w:rFonts w:ascii="Arial" w:hAnsi="Arial" w:cs="Arial"/>
                <w:sz w:val="16"/>
                <w:szCs w:val="16"/>
              </w:rPr>
            </w:pPr>
            <w:r>
              <w:rPr>
                <w:rFonts w:ascii="Arial" w:hAnsi="Arial" w:cs="Arial"/>
                <w:sz w:val="16"/>
                <w:szCs w:val="16"/>
              </w:rPr>
              <w:t>1282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44731C8" w14:textId="77777777" w:rsidR="00394226" w:rsidRDefault="00394226"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4D705E" w14:textId="77777777" w:rsidR="00394226" w:rsidRDefault="00394226"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DC8E28" w14:textId="77777777" w:rsidR="00394226" w:rsidRPr="00CD45AB" w:rsidRDefault="00CB7E97" w:rsidP="00AB0FE4">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465D5C" w14:textId="77777777" w:rsidR="00394226" w:rsidRDefault="00394226" w:rsidP="00AB0FE4">
            <w:pPr>
              <w:pStyle w:val="TAC"/>
              <w:jc w:val="left"/>
              <w:rPr>
                <w:snapToGrid w:val="0"/>
                <w:sz w:val="16"/>
                <w:szCs w:val="16"/>
              </w:rPr>
            </w:pPr>
            <w:r>
              <w:rPr>
                <w:snapToGrid w:val="0"/>
                <w:sz w:val="16"/>
                <w:szCs w:val="16"/>
              </w:rPr>
              <w:t>15.8.0</w:t>
            </w:r>
          </w:p>
        </w:tc>
      </w:tr>
      <w:tr w:rsidR="00CB168E" w:rsidRPr="006B0D02" w14:paraId="11976322" w14:textId="77777777" w:rsidTr="00CB168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0E735C" w14:textId="77777777" w:rsidR="00CB168E" w:rsidRDefault="00CB168E"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6C5D60" w14:textId="77777777" w:rsidR="00CB168E" w:rsidRDefault="00CB168E"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446F442" w14:textId="77777777" w:rsidR="00CB168E" w:rsidRDefault="00CB168E" w:rsidP="00AB0FE4">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154D49" w14:textId="77777777" w:rsidR="00CB168E" w:rsidRDefault="00CB168E" w:rsidP="00AB0FE4">
            <w:pPr>
              <w:spacing w:after="0"/>
              <w:jc w:val="center"/>
              <w:rPr>
                <w:rFonts w:ascii="Arial" w:hAnsi="Arial" w:cs="Arial"/>
                <w:sz w:val="16"/>
                <w:szCs w:val="16"/>
              </w:rPr>
            </w:pPr>
            <w:r>
              <w:rPr>
                <w:rFonts w:ascii="Arial" w:hAnsi="Arial" w:cs="Arial"/>
                <w:sz w:val="16"/>
                <w:szCs w:val="16"/>
              </w:rPr>
              <w:t>1283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942C409" w14:textId="77777777" w:rsidR="00CB168E" w:rsidRDefault="00CB168E"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6750EE" w14:textId="77777777" w:rsidR="00CB168E" w:rsidRDefault="00CB168E"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98951F" w14:textId="77777777" w:rsidR="00CB168E" w:rsidRPr="00CD45AB" w:rsidRDefault="00CB168E" w:rsidP="00AB0FE4">
            <w:pPr>
              <w:rPr>
                <w:rFonts w:ascii="Arial" w:hAnsi="Arial" w:cs="Arial"/>
                <w:sz w:val="16"/>
                <w:szCs w:val="16"/>
              </w:rPr>
            </w:pPr>
            <w:r w:rsidRPr="00CB168E">
              <w:rPr>
                <w:rFonts w:ascii="Arial" w:hAnsi="Arial" w:cs="Arial"/>
                <w:sz w:val="16"/>
                <w:szCs w:val="16"/>
              </w:rPr>
              <w:t>Correction to 64-QAM TBS determination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9DBE38" w14:textId="77777777" w:rsidR="00CB168E" w:rsidRDefault="00CB168E" w:rsidP="00AB0FE4">
            <w:pPr>
              <w:pStyle w:val="TAC"/>
              <w:jc w:val="left"/>
              <w:rPr>
                <w:snapToGrid w:val="0"/>
                <w:sz w:val="16"/>
                <w:szCs w:val="16"/>
              </w:rPr>
            </w:pPr>
            <w:r>
              <w:rPr>
                <w:snapToGrid w:val="0"/>
                <w:sz w:val="16"/>
                <w:szCs w:val="16"/>
              </w:rPr>
              <w:t>15.8.0</w:t>
            </w:r>
          </w:p>
        </w:tc>
      </w:tr>
      <w:tr w:rsidR="007B1756" w:rsidRPr="006B0D02" w14:paraId="6D7DE847" w14:textId="77777777" w:rsidTr="007B175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2BB55" w14:textId="77777777" w:rsidR="007B1756" w:rsidRDefault="007B1756"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999DA0" w14:textId="77777777" w:rsidR="007B1756" w:rsidRDefault="007B1756"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40AC6A" w14:textId="77777777" w:rsidR="007B1756" w:rsidRDefault="007B1756" w:rsidP="00AB0FE4">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231535" w14:textId="77777777" w:rsidR="007B1756" w:rsidRDefault="007B1756" w:rsidP="00AB0FE4">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CF15CA9" w14:textId="77777777" w:rsidR="007B1756" w:rsidRDefault="007B1756"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C8108" w14:textId="77777777" w:rsidR="007B1756" w:rsidRDefault="00622C9F"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D6EEE3E" w14:textId="77777777" w:rsidR="007B1756" w:rsidRPr="00CD45AB" w:rsidRDefault="000865F3" w:rsidP="00AB0FE4">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B68E4C" w14:textId="77777777" w:rsidR="007B1756" w:rsidRDefault="007B1756" w:rsidP="00AB0FE4">
            <w:pPr>
              <w:pStyle w:val="TAC"/>
              <w:jc w:val="left"/>
              <w:rPr>
                <w:snapToGrid w:val="0"/>
                <w:sz w:val="16"/>
                <w:szCs w:val="16"/>
              </w:rPr>
            </w:pPr>
            <w:r>
              <w:rPr>
                <w:snapToGrid w:val="0"/>
                <w:sz w:val="16"/>
                <w:szCs w:val="16"/>
              </w:rPr>
              <w:t>15.8.0</w:t>
            </w:r>
          </w:p>
        </w:tc>
      </w:tr>
      <w:tr w:rsidR="00622C9F" w:rsidRPr="006B0D02" w14:paraId="22C86DCF" w14:textId="77777777" w:rsidTr="00622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4D080" w14:textId="77777777" w:rsidR="00622C9F" w:rsidRDefault="00622C9F"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FF76C5" w14:textId="77777777" w:rsidR="00622C9F" w:rsidRDefault="00622C9F"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7C4D38" w14:textId="77777777" w:rsidR="00622C9F" w:rsidRDefault="00622C9F" w:rsidP="00AB0FE4">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6AB1551" w14:textId="77777777" w:rsidR="00622C9F" w:rsidRDefault="00622C9F" w:rsidP="00AB0FE4">
            <w:pPr>
              <w:spacing w:after="0"/>
              <w:jc w:val="center"/>
              <w:rPr>
                <w:rFonts w:ascii="Arial" w:hAnsi="Arial" w:cs="Arial"/>
                <w:sz w:val="16"/>
                <w:szCs w:val="16"/>
              </w:rPr>
            </w:pPr>
            <w:r>
              <w:rPr>
                <w:rFonts w:ascii="Arial" w:hAnsi="Arial" w:cs="Arial"/>
                <w:sz w:val="16"/>
                <w:szCs w:val="16"/>
              </w:rPr>
              <w:t>1286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C5D9234" w14:textId="77777777" w:rsidR="00622C9F" w:rsidRDefault="00622C9F"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BE9D33" w14:textId="77777777" w:rsidR="00622C9F" w:rsidRDefault="00622C9F"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7A16BDE" w14:textId="77777777" w:rsidR="00622C9F" w:rsidRPr="00CD45AB" w:rsidRDefault="00622C9F" w:rsidP="00AB0FE4">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B40248" w14:textId="77777777" w:rsidR="00622C9F" w:rsidRDefault="00622C9F" w:rsidP="00AB0FE4">
            <w:pPr>
              <w:pStyle w:val="TAC"/>
              <w:jc w:val="left"/>
              <w:rPr>
                <w:snapToGrid w:val="0"/>
                <w:sz w:val="16"/>
                <w:szCs w:val="16"/>
              </w:rPr>
            </w:pPr>
            <w:r>
              <w:rPr>
                <w:snapToGrid w:val="0"/>
                <w:sz w:val="16"/>
                <w:szCs w:val="16"/>
              </w:rPr>
              <w:t>15.8.0</w:t>
            </w:r>
          </w:p>
        </w:tc>
      </w:tr>
      <w:tr w:rsidR="00026E97" w:rsidRPr="006B0D02" w14:paraId="00222A81" w14:textId="77777777" w:rsidTr="00026E9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295604" w14:textId="77777777" w:rsidR="00026E97" w:rsidRDefault="00026E97" w:rsidP="00AB0FE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D5E406" w14:textId="77777777" w:rsidR="00026E97" w:rsidRDefault="00026E97" w:rsidP="00AB0F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99645E" w14:textId="77777777" w:rsidR="00026E97" w:rsidRDefault="00026E97" w:rsidP="00AB0FE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AC27BD" w14:textId="77777777" w:rsidR="00026E97" w:rsidRDefault="00026E97" w:rsidP="00AB0FE4">
            <w:pPr>
              <w:spacing w:after="0"/>
              <w:jc w:val="center"/>
              <w:rPr>
                <w:rFonts w:ascii="Arial" w:hAnsi="Arial" w:cs="Arial"/>
                <w:sz w:val="16"/>
                <w:szCs w:val="16"/>
              </w:rPr>
            </w:pPr>
            <w:r>
              <w:rPr>
                <w:rFonts w:ascii="Arial" w:hAnsi="Arial" w:cs="Arial"/>
                <w:sz w:val="16"/>
                <w:szCs w:val="16"/>
              </w:rPr>
              <w:t>1301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47D6358" w14:textId="77777777" w:rsidR="00026E97" w:rsidRDefault="00026E97"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58C6BD" w14:textId="77777777" w:rsidR="00026E97" w:rsidRDefault="00026E97"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DCD1B19" w14:textId="77777777" w:rsidR="00026E97" w:rsidRPr="00CD45AB" w:rsidRDefault="00026E97" w:rsidP="00AB0FE4">
            <w:pPr>
              <w:rPr>
                <w:rFonts w:ascii="Arial" w:hAnsi="Arial" w:cs="Arial"/>
                <w:sz w:val="16"/>
                <w:szCs w:val="16"/>
              </w:rPr>
            </w:pPr>
            <w:r w:rsidRPr="00026E97">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957124" w14:textId="77777777" w:rsidR="00026E97" w:rsidRDefault="00026E97" w:rsidP="00AB0FE4">
            <w:pPr>
              <w:pStyle w:val="TAC"/>
              <w:jc w:val="left"/>
              <w:rPr>
                <w:snapToGrid w:val="0"/>
                <w:sz w:val="16"/>
                <w:szCs w:val="16"/>
              </w:rPr>
            </w:pPr>
            <w:r>
              <w:rPr>
                <w:snapToGrid w:val="0"/>
                <w:sz w:val="16"/>
                <w:szCs w:val="16"/>
              </w:rPr>
              <w:t>15.9.0</w:t>
            </w:r>
          </w:p>
        </w:tc>
      </w:tr>
      <w:tr w:rsidR="004268E6" w:rsidRPr="006B0D02" w14:paraId="53FE589D" w14:textId="77777777" w:rsidTr="004268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541B9" w14:textId="77777777" w:rsidR="004268E6" w:rsidRDefault="004268E6" w:rsidP="00AB0FE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7737A6" w14:textId="77777777" w:rsidR="004268E6" w:rsidRDefault="004268E6" w:rsidP="00AB0F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9EBCC8" w14:textId="77777777" w:rsidR="004268E6" w:rsidRDefault="004268E6" w:rsidP="00AB0FE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BD50ED" w14:textId="77777777" w:rsidR="004268E6" w:rsidRDefault="004268E6" w:rsidP="00AB0FE4">
            <w:pPr>
              <w:spacing w:after="0"/>
              <w:jc w:val="center"/>
              <w:rPr>
                <w:rFonts w:ascii="Arial" w:hAnsi="Arial" w:cs="Arial"/>
                <w:sz w:val="16"/>
                <w:szCs w:val="16"/>
              </w:rPr>
            </w:pPr>
            <w:r>
              <w:rPr>
                <w:rFonts w:ascii="Arial" w:hAnsi="Arial" w:cs="Arial"/>
                <w:sz w:val="16"/>
                <w:szCs w:val="16"/>
              </w:rPr>
              <w:t>1302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0D648C5" w14:textId="77777777" w:rsidR="004268E6" w:rsidRDefault="004268E6"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B2A202" w14:textId="77777777" w:rsidR="004268E6" w:rsidRDefault="004268E6"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FDE48B" w14:textId="77777777" w:rsidR="004268E6" w:rsidRPr="00CD45AB" w:rsidRDefault="004268E6" w:rsidP="00AB0FE4">
            <w:pPr>
              <w:rPr>
                <w:rFonts w:ascii="Arial" w:hAnsi="Arial" w:cs="Arial"/>
                <w:sz w:val="16"/>
                <w:szCs w:val="16"/>
              </w:rPr>
            </w:pPr>
            <w:r w:rsidRPr="004268E6">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357CB7" w14:textId="77777777" w:rsidR="004268E6" w:rsidRDefault="004268E6" w:rsidP="00AB0FE4">
            <w:pPr>
              <w:pStyle w:val="TAC"/>
              <w:jc w:val="left"/>
              <w:rPr>
                <w:snapToGrid w:val="0"/>
                <w:sz w:val="16"/>
                <w:szCs w:val="16"/>
              </w:rPr>
            </w:pPr>
            <w:r>
              <w:rPr>
                <w:snapToGrid w:val="0"/>
                <w:sz w:val="16"/>
                <w:szCs w:val="16"/>
              </w:rPr>
              <w:t>15.9.0</w:t>
            </w:r>
          </w:p>
        </w:tc>
      </w:tr>
      <w:tr w:rsidR="00F714C0" w:rsidRPr="006B0D02" w14:paraId="628010CD" w14:textId="77777777" w:rsidTr="00F714C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9A5A99" w14:textId="77777777" w:rsidR="00F714C0" w:rsidRDefault="00F714C0" w:rsidP="00AB0FE4">
            <w:pPr>
              <w:pStyle w:val="TAC"/>
              <w:rPr>
                <w:sz w:val="16"/>
                <w:szCs w:val="16"/>
              </w:rPr>
            </w:pPr>
            <w:r>
              <w:rPr>
                <w:sz w:val="16"/>
                <w:szCs w:val="16"/>
              </w:rPr>
              <w:lastRenderedPageBreak/>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27813" w14:textId="77777777" w:rsidR="00F714C0" w:rsidRDefault="00F714C0" w:rsidP="00AB0F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15383B" w14:textId="77777777" w:rsidR="00F714C0" w:rsidRDefault="00F714C0" w:rsidP="00AB0FE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1B2CA3" w14:textId="77777777" w:rsidR="00F714C0" w:rsidRDefault="00F714C0" w:rsidP="00AB0FE4">
            <w:pPr>
              <w:spacing w:after="0"/>
              <w:jc w:val="center"/>
              <w:rPr>
                <w:rFonts w:ascii="Arial" w:hAnsi="Arial" w:cs="Arial"/>
                <w:sz w:val="16"/>
                <w:szCs w:val="16"/>
              </w:rPr>
            </w:pPr>
            <w:r>
              <w:rPr>
                <w:rFonts w:ascii="Arial" w:hAnsi="Arial" w:cs="Arial"/>
                <w:sz w:val="16"/>
                <w:szCs w:val="16"/>
              </w:rPr>
              <w:t>1305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B8C5722" w14:textId="77777777" w:rsidR="00F714C0" w:rsidRDefault="00F714C0"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F79F1A" w14:textId="77777777" w:rsidR="00F714C0" w:rsidRDefault="00F714C0"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9F63B7" w14:textId="77777777" w:rsidR="00F714C0" w:rsidRPr="00CD45AB" w:rsidRDefault="00F714C0" w:rsidP="00AB0FE4">
            <w:pPr>
              <w:rPr>
                <w:rFonts w:ascii="Arial" w:hAnsi="Arial" w:cs="Arial"/>
                <w:sz w:val="16"/>
                <w:szCs w:val="16"/>
              </w:rPr>
            </w:pPr>
            <w:r w:rsidRPr="00F714C0">
              <w:rPr>
                <w:rFonts w:ascii="Arial" w:hAnsi="Arial" w:cs="Arial"/>
                <w:sz w:val="16"/>
                <w:szCs w:val="16"/>
              </w:rPr>
              <w:t>Corrections on the indication value for the transport blocks in a bundle for HD-FDD 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C130F5" w14:textId="77777777" w:rsidR="00F714C0" w:rsidRDefault="00F714C0" w:rsidP="00AB0FE4">
            <w:pPr>
              <w:pStyle w:val="TAC"/>
              <w:jc w:val="left"/>
              <w:rPr>
                <w:snapToGrid w:val="0"/>
                <w:sz w:val="16"/>
                <w:szCs w:val="16"/>
              </w:rPr>
            </w:pPr>
            <w:r>
              <w:rPr>
                <w:snapToGrid w:val="0"/>
                <w:sz w:val="16"/>
                <w:szCs w:val="16"/>
              </w:rPr>
              <w:t>15.9.0</w:t>
            </w:r>
          </w:p>
        </w:tc>
      </w:tr>
      <w:tr w:rsidR="008F1827" w:rsidRPr="006B0D02" w14:paraId="60481F68" w14:textId="77777777" w:rsidTr="008F182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117498" w14:textId="77777777" w:rsidR="008F1827" w:rsidRDefault="008F1827" w:rsidP="00AB0FE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B2C92E" w14:textId="77777777" w:rsidR="008F1827" w:rsidRDefault="008F1827" w:rsidP="00AB0F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DCBB02" w14:textId="77777777" w:rsidR="008F1827" w:rsidRDefault="008F1827" w:rsidP="00AB0FE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FF18A3" w14:textId="77777777" w:rsidR="008F1827" w:rsidRDefault="008F1827" w:rsidP="00AB0FE4">
            <w:pPr>
              <w:spacing w:after="0"/>
              <w:jc w:val="center"/>
              <w:rPr>
                <w:rFonts w:ascii="Arial" w:hAnsi="Arial" w:cs="Arial"/>
                <w:sz w:val="16"/>
                <w:szCs w:val="16"/>
              </w:rPr>
            </w:pPr>
            <w:r>
              <w:rPr>
                <w:rFonts w:ascii="Arial" w:hAnsi="Arial" w:cs="Arial"/>
                <w:sz w:val="16"/>
                <w:szCs w:val="16"/>
              </w:rPr>
              <w:t>1310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661080C" w14:textId="77777777" w:rsidR="008F1827" w:rsidRDefault="008F1827"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7E7E3D" w14:textId="77777777" w:rsidR="008F1827" w:rsidRDefault="008F1827"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BDC7BE" w14:textId="77777777" w:rsidR="008F1827" w:rsidRPr="00CD45AB" w:rsidRDefault="008F1827" w:rsidP="00AB0FE4">
            <w:pPr>
              <w:rPr>
                <w:rFonts w:ascii="Arial" w:hAnsi="Arial" w:cs="Arial"/>
                <w:sz w:val="16"/>
                <w:szCs w:val="16"/>
              </w:rPr>
            </w:pPr>
            <w:r w:rsidRPr="008F1827">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A4BF35" w14:textId="77777777" w:rsidR="008F1827" w:rsidRDefault="008F1827" w:rsidP="00AB0FE4">
            <w:pPr>
              <w:pStyle w:val="TAC"/>
              <w:jc w:val="left"/>
              <w:rPr>
                <w:snapToGrid w:val="0"/>
                <w:sz w:val="16"/>
                <w:szCs w:val="16"/>
              </w:rPr>
            </w:pPr>
            <w:r>
              <w:rPr>
                <w:snapToGrid w:val="0"/>
                <w:sz w:val="16"/>
                <w:szCs w:val="16"/>
              </w:rPr>
              <w:t>15.9.0</w:t>
            </w:r>
          </w:p>
        </w:tc>
      </w:tr>
      <w:tr w:rsidR="00BE13E8" w:rsidRPr="006B0D02" w14:paraId="7F8669C6" w14:textId="77777777" w:rsidTr="00BE13E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9B9BD" w14:textId="77777777" w:rsidR="00BE13E8" w:rsidRDefault="00BE13E8" w:rsidP="00AB0FE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76326" w14:textId="77777777" w:rsidR="00BE13E8" w:rsidRDefault="00BE13E8" w:rsidP="00AB0FE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F37A54" w14:textId="77777777" w:rsidR="00BE13E8" w:rsidRDefault="00BE13E8" w:rsidP="00AB0FE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A8B3F8" w14:textId="77777777" w:rsidR="00BE13E8" w:rsidRDefault="00BE13E8" w:rsidP="00AB0FE4">
            <w:pPr>
              <w:spacing w:after="0"/>
              <w:jc w:val="center"/>
              <w:rPr>
                <w:rFonts w:ascii="Arial" w:hAnsi="Arial" w:cs="Arial"/>
                <w:sz w:val="16"/>
                <w:szCs w:val="16"/>
              </w:rPr>
            </w:pPr>
            <w:r>
              <w:rPr>
                <w:rFonts w:ascii="Arial" w:hAnsi="Arial" w:cs="Arial"/>
                <w:sz w:val="16"/>
                <w:szCs w:val="16"/>
              </w:rPr>
              <w:t>1318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00D0791" w14:textId="77777777" w:rsidR="00BE13E8" w:rsidRDefault="00BE13E8"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E7EA52" w14:textId="77777777" w:rsidR="00BE13E8" w:rsidRDefault="00BE13E8"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14F872" w14:textId="77777777" w:rsidR="00BE13E8" w:rsidRPr="00CD45AB" w:rsidRDefault="00BE13E8" w:rsidP="00AB0FE4">
            <w:pPr>
              <w:rPr>
                <w:rFonts w:ascii="Arial" w:hAnsi="Arial" w:cs="Arial"/>
                <w:sz w:val="16"/>
                <w:szCs w:val="16"/>
              </w:rPr>
            </w:pPr>
            <w:r w:rsidRPr="00BE13E8">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8C1ECD" w14:textId="77777777" w:rsidR="00BE13E8" w:rsidRDefault="00BE13E8" w:rsidP="00AB0FE4">
            <w:pPr>
              <w:pStyle w:val="TAC"/>
              <w:jc w:val="left"/>
              <w:rPr>
                <w:snapToGrid w:val="0"/>
                <w:sz w:val="16"/>
                <w:szCs w:val="16"/>
              </w:rPr>
            </w:pPr>
            <w:r>
              <w:rPr>
                <w:snapToGrid w:val="0"/>
                <w:sz w:val="16"/>
                <w:szCs w:val="16"/>
              </w:rPr>
              <w:t>15.10.0</w:t>
            </w:r>
          </w:p>
        </w:tc>
      </w:tr>
      <w:tr w:rsidR="00AB0FE4" w:rsidRPr="006B0D02" w14:paraId="65E22565" w14:textId="77777777" w:rsidTr="00AB0FE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94BFD2" w14:textId="77777777" w:rsidR="00AB0FE4" w:rsidRDefault="00AB0FE4" w:rsidP="00AB0FE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FD4E5" w14:textId="77777777" w:rsidR="00AB0FE4" w:rsidRDefault="00AB0FE4" w:rsidP="00AB0FE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E74DD3" w14:textId="77777777" w:rsidR="00AB0FE4" w:rsidRDefault="00AB0FE4" w:rsidP="00AB0FE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A18294" w14:textId="77777777" w:rsidR="00AB0FE4" w:rsidRDefault="00AB0FE4" w:rsidP="00AB0FE4">
            <w:pPr>
              <w:spacing w:after="0"/>
              <w:jc w:val="center"/>
              <w:rPr>
                <w:rFonts w:ascii="Arial" w:hAnsi="Arial" w:cs="Arial"/>
                <w:sz w:val="16"/>
                <w:szCs w:val="16"/>
              </w:rPr>
            </w:pPr>
            <w:r>
              <w:rPr>
                <w:rFonts w:ascii="Arial" w:hAnsi="Arial" w:cs="Arial"/>
                <w:sz w:val="16"/>
                <w:szCs w:val="16"/>
              </w:rPr>
              <w:t>1320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61B22F5" w14:textId="77777777" w:rsidR="00AB0FE4" w:rsidRDefault="00AB0FE4"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18FDE0" w14:textId="77777777" w:rsidR="00AB0FE4" w:rsidRDefault="00AB0FE4"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D0514A" w14:textId="77777777" w:rsidR="00AB0FE4" w:rsidRPr="00CD45AB" w:rsidRDefault="00AB0FE4" w:rsidP="00AB0FE4">
            <w:pPr>
              <w:rPr>
                <w:rFonts w:ascii="Arial" w:hAnsi="Arial" w:cs="Arial"/>
                <w:sz w:val="16"/>
                <w:szCs w:val="16"/>
              </w:rPr>
            </w:pPr>
            <w:r w:rsidRPr="00AB0FE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CB78B2" w14:textId="77777777" w:rsidR="00AB0FE4" w:rsidRDefault="00AB0FE4" w:rsidP="00AB0FE4">
            <w:pPr>
              <w:pStyle w:val="TAC"/>
              <w:jc w:val="left"/>
              <w:rPr>
                <w:snapToGrid w:val="0"/>
                <w:sz w:val="16"/>
                <w:szCs w:val="16"/>
              </w:rPr>
            </w:pPr>
            <w:r>
              <w:rPr>
                <w:snapToGrid w:val="0"/>
                <w:sz w:val="16"/>
                <w:szCs w:val="16"/>
              </w:rPr>
              <w:t>15.10.0</w:t>
            </w:r>
          </w:p>
        </w:tc>
      </w:tr>
      <w:tr w:rsidR="00296DF8" w:rsidRPr="006B0D02" w14:paraId="7BEC4D66" w14:textId="77777777" w:rsidTr="00296D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180A3" w14:textId="77777777" w:rsidR="00296DF8" w:rsidRDefault="00296DF8" w:rsidP="000B7A0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0CB1A" w14:textId="77777777" w:rsidR="00296DF8" w:rsidRDefault="00296DF8" w:rsidP="000B7A0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2C6EC6" w14:textId="77777777" w:rsidR="00296DF8" w:rsidRDefault="00296DF8" w:rsidP="000B7A0F">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2A282F6" w14:textId="77777777" w:rsidR="00296DF8" w:rsidRDefault="00296DF8" w:rsidP="000B7A0F">
            <w:pPr>
              <w:spacing w:after="0"/>
              <w:jc w:val="center"/>
              <w:rPr>
                <w:rFonts w:ascii="Arial" w:hAnsi="Arial" w:cs="Arial"/>
                <w:sz w:val="16"/>
                <w:szCs w:val="16"/>
              </w:rPr>
            </w:pPr>
            <w:r>
              <w:rPr>
                <w:rFonts w:ascii="Arial" w:hAnsi="Arial" w:cs="Arial"/>
                <w:sz w:val="16"/>
                <w:szCs w:val="16"/>
              </w:rPr>
              <w:t>1322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F86F9D3" w14:textId="77777777" w:rsidR="00296DF8" w:rsidRDefault="00296DF8" w:rsidP="000B7A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2AE10E" w14:textId="77777777" w:rsidR="00296DF8" w:rsidRDefault="00296DF8" w:rsidP="000B7A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008A1E9" w14:textId="77777777" w:rsidR="00296DF8" w:rsidRPr="00CD45AB" w:rsidRDefault="00296DF8" w:rsidP="000B7A0F">
            <w:pPr>
              <w:rPr>
                <w:rFonts w:ascii="Arial" w:hAnsi="Arial" w:cs="Arial"/>
                <w:sz w:val="16"/>
                <w:szCs w:val="16"/>
              </w:rPr>
            </w:pPr>
            <w:r w:rsidRPr="00296DF8">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3860F4" w14:textId="77777777" w:rsidR="00296DF8" w:rsidRDefault="00296DF8" w:rsidP="000B7A0F">
            <w:pPr>
              <w:pStyle w:val="TAC"/>
              <w:jc w:val="left"/>
              <w:rPr>
                <w:snapToGrid w:val="0"/>
                <w:sz w:val="16"/>
                <w:szCs w:val="16"/>
              </w:rPr>
            </w:pPr>
            <w:r>
              <w:rPr>
                <w:snapToGrid w:val="0"/>
                <w:sz w:val="16"/>
                <w:szCs w:val="16"/>
              </w:rPr>
              <w:t>15.10.0</w:t>
            </w:r>
          </w:p>
        </w:tc>
      </w:tr>
      <w:tr w:rsidR="00852ABA" w:rsidRPr="006B0D02" w14:paraId="343F067F" w14:textId="77777777" w:rsidTr="00852AB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623D50" w14:textId="77777777" w:rsidR="00852ABA" w:rsidRDefault="00852ABA" w:rsidP="000B7A0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D6F842" w14:textId="77777777" w:rsidR="00852ABA" w:rsidRDefault="00852ABA" w:rsidP="000B7A0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FEDFC9" w14:textId="77777777" w:rsidR="00852ABA" w:rsidRDefault="00852ABA" w:rsidP="000B7A0F">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DBD365" w14:textId="77777777" w:rsidR="00852ABA" w:rsidRDefault="00852ABA" w:rsidP="000B7A0F">
            <w:pPr>
              <w:spacing w:after="0"/>
              <w:jc w:val="center"/>
              <w:rPr>
                <w:rFonts w:ascii="Arial" w:hAnsi="Arial" w:cs="Arial"/>
                <w:sz w:val="16"/>
                <w:szCs w:val="16"/>
              </w:rPr>
            </w:pPr>
            <w:r>
              <w:rPr>
                <w:rFonts w:ascii="Arial" w:hAnsi="Arial" w:cs="Arial"/>
                <w:sz w:val="16"/>
                <w:szCs w:val="16"/>
              </w:rPr>
              <w:t>1324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349BE6F" w14:textId="77777777" w:rsidR="00852ABA" w:rsidRDefault="00852ABA" w:rsidP="000B7A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B5BA7" w14:textId="77777777" w:rsidR="00852ABA" w:rsidRDefault="00852ABA" w:rsidP="000B7A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797D969" w14:textId="77777777" w:rsidR="00852ABA" w:rsidRPr="00CD45AB" w:rsidRDefault="00852ABA" w:rsidP="000B7A0F">
            <w:pPr>
              <w:rPr>
                <w:rFonts w:ascii="Arial" w:hAnsi="Arial" w:cs="Arial"/>
                <w:sz w:val="16"/>
                <w:szCs w:val="16"/>
              </w:rPr>
            </w:pPr>
            <w:r w:rsidRPr="00852ABA">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7C3D0E" w14:textId="77777777" w:rsidR="00852ABA" w:rsidRDefault="00852ABA" w:rsidP="000B7A0F">
            <w:pPr>
              <w:pStyle w:val="TAC"/>
              <w:jc w:val="left"/>
              <w:rPr>
                <w:snapToGrid w:val="0"/>
                <w:sz w:val="16"/>
                <w:szCs w:val="16"/>
              </w:rPr>
            </w:pPr>
            <w:r>
              <w:rPr>
                <w:snapToGrid w:val="0"/>
                <w:sz w:val="16"/>
                <w:szCs w:val="16"/>
              </w:rPr>
              <w:t>15.10.0</w:t>
            </w:r>
          </w:p>
        </w:tc>
      </w:tr>
      <w:tr w:rsidR="006C2F5F" w:rsidRPr="006B0D02" w14:paraId="02454FCB" w14:textId="77777777" w:rsidTr="006C2F5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E909C1" w14:textId="77777777" w:rsidR="006C2F5F" w:rsidRDefault="006C2F5F" w:rsidP="000B7A0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28263A" w14:textId="77777777" w:rsidR="006C2F5F" w:rsidRDefault="006C2F5F" w:rsidP="000B7A0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4F5551" w14:textId="77777777" w:rsidR="006C2F5F" w:rsidRDefault="006C2F5F" w:rsidP="000B7A0F">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88BA85" w14:textId="77777777" w:rsidR="006C2F5F" w:rsidRDefault="006C2F5F" w:rsidP="000B7A0F">
            <w:pPr>
              <w:spacing w:after="0"/>
              <w:jc w:val="center"/>
              <w:rPr>
                <w:rFonts w:ascii="Arial" w:hAnsi="Arial" w:cs="Arial"/>
                <w:sz w:val="16"/>
                <w:szCs w:val="16"/>
              </w:rPr>
            </w:pPr>
            <w:r>
              <w:rPr>
                <w:rFonts w:ascii="Arial" w:hAnsi="Arial" w:cs="Arial"/>
                <w:sz w:val="16"/>
                <w:szCs w:val="16"/>
              </w:rPr>
              <w:t>1326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8688610" w14:textId="77777777" w:rsidR="006C2F5F" w:rsidRDefault="006C2F5F" w:rsidP="000B7A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EBF67E" w14:textId="77777777" w:rsidR="006C2F5F" w:rsidRDefault="006C2F5F" w:rsidP="000B7A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5C2215" w14:textId="77777777" w:rsidR="006C2F5F" w:rsidRPr="00CD45AB" w:rsidRDefault="006C2F5F" w:rsidP="000B7A0F">
            <w:pPr>
              <w:rPr>
                <w:rFonts w:ascii="Arial" w:hAnsi="Arial" w:cs="Arial"/>
                <w:sz w:val="16"/>
                <w:szCs w:val="16"/>
              </w:rPr>
            </w:pPr>
            <w:r w:rsidRPr="006C2F5F">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943F17" w14:textId="77777777" w:rsidR="006C2F5F" w:rsidRDefault="006C2F5F" w:rsidP="000B7A0F">
            <w:pPr>
              <w:pStyle w:val="TAC"/>
              <w:jc w:val="left"/>
              <w:rPr>
                <w:snapToGrid w:val="0"/>
                <w:sz w:val="16"/>
                <w:szCs w:val="16"/>
              </w:rPr>
            </w:pPr>
            <w:r>
              <w:rPr>
                <w:snapToGrid w:val="0"/>
                <w:sz w:val="16"/>
                <w:szCs w:val="16"/>
              </w:rPr>
              <w:t>15.10.0</w:t>
            </w:r>
          </w:p>
        </w:tc>
      </w:tr>
      <w:tr w:rsidR="006B5929" w:rsidRPr="006B0D02" w14:paraId="25AABDFC" w14:textId="77777777" w:rsidTr="006B592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2CABB" w14:textId="77777777" w:rsidR="006B5929" w:rsidRDefault="006B5929" w:rsidP="000B7A0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83350" w14:textId="77777777" w:rsidR="006B5929" w:rsidRDefault="006B5929" w:rsidP="000B7A0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D56A91" w14:textId="77777777" w:rsidR="006B5929" w:rsidRDefault="006B5929" w:rsidP="000B7A0F">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6602BC" w14:textId="77777777" w:rsidR="006B5929" w:rsidRDefault="006B5929" w:rsidP="000B7A0F">
            <w:pPr>
              <w:spacing w:after="0"/>
              <w:jc w:val="center"/>
              <w:rPr>
                <w:rFonts w:ascii="Arial" w:hAnsi="Arial" w:cs="Arial"/>
                <w:sz w:val="16"/>
                <w:szCs w:val="16"/>
              </w:rPr>
            </w:pPr>
            <w:r>
              <w:rPr>
                <w:rFonts w:ascii="Arial" w:hAnsi="Arial" w:cs="Arial"/>
                <w:sz w:val="16"/>
                <w:szCs w:val="16"/>
              </w:rPr>
              <w:t>1329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83B9C4" w14:textId="77777777" w:rsidR="006B5929" w:rsidRDefault="006B5929" w:rsidP="000B7A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7A7B62" w14:textId="77777777" w:rsidR="006B5929" w:rsidRDefault="006B5929" w:rsidP="000B7A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DC16A5" w14:textId="77777777" w:rsidR="006B5929" w:rsidRPr="00CD45AB" w:rsidRDefault="006B5929" w:rsidP="000B7A0F">
            <w:pPr>
              <w:rPr>
                <w:rFonts w:ascii="Arial" w:hAnsi="Arial" w:cs="Arial"/>
                <w:sz w:val="16"/>
                <w:szCs w:val="16"/>
              </w:rPr>
            </w:pPr>
            <w:r w:rsidRPr="006B5929">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5DB30E" w14:textId="77777777" w:rsidR="006B5929" w:rsidRDefault="006B5929" w:rsidP="000B7A0F">
            <w:pPr>
              <w:pStyle w:val="TAC"/>
              <w:jc w:val="left"/>
              <w:rPr>
                <w:snapToGrid w:val="0"/>
                <w:sz w:val="16"/>
                <w:szCs w:val="16"/>
              </w:rPr>
            </w:pPr>
            <w:r>
              <w:rPr>
                <w:snapToGrid w:val="0"/>
                <w:sz w:val="16"/>
                <w:szCs w:val="16"/>
              </w:rPr>
              <w:t>15.10.0</w:t>
            </w:r>
          </w:p>
        </w:tc>
      </w:tr>
      <w:tr w:rsidR="001625A8" w:rsidRPr="006B0D02" w14:paraId="4E71A1AD" w14:textId="77777777" w:rsidTr="001625A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47323C" w14:textId="77777777" w:rsidR="001625A8" w:rsidRDefault="001625A8" w:rsidP="00476C4A">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5EE6D0" w14:textId="77777777" w:rsidR="001625A8" w:rsidRDefault="001625A8" w:rsidP="00476C4A">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C98A2F" w14:textId="77777777" w:rsidR="001625A8" w:rsidRDefault="001625A8" w:rsidP="00476C4A">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C71800" w14:textId="77777777" w:rsidR="001625A8" w:rsidRDefault="001625A8" w:rsidP="00476C4A">
            <w:pPr>
              <w:spacing w:after="0"/>
              <w:jc w:val="center"/>
              <w:rPr>
                <w:rFonts w:ascii="Arial" w:hAnsi="Arial" w:cs="Arial"/>
                <w:sz w:val="16"/>
                <w:szCs w:val="16"/>
              </w:rPr>
            </w:pPr>
            <w:r>
              <w:rPr>
                <w:rFonts w:ascii="Arial" w:hAnsi="Arial" w:cs="Arial"/>
                <w:sz w:val="16"/>
                <w:szCs w:val="16"/>
              </w:rPr>
              <w:t>1341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1F07345" w14:textId="77777777" w:rsidR="001625A8" w:rsidRDefault="001625A8" w:rsidP="00476C4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82EB8B" w14:textId="77777777" w:rsidR="001625A8" w:rsidRDefault="001625A8" w:rsidP="00476C4A">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93064B" w14:textId="77777777" w:rsidR="001625A8" w:rsidRPr="00CD45AB" w:rsidRDefault="001625A8" w:rsidP="00476C4A">
            <w:pPr>
              <w:rPr>
                <w:rFonts w:ascii="Arial" w:hAnsi="Arial" w:cs="Arial"/>
                <w:sz w:val="16"/>
                <w:szCs w:val="16"/>
              </w:rPr>
            </w:pPr>
            <w:r w:rsidRPr="001625A8">
              <w:rPr>
                <w:rFonts w:ascii="Arial" w:hAnsi="Arial" w:cs="Arial"/>
                <w:sz w:val="16"/>
                <w:szCs w:val="16"/>
              </w:rPr>
              <w:t>Correction on conditions for selecting resources when the number of HARQ transmissions is two in sidelink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653A13" w14:textId="77777777" w:rsidR="001625A8" w:rsidRDefault="001625A8" w:rsidP="00476C4A">
            <w:pPr>
              <w:pStyle w:val="TAC"/>
              <w:jc w:val="left"/>
              <w:rPr>
                <w:snapToGrid w:val="0"/>
                <w:sz w:val="16"/>
                <w:szCs w:val="16"/>
              </w:rPr>
            </w:pPr>
            <w:r>
              <w:rPr>
                <w:snapToGrid w:val="0"/>
                <w:sz w:val="16"/>
                <w:szCs w:val="16"/>
              </w:rPr>
              <w:t>15.11.0</w:t>
            </w:r>
          </w:p>
        </w:tc>
      </w:tr>
      <w:tr w:rsidR="00B410EA" w:rsidRPr="006B0D02" w14:paraId="4669271D" w14:textId="77777777" w:rsidTr="00B410E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543B37" w14:textId="77777777" w:rsidR="00B410EA" w:rsidRDefault="00B410EA" w:rsidP="00476C4A">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70B739" w14:textId="77777777" w:rsidR="00B410EA" w:rsidRDefault="00B410EA" w:rsidP="00476C4A">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31E47E" w14:textId="77777777" w:rsidR="00B410EA" w:rsidRDefault="00B410EA" w:rsidP="00476C4A">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178700" w14:textId="77777777" w:rsidR="00B410EA" w:rsidRDefault="00B410EA" w:rsidP="00476C4A">
            <w:pPr>
              <w:spacing w:after="0"/>
              <w:jc w:val="center"/>
              <w:rPr>
                <w:rFonts w:ascii="Arial" w:hAnsi="Arial" w:cs="Arial"/>
                <w:sz w:val="16"/>
                <w:szCs w:val="16"/>
              </w:rPr>
            </w:pPr>
            <w:r>
              <w:rPr>
                <w:rFonts w:ascii="Arial" w:hAnsi="Arial" w:cs="Arial"/>
                <w:sz w:val="16"/>
                <w:szCs w:val="16"/>
              </w:rPr>
              <w:t>1343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3A2BA95" w14:textId="77777777" w:rsidR="00B410EA" w:rsidRDefault="00B410EA" w:rsidP="00476C4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CA6B7" w14:textId="77777777" w:rsidR="00B410EA" w:rsidRDefault="00B410EA" w:rsidP="00476C4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FF4AA58" w14:textId="77777777" w:rsidR="00B410EA" w:rsidRPr="00CD45AB" w:rsidRDefault="00B410EA" w:rsidP="00476C4A">
            <w:pPr>
              <w:rPr>
                <w:rFonts w:ascii="Arial" w:hAnsi="Arial" w:cs="Arial"/>
                <w:sz w:val="16"/>
                <w:szCs w:val="16"/>
              </w:rPr>
            </w:pPr>
            <w:r w:rsidRPr="00B410EA">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7F970" w14:textId="77777777" w:rsidR="00B410EA" w:rsidRDefault="00B410EA" w:rsidP="00476C4A">
            <w:pPr>
              <w:pStyle w:val="TAC"/>
              <w:jc w:val="left"/>
              <w:rPr>
                <w:snapToGrid w:val="0"/>
                <w:sz w:val="16"/>
                <w:szCs w:val="16"/>
              </w:rPr>
            </w:pPr>
            <w:r>
              <w:rPr>
                <w:snapToGrid w:val="0"/>
                <w:sz w:val="16"/>
                <w:szCs w:val="16"/>
              </w:rPr>
              <w:t>15.11.0</w:t>
            </w:r>
          </w:p>
        </w:tc>
      </w:tr>
      <w:tr w:rsidR="007D434B" w:rsidRPr="006B0D02" w14:paraId="4F0A1C8E" w14:textId="77777777" w:rsidTr="007D434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E4CD1" w14:textId="77777777" w:rsidR="007D434B" w:rsidRDefault="007D434B" w:rsidP="00476C4A">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A5BA20" w14:textId="77777777" w:rsidR="007D434B" w:rsidRDefault="007D434B" w:rsidP="00476C4A">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E2536A" w14:textId="77777777" w:rsidR="007D434B" w:rsidRDefault="007D434B" w:rsidP="00476C4A">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A6D1AA" w14:textId="77777777" w:rsidR="007D434B" w:rsidRDefault="007D434B" w:rsidP="00476C4A">
            <w:pPr>
              <w:spacing w:after="0"/>
              <w:jc w:val="center"/>
              <w:rPr>
                <w:rFonts w:ascii="Arial" w:hAnsi="Arial" w:cs="Arial"/>
                <w:sz w:val="16"/>
                <w:szCs w:val="16"/>
              </w:rPr>
            </w:pPr>
            <w:r>
              <w:rPr>
                <w:rFonts w:ascii="Arial" w:hAnsi="Arial" w:cs="Arial"/>
                <w:sz w:val="16"/>
                <w:szCs w:val="16"/>
              </w:rPr>
              <w:t>1345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1C63D86" w14:textId="77777777" w:rsidR="007D434B" w:rsidRDefault="007D434B" w:rsidP="00476C4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3248F" w14:textId="77777777" w:rsidR="007D434B" w:rsidRDefault="007D434B" w:rsidP="00476C4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0E447C" w14:textId="77777777" w:rsidR="007D434B" w:rsidRPr="00CD45AB" w:rsidRDefault="007D434B" w:rsidP="00476C4A">
            <w:pPr>
              <w:rPr>
                <w:rFonts w:ascii="Arial" w:hAnsi="Arial" w:cs="Arial"/>
                <w:sz w:val="16"/>
                <w:szCs w:val="16"/>
              </w:rPr>
            </w:pPr>
            <w:r w:rsidRPr="007D434B">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662E47" w14:textId="77777777" w:rsidR="007D434B" w:rsidRDefault="007D434B" w:rsidP="00476C4A">
            <w:pPr>
              <w:pStyle w:val="TAC"/>
              <w:jc w:val="left"/>
              <w:rPr>
                <w:snapToGrid w:val="0"/>
                <w:sz w:val="16"/>
                <w:szCs w:val="16"/>
              </w:rPr>
            </w:pPr>
            <w:r>
              <w:rPr>
                <w:snapToGrid w:val="0"/>
                <w:sz w:val="16"/>
                <w:szCs w:val="16"/>
              </w:rPr>
              <w:t>15.11.0</w:t>
            </w:r>
          </w:p>
        </w:tc>
      </w:tr>
      <w:tr w:rsidR="00C00D3C" w:rsidRPr="006B0D02" w14:paraId="33C5B86D" w14:textId="77777777" w:rsidTr="00C00D3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F6475B" w14:textId="77777777" w:rsidR="00C00D3C" w:rsidRDefault="00C00D3C" w:rsidP="002A070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1C4ABE" w14:textId="77777777" w:rsidR="00C00D3C" w:rsidRDefault="00C00D3C" w:rsidP="002A0705">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6C4F51" w14:textId="77777777" w:rsidR="00C00D3C" w:rsidRDefault="00C00D3C" w:rsidP="002A0705">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2B864E" w14:textId="77777777" w:rsidR="00C00D3C" w:rsidRDefault="00C00D3C" w:rsidP="002A0705">
            <w:pPr>
              <w:spacing w:after="0"/>
              <w:jc w:val="center"/>
              <w:rPr>
                <w:rFonts w:ascii="Arial" w:hAnsi="Arial" w:cs="Arial"/>
                <w:sz w:val="16"/>
                <w:szCs w:val="16"/>
              </w:rPr>
            </w:pPr>
            <w:r>
              <w:rPr>
                <w:rFonts w:ascii="Arial" w:hAnsi="Arial" w:cs="Arial"/>
                <w:sz w:val="16"/>
                <w:szCs w:val="16"/>
              </w:rPr>
              <w:t>1361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6CC3ACD" w14:textId="77777777" w:rsidR="00C00D3C" w:rsidRDefault="00C00D3C" w:rsidP="002A070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F8837F" w14:textId="77777777" w:rsidR="00C00D3C" w:rsidRDefault="00C00D3C" w:rsidP="002A070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FD95B60" w14:textId="77777777" w:rsidR="00C00D3C" w:rsidRPr="00CD45AB" w:rsidRDefault="00C00D3C" w:rsidP="002A0705">
            <w:pPr>
              <w:rPr>
                <w:rFonts w:ascii="Arial" w:hAnsi="Arial" w:cs="Arial"/>
                <w:sz w:val="16"/>
                <w:szCs w:val="16"/>
              </w:rPr>
            </w:pPr>
            <w:r w:rsidRPr="00C00D3C">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937394" w14:textId="77777777" w:rsidR="00C00D3C" w:rsidRDefault="00C00D3C" w:rsidP="002A0705">
            <w:pPr>
              <w:pStyle w:val="TAC"/>
              <w:jc w:val="left"/>
              <w:rPr>
                <w:snapToGrid w:val="0"/>
                <w:sz w:val="16"/>
                <w:szCs w:val="16"/>
              </w:rPr>
            </w:pPr>
            <w:r>
              <w:rPr>
                <w:snapToGrid w:val="0"/>
                <w:sz w:val="16"/>
                <w:szCs w:val="16"/>
              </w:rPr>
              <w:t>15.12.0</w:t>
            </w:r>
          </w:p>
        </w:tc>
      </w:tr>
      <w:tr w:rsidR="001250E6" w:rsidRPr="006B0D02" w14:paraId="49956169" w14:textId="77777777" w:rsidTr="001250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410843" w14:textId="77777777" w:rsidR="001250E6" w:rsidRDefault="001250E6" w:rsidP="002A070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6CF71" w14:textId="77777777" w:rsidR="001250E6" w:rsidRDefault="001250E6" w:rsidP="002A0705">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B0DCCC" w14:textId="77777777" w:rsidR="001250E6" w:rsidRDefault="001250E6" w:rsidP="002A0705">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13412C" w14:textId="77777777" w:rsidR="001250E6" w:rsidRDefault="001250E6" w:rsidP="002A0705">
            <w:pPr>
              <w:spacing w:after="0"/>
              <w:jc w:val="center"/>
              <w:rPr>
                <w:rFonts w:ascii="Arial" w:hAnsi="Arial" w:cs="Arial"/>
                <w:sz w:val="16"/>
                <w:szCs w:val="16"/>
              </w:rPr>
            </w:pPr>
            <w:r>
              <w:rPr>
                <w:rFonts w:ascii="Arial" w:hAnsi="Arial" w:cs="Arial"/>
                <w:sz w:val="16"/>
                <w:szCs w:val="16"/>
              </w:rPr>
              <w:t>1363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2B7FE44" w14:textId="77777777" w:rsidR="001250E6" w:rsidRDefault="001250E6" w:rsidP="002A070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A242E8" w14:textId="77777777" w:rsidR="001250E6" w:rsidRDefault="001250E6" w:rsidP="002A070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ED8DB4" w14:textId="77777777" w:rsidR="001250E6" w:rsidRPr="00CD45AB" w:rsidRDefault="001250E6" w:rsidP="002A0705">
            <w:pPr>
              <w:rPr>
                <w:rFonts w:ascii="Arial" w:hAnsi="Arial" w:cs="Arial"/>
                <w:sz w:val="16"/>
                <w:szCs w:val="16"/>
              </w:rPr>
            </w:pPr>
            <w:r w:rsidRPr="001250E6">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6220E9" w14:textId="77777777" w:rsidR="001250E6" w:rsidRDefault="001250E6" w:rsidP="002A0705">
            <w:pPr>
              <w:pStyle w:val="TAC"/>
              <w:jc w:val="left"/>
              <w:rPr>
                <w:snapToGrid w:val="0"/>
                <w:sz w:val="16"/>
                <w:szCs w:val="16"/>
              </w:rPr>
            </w:pPr>
            <w:r>
              <w:rPr>
                <w:snapToGrid w:val="0"/>
                <w:sz w:val="16"/>
                <w:szCs w:val="16"/>
              </w:rPr>
              <w:t>15.12.0</w:t>
            </w:r>
          </w:p>
        </w:tc>
      </w:tr>
      <w:tr w:rsidR="00A1796B" w:rsidRPr="006B0D02" w14:paraId="461409A0" w14:textId="77777777" w:rsidTr="00A1796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AAB4B4" w14:textId="654AB2E1" w:rsidR="00A1796B" w:rsidRDefault="00A1796B" w:rsidP="00367F9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E32745" w14:textId="654F0D20" w:rsidR="00A1796B" w:rsidRDefault="00A1796B" w:rsidP="00367F95">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665FA8" w14:textId="1D5EA171" w:rsidR="00A1796B" w:rsidRDefault="00A1796B" w:rsidP="00367F95">
            <w:pPr>
              <w:spacing w:after="0"/>
              <w:jc w:val="center"/>
              <w:rPr>
                <w:rFonts w:ascii="Arial" w:hAnsi="Arial" w:cs="Arial"/>
                <w:sz w:val="16"/>
                <w:szCs w:val="16"/>
              </w:rPr>
            </w:pPr>
            <w:r>
              <w:rPr>
                <w:rFonts w:ascii="Arial" w:hAnsi="Arial" w:cs="Arial"/>
                <w:sz w:val="16"/>
                <w:szCs w:val="16"/>
              </w:rPr>
              <w:t>RP-210060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705E7D" w14:textId="7516E896" w:rsidR="00A1796B" w:rsidRDefault="00A1796B" w:rsidP="00367F95">
            <w:pPr>
              <w:spacing w:after="0"/>
              <w:jc w:val="center"/>
              <w:rPr>
                <w:rFonts w:ascii="Arial" w:hAnsi="Arial" w:cs="Arial"/>
                <w:sz w:val="16"/>
                <w:szCs w:val="16"/>
              </w:rPr>
            </w:pPr>
            <w:r>
              <w:rPr>
                <w:rFonts w:ascii="Arial" w:hAnsi="Arial" w:cs="Arial"/>
                <w:sz w:val="16"/>
                <w:szCs w:val="16"/>
              </w:rPr>
              <w:t>1375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7E5AC90" w14:textId="77777777" w:rsidR="00A1796B" w:rsidRDefault="00A1796B" w:rsidP="00367F9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19F146" w14:textId="77777777" w:rsidR="00A1796B" w:rsidRDefault="00A1796B" w:rsidP="00367F9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B49BF8D" w14:textId="46C28772" w:rsidR="00A1796B" w:rsidRPr="00CD45AB" w:rsidRDefault="00A1796B" w:rsidP="00367F95">
            <w:pPr>
              <w:rPr>
                <w:rFonts w:ascii="Arial" w:hAnsi="Arial" w:cs="Arial"/>
                <w:sz w:val="16"/>
                <w:szCs w:val="16"/>
              </w:rPr>
            </w:pPr>
            <w:r w:rsidRPr="00A1796B">
              <w:rPr>
                <w:rFonts w:ascii="Arial" w:hAnsi="Arial" w:cs="Arial"/>
                <w:sz w:val="16"/>
                <w:szCs w:val="16"/>
              </w:rPr>
              <w:t>Correction on spectral efficiency of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467C1B" w14:textId="27C4C285" w:rsidR="00A1796B" w:rsidRDefault="00A1796B" w:rsidP="00367F95">
            <w:pPr>
              <w:pStyle w:val="TAC"/>
              <w:jc w:val="left"/>
              <w:rPr>
                <w:snapToGrid w:val="0"/>
                <w:sz w:val="16"/>
                <w:szCs w:val="16"/>
              </w:rPr>
            </w:pPr>
            <w:r>
              <w:rPr>
                <w:snapToGrid w:val="0"/>
                <w:sz w:val="16"/>
                <w:szCs w:val="16"/>
              </w:rPr>
              <w:t>15.13.0</w:t>
            </w:r>
          </w:p>
        </w:tc>
      </w:tr>
      <w:tr w:rsidR="00A1796B" w:rsidRPr="006B0D02" w14:paraId="33331C60" w14:textId="77777777" w:rsidTr="00A1796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C00D43" w14:textId="77777777" w:rsidR="00A1796B" w:rsidRDefault="00A1796B" w:rsidP="00367F9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9C32C" w14:textId="77777777" w:rsidR="00A1796B" w:rsidRDefault="00A1796B" w:rsidP="00367F95">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511DF8" w14:textId="4DB174F8" w:rsidR="00A1796B" w:rsidRDefault="00A1796B" w:rsidP="00367F95">
            <w:pPr>
              <w:spacing w:after="0"/>
              <w:jc w:val="center"/>
              <w:rPr>
                <w:rFonts w:ascii="Arial" w:hAnsi="Arial" w:cs="Arial"/>
                <w:sz w:val="16"/>
                <w:szCs w:val="16"/>
              </w:rPr>
            </w:pPr>
            <w:r>
              <w:rPr>
                <w:rFonts w:ascii="Arial" w:hAnsi="Arial" w:cs="Arial"/>
                <w:sz w:val="16"/>
                <w:szCs w:val="16"/>
              </w:rPr>
              <w:t>RP-210063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F7624D" w14:textId="770DD5C5" w:rsidR="00A1796B" w:rsidRDefault="00A1796B" w:rsidP="00367F95">
            <w:pPr>
              <w:spacing w:after="0"/>
              <w:jc w:val="center"/>
              <w:rPr>
                <w:rFonts w:ascii="Arial" w:hAnsi="Arial" w:cs="Arial"/>
                <w:sz w:val="16"/>
                <w:szCs w:val="16"/>
              </w:rPr>
            </w:pPr>
            <w:r>
              <w:rPr>
                <w:rFonts w:ascii="Arial" w:hAnsi="Arial" w:cs="Arial"/>
                <w:sz w:val="16"/>
                <w:szCs w:val="16"/>
              </w:rPr>
              <w:t>1377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482E816" w14:textId="77777777" w:rsidR="00A1796B" w:rsidRDefault="00A1796B" w:rsidP="00367F9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0E4BBC" w14:textId="77777777" w:rsidR="00A1796B" w:rsidRDefault="00A1796B" w:rsidP="00367F9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7C70E5" w14:textId="437279E8" w:rsidR="00A1796B" w:rsidRPr="00CD45AB" w:rsidRDefault="00A1796B" w:rsidP="00367F95">
            <w:pPr>
              <w:rPr>
                <w:rFonts w:ascii="Arial" w:hAnsi="Arial" w:cs="Arial"/>
                <w:sz w:val="16"/>
                <w:szCs w:val="16"/>
              </w:rPr>
            </w:pPr>
            <w:r w:rsidRPr="00A1796B">
              <w:rPr>
                <w:rFonts w:ascii="Arial" w:hAnsi="Arial" w:cs="Arial"/>
                <w:sz w:val="16"/>
                <w:szCs w:val="16"/>
              </w:rPr>
              <w:t>Clarification on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03D5EF" w14:textId="77777777" w:rsidR="00A1796B" w:rsidRDefault="00A1796B" w:rsidP="00367F95">
            <w:pPr>
              <w:pStyle w:val="TAC"/>
              <w:jc w:val="left"/>
              <w:rPr>
                <w:snapToGrid w:val="0"/>
                <w:sz w:val="16"/>
                <w:szCs w:val="16"/>
              </w:rPr>
            </w:pPr>
            <w:r>
              <w:rPr>
                <w:snapToGrid w:val="0"/>
                <w:sz w:val="16"/>
                <w:szCs w:val="16"/>
              </w:rPr>
              <w:t>15.13.0</w:t>
            </w:r>
          </w:p>
        </w:tc>
      </w:tr>
      <w:tr w:rsidR="001F04FA" w:rsidRPr="006B0D02" w14:paraId="540A7791" w14:textId="77777777" w:rsidTr="001F04F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04BD4" w14:textId="190DFD5E" w:rsidR="001F04FA" w:rsidRDefault="001F04FA" w:rsidP="004C194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79C7FA" w14:textId="3246611B" w:rsidR="001F04FA" w:rsidRDefault="001F04FA" w:rsidP="004C194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F991FF" w14:textId="030D58DF" w:rsidR="001F04FA" w:rsidRDefault="001F04FA" w:rsidP="004C194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62A4C0" w14:textId="133EF9B0" w:rsidR="001F04FA" w:rsidRDefault="001F04FA" w:rsidP="004C1945">
            <w:pPr>
              <w:spacing w:after="0"/>
              <w:jc w:val="center"/>
              <w:rPr>
                <w:rFonts w:ascii="Arial" w:hAnsi="Arial" w:cs="Arial"/>
                <w:sz w:val="16"/>
                <w:szCs w:val="16"/>
              </w:rPr>
            </w:pPr>
            <w:r>
              <w:rPr>
                <w:rFonts w:ascii="Arial" w:hAnsi="Arial" w:cs="Arial"/>
                <w:sz w:val="16"/>
                <w:szCs w:val="16"/>
              </w:rPr>
              <w:t>1388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C572DAC" w14:textId="77777777" w:rsidR="001F04FA" w:rsidRDefault="001F04FA" w:rsidP="004C194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7FE3BE" w14:textId="26F9B596" w:rsidR="001F04FA" w:rsidRDefault="001F04FA" w:rsidP="004C194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50DC13" w14:textId="690FFE51" w:rsidR="001F04FA" w:rsidRPr="00CD45AB" w:rsidRDefault="001F04FA" w:rsidP="004C1945">
            <w:pPr>
              <w:rPr>
                <w:rFonts w:ascii="Arial" w:hAnsi="Arial" w:cs="Arial"/>
                <w:sz w:val="16"/>
                <w:szCs w:val="16"/>
              </w:rPr>
            </w:pPr>
            <w:r w:rsidRPr="001F04FA">
              <w:rPr>
                <w:rFonts w:ascii="Arial" w:hAnsi="Arial" w:cs="Arial"/>
                <w:sz w:val="16"/>
                <w:szCs w:val="16"/>
              </w:rPr>
              <w:t>Correction on MPDCCH assignment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1775AE" w14:textId="7A42B18A" w:rsidR="001F04FA" w:rsidRDefault="001F04FA" w:rsidP="004C1945">
            <w:pPr>
              <w:pStyle w:val="TAC"/>
              <w:jc w:val="left"/>
              <w:rPr>
                <w:snapToGrid w:val="0"/>
                <w:sz w:val="16"/>
                <w:szCs w:val="16"/>
              </w:rPr>
            </w:pPr>
            <w:r>
              <w:rPr>
                <w:snapToGrid w:val="0"/>
                <w:sz w:val="16"/>
                <w:szCs w:val="16"/>
              </w:rPr>
              <w:t>15.14.0</w:t>
            </w:r>
          </w:p>
        </w:tc>
      </w:tr>
      <w:tr w:rsidR="001F04FA" w:rsidRPr="006B0D02" w14:paraId="6CA24EB2" w14:textId="77777777" w:rsidTr="001F04F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14C5DF" w14:textId="77777777" w:rsidR="001F04FA" w:rsidRDefault="001F04FA" w:rsidP="004C194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F7DBB1" w14:textId="77777777" w:rsidR="001F04FA" w:rsidRDefault="001F04FA" w:rsidP="004C194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413C8" w14:textId="77777777" w:rsidR="001F04FA" w:rsidRDefault="001F04FA" w:rsidP="004C194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67AA82" w14:textId="1C896DE9" w:rsidR="001F04FA" w:rsidRDefault="001F04FA" w:rsidP="004C1945">
            <w:pPr>
              <w:spacing w:after="0"/>
              <w:jc w:val="center"/>
              <w:rPr>
                <w:rFonts w:ascii="Arial" w:hAnsi="Arial" w:cs="Arial"/>
                <w:sz w:val="16"/>
                <w:szCs w:val="16"/>
              </w:rPr>
            </w:pPr>
            <w:r>
              <w:rPr>
                <w:rFonts w:ascii="Arial" w:hAnsi="Arial" w:cs="Arial"/>
                <w:sz w:val="16"/>
                <w:szCs w:val="16"/>
              </w:rPr>
              <w:t>1391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D0528AD" w14:textId="77777777" w:rsidR="001F04FA" w:rsidRDefault="001F04FA" w:rsidP="004C194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F63A9C" w14:textId="77777777" w:rsidR="001F04FA" w:rsidRDefault="001F04FA" w:rsidP="004C194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332A46" w14:textId="393A0A73" w:rsidR="001F04FA" w:rsidRPr="00CD45AB" w:rsidRDefault="001F04FA" w:rsidP="004C1945">
            <w:pPr>
              <w:rPr>
                <w:rFonts w:ascii="Arial" w:hAnsi="Arial" w:cs="Arial"/>
                <w:sz w:val="16"/>
                <w:szCs w:val="16"/>
              </w:rPr>
            </w:pPr>
            <w:r w:rsidRPr="001F04FA">
              <w:rPr>
                <w:rFonts w:ascii="Arial" w:hAnsi="Arial" w:cs="Arial"/>
                <w:sz w:val="16"/>
                <w:szCs w:val="16"/>
              </w:rPr>
              <w:t>Correction on PDSCH dropping for multicast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E96A5D" w14:textId="77777777" w:rsidR="001F04FA" w:rsidRDefault="001F04FA" w:rsidP="004C1945">
            <w:pPr>
              <w:pStyle w:val="TAC"/>
              <w:jc w:val="left"/>
              <w:rPr>
                <w:snapToGrid w:val="0"/>
                <w:sz w:val="16"/>
                <w:szCs w:val="16"/>
              </w:rPr>
            </w:pPr>
            <w:r>
              <w:rPr>
                <w:snapToGrid w:val="0"/>
                <w:sz w:val="16"/>
                <w:szCs w:val="16"/>
              </w:rPr>
              <w:t>15.14.0</w:t>
            </w:r>
          </w:p>
        </w:tc>
      </w:tr>
      <w:tr w:rsidR="00B52BD1" w:rsidRPr="006B0D02" w14:paraId="09B60110" w14:textId="77777777" w:rsidTr="00B52BD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16596" w14:textId="77777777" w:rsidR="00B52BD1" w:rsidRDefault="00B52BD1" w:rsidP="004C194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2E782" w14:textId="77777777" w:rsidR="00B52BD1" w:rsidRDefault="00B52BD1" w:rsidP="004C1945">
            <w:pPr>
              <w:pStyle w:val="TAC"/>
              <w:rPr>
                <w:sz w:val="16"/>
                <w:szCs w:val="16"/>
              </w:rPr>
            </w:pPr>
            <w:r>
              <w:rPr>
                <w:sz w:val="16"/>
                <w:szCs w:val="16"/>
              </w:rPr>
              <w:t>RAN#92-e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5307" w14:textId="39FD82BC" w:rsidR="00B52BD1" w:rsidRDefault="00B52BD1" w:rsidP="004C1945">
            <w:pPr>
              <w:spacing w:after="0"/>
              <w:jc w:val="center"/>
              <w:rPr>
                <w:rFonts w:ascii="Arial" w:hAnsi="Arial" w:cs="Arial"/>
                <w:sz w:val="16"/>
                <w:szCs w:val="16"/>
              </w:rPr>
            </w:pPr>
            <w:r>
              <w:rPr>
                <w:rFonts w:ascii="Arial" w:hAnsi="Arial" w:cs="Arial"/>
                <w:sz w:val="16"/>
                <w:szCs w:val="16"/>
              </w:rPr>
              <w:t>RP-211233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D5DD20" w14:textId="3B6A1859" w:rsidR="00B52BD1" w:rsidRDefault="00B52BD1" w:rsidP="004C1945">
            <w:pPr>
              <w:spacing w:after="0"/>
              <w:jc w:val="center"/>
              <w:rPr>
                <w:rFonts w:ascii="Arial" w:hAnsi="Arial" w:cs="Arial"/>
                <w:sz w:val="16"/>
                <w:szCs w:val="16"/>
              </w:rPr>
            </w:pPr>
            <w:r>
              <w:rPr>
                <w:rFonts w:ascii="Arial" w:hAnsi="Arial" w:cs="Arial"/>
                <w:sz w:val="16"/>
                <w:szCs w:val="16"/>
              </w:rPr>
              <w:t>1398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2910D90" w14:textId="77777777" w:rsidR="00B52BD1" w:rsidRDefault="00B52BD1" w:rsidP="004C194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C2073B" w14:textId="39C705A1" w:rsidR="00B52BD1" w:rsidRDefault="00B52BD1" w:rsidP="004C194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9C4BEE" w14:textId="046C10A2" w:rsidR="00B52BD1" w:rsidRPr="00CD45AB" w:rsidRDefault="00B52BD1" w:rsidP="004C1945">
            <w:pPr>
              <w:rPr>
                <w:rFonts w:ascii="Arial" w:hAnsi="Arial" w:cs="Arial"/>
                <w:sz w:val="16"/>
                <w:szCs w:val="16"/>
              </w:rPr>
            </w:pPr>
            <w:r w:rsidRPr="00B52BD1">
              <w:rPr>
                <w:rFonts w:ascii="Arial" w:hAnsi="Arial" w:cs="Arial"/>
                <w:sz w:val="16"/>
                <w:szCs w:val="16"/>
              </w:rPr>
              <w:t>Editorial corrections on RRC parameter names alignment for EN-DC/NE-DC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19E012" w14:textId="77777777" w:rsidR="00B52BD1" w:rsidRDefault="00B52BD1" w:rsidP="004C1945">
            <w:pPr>
              <w:pStyle w:val="TAC"/>
              <w:jc w:val="left"/>
              <w:rPr>
                <w:snapToGrid w:val="0"/>
                <w:sz w:val="16"/>
                <w:szCs w:val="16"/>
              </w:rPr>
            </w:pPr>
            <w:r>
              <w:rPr>
                <w:snapToGrid w:val="0"/>
                <w:sz w:val="16"/>
                <w:szCs w:val="16"/>
              </w:rPr>
              <w:t>15.14.0</w:t>
            </w:r>
          </w:p>
        </w:tc>
      </w:tr>
    </w:tbl>
    <w:p w14:paraId="02C6E006" w14:textId="77777777" w:rsidR="00743CF9" w:rsidRPr="00E9040D" w:rsidRDefault="00743CF9" w:rsidP="00F40716"/>
    <w:sectPr w:rsidR="00743CF9" w:rsidRPr="00E9040D" w:rsidSect="00E262CD">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pgNumType w:start="53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348A13" w14:textId="77777777" w:rsidR="00C27D64" w:rsidRDefault="00C27D64">
      <w:r>
        <w:separator/>
      </w:r>
    </w:p>
  </w:endnote>
  <w:endnote w:type="continuationSeparator" w:id="0">
    <w:p w14:paraId="364E8FFD" w14:textId="77777777" w:rsidR="00C27D64" w:rsidRDefault="00C27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44D41C" w14:textId="77777777" w:rsidR="00B80936" w:rsidRDefault="00B809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235419" w14:textId="77777777" w:rsidR="00AB0FE4" w:rsidRDefault="00AB0FE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16763" w14:textId="77777777" w:rsidR="00B80936" w:rsidRDefault="00B809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E644B3" w14:textId="77777777" w:rsidR="00C27D64" w:rsidRDefault="00C27D64">
      <w:r>
        <w:separator/>
      </w:r>
    </w:p>
  </w:footnote>
  <w:footnote w:type="continuationSeparator" w:id="0">
    <w:p w14:paraId="6A5AD112" w14:textId="77777777" w:rsidR="00C27D64" w:rsidRDefault="00C27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D5061" w14:textId="77777777" w:rsidR="00B80936" w:rsidRDefault="00B809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463DC" w14:textId="5DCD75A4" w:rsidR="00AB0FE4" w:rsidRDefault="00B80936">
    <w:pPr>
      <w:pStyle w:val="Header"/>
      <w:framePr w:wrap="auto" w:vAnchor="text" w:hAnchor="margin" w:xAlign="center" w:y="1"/>
      <w:widowControl/>
    </w:pPr>
    <w:r>
      <w:t>3GPP TS 36.213 V15.14.0 (2021-06)</w:t>
    </w:r>
  </w:p>
  <w:p w14:paraId="4CC7E6A8" w14:textId="14ACAB60" w:rsidR="002F6BFC" w:rsidRDefault="002F6BFC" w:rsidP="002F6BFC">
    <w:pPr>
      <w:framePr w:wrap="auto" w:vAnchor="text" w:hAnchor="margin" w:xAlign="right" w:y="1"/>
      <w:overflowPunct/>
      <w:autoSpaceDE/>
      <w:adjustRightInd/>
      <w:spacing w:after="0"/>
      <w:rPr>
        <w:rFonts w:ascii="Arial" w:hAnsi="Arial"/>
        <w:b/>
        <w:noProof/>
        <w:sz w:val="18"/>
        <w:lang w:eastAsia="en-US"/>
      </w:rPr>
    </w:pPr>
    <w:r>
      <w:rPr>
        <w:rFonts w:ascii="Arial" w:hAnsi="Arial"/>
        <w:b/>
        <w:noProof/>
        <w:sz w:val="18"/>
        <w:lang w:eastAsia="en-US"/>
      </w:rPr>
      <w:t>3GPP TS 36.213 V15.1</w:t>
    </w:r>
    <w:r w:rsidR="00D054BA">
      <w:rPr>
        <w:rFonts w:ascii="Arial" w:hAnsi="Arial"/>
        <w:b/>
        <w:noProof/>
        <w:sz w:val="18"/>
        <w:lang w:eastAsia="en-US"/>
      </w:rPr>
      <w:t>4</w:t>
    </w:r>
    <w:r>
      <w:rPr>
        <w:rFonts w:ascii="Arial" w:hAnsi="Arial"/>
        <w:b/>
        <w:noProof/>
        <w:sz w:val="18"/>
        <w:lang w:eastAsia="en-US"/>
      </w:rPr>
      <w:t>.0 (202</w:t>
    </w:r>
    <w:r w:rsidR="00E262CD">
      <w:rPr>
        <w:rFonts w:ascii="Arial" w:hAnsi="Arial"/>
        <w:b/>
        <w:noProof/>
        <w:sz w:val="18"/>
        <w:lang w:eastAsia="en-US"/>
      </w:rPr>
      <w:t>1</w:t>
    </w:r>
    <w:r>
      <w:rPr>
        <w:rFonts w:ascii="Arial" w:hAnsi="Arial"/>
        <w:b/>
        <w:noProof/>
        <w:sz w:val="18"/>
        <w:lang w:eastAsia="en-US"/>
      </w:rPr>
      <w:t>-</w:t>
    </w:r>
    <w:r w:rsidR="00E262CD">
      <w:rPr>
        <w:rFonts w:ascii="Arial" w:hAnsi="Arial"/>
        <w:b/>
        <w:noProof/>
        <w:sz w:val="18"/>
        <w:lang w:eastAsia="en-US"/>
      </w:rPr>
      <w:t>0</w:t>
    </w:r>
    <w:r w:rsidR="00D054BA">
      <w:rPr>
        <w:rFonts w:ascii="Arial" w:hAnsi="Arial"/>
        <w:b/>
        <w:noProof/>
        <w:sz w:val="18"/>
        <w:lang w:eastAsia="en-US"/>
      </w:rPr>
      <w:t>6</w:t>
    </w:r>
    <w:r>
      <w:rPr>
        <w:rFonts w:ascii="Arial" w:hAnsi="Arial"/>
        <w:b/>
        <w:noProof/>
        <w:sz w:val="18"/>
        <w:lang w:eastAsia="en-US"/>
      </w:rPr>
      <w:t>)</w:t>
    </w:r>
  </w:p>
  <w:p w14:paraId="2BE89F10" w14:textId="77777777" w:rsidR="00AB0FE4" w:rsidRDefault="00AB0FE4" w:rsidP="0028273F">
    <w:pPr>
      <w:pStyle w:val="Header"/>
      <w:tabs>
        <w:tab w:val="center" w:pos="4820"/>
        <w:tab w:val="right" w:pos="9639"/>
      </w:tabs>
    </w:pPr>
    <w:r>
      <w:t>Release 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AE34E" w14:textId="77777777" w:rsidR="00B80936" w:rsidRDefault="00B809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 w:numId="241">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200D6"/>
    <w:rsid w:val="000231E5"/>
    <w:rsid w:val="00024E1B"/>
    <w:rsid w:val="00025E6A"/>
    <w:rsid w:val="00026C34"/>
    <w:rsid w:val="00026E97"/>
    <w:rsid w:val="000304C8"/>
    <w:rsid w:val="00033949"/>
    <w:rsid w:val="00033DE0"/>
    <w:rsid w:val="0003503D"/>
    <w:rsid w:val="00037E33"/>
    <w:rsid w:val="0004008D"/>
    <w:rsid w:val="0004319E"/>
    <w:rsid w:val="000440AE"/>
    <w:rsid w:val="00045D92"/>
    <w:rsid w:val="00050CDE"/>
    <w:rsid w:val="0005241A"/>
    <w:rsid w:val="00052A1C"/>
    <w:rsid w:val="00053B32"/>
    <w:rsid w:val="00054BE8"/>
    <w:rsid w:val="00060449"/>
    <w:rsid w:val="00060EB0"/>
    <w:rsid w:val="000611C3"/>
    <w:rsid w:val="000655BA"/>
    <w:rsid w:val="00065F75"/>
    <w:rsid w:val="00071196"/>
    <w:rsid w:val="000719D2"/>
    <w:rsid w:val="000728D7"/>
    <w:rsid w:val="00072A16"/>
    <w:rsid w:val="0007477E"/>
    <w:rsid w:val="00077B48"/>
    <w:rsid w:val="00080037"/>
    <w:rsid w:val="00086548"/>
    <w:rsid w:val="000865F3"/>
    <w:rsid w:val="00092222"/>
    <w:rsid w:val="00096B62"/>
    <w:rsid w:val="00096E64"/>
    <w:rsid w:val="00097BB3"/>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D1021"/>
    <w:rsid w:val="000D1158"/>
    <w:rsid w:val="000D4B78"/>
    <w:rsid w:val="000D505F"/>
    <w:rsid w:val="000D5AC1"/>
    <w:rsid w:val="000D5E5C"/>
    <w:rsid w:val="000D6A4F"/>
    <w:rsid w:val="000D6D1C"/>
    <w:rsid w:val="000E0BC7"/>
    <w:rsid w:val="000E70BC"/>
    <w:rsid w:val="000F0D25"/>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5A84"/>
    <w:rsid w:val="00107AF6"/>
    <w:rsid w:val="00111227"/>
    <w:rsid w:val="00111269"/>
    <w:rsid w:val="0011195A"/>
    <w:rsid w:val="0011276D"/>
    <w:rsid w:val="00114773"/>
    <w:rsid w:val="00117418"/>
    <w:rsid w:val="001175C3"/>
    <w:rsid w:val="00117E40"/>
    <w:rsid w:val="00120EAB"/>
    <w:rsid w:val="00121CB2"/>
    <w:rsid w:val="001250E6"/>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75B2"/>
    <w:rsid w:val="001625A8"/>
    <w:rsid w:val="0016310B"/>
    <w:rsid w:val="00164199"/>
    <w:rsid w:val="00167F8E"/>
    <w:rsid w:val="001752FA"/>
    <w:rsid w:val="00175303"/>
    <w:rsid w:val="0017663A"/>
    <w:rsid w:val="00180424"/>
    <w:rsid w:val="001809CF"/>
    <w:rsid w:val="00190F21"/>
    <w:rsid w:val="00193806"/>
    <w:rsid w:val="00194344"/>
    <w:rsid w:val="00196153"/>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6D52"/>
    <w:rsid w:val="001E1F2A"/>
    <w:rsid w:val="001E35E5"/>
    <w:rsid w:val="001F04FA"/>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40E2"/>
    <w:rsid w:val="00215563"/>
    <w:rsid w:val="00216E80"/>
    <w:rsid w:val="00216FDD"/>
    <w:rsid w:val="00217136"/>
    <w:rsid w:val="00220FD4"/>
    <w:rsid w:val="00221167"/>
    <w:rsid w:val="002233B5"/>
    <w:rsid w:val="00225E05"/>
    <w:rsid w:val="0023095E"/>
    <w:rsid w:val="00232595"/>
    <w:rsid w:val="002355B6"/>
    <w:rsid w:val="00237DF5"/>
    <w:rsid w:val="00242057"/>
    <w:rsid w:val="00244D80"/>
    <w:rsid w:val="00245147"/>
    <w:rsid w:val="002456FA"/>
    <w:rsid w:val="00247994"/>
    <w:rsid w:val="00247DF6"/>
    <w:rsid w:val="0025130A"/>
    <w:rsid w:val="00251846"/>
    <w:rsid w:val="00255BDA"/>
    <w:rsid w:val="00255C77"/>
    <w:rsid w:val="0025636D"/>
    <w:rsid w:val="002603B7"/>
    <w:rsid w:val="00260807"/>
    <w:rsid w:val="00260EC9"/>
    <w:rsid w:val="0026442C"/>
    <w:rsid w:val="0027124B"/>
    <w:rsid w:val="002714A8"/>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96DF8"/>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5757"/>
    <w:rsid w:val="002C7A81"/>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4EBE"/>
    <w:rsid w:val="002F5088"/>
    <w:rsid w:val="002F509A"/>
    <w:rsid w:val="002F66AE"/>
    <w:rsid w:val="002F6BFC"/>
    <w:rsid w:val="002F7973"/>
    <w:rsid w:val="002F7C30"/>
    <w:rsid w:val="00301354"/>
    <w:rsid w:val="00301FBA"/>
    <w:rsid w:val="0030247B"/>
    <w:rsid w:val="00302EC5"/>
    <w:rsid w:val="00303969"/>
    <w:rsid w:val="00303EC9"/>
    <w:rsid w:val="00303FE6"/>
    <w:rsid w:val="003050BD"/>
    <w:rsid w:val="0030629D"/>
    <w:rsid w:val="00310DA9"/>
    <w:rsid w:val="003213ED"/>
    <w:rsid w:val="003226D8"/>
    <w:rsid w:val="00324C8F"/>
    <w:rsid w:val="00326F15"/>
    <w:rsid w:val="00330B06"/>
    <w:rsid w:val="00332421"/>
    <w:rsid w:val="00332F79"/>
    <w:rsid w:val="003337E4"/>
    <w:rsid w:val="00333B47"/>
    <w:rsid w:val="0033547C"/>
    <w:rsid w:val="0034022B"/>
    <w:rsid w:val="003411A0"/>
    <w:rsid w:val="00342535"/>
    <w:rsid w:val="00342645"/>
    <w:rsid w:val="00343569"/>
    <w:rsid w:val="00345814"/>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51AF"/>
    <w:rsid w:val="0039609E"/>
    <w:rsid w:val="00397C6A"/>
    <w:rsid w:val="003A144F"/>
    <w:rsid w:val="003A1EB2"/>
    <w:rsid w:val="003A25DC"/>
    <w:rsid w:val="003A4729"/>
    <w:rsid w:val="003A4A71"/>
    <w:rsid w:val="003A4CCC"/>
    <w:rsid w:val="003A6ABE"/>
    <w:rsid w:val="003A701E"/>
    <w:rsid w:val="003B1316"/>
    <w:rsid w:val="003B2789"/>
    <w:rsid w:val="003B56E1"/>
    <w:rsid w:val="003C0021"/>
    <w:rsid w:val="003C2166"/>
    <w:rsid w:val="003C4803"/>
    <w:rsid w:val="003C4D02"/>
    <w:rsid w:val="003C4D7B"/>
    <w:rsid w:val="003C585C"/>
    <w:rsid w:val="003C6685"/>
    <w:rsid w:val="003C6D5F"/>
    <w:rsid w:val="003C6EE8"/>
    <w:rsid w:val="003D0A01"/>
    <w:rsid w:val="003D268E"/>
    <w:rsid w:val="003D6DDB"/>
    <w:rsid w:val="003D6E3F"/>
    <w:rsid w:val="003D7791"/>
    <w:rsid w:val="003D7BF7"/>
    <w:rsid w:val="003E2DEE"/>
    <w:rsid w:val="003E33BF"/>
    <w:rsid w:val="003E3537"/>
    <w:rsid w:val="003E4264"/>
    <w:rsid w:val="003F15BD"/>
    <w:rsid w:val="003F1978"/>
    <w:rsid w:val="003F6F11"/>
    <w:rsid w:val="003F7C09"/>
    <w:rsid w:val="00400B15"/>
    <w:rsid w:val="00400EE7"/>
    <w:rsid w:val="004020FA"/>
    <w:rsid w:val="00402E1E"/>
    <w:rsid w:val="00404119"/>
    <w:rsid w:val="00410F36"/>
    <w:rsid w:val="004123ED"/>
    <w:rsid w:val="00412C55"/>
    <w:rsid w:val="004133C7"/>
    <w:rsid w:val="00415E5C"/>
    <w:rsid w:val="00415EEF"/>
    <w:rsid w:val="00416DA5"/>
    <w:rsid w:val="00420263"/>
    <w:rsid w:val="00420B98"/>
    <w:rsid w:val="00423396"/>
    <w:rsid w:val="0042388A"/>
    <w:rsid w:val="00424B90"/>
    <w:rsid w:val="00425615"/>
    <w:rsid w:val="004268E6"/>
    <w:rsid w:val="00426D05"/>
    <w:rsid w:val="00427255"/>
    <w:rsid w:val="00431709"/>
    <w:rsid w:val="00435157"/>
    <w:rsid w:val="00435A3F"/>
    <w:rsid w:val="00436A67"/>
    <w:rsid w:val="00442138"/>
    <w:rsid w:val="00443010"/>
    <w:rsid w:val="004458DC"/>
    <w:rsid w:val="004478C0"/>
    <w:rsid w:val="00451427"/>
    <w:rsid w:val="00452545"/>
    <w:rsid w:val="00455A14"/>
    <w:rsid w:val="00455BBE"/>
    <w:rsid w:val="0046001A"/>
    <w:rsid w:val="00461CF5"/>
    <w:rsid w:val="0046208B"/>
    <w:rsid w:val="00464883"/>
    <w:rsid w:val="00464D57"/>
    <w:rsid w:val="0046740F"/>
    <w:rsid w:val="004703CD"/>
    <w:rsid w:val="00470720"/>
    <w:rsid w:val="0047485E"/>
    <w:rsid w:val="00477B6E"/>
    <w:rsid w:val="00481949"/>
    <w:rsid w:val="004820C4"/>
    <w:rsid w:val="00485539"/>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B32"/>
    <w:rsid w:val="00515C49"/>
    <w:rsid w:val="00515CC5"/>
    <w:rsid w:val="0051606B"/>
    <w:rsid w:val="0052175C"/>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BC6"/>
    <w:rsid w:val="00581C7A"/>
    <w:rsid w:val="00581D93"/>
    <w:rsid w:val="00582288"/>
    <w:rsid w:val="005838CD"/>
    <w:rsid w:val="0058579F"/>
    <w:rsid w:val="00585839"/>
    <w:rsid w:val="0058663A"/>
    <w:rsid w:val="005872D2"/>
    <w:rsid w:val="0059117F"/>
    <w:rsid w:val="00592B11"/>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131A"/>
    <w:rsid w:val="005F58B1"/>
    <w:rsid w:val="005F7D39"/>
    <w:rsid w:val="006002BE"/>
    <w:rsid w:val="00600A7A"/>
    <w:rsid w:val="00600DFB"/>
    <w:rsid w:val="006015A0"/>
    <w:rsid w:val="00601D13"/>
    <w:rsid w:val="00601D6B"/>
    <w:rsid w:val="00605EFF"/>
    <w:rsid w:val="00610B75"/>
    <w:rsid w:val="00611EE7"/>
    <w:rsid w:val="00612C35"/>
    <w:rsid w:val="00617531"/>
    <w:rsid w:val="00617689"/>
    <w:rsid w:val="006208BF"/>
    <w:rsid w:val="00622C9F"/>
    <w:rsid w:val="006241C7"/>
    <w:rsid w:val="00627CAE"/>
    <w:rsid w:val="00627D94"/>
    <w:rsid w:val="00630AAE"/>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0C4"/>
    <w:rsid w:val="00663EF7"/>
    <w:rsid w:val="00665D92"/>
    <w:rsid w:val="00665E53"/>
    <w:rsid w:val="00666089"/>
    <w:rsid w:val="006660A6"/>
    <w:rsid w:val="006660AD"/>
    <w:rsid w:val="00667560"/>
    <w:rsid w:val="00671071"/>
    <w:rsid w:val="00673988"/>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1A01"/>
    <w:rsid w:val="006B2058"/>
    <w:rsid w:val="006B285B"/>
    <w:rsid w:val="006B4A5D"/>
    <w:rsid w:val="006B54BC"/>
    <w:rsid w:val="006B5929"/>
    <w:rsid w:val="006C032E"/>
    <w:rsid w:val="006C1A02"/>
    <w:rsid w:val="006C2F5F"/>
    <w:rsid w:val="006C58C9"/>
    <w:rsid w:val="006C6EB9"/>
    <w:rsid w:val="006D1F3A"/>
    <w:rsid w:val="006D34DA"/>
    <w:rsid w:val="006D437D"/>
    <w:rsid w:val="006D679E"/>
    <w:rsid w:val="006D7A77"/>
    <w:rsid w:val="006D7CEE"/>
    <w:rsid w:val="006D7D89"/>
    <w:rsid w:val="006E14CB"/>
    <w:rsid w:val="006E5ECC"/>
    <w:rsid w:val="006E62B9"/>
    <w:rsid w:val="006F2B88"/>
    <w:rsid w:val="006F2D0B"/>
    <w:rsid w:val="006F482F"/>
    <w:rsid w:val="006F48FD"/>
    <w:rsid w:val="006F760C"/>
    <w:rsid w:val="007004C7"/>
    <w:rsid w:val="00701A8B"/>
    <w:rsid w:val="00704709"/>
    <w:rsid w:val="007070E8"/>
    <w:rsid w:val="00710BA6"/>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7BDD"/>
    <w:rsid w:val="00752D0A"/>
    <w:rsid w:val="00753BA9"/>
    <w:rsid w:val="00756737"/>
    <w:rsid w:val="0075678D"/>
    <w:rsid w:val="00756C14"/>
    <w:rsid w:val="00760AFE"/>
    <w:rsid w:val="007618DB"/>
    <w:rsid w:val="007628E1"/>
    <w:rsid w:val="007629F4"/>
    <w:rsid w:val="00764062"/>
    <w:rsid w:val="00765294"/>
    <w:rsid w:val="00766665"/>
    <w:rsid w:val="00770A5A"/>
    <w:rsid w:val="00771984"/>
    <w:rsid w:val="007755BA"/>
    <w:rsid w:val="00775D52"/>
    <w:rsid w:val="00775E1F"/>
    <w:rsid w:val="007764B9"/>
    <w:rsid w:val="00776D21"/>
    <w:rsid w:val="0077779D"/>
    <w:rsid w:val="00782C98"/>
    <w:rsid w:val="00783489"/>
    <w:rsid w:val="00784CA9"/>
    <w:rsid w:val="00790E36"/>
    <w:rsid w:val="00791C1C"/>
    <w:rsid w:val="00797AD1"/>
    <w:rsid w:val="007A049D"/>
    <w:rsid w:val="007A1110"/>
    <w:rsid w:val="007A129A"/>
    <w:rsid w:val="007A1992"/>
    <w:rsid w:val="007A1ABF"/>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F93"/>
    <w:rsid w:val="007D3F46"/>
    <w:rsid w:val="007D434B"/>
    <w:rsid w:val="007D46A2"/>
    <w:rsid w:val="007D5067"/>
    <w:rsid w:val="007D5BAF"/>
    <w:rsid w:val="007D618E"/>
    <w:rsid w:val="007D6251"/>
    <w:rsid w:val="007D6395"/>
    <w:rsid w:val="007D7D4F"/>
    <w:rsid w:val="007E0800"/>
    <w:rsid w:val="007E0C58"/>
    <w:rsid w:val="007E2549"/>
    <w:rsid w:val="007E3801"/>
    <w:rsid w:val="007E42EE"/>
    <w:rsid w:val="007E5617"/>
    <w:rsid w:val="007E73F4"/>
    <w:rsid w:val="007F0EA5"/>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218ED"/>
    <w:rsid w:val="00822F10"/>
    <w:rsid w:val="008230B9"/>
    <w:rsid w:val="008260B9"/>
    <w:rsid w:val="00826ADB"/>
    <w:rsid w:val="00826EA6"/>
    <w:rsid w:val="00832F28"/>
    <w:rsid w:val="008336F0"/>
    <w:rsid w:val="00834691"/>
    <w:rsid w:val="00836354"/>
    <w:rsid w:val="0083674B"/>
    <w:rsid w:val="008367D0"/>
    <w:rsid w:val="00836AFB"/>
    <w:rsid w:val="00836F18"/>
    <w:rsid w:val="00841138"/>
    <w:rsid w:val="008415F4"/>
    <w:rsid w:val="00842BC3"/>
    <w:rsid w:val="008447F7"/>
    <w:rsid w:val="00845E66"/>
    <w:rsid w:val="0085065C"/>
    <w:rsid w:val="008506DA"/>
    <w:rsid w:val="0085154D"/>
    <w:rsid w:val="0085279C"/>
    <w:rsid w:val="00852ABA"/>
    <w:rsid w:val="0085357F"/>
    <w:rsid w:val="00853C98"/>
    <w:rsid w:val="0085691C"/>
    <w:rsid w:val="00857410"/>
    <w:rsid w:val="00861477"/>
    <w:rsid w:val="00862CAA"/>
    <w:rsid w:val="00866935"/>
    <w:rsid w:val="0086765A"/>
    <w:rsid w:val="00870311"/>
    <w:rsid w:val="008712E7"/>
    <w:rsid w:val="008745D7"/>
    <w:rsid w:val="00876199"/>
    <w:rsid w:val="00877BE7"/>
    <w:rsid w:val="00880BF2"/>
    <w:rsid w:val="008818B8"/>
    <w:rsid w:val="00883B1E"/>
    <w:rsid w:val="00884DF8"/>
    <w:rsid w:val="0088529C"/>
    <w:rsid w:val="00885E99"/>
    <w:rsid w:val="00890F6A"/>
    <w:rsid w:val="00894F83"/>
    <w:rsid w:val="008A0813"/>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1E1"/>
    <w:rsid w:val="008D4D1F"/>
    <w:rsid w:val="008D7A27"/>
    <w:rsid w:val="008E101A"/>
    <w:rsid w:val="008E115C"/>
    <w:rsid w:val="008E1A90"/>
    <w:rsid w:val="008E76E8"/>
    <w:rsid w:val="008E7B3D"/>
    <w:rsid w:val="008E7F28"/>
    <w:rsid w:val="008F098E"/>
    <w:rsid w:val="008F13CF"/>
    <w:rsid w:val="008F1827"/>
    <w:rsid w:val="008F2907"/>
    <w:rsid w:val="008F4144"/>
    <w:rsid w:val="008F56E1"/>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9A2"/>
    <w:rsid w:val="0092541A"/>
    <w:rsid w:val="0093274D"/>
    <w:rsid w:val="0093490C"/>
    <w:rsid w:val="00934F33"/>
    <w:rsid w:val="00940B84"/>
    <w:rsid w:val="00941123"/>
    <w:rsid w:val="00951C3D"/>
    <w:rsid w:val="00953547"/>
    <w:rsid w:val="009554A9"/>
    <w:rsid w:val="00961ECE"/>
    <w:rsid w:val="0096283D"/>
    <w:rsid w:val="00963518"/>
    <w:rsid w:val="00966889"/>
    <w:rsid w:val="009716DF"/>
    <w:rsid w:val="00971DEA"/>
    <w:rsid w:val="00973BB6"/>
    <w:rsid w:val="00975788"/>
    <w:rsid w:val="00975C2E"/>
    <w:rsid w:val="00975E4E"/>
    <w:rsid w:val="00976334"/>
    <w:rsid w:val="00980ECF"/>
    <w:rsid w:val="00982486"/>
    <w:rsid w:val="00983ABD"/>
    <w:rsid w:val="00984384"/>
    <w:rsid w:val="009847C4"/>
    <w:rsid w:val="00985902"/>
    <w:rsid w:val="00986262"/>
    <w:rsid w:val="00991D8A"/>
    <w:rsid w:val="00992887"/>
    <w:rsid w:val="00995FF8"/>
    <w:rsid w:val="009961CF"/>
    <w:rsid w:val="00996528"/>
    <w:rsid w:val="00997AB6"/>
    <w:rsid w:val="009A0B0E"/>
    <w:rsid w:val="009A2F19"/>
    <w:rsid w:val="009A5026"/>
    <w:rsid w:val="009A700C"/>
    <w:rsid w:val="009B0818"/>
    <w:rsid w:val="009B22CF"/>
    <w:rsid w:val="009B45EC"/>
    <w:rsid w:val="009B5CB2"/>
    <w:rsid w:val="009B657E"/>
    <w:rsid w:val="009B66D7"/>
    <w:rsid w:val="009B7099"/>
    <w:rsid w:val="009B771C"/>
    <w:rsid w:val="009B7AA2"/>
    <w:rsid w:val="009C0169"/>
    <w:rsid w:val="009C25C3"/>
    <w:rsid w:val="009C3CCA"/>
    <w:rsid w:val="009C6FD3"/>
    <w:rsid w:val="009C704F"/>
    <w:rsid w:val="009C79EB"/>
    <w:rsid w:val="009D27DB"/>
    <w:rsid w:val="009D286D"/>
    <w:rsid w:val="009D2910"/>
    <w:rsid w:val="009D34BF"/>
    <w:rsid w:val="009D415B"/>
    <w:rsid w:val="009E0607"/>
    <w:rsid w:val="009F1DC9"/>
    <w:rsid w:val="009F296A"/>
    <w:rsid w:val="009F33E3"/>
    <w:rsid w:val="00A00E01"/>
    <w:rsid w:val="00A010C9"/>
    <w:rsid w:val="00A03E84"/>
    <w:rsid w:val="00A0669B"/>
    <w:rsid w:val="00A075D1"/>
    <w:rsid w:val="00A113EC"/>
    <w:rsid w:val="00A1195E"/>
    <w:rsid w:val="00A11DAE"/>
    <w:rsid w:val="00A1796B"/>
    <w:rsid w:val="00A20896"/>
    <w:rsid w:val="00A21909"/>
    <w:rsid w:val="00A21EBD"/>
    <w:rsid w:val="00A242D5"/>
    <w:rsid w:val="00A26780"/>
    <w:rsid w:val="00A27DE0"/>
    <w:rsid w:val="00A330A7"/>
    <w:rsid w:val="00A37342"/>
    <w:rsid w:val="00A427F3"/>
    <w:rsid w:val="00A4334D"/>
    <w:rsid w:val="00A45653"/>
    <w:rsid w:val="00A45E24"/>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2B5"/>
    <w:rsid w:val="00A80CF9"/>
    <w:rsid w:val="00A82F37"/>
    <w:rsid w:val="00A8309F"/>
    <w:rsid w:val="00A8314F"/>
    <w:rsid w:val="00A866E4"/>
    <w:rsid w:val="00A919A0"/>
    <w:rsid w:val="00A95D76"/>
    <w:rsid w:val="00A95F87"/>
    <w:rsid w:val="00A95FA7"/>
    <w:rsid w:val="00AA06AB"/>
    <w:rsid w:val="00AA40F1"/>
    <w:rsid w:val="00AA4376"/>
    <w:rsid w:val="00AA75D7"/>
    <w:rsid w:val="00AB0FE4"/>
    <w:rsid w:val="00AB1928"/>
    <w:rsid w:val="00AB1BEF"/>
    <w:rsid w:val="00AB1D8E"/>
    <w:rsid w:val="00AB2779"/>
    <w:rsid w:val="00AB53CD"/>
    <w:rsid w:val="00AB5F83"/>
    <w:rsid w:val="00AB7318"/>
    <w:rsid w:val="00AC1082"/>
    <w:rsid w:val="00AC3005"/>
    <w:rsid w:val="00AC35E3"/>
    <w:rsid w:val="00AC6AD2"/>
    <w:rsid w:val="00AD024C"/>
    <w:rsid w:val="00AD1D27"/>
    <w:rsid w:val="00AD1E5C"/>
    <w:rsid w:val="00AD2CA2"/>
    <w:rsid w:val="00AD3C4F"/>
    <w:rsid w:val="00AD5D26"/>
    <w:rsid w:val="00AD69B0"/>
    <w:rsid w:val="00AD7FFD"/>
    <w:rsid w:val="00AE100B"/>
    <w:rsid w:val="00AE1F95"/>
    <w:rsid w:val="00AE27F6"/>
    <w:rsid w:val="00AE7A54"/>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F8B"/>
    <w:rsid w:val="00B14946"/>
    <w:rsid w:val="00B14E8E"/>
    <w:rsid w:val="00B15FAE"/>
    <w:rsid w:val="00B17354"/>
    <w:rsid w:val="00B20C76"/>
    <w:rsid w:val="00B221DB"/>
    <w:rsid w:val="00B2341C"/>
    <w:rsid w:val="00B27A1A"/>
    <w:rsid w:val="00B30147"/>
    <w:rsid w:val="00B30276"/>
    <w:rsid w:val="00B3044D"/>
    <w:rsid w:val="00B30D11"/>
    <w:rsid w:val="00B3161B"/>
    <w:rsid w:val="00B3265B"/>
    <w:rsid w:val="00B3332B"/>
    <w:rsid w:val="00B33C26"/>
    <w:rsid w:val="00B359ED"/>
    <w:rsid w:val="00B410EA"/>
    <w:rsid w:val="00B45C5C"/>
    <w:rsid w:val="00B46B08"/>
    <w:rsid w:val="00B4799B"/>
    <w:rsid w:val="00B51B5B"/>
    <w:rsid w:val="00B52BD1"/>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0936"/>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3DAA"/>
    <w:rsid w:val="00BD0ED0"/>
    <w:rsid w:val="00BD296A"/>
    <w:rsid w:val="00BD7012"/>
    <w:rsid w:val="00BD7F8A"/>
    <w:rsid w:val="00BE13E8"/>
    <w:rsid w:val="00BE2FB4"/>
    <w:rsid w:val="00BE37EF"/>
    <w:rsid w:val="00BF5300"/>
    <w:rsid w:val="00BF5877"/>
    <w:rsid w:val="00C00D3C"/>
    <w:rsid w:val="00C0419D"/>
    <w:rsid w:val="00C04FCF"/>
    <w:rsid w:val="00C0642A"/>
    <w:rsid w:val="00C134F8"/>
    <w:rsid w:val="00C14453"/>
    <w:rsid w:val="00C14BD0"/>
    <w:rsid w:val="00C15EE1"/>
    <w:rsid w:val="00C23CBF"/>
    <w:rsid w:val="00C27D64"/>
    <w:rsid w:val="00C340E2"/>
    <w:rsid w:val="00C345C5"/>
    <w:rsid w:val="00C370D8"/>
    <w:rsid w:val="00C4219F"/>
    <w:rsid w:val="00C43E33"/>
    <w:rsid w:val="00C45E81"/>
    <w:rsid w:val="00C45FF6"/>
    <w:rsid w:val="00C4619A"/>
    <w:rsid w:val="00C47C52"/>
    <w:rsid w:val="00C511B3"/>
    <w:rsid w:val="00C51B21"/>
    <w:rsid w:val="00C5200B"/>
    <w:rsid w:val="00C52A88"/>
    <w:rsid w:val="00C5310B"/>
    <w:rsid w:val="00C5350B"/>
    <w:rsid w:val="00C54F99"/>
    <w:rsid w:val="00C5509E"/>
    <w:rsid w:val="00C55159"/>
    <w:rsid w:val="00C55B6B"/>
    <w:rsid w:val="00C55D82"/>
    <w:rsid w:val="00C55FF5"/>
    <w:rsid w:val="00C56B0C"/>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90B79"/>
    <w:rsid w:val="00C90E3B"/>
    <w:rsid w:val="00C910A8"/>
    <w:rsid w:val="00C911FB"/>
    <w:rsid w:val="00C95E99"/>
    <w:rsid w:val="00C9649E"/>
    <w:rsid w:val="00C96EA1"/>
    <w:rsid w:val="00C97688"/>
    <w:rsid w:val="00CA3332"/>
    <w:rsid w:val="00CA340B"/>
    <w:rsid w:val="00CA608F"/>
    <w:rsid w:val="00CA6A29"/>
    <w:rsid w:val="00CA74E7"/>
    <w:rsid w:val="00CA7D6C"/>
    <w:rsid w:val="00CB168E"/>
    <w:rsid w:val="00CB555B"/>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F0687"/>
    <w:rsid w:val="00CF0ADF"/>
    <w:rsid w:val="00CF0DD7"/>
    <w:rsid w:val="00CF0EF7"/>
    <w:rsid w:val="00CF134F"/>
    <w:rsid w:val="00CF1B12"/>
    <w:rsid w:val="00CF1DFC"/>
    <w:rsid w:val="00CF5A72"/>
    <w:rsid w:val="00D04502"/>
    <w:rsid w:val="00D04DAF"/>
    <w:rsid w:val="00D053CD"/>
    <w:rsid w:val="00D054BA"/>
    <w:rsid w:val="00D055BB"/>
    <w:rsid w:val="00D05770"/>
    <w:rsid w:val="00D060E0"/>
    <w:rsid w:val="00D10AC8"/>
    <w:rsid w:val="00D11DEB"/>
    <w:rsid w:val="00D130D4"/>
    <w:rsid w:val="00D13A2D"/>
    <w:rsid w:val="00D14116"/>
    <w:rsid w:val="00D15022"/>
    <w:rsid w:val="00D16689"/>
    <w:rsid w:val="00D17734"/>
    <w:rsid w:val="00D17D8A"/>
    <w:rsid w:val="00D20258"/>
    <w:rsid w:val="00D20FB6"/>
    <w:rsid w:val="00D22CFE"/>
    <w:rsid w:val="00D2316D"/>
    <w:rsid w:val="00D23EE6"/>
    <w:rsid w:val="00D2453F"/>
    <w:rsid w:val="00D30218"/>
    <w:rsid w:val="00D319A2"/>
    <w:rsid w:val="00D32920"/>
    <w:rsid w:val="00D3308D"/>
    <w:rsid w:val="00D345BE"/>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11DB"/>
    <w:rsid w:val="00D91F2E"/>
    <w:rsid w:val="00D939EC"/>
    <w:rsid w:val="00D942CD"/>
    <w:rsid w:val="00D95F3D"/>
    <w:rsid w:val="00D9735B"/>
    <w:rsid w:val="00D97EBC"/>
    <w:rsid w:val="00DA2193"/>
    <w:rsid w:val="00DA326B"/>
    <w:rsid w:val="00DA4DBD"/>
    <w:rsid w:val="00DA5B91"/>
    <w:rsid w:val="00DA69D3"/>
    <w:rsid w:val="00DB0D63"/>
    <w:rsid w:val="00DB1C74"/>
    <w:rsid w:val="00DB2294"/>
    <w:rsid w:val="00DB4893"/>
    <w:rsid w:val="00DB5796"/>
    <w:rsid w:val="00DB5B21"/>
    <w:rsid w:val="00DB749F"/>
    <w:rsid w:val="00DC07BB"/>
    <w:rsid w:val="00DC1493"/>
    <w:rsid w:val="00DC1757"/>
    <w:rsid w:val="00DC1A95"/>
    <w:rsid w:val="00DC30C2"/>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64B1"/>
    <w:rsid w:val="00DE6D36"/>
    <w:rsid w:val="00DE78B1"/>
    <w:rsid w:val="00DF19B3"/>
    <w:rsid w:val="00DF1E95"/>
    <w:rsid w:val="00DF202A"/>
    <w:rsid w:val="00DF289C"/>
    <w:rsid w:val="00DF38D3"/>
    <w:rsid w:val="00DF3E25"/>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FAC"/>
    <w:rsid w:val="00E17020"/>
    <w:rsid w:val="00E17C21"/>
    <w:rsid w:val="00E20CAB"/>
    <w:rsid w:val="00E215F9"/>
    <w:rsid w:val="00E262CD"/>
    <w:rsid w:val="00E27031"/>
    <w:rsid w:val="00E27267"/>
    <w:rsid w:val="00E31535"/>
    <w:rsid w:val="00E33057"/>
    <w:rsid w:val="00E3478D"/>
    <w:rsid w:val="00E34CD1"/>
    <w:rsid w:val="00E358AF"/>
    <w:rsid w:val="00E35A3F"/>
    <w:rsid w:val="00E36562"/>
    <w:rsid w:val="00E37509"/>
    <w:rsid w:val="00E40DED"/>
    <w:rsid w:val="00E41A7F"/>
    <w:rsid w:val="00E435E0"/>
    <w:rsid w:val="00E44F43"/>
    <w:rsid w:val="00E4521A"/>
    <w:rsid w:val="00E4531C"/>
    <w:rsid w:val="00E522F7"/>
    <w:rsid w:val="00E52617"/>
    <w:rsid w:val="00E55B18"/>
    <w:rsid w:val="00E55DA0"/>
    <w:rsid w:val="00E56700"/>
    <w:rsid w:val="00E61F6A"/>
    <w:rsid w:val="00E63685"/>
    <w:rsid w:val="00E65109"/>
    <w:rsid w:val="00E65866"/>
    <w:rsid w:val="00E65D21"/>
    <w:rsid w:val="00E65D6D"/>
    <w:rsid w:val="00E66FE5"/>
    <w:rsid w:val="00E70EE0"/>
    <w:rsid w:val="00E73E6C"/>
    <w:rsid w:val="00E75FF0"/>
    <w:rsid w:val="00E774C6"/>
    <w:rsid w:val="00E81D7D"/>
    <w:rsid w:val="00E82451"/>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7FE0"/>
    <w:rsid w:val="00EC3D4C"/>
    <w:rsid w:val="00EC59B7"/>
    <w:rsid w:val="00EC6C16"/>
    <w:rsid w:val="00ED0681"/>
    <w:rsid w:val="00ED444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670E"/>
    <w:rsid w:val="00F078E5"/>
    <w:rsid w:val="00F07C6B"/>
    <w:rsid w:val="00F07CBD"/>
    <w:rsid w:val="00F12533"/>
    <w:rsid w:val="00F13B62"/>
    <w:rsid w:val="00F13F7E"/>
    <w:rsid w:val="00F1765A"/>
    <w:rsid w:val="00F233E2"/>
    <w:rsid w:val="00F23537"/>
    <w:rsid w:val="00F23BD6"/>
    <w:rsid w:val="00F259FD"/>
    <w:rsid w:val="00F27A90"/>
    <w:rsid w:val="00F36EF2"/>
    <w:rsid w:val="00F40716"/>
    <w:rsid w:val="00F44535"/>
    <w:rsid w:val="00F44EC9"/>
    <w:rsid w:val="00F44FEE"/>
    <w:rsid w:val="00F47E55"/>
    <w:rsid w:val="00F51218"/>
    <w:rsid w:val="00F533CE"/>
    <w:rsid w:val="00F548E9"/>
    <w:rsid w:val="00F55707"/>
    <w:rsid w:val="00F56B7F"/>
    <w:rsid w:val="00F57984"/>
    <w:rsid w:val="00F57E8B"/>
    <w:rsid w:val="00F605A1"/>
    <w:rsid w:val="00F60D2A"/>
    <w:rsid w:val="00F62AFE"/>
    <w:rsid w:val="00F62B21"/>
    <w:rsid w:val="00F6744E"/>
    <w:rsid w:val="00F67956"/>
    <w:rsid w:val="00F714C0"/>
    <w:rsid w:val="00F71954"/>
    <w:rsid w:val="00F721ED"/>
    <w:rsid w:val="00F7252E"/>
    <w:rsid w:val="00F74F15"/>
    <w:rsid w:val="00F7520D"/>
    <w:rsid w:val="00F77E14"/>
    <w:rsid w:val="00F804B8"/>
    <w:rsid w:val="00F8170C"/>
    <w:rsid w:val="00F820B1"/>
    <w:rsid w:val="00F8687E"/>
    <w:rsid w:val="00F90163"/>
    <w:rsid w:val="00F91533"/>
    <w:rsid w:val="00F936A9"/>
    <w:rsid w:val="00F94A79"/>
    <w:rsid w:val="00F96FA6"/>
    <w:rsid w:val="00FA1077"/>
    <w:rsid w:val="00FA18F6"/>
    <w:rsid w:val="00FA38E5"/>
    <w:rsid w:val="00FA51B7"/>
    <w:rsid w:val="00FA6441"/>
    <w:rsid w:val="00FB00EB"/>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4097">
      <v:textbox inset="5.85pt,.7pt,5.85pt,.7pt"/>
    </o:shapedefaults>
    <o:shapelayout v:ext="edit">
      <o:idmap v:ext="edit" data="1"/>
    </o:shapelayout>
  </w:shapeDefaults>
  <w:decimalSymbol w:val=","/>
  <w:listSeparator w:val=";"/>
  <w14:docId w14:val="5D5FD707"/>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093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B809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B8093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80936"/>
    <w:pPr>
      <w:spacing w:before="120"/>
      <w:outlineLvl w:val="2"/>
    </w:pPr>
    <w:rPr>
      <w:sz w:val="28"/>
    </w:rPr>
  </w:style>
  <w:style w:type="paragraph" w:styleId="Heading4">
    <w:name w:val="heading 4"/>
    <w:aliases w:val="h4"/>
    <w:basedOn w:val="Heading3"/>
    <w:next w:val="Normal"/>
    <w:link w:val="Heading4Char"/>
    <w:qFormat/>
    <w:rsid w:val="00B80936"/>
    <w:pPr>
      <w:ind w:left="1418" w:hanging="1418"/>
      <w:outlineLvl w:val="3"/>
    </w:pPr>
    <w:rPr>
      <w:sz w:val="24"/>
    </w:rPr>
  </w:style>
  <w:style w:type="paragraph" w:styleId="Heading5">
    <w:name w:val="heading 5"/>
    <w:aliases w:val="h5,Heading5"/>
    <w:basedOn w:val="Heading4"/>
    <w:next w:val="Normal"/>
    <w:link w:val="Heading5Char"/>
    <w:qFormat/>
    <w:rsid w:val="00B80936"/>
    <w:pPr>
      <w:ind w:left="1701" w:hanging="1701"/>
      <w:outlineLvl w:val="4"/>
    </w:pPr>
    <w:rPr>
      <w:sz w:val="22"/>
    </w:rPr>
  </w:style>
  <w:style w:type="paragraph" w:styleId="Heading6">
    <w:name w:val="heading 6"/>
    <w:basedOn w:val="H6"/>
    <w:next w:val="Normal"/>
    <w:link w:val="Heading6Char"/>
    <w:qFormat/>
    <w:rsid w:val="00B80936"/>
    <w:pPr>
      <w:outlineLvl w:val="5"/>
    </w:pPr>
  </w:style>
  <w:style w:type="paragraph" w:styleId="Heading7">
    <w:name w:val="heading 7"/>
    <w:basedOn w:val="H6"/>
    <w:next w:val="Normal"/>
    <w:link w:val="Heading7Char"/>
    <w:qFormat/>
    <w:rsid w:val="00B80936"/>
    <w:pPr>
      <w:outlineLvl w:val="6"/>
    </w:pPr>
  </w:style>
  <w:style w:type="paragraph" w:styleId="Heading8">
    <w:name w:val="heading 8"/>
    <w:basedOn w:val="Heading1"/>
    <w:next w:val="Normal"/>
    <w:link w:val="Heading8Char"/>
    <w:qFormat/>
    <w:rsid w:val="00B80936"/>
    <w:pPr>
      <w:ind w:left="0" w:firstLine="0"/>
      <w:outlineLvl w:val="7"/>
    </w:pPr>
  </w:style>
  <w:style w:type="paragraph" w:styleId="Heading9">
    <w:name w:val="heading 9"/>
    <w:basedOn w:val="Heading8"/>
    <w:next w:val="Normal"/>
    <w:link w:val="Heading9Char"/>
    <w:qFormat/>
    <w:rsid w:val="00B80936"/>
    <w:pPr>
      <w:outlineLvl w:val="8"/>
    </w:pPr>
  </w:style>
  <w:style w:type="character" w:default="1" w:styleId="DefaultParagraphFont">
    <w:name w:val="Default Paragraph Font"/>
    <w:semiHidden/>
    <w:rsid w:val="00B809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0936"/>
  </w:style>
  <w:style w:type="paragraph" w:customStyle="1" w:styleId="H6">
    <w:name w:val="H6"/>
    <w:basedOn w:val="Heading5"/>
    <w:next w:val="Normal"/>
    <w:rsid w:val="00B80936"/>
    <w:pPr>
      <w:ind w:left="1985" w:hanging="1985"/>
      <w:outlineLvl w:val="9"/>
    </w:pPr>
    <w:rPr>
      <w:sz w:val="20"/>
    </w:rPr>
  </w:style>
  <w:style w:type="paragraph" w:styleId="TOC9">
    <w:name w:val="toc 9"/>
    <w:basedOn w:val="TOC8"/>
    <w:rsid w:val="00B80936"/>
    <w:pPr>
      <w:ind w:left="1418" w:hanging="1418"/>
    </w:pPr>
  </w:style>
  <w:style w:type="paragraph" w:styleId="TOC8">
    <w:name w:val="toc 8"/>
    <w:basedOn w:val="TOC1"/>
    <w:rsid w:val="00B80936"/>
    <w:pPr>
      <w:spacing w:before="180"/>
      <w:ind w:left="2693" w:hanging="2693"/>
    </w:pPr>
    <w:rPr>
      <w:b/>
    </w:rPr>
  </w:style>
  <w:style w:type="paragraph" w:styleId="TOC1">
    <w:name w:val="toc 1"/>
    <w:rsid w:val="00B809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80936"/>
    <w:pPr>
      <w:keepLines/>
      <w:tabs>
        <w:tab w:val="center" w:pos="4536"/>
        <w:tab w:val="right" w:pos="9072"/>
      </w:tabs>
    </w:pPr>
    <w:rPr>
      <w:noProof/>
    </w:rPr>
  </w:style>
  <w:style w:type="character" w:customStyle="1" w:styleId="ZGSM">
    <w:name w:val="ZGSM"/>
    <w:rsid w:val="00B8093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8093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8093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80936"/>
    <w:pPr>
      <w:ind w:left="1701" w:hanging="1701"/>
    </w:pPr>
  </w:style>
  <w:style w:type="paragraph" w:styleId="TOC4">
    <w:name w:val="toc 4"/>
    <w:basedOn w:val="TOC3"/>
    <w:rsid w:val="00B80936"/>
    <w:pPr>
      <w:ind w:left="1418" w:hanging="1418"/>
    </w:pPr>
  </w:style>
  <w:style w:type="paragraph" w:styleId="TOC3">
    <w:name w:val="toc 3"/>
    <w:basedOn w:val="TOC2"/>
    <w:rsid w:val="00B80936"/>
    <w:pPr>
      <w:ind w:left="1134" w:hanging="1134"/>
    </w:pPr>
  </w:style>
  <w:style w:type="paragraph" w:styleId="TOC2">
    <w:name w:val="toc 2"/>
    <w:basedOn w:val="TOC1"/>
    <w:rsid w:val="00B80936"/>
    <w:pPr>
      <w:keepNext w:val="0"/>
      <w:spacing w:before="0"/>
      <w:ind w:left="851" w:hanging="851"/>
    </w:pPr>
    <w:rPr>
      <w:sz w:val="20"/>
    </w:rPr>
  </w:style>
  <w:style w:type="paragraph" w:styleId="Index1">
    <w:name w:val="index 1"/>
    <w:basedOn w:val="Normal"/>
    <w:semiHidden/>
    <w:rsid w:val="00B80936"/>
    <w:pPr>
      <w:keepLines/>
      <w:spacing w:after="0"/>
    </w:pPr>
  </w:style>
  <w:style w:type="paragraph" w:styleId="Index2">
    <w:name w:val="index 2"/>
    <w:basedOn w:val="Index1"/>
    <w:semiHidden/>
    <w:rsid w:val="00B80936"/>
    <w:pPr>
      <w:ind w:left="284"/>
    </w:pPr>
  </w:style>
  <w:style w:type="paragraph" w:customStyle="1" w:styleId="TT">
    <w:name w:val="TT"/>
    <w:basedOn w:val="Heading1"/>
    <w:next w:val="Normal"/>
    <w:rsid w:val="00B80936"/>
    <w:pPr>
      <w:outlineLvl w:val="9"/>
    </w:pPr>
  </w:style>
  <w:style w:type="paragraph" w:styleId="Footer">
    <w:name w:val="footer"/>
    <w:basedOn w:val="Header"/>
    <w:link w:val="FooterChar"/>
    <w:rsid w:val="00B80936"/>
    <w:pPr>
      <w:jc w:val="center"/>
    </w:pPr>
    <w:rPr>
      <w:i/>
    </w:rPr>
  </w:style>
  <w:style w:type="character" w:styleId="FootnoteReference">
    <w:name w:val="footnote reference"/>
    <w:semiHidden/>
    <w:rsid w:val="00B8093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80936"/>
    <w:pPr>
      <w:keepLines/>
      <w:spacing w:after="0"/>
      <w:ind w:left="454" w:hanging="454"/>
    </w:pPr>
    <w:rPr>
      <w:sz w:val="16"/>
    </w:rPr>
  </w:style>
  <w:style w:type="paragraph" w:customStyle="1" w:styleId="NF">
    <w:name w:val="NF"/>
    <w:basedOn w:val="NO"/>
    <w:rsid w:val="00B80936"/>
    <w:pPr>
      <w:keepNext/>
      <w:spacing w:after="0"/>
    </w:pPr>
    <w:rPr>
      <w:rFonts w:ascii="Arial" w:hAnsi="Arial"/>
      <w:sz w:val="18"/>
    </w:rPr>
  </w:style>
  <w:style w:type="paragraph" w:customStyle="1" w:styleId="NO">
    <w:name w:val="NO"/>
    <w:basedOn w:val="Normal"/>
    <w:rsid w:val="00B80936"/>
    <w:pPr>
      <w:keepLines/>
      <w:ind w:left="1135" w:hanging="851"/>
    </w:pPr>
  </w:style>
  <w:style w:type="paragraph" w:customStyle="1" w:styleId="PL">
    <w:name w:val="PL"/>
    <w:link w:val="PLChar"/>
    <w:rsid w:val="00B80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80936"/>
    <w:pPr>
      <w:jc w:val="right"/>
    </w:pPr>
  </w:style>
  <w:style w:type="paragraph" w:customStyle="1" w:styleId="TAL">
    <w:name w:val="TAL"/>
    <w:basedOn w:val="Normal"/>
    <w:rsid w:val="00B80936"/>
    <w:pPr>
      <w:keepNext/>
      <w:keepLines/>
      <w:spacing w:after="0"/>
    </w:pPr>
    <w:rPr>
      <w:rFonts w:ascii="Arial" w:hAnsi="Arial"/>
      <w:sz w:val="18"/>
    </w:rPr>
  </w:style>
  <w:style w:type="paragraph" w:styleId="ListNumber2">
    <w:name w:val="List Number 2"/>
    <w:basedOn w:val="ListNumber"/>
    <w:rsid w:val="00B80936"/>
    <w:pPr>
      <w:ind w:left="851"/>
    </w:pPr>
  </w:style>
  <w:style w:type="paragraph" w:styleId="ListNumber">
    <w:name w:val="List Number"/>
    <w:basedOn w:val="List"/>
    <w:rsid w:val="00B80936"/>
  </w:style>
  <w:style w:type="paragraph" w:styleId="List">
    <w:name w:val="List"/>
    <w:basedOn w:val="Normal"/>
    <w:link w:val="ListChar"/>
    <w:rsid w:val="00B80936"/>
    <w:pPr>
      <w:ind w:left="568" w:hanging="284"/>
    </w:pPr>
  </w:style>
  <w:style w:type="paragraph" w:customStyle="1" w:styleId="TAH">
    <w:name w:val="TAH"/>
    <w:basedOn w:val="TAC"/>
    <w:rsid w:val="00B80936"/>
    <w:rPr>
      <w:b/>
    </w:rPr>
  </w:style>
  <w:style w:type="paragraph" w:customStyle="1" w:styleId="TAC">
    <w:name w:val="TAC"/>
    <w:basedOn w:val="TAL"/>
    <w:rsid w:val="00B80936"/>
    <w:pPr>
      <w:jc w:val="center"/>
    </w:pPr>
  </w:style>
  <w:style w:type="paragraph" w:customStyle="1" w:styleId="LD">
    <w:name w:val="LD"/>
    <w:rsid w:val="00B8093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80936"/>
    <w:pPr>
      <w:keepLines/>
      <w:ind w:left="1702" w:hanging="1418"/>
    </w:pPr>
  </w:style>
  <w:style w:type="paragraph" w:customStyle="1" w:styleId="FP">
    <w:name w:val="FP"/>
    <w:basedOn w:val="Normal"/>
    <w:rsid w:val="00B80936"/>
    <w:pPr>
      <w:spacing w:after="0"/>
    </w:pPr>
  </w:style>
  <w:style w:type="paragraph" w:customStyle="1" w:styleId="NW">
    <w:name w:val="NW"/>
    <w:basedOn w:val="NO"/>
    <w:rsid w:val="00B80936"/>
    <w:pPr>
      <w:spacing w:after="0"/>
    </w:pPr>
  </w:style>
  <w:style w:type="paragraph" w:customStyle="1" w:styleId="EW">
    <w:name w:val="EW"/>
    <w:basedOn w:val="EX"/>
    <w:rsid w:val="00B80936"/>
    <w:pPr>
      <w:spacing w:after="0"/>
    </w:pPr>
  </w:style>
  <w:style w:type="paragraph" w:customStyle="1" w:styleId="B1">
    <w:name w:val="B1"/>
    <w:basedOn w:val="List"/>
    <w:link w:val="B1Char1"/>
    <w:rsid w:val="00B80936"/>
  </w:style>
  <w:style w:type="character" w:customStyle="1" w:styleId="B1Char1">
    <w:name w:val="B1 Char1"/>
    <w:link w:val="B1"/>
    <w:rsid w:val="00E152C3"/>
    <w:rPr>
      <w:rFonts w:eastAsia="Times New Roman"/>
    </w:rPr>
  </w:style>
  <w:style w:type="paragraph" w:styleId="TOC6">
    <w:name w:val="toc 6"/>
    <w:basedOn w:val="TOC5"/>
    <w:next w:val="Normal"/>
    <w:rsid w:val="00B80936"/>
    <w:pPr>
      <w:ind w:left="1985" w:hanging="1985"/>
    </w:pPr>
  </w:style>
  <w:style w:type="paragraph" w:styleId="TOC7">
    <w:name w:val="toc 7"/>
    <w:basedOn w:val="TOC6"/>
    <w:next w:val="Normal"/>
    <w:rsid w:val="00B80936"/>
    <w:pPr>
      <w:ind w:left="2268" w:hanging="2268"/>
    </w:pPr>
  </w:style>
  <w:style w:type="paragraph" w:styleId="ListBullet2">
    <w:name w:val="List Bullet 2"/>
    <w:basedOn w:val="ListBullet"/>
    <w:rsid w:val="00B80936"/>
    <w:pPr>
      <w:ind w:left="851"/>
    </w:pPr>
  </w:style>
  <w:style w:type="paragraph" w:styleId="ListBullet">
    <w:name w:val="List Bullet"/>
    <w:basedOn w:val="List"/>
    <w:rsid w:val="00B80936"/>
  </w:style>
  <w:style w:type="paragraph" w:customStyle="1" w:styleId="EditorsNote">
    <w:name w:val="Editor's Note"/>
    <w:basedOn w:val="NO"/>
    <w:rsid w:val="00B80936"/>
    <w:rPr>
      <w:color w:val="FF0000"/>
    </w:rPr>
  </w:style>
  <w:style w:type="paragraph" w:customStyle="1" w:styleId="TH">
    <w:name w:val="TH"/>
    <w:basedOn w:val="Normal"/>
    <w:link w:val="THChar"/>
    <w:rsid w:val="00B8093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809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809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8093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809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80936"/>
    <w:pPr>
      <w:ind w:left="851" w:hanging="851"/>
    </w:pPr>
  </w:style>
  <w:style w:type="paragraph" w:customStyle="1" w:styleId="ZH">
    <w:name w:val="ZH"/>
    <w:rsid w:val="00B8093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80936"/>
    <w:pPr>
      <w:keepNext w:val="0"/>
      <w:spacing w:before="0" w:after="240"/>
    </w:pPr>
  </w:style>
  <w:style w:type="paragraph" w:customStyle="1" w:styleId="ZG">
    <w:name w:val="ZG"/>
    <w:rsid w:val="00B8093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80936"/>
    <w:pPr>
      <w:ind w:left="1135"/>
    </w:pPr>
  </w:style>
  <w:style w:type="paragraph" w:styleId="List2">
    <w:name w:val="List 2"/>
    <w:basedOn w:val="List"/>
    <w:link w:val="List2Char"/>
    <w:rsid w:val="00B80936"/>
    <w:pPr>
      <w:ind w:left="851"/>
    </w:pPr>
  </w:style>
  <w:style w:type="paragraph" w:styleId="List3">
    <w:name w:val="List 3"/>
    <w:basedOn w:val="List2"/>
    <w:link w:val="List3Char"/>
    <w:rsid w:val="00B80936"/>
    <w:pPr>
      <w:ind w:left="1135"/>
    </w:pPr>
  </w:style>
  <w:style w:type="paragraph" w:styleId="List4">
    <w:name w:val="List 4"/>
    <w:basedOn w:val="List3"/>
    <w:rsid w:val="00B80936"/>
    <w:pPr>
      <w:ind w:left="1418"/>
    </w:pPr>
  </w:style>
  <w:style w:type="paragraph" w:styleId="List5">
    <w:name w:val="List 5"/>
    <w:basedOn w:val="List4"/>
    <w:rsid w:val="00B80936"/>
    <w:pPr>
      <w:ind w:left="1702"/>
    </w:pPr>
  </w:style>
  <w:style w:type="paragraph" w:styleId="ListBullet4">
    <w:name w:val="List Bullet 4"/>
    <w:basedOn w:val="ListBullet3"/>
    <w:rsid w:val="00B80936"/>
    <w:pPr>
      <w:ind w:left="1418"/>
    </w:pPr>
  </w:style>
  <w:style w:type="paragraph" w:styleId="ListBullet5">
    <w:name w:val="List Bullet 5"/>
    <w:basedOn w:val="ListBullet4"/>
    <w:rsid w:val="00B80936"/>
    <w:pPr>
      <w:ind w:left="1702"/>
    </w:pPr>
  </w:style>
  <w:style w:type="paragraph" w:customStyle="1" w:styleId="B2">
    <w:name w:val="B2"/>
    <w:basedOn w:val="List2"/>
    <w:rsid w:val="00B80936"/>
  </w:style>
  <w:style w:type="paragraph" w:customStyle="1" w:styleId="B3">
    <w:name w:val="B3"/>
    <w:basedOn w:val="List3"/>
    <w:link w:val="B3Char"/>
    <w:rsid w:val="00B80936"/>
  </w:style>
  <w:style w:type="paragraph" w:customStyle="1" w:styleId="B4">
    <w:name w:val="B4"/>
    <w:basedOn w:val="List4"/>
    <w:rsid w:val="00B80936"/>
  </w:style>
  <w:style w:type="paragraph" w:customStyle="1" w:styleId="B5">
    <w:name w:val="B5"/>
    <w:basedOn w:val="List5"/>
    <w:rsid w:val="00B80936"/>
  </w:style>
  <w:style w:type="paragraph" w:customStyle="1" w:styleId="ZTD">
    <w:name w:val="ZTD"/>
    <w:basedOn w:val="ZB"/>
    <w:rsid w:val="00B80936"/>
    <w:pPr>
      <w:framePr w:hRule="auto" w:wrap="notBeside" w:y="852"/>
    </w:pPr>
    <w:rPr>
      <w:i w:val="0"/>
      <w:sz w:val="40"/>
    </w:rPr>
  </w:style>
  <w:style w:type="paragraph" w:customStyle="1" w:styleId="ZV">
    <w:name w:val="ZV"/>
    <w:basedOn w:val="ZU"/>
    <w:rsid w:val="00B8093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777405567">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114A2-EB20-4490-B2E1-3352F125B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Pages>
  <Words>13585</Words>
  <Characters>77436</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90840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PM:CR1398</cp:lastModifiedBy>
  <cp:revision>5</cp:revision>
  <cp:lastPrinted>2007-03-03T11:31:00Z</cp:lastPrinted>
  <dcterms:created xsi:type="dcterms:W3CDTF">2021-06-21T12:57:00Z</dcterms:created>
  <dcterms:modified xsi:type="dcterms:W3CDTF">2021-06-21T16:15:00Z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